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606E13EB" w:rsidR="007615D6" w:rsidRPr="00626633" w:rsidRDefault="00D92C7C" w:rsidP="00D779B5">
      <w:pPr>
        <w:pBdr>
          <w:top w:val="single" w:sz="4" w:space="1" w:color="auto"/>
        </w:pBdr>
        <w:tabs>
          <w:tab w:val="right" w:pos="9639"/>
        </w:tabs>
        <w:spacing w:after="0"/>
        <w:rPr>
          <w:b/>
          <w:bCs/>
          <w:sz w:val="24"/>
          <w:szCs w:val="24"/>
        </w:rPr>
      </w:pPr>
      <w:r>
        <w:rPr>
          <w:b/>
          <w:bCs/>
          <w:sz w:val="24"/>
          <w:szCs w:val="24"/>
        </w:rPr>
        <w:t>TSG SA</w:t>
      </w:r>
      <w:r w:rsidR="007615D6" w:rsidRPr="00626633">
        <w:rPr>
          <w:b/>
          <w:bCs/>
          <w:sz w:val="24"/>
          <w:szCs w:val="24"/>
        </w:rPr>
        <w:t xml:space="preserve"> Meeting #</w:t>
      </w:r>
      <w:r w:rsidR="007615D6">
        <w:rPr>
          <w:b/>
          <w:bCs/>
          <w:sz w:val="24"/>
          <w:szCs w:val="24"/>
        </w:rPr>
        <w:t>SP-102</w:t>
      </w:r>
      <w:r w:rsidR="007615D6" w:rsidRPr="00626633">
        <w:rPr>
          <w:b/>
          <w:bCs/>
          <w:sz w:val="24"/>
          <w:szCs w:val="24"/>
        </w:rPr>
        <w:tab/>
      </w:r>
      <w:r w:rsidR="00476B62">
        <w:rPr>
          <w:b/>
          <w:bCs/>
          <w:sz w:val="24"/>
          <w:szCs w:val="24"/>
        </w:rPr>
        <w:t>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11 - 15 December 2023</w:t>
      </w:r>
      <w:r w:rsidRPr="00626633">
        <w:rPr>
          <w:b/>
          <w:bCs/>
          <w:sz w:val="24"/>
          <w:szCs w:val="24"/>
        </w:rPr>
        <w:t xml:space="preserve">, </w:t>
      </w:r>
      <w:r>
        <w:rPr>
          <w:b/>
          <w:bCs/>
          <w:sz w:val="24"/>
          <w:szCs w:val="24"/>
        </w:rPr>
        <w:t>Edinburgh, Scotland</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9FF1521" w:rsidR="007615D6" w:rsidRDefault="007615D6" w:rsidP="007615D6">
      <w:pPr>
        <w:jc w:val="center"/>
        <w:rPr>
          <w:b/>
          <w:sz w:val="32"/>
        </w:rPr>
      </w:pPr>
      <w:r>
        <w:rPr>
          <w:b/>
          <w:sz w:val="32"/>
        </w:rPr>
        <w:br/>
        <w:t xml:space="preserve">Meeting Report for </w:t>
      </w:r>
      <w:r w:rsidR="00E71063">
        <w:rPr>
          <w:b/>
          <w:sz w:val="32"/>
        </w:rPr>
        <w:t>TSG </w:t>
      </w:r>
      <w:r>
        <w:rPr>
          <w:b/>
          <w:sz w:val="32"/>
        </w:rPr>
        <w:t>S</w:t>
      </w:r>
      <w:r w:rsidR="00E71063">
        <w:rPr>
          <w:b/>
          <w:sz w:val="32"/>
        </w:rPr>
        <w:t>A</w:t>
      </w:r>
      <w:r>
        <w:rPr>
          <w:b/>
          <w:sz w:val="32"/>
        </w:rPr>
        <w:t xml:space="preserve"> meeting: #SP-102</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50BFC116" w:rsidR="007615D6" w:rsidRPr="00483B4A" w:rsidRDefault="007615D6" w:rsidP="007615D6">
      <w:pPr>
        <w:ind w:left="1418" w:hanging="1418"/>
        <w:rPr>
          <w:b/>
          <w:bCs/>
        </w:rPr>
      </w:pPr>
      <w:r w:rsidRPr="00483B4A">
        <w:rPr>
          <w:b/>
          <w:bCs/>
        </w:rPr>
        <w:t>Version:</w:t>
      </w:r>
      <w:r w:rsidRPr="00483B4A">
        <w:rPr>
          <w:b/>
          <w:bCs/>
        </w:rPr>
        <w:tab/>
      </w:r>
      <w:r>
        <w:rPr>
          <w:b/>
          <w:bCs/>
        </w:rPr>
        <w:t>v</w:t>
      </w:r>
      <w:r w:rsidR="00D779B5">
        <w:rPr>
          <w:b/>
          <w:bCs/>
        </w:rPr>
        <w:t>1.0.0</w:t>
      </w:r>
    </w:p>
    <w:p w14:paraId="649E8FA1" w14:textId="2E113BD1" w:rsidR="007615D6" w:rsidRPr="00483B4A" w:rsidRDefault="007615D6" w:rsidP="007615D6">
      <w:pPr>
        <w:ind w:left="1418" w:hanging="1418"/>
        <w:rPr>
          <w:b/>
          <w:bCs/>
        </w:rPr>
      </w:pPr>
      <w:r w:rsidRPr="00483B4A">
        <w:rPr>
          <w:b/>
          <w:bCs/>
        </w:rPr>
        <w:t>Status:</w:t>
      </w:r>
      <w:r w:rsidRPr="00483B4A">
        <w:rPr>
          <w:b/>
          <w:bCs/>
        </w:rPr>
        <w:tab/>
      </w:r>
      <w:r w:rsidR="00D779B5">
        <w:rPr>
          <w:b/>
          <w:bCs/>
        </w:rPr>
        <w:t>Approved at</w:t>
      </w:r>
      <w:r w:rsidR="000712E9">
        <w:rPr>
          <w:b/>
          <w:bCs/>
        </w:rPr>
        <w:t xml:space="preserve"> </w:t>
      </w:r>
      <w:r w:rsidR="007B3A5A">
        <w:rPr>
          <w:b/>
          <w:bCs/>
        </w:rPr>
        <w:t>TSG SA#103</w:t>
      </w:r>
    </w:p>
    <w:p w14:paraId="31F90C46" w14:textId="77777777" w:rsidR="007615D6" w:rsidRDefault="007615D6" w:rsidP="00CD0D6B"/>
    <w:p w14:paraId="6EB23E33" w14:textId="77777777" w:rsidR="007615D6" w:rsidRDefault="00000000" w:rsidP="00457484">
      <w:pPr>
        <w:pStyle w:val="TT"/>
      </w:pPr>
      <w:r>
        <w:t>Contents:</w:t>
      </w:r>
    </w:p>
    <w:p w14:paraId="1A4C03B1" w14:textId="61950D3C" w:rsidR="00C521B3" w:rsidRDefault="00000000">
      <w:pPr>
        <w:pStyle w:val="TOC3"/>
        <w:rPr>
          <w:rFonts w:asciiTheme="minorHAnsi" w:eastAsiaTheme="minorEastAsia" w:hAnsiTheme="minorHAnsi" w:cstheme="minorBidi"/>
          <w:kern w:val="2"/>
          <w:sz w:val="22"/>
          <w:szCs w:val="22"/>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C521B3">
        <w:t>IPR call reminder:</w:t>
      </w:r>
      <w:r w:rsidR="00C521B3">
        <w:tab/>
      </w:r>
      <w:r w:rsidR="00C521B3">
        <w:fldChar w:fldCharType="begin"/>
      </w:r>
      <w:r w:rsidR="00C521B3">
        <w:instrText xml:space="preserve"> PAGEREF _Toc153785188 \h </w:instrText>
      </w:r>
      <w:r w:rsidR="00C521B3">
        <w:fldChar w:fldCharType="separate"/>
      </w:r>
      <w:r w:rsidR="00C521B3">
        <w:t>5</w:t>
      </w:r>
      <w:r w:rsidR="00C521B3">
        <w:fldChar w:fldCharType="end"/>
      </w:r>
    </w:p>
    <w:p w14:paraId="71365F03" w14:textId="5E46E37D" w:rsidR="00C521B3" w:rsidRDefault="00C521B3">
      <w:pPr>
        <w:pStyle w:val="TOC3"/>
        <w:rPr>
          <w:rFonts w:asciiTheme="minorHAnsi" w:eastAsiaTheme="minorEastAsia" w:hAnsiTheme="minorHAnsi" w:cstheme="minorBidi"/>
          <w:kern w:val="2"/>
          <w:sz w:val="22"/>
          <w:szCs w:val="22"/>
          <w14:ligatures w14:val="standardContextual"/>
        </w:rPr>
      </w:pPr>
      <w:r>
        <w:t>Antitrust policy Reminder:</w:t>
      </w:r>
      <w:r>
        <w:tab/>
      </w:r>
      <w:r>
        <w:fldChar w:fldCharType="begin"/>
      </w:r>
      <w:r>
        <w:instrText xml:space="preserve"> PAGEREF _Toc153785189 \h </w:instrText>
      </w:r>
      <w:r>
        <w:fldChar w:fldCharType="separate"/>
      </w:r>
      <w:r>
        <w:t>5</w:t>
      </w:r>
      <w:r>
        <w:fldChar w:fldCharType="end"/>
      </w:r>
    </w:p>
    <w:p w14:paraId="4DE7F265" w14:textId="0815EC38" w:rsidR="00C521B3" w:rsidRDefault="00C521B3">
      <w:pPr>
        <w:pStyle w:val="TOC2"/>
        <w:rPr>
          <w:rFonts w:asciiTheme="minorHAnsi" w:eastAsiaTheme="minorEastAsia" w:hAnsiTheme="minorHAnsi" w:cstheme="minorBidi"/>
          <w:kern w:val="2"/>
          <w:sz w:val="22"/>
          <w:szCs w:val="22"/>
          <w14:ligatures w14:val="standardContextual"/>
        </w:rPr>
      </w:pPr>
      <w:r>
        <w:t>0.1</w:t>
      </w:r>
      <w:r>
        <w:rPr>
          <w:rFonts w:asciiTheme="minorHAnsi" w:eastAsiaTheme="minorEastAsia" w:hAnsiTheme="minorHAnsi" w:cstheme="minorBidi"/>
          <w:kern w:val="2"/>
          <w:sz w:val="22"/>
          <w:szCs w:val="22"/>
          <w14:ligatures w14:val="standardContextual"/>
        </w:rPr>
        <w:tab/>
      </w:r>
      <w:r>
        <w:t>Executive Summary</w:t>
      </w:r>
      <w:r>
        <w:tab/>
      </w:r>
      <w:r>
        <w:fldChar w:fldCharType="begin"/>
      </w:r>
      <w:r>
        <w:instrText xml:space="preserve"> PAGEREF _Toc153785190 \h </w:instrText>
      </w:r>
      <w:r>
        <w:fldChar w:fldCharType="separate"/>
      </w:r>
      <w:r>
        <w:t>6</w:t>
      </w:r>
      <w:r>
        <w:fldChar w:fldCharType="end"/>
      </w:r>
    </w:p>
    <w:p w14:paraId="564AF3B7" w14:textId="394CF718" w:rsidR="00C521B3" w:rsidRDefault="00C521B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Opening of the Meeting</w:t>
      </w:r>
      <w:r>
        <w:tab/>
      </w:r>
      <w:r>
        <w:fldChar w:fldCharType="begin"/>
      </w:r>
      <w:r>
        <w:instrText xml:space="preserve"> PAGEREF _Toc153785191 \h </w:instrText>
      </w:r>
      <w:r>
        <w:fldChar w:fldCharType="separate"/>
      </w:r>
      <w:r>
        <w:t>6</w:t>
      </w:r>
      <w:r>
        <w:fldChar w:fldCharType="end"/>
      </w:r>
    </w:p>
    <w:p w14:paraId="1474AA52" w14:textId="0BB4A9D3" w:rsidR="00C521B3" w:rsidRDefault="00C521B3">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_Toc153785192 \h </w:instrText>
      </w:r>
      <w:r>
        <w:fldChar w:fldCharType="separate"/>
      </w:r>
      <w:r>
        <w:t>6</w:t>
      </w:r>
      <w:r>
        <w:fldChar w:fldCharType="end"/>
      </w:r>
    </w:p>
    <w:p w14:paraId="5AB6C269" w14:textId="5FBF3519" w:rsidR="00C521B3" w:rsidRDefault="00C521B3">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Introduction</w:t>
      </w:r>
      <w:r>
        <w:tab/>
      </w:r>
      <w:r>
        <w:fldChar w:fldCharType="begin"/>
      </w:r>
      <w:r>
        <w:instrText xml:space="preserve"> PAGEREF _Toc153785193 \h </w:instrText>
      </w:r>
      <w:r>
        <w:fldChar w:fldCharType="separate"/>
      </w:r>
      <w:r>
        <w:t>6</w:t>
      </w:r>
      <w:r>
        <w:fldChar w:fldCharType="end"/>
      </w:r>
    </w:p>
    <w:p w14:paraId="304D1FF2" w14:textId="34DC51B1" w:rsidR="00C521B3" w:rsidRDefault="00C521B3">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IPR &amp; Antitrust reminders</w:t>
      </w:r>
      <w:r>
        <w:tab/>
      </w:r>
      <w:r>
        <w:fldChar w:fldCharType="begin"/>
      </w:r>
      <w:r>
        <w:instrText xml:space="preserve"> PAGEREF _Toc153785194 \h </w:instrText>
      </w:r>
      <w:r>
        <w:fldChar w:fldCharType="separate"/>
      </w:r>
      <w:r>
        <w:t>6</w:t>
      </w:r>
      <w:r>
        <w:fldChar w:fldCharType="end"/>
      </w:r>
    </w:p>
    <w:p w14:paraId="19CF4CAD" w14:textId="681C75AA" w:rsidR="00C521B3" w:rsidRDefault="00C521B3">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Approval of Agenda</w:t>
      </w:r>
      <w:r>
        <w:tab/>
      </w:r>
      <w:r>
        <w:fldChar w:fldCharType="begin"/>
      </w:r>
      <w:r>
        <w:instrText xml:space="preserve"> PAGEREF _Toc153785195 \h </w:instrText>
      </w:r>
      <w:r>
        <w:fldChar w:fldCharType="separate"/>
      </w:r>
      <w:r>
        <w:t>6</w:t>
      </w:r>
      <w:r>
        <w:fldChar w:fldCharType="end"/>
      </w:r>
    </w:p>
    <w:p w14:paraId="40BD4072" w14:textId="3DEE2F0D" w:rsidR="00C521B3" w:rsidRDefault="00C521B3">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Report from previous TSG SA meetings</w:t>
      </w:r>
      <w:r>
        <w:tab/>
      </w:r>
      <w:r>
        <w:fldChar w:fldCharType="begin"/>
      </w:r>
      <w:r>
        <w:instrText xml:space="preserve"> PAGEREF _Toc153785196 \h </w:instrText>
      </w:r>
      <w:r>
        <w:fldChar w:fldCharType="separate"/>
      </w:r>
      <w:r>
        <w:t>7</w:t>
      </w:r>
      <w:r>
        <w:fldChar w:fldCharType="end"/>
      </w:r>
    </w:p>
    <w:p w14:paraId="375E26B6" w14:textId="2D36ED20" w:rsidR="00C521B3" w:rsidRDefault="00C521B3">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Reports from TSG SA ad-hoc meetings and workshops</w:t>
      </w:r>
      <w:r>
        <w:tab/>
      </w:r>
      <w:r>
        <w:fldChar w:fldCharType="begin"/>
      </w:r>
      <w:r>
        <w:instrText xml:space="preserve"> PAGEREF _Toc153785197 \h </w:instrText>
      </w:r>
      <w:r>
        <w:fldChar w:fldCharType="separate"/>
      </w:r>
      <w:r>
        <w:t>7</w:t>
      </w:r>
      <w:r>
        <w:fldChar w:fldCharType="end"/>
      </w:r>
    </w:p>
    <w:p w14:paraId="31FFF108" w14:textId="4DA32EA3" w:rsidR="00C521B3" w:rsidRDefault="00C521B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Liaisons Statements</w:t>
      </w:r>
      <w:r>
        <w:tab/>
      </w:r>
      <w:r>
        <w:fldChar w:fldCharType="begin"/>
      </w:r>
      <w:r>
        <w:instrText xml:space="preserve"> PAGEREF _Toc153785198 \h </w:instrText>
      </w:r>
      <w:r>
        <w:fldChar w:fldCharType="separate"/>
      </w:r>
      <w:r>
        <w:t>7</w:t>
      </w:r>
      <w:r>
        <w:fldChar w:fldCharType="end"/>
      </w:r>
    </w:p>
    <w:p w14:paraId="42CE7C60" w14:textId="58EF723F" w:rsidR="00C521B3" w:rsidRDefault="00C521B3">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Incoming LSs - proposed to note</w:t>
      </w:r>
      <w:r>
        <w:tab/>
      </w:r>
      <w:r>
        <w:fldChar w:fldCharType="begin"/>
      </w:r>
      <w:r>
        <w:instrText xml:space="preserve"> PAGEREF _Toc153785199 \h </w:instrText>
      </w:r>
      <w:r>
        <w:fldChar w:fldCharType="separate"/>
      </w:r>
      <w:r>
        <w:t>7</w:t>
      </w:r>
      <w:r>
        <w:fldChar w:fldCharType="end"/>
      </w:r>
    </w:p>
    <w:p w14:paraId="068638C2" w14:textId="45983CD2" w:rsidR="00C521B3" w:rsidRDefault="00C521B3">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Incoming LSs which need an outgoing LS</w:t>
      </w:r>
      <w:r>
        <w:tab/>
      </w:r>
      <w:r>
        <w:fldChar w:fldCharType="begin"/>
      </w:r>
      <w:r>
        <w:instrText xml:space="preserve"> PAGEREF _Toc153785200 \h </w:instrText>
      </w:r>
      <w:r>
        <w:fldChar w:fldCharType="separate"/>
      </w:r>
      <w:r>
        <w:t>14</w:t>
      </w:r>
      <w:r>
        <w:fldChar w:fldCharType="end"/>
      </w:r>
    </w:p>
    <w:p w14:paraId="663C21B2" w14:textId="0906E5BF" w:rsidR="00C521B3" w:rsidRDefault="00C521B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Items for early consideration</w:t>
      </w:r>
      <w:r>
        <w:tab/>
      </w:r>
      <w:r>
        <w:fldChar w:fldCharType="begin"/>
      </w:r>
      <w:r>
        <w:instrText xml:space="preserve"> PAGEREF _Toc153785201 \h </w:instrText>
      </w:r>
      <w:r>
        <w:fldChar w:fldCharType="separate"/>
      </w:r>
      <w:r>
        <w:t>17</w:t>
      </w:r>
      <w:r>
        <w:fldChar w:fldCharType="end"/>
      </w:r>
    </w:p>
    <w:p w14:paraId="2BE5A4D9" w14:textId="69347C10" w:rsidR="00C521B3" w:rsidRDefault="00C521B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Challenges to working agreements, technical votes</w:t>
      </w:r>
      <w:r>
        <w:tab/>
      </w:r>
      <w:r>
        <w:fldChar w:fldCharType="begin"/>
      </w:r>
      <w:r>
        <w:instrText xml:space="preserve"> PAGEREF _Toc153785202 \h </w:instrText>
      </w:r>
      <w:r>
        <w:fldChar w:fldCharType="separate"/>
      </w:r>
      <w:r>
        <w:t>17</w:t>
      </w:r>
      <w:r>
        <w:fldChar w:fldCharType="end"/>
      </w:r>
    </w:p>
    <w:p w14:paraId="23F1E3FD" w14:textId="189D1D53" w:rsidR="00C521B3" w:rsidRDefault="00C521B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Issues highlighted for early treatment in Rel-17 and earlier</w:t>
      </w:r>
      <w:r>
        <w:tab/>
      </w:r>
      <w:r>
        <w:fldChar w:fldCharType="begin"/>
      </w:r>
      <w:r>
        <w:instrText xml:space="preserve"> PAGEREF _Toc153785203 \h </w:instrText>
      </w:r>
      <w:r>
        <w:fldChar w:fldCharType="separate"/>
      </w:r>
      <w:r>
        <w:t>18</w:t>
      </w:r>
      <w:r>
        <w:fldChar w:fldCharType="end"/>
      </w:r>
    </w:p>
    <w:p w14:paraId="11C41B82" w14:textId="5333DBCE" w:rsidR="00C521B3" w:rsidRDefault="00C521B3">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Issues highlighted for early treatment in Rel-18</w:t>
      </w:r>
      <w:r>
        <w:tab/>
      </w:r>
      <w:r>
        <w:fldChar w:fldCharType="begin"/>
      </w:r>
      <w:r>
        <w:instrText xml:space="preserve"> PAGEREF _Toc153785204 \h </w:instrText>
      </w:r>
      <w:r>
        <w:fldChar w:fldCharType="separate"/>
      </w:r>
      <w:r>
        <w:t>19</w:t>
      </w:r>
      <w:r>
        <w:fldChar w:fldCharType="end"/>
      </w:r>
    </w:p>
    <w:p w14:paraId="2B5FFF5A" w14:textId="6DA42D3E" w:rsidR="00C521B3" w:rsidRDefault="00C521B3">
      <w:pPr>
        <w:pStyle w:val="TOC2"/>
        <w:rPr>
          <w:rFonts w:asciiTheme="minorHAnsi" w:eastAsiaTheme="minorEastAsia" w:hAnsiTheme="minorHAnsi" w:cstheme="minorBidi"/>
          <w:kern w:val="2"/>
          <w:sz w:val="22"/>
          <w:szCs w:val="22"/>
          <w14:ligatures w14:val="standardContextual"/>
        </w:rPr>
      </w:pPr>
      <w:r>
        <w:t>3.4</w:t>
      </w:r>
      <w:r>
        <w:rPr>
          <w:rFonts w:asciiTheme="minorHAnsi" w:eastAsiaTheme="minorEastAsia" w:hAnsiTheme="minorHAnsi" w:cstheme="minorBidi"/>
          <w:kern w:val="2"/>
          <w:sz w:val="22"/>
          <w:szCs w:val="22"/>
          <w14:ligatures w14:val="standardContextual"/>
        </w:rPr>
        <w:tab/>
      </w:r>
      <w:r>
        <w:t>Issues highlighted for early treatment in Rel-19 or later</w:t>
      </w:r>
      <w:r>
        <w:tab/>
      </w:r>
      <w:r>
        <w:fldChar w:fldCharType="begin"/>
      </w:r>
      <w:r>
        <w:instrText xml:space="preserve"> PAGEREF _Toc153785205 \h </w:instrText>
      </w:r>
      <w:r>
        <w:fldChar w:fldCharType="separate"/>
      </w:r>
      <w:r>
        <w:t>19</w:t>
      </w:r>
      <w:r>
        <w:fldChar w:fldCharType="end"/>
      </w:r>
    </w:p>
    <w:p w14:paraId="1CD3F138" w14:textId="616F2B45" w:rsidR="00C521B3" w:rsidRDefault="00C521B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Reporting from SA Working Groups, other TSGs, and Others</w:t>
      </w:r>
      <w:r>
        <w:tab/>
      </w:r>
      <w:r>
        <w:fldChar w:fldCharType="begin"/>
      </w:r>
      <w:r>
        <w:instrText xml:space="preserve"> PAGEREF _Toc153785206 \h </w:instrText>
      </w:r>
      <w:r>
        <w:fldChar w:fldCharType="separate"/>
      </w:r>
      <w:r>
        <w:t>20</w:t>
      </w:r>
      <w:r>
        <w:fldChar w:fldCharType="end"/>
      </w:r>
    </w:p>
    <w:p w14:paraId="09D9BCCD" w14:textId="6279B283" w:rsidR="00C521B3" w:rsidRDefault="00C521B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SA WG1 reporting</w:t>
      </w:r>
      <w:r>
        <w:tab/>
      </w:r>
      <w:r>
        <w:fldChar w:fldCharType="begin"/>
      </w:r>
      <w:r>
        <w:instrText xml:space="preserve"> PAGEREF _Toc153785207 \h </w:instrText>
      </w:r>
      <w:r>
        <w:fldChar w:fldCharType="separate"/>
      </w:r>
      <w:r>
        <w:t>20</w:t>
      </w:r>
      <w:r>
        <w:fldChar w:fldCharType="end"/>
      </w:r>
    </w:p>
    <w:p w14:paraId="012CB495" w14:textId="7B6CE1D4" w:rsidR="00C521B3" w:rsidRDefault="00C521B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SA WG2 reporting</w:t>
      </w:r>
      <w:r>
        <w:tab/>
      </w:r>
      <w:r>
        <w:fldChar w:fldCharType="begin"/>
      </w:r>
      <w:r>
        <w:instrText xml:space="preserve"> PAGEREF _Toc153785208 \h </w:instrText>
      </w:r>
      <w:r>
        <w:fldChar w:fldCharType="separate"/>
      </w:r>
      <w:r>
        <w:t>20</w:t>
      </w:r>
      <w:r>
        <w:fldChar w:fldCharType="end"/>
      </w:r>
    </w:p>
    <w:p w14:paraId="2B185CC5" w14:textId="15CFFB11" w:rsidR="00C521B3" w:rsidRDefault="00C521B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SA WG3 reporting</w:t>
      </w:r>
      <w:r>
        <w:tab/>
      </w:r>
      <w:r>
        <w:fldChar w:fldCharType="begin"/>
      </w:r>
      <w:r>
        <w:instrText xml:space="preserve"> PAGEREF _Toc153785209 \h </w:instrText>
      </w:r>
      <w:r>
        <w:fldChar w:fldCharType="separate"/>
      </w:r>
      <w:r>
        <w:t>22</w:t>
      </w:r>
      <w:r>
        <w:fldChar w:fldCharType="end"/>
      </w:r>
    </w:p>
    <w:p w14:paraId="60ABC496" w14:textId="55E52666" w:rsidR="00C521B3" w:rsidRDefault="00C521B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SA WG4 reporting</w:t>
      </w:r>
      <w:r>
        <w:tab/>
      </w:r>
      <w:r>
        <w:fldChar w:fldCharType="begin"/>
      </w:r>
      <w:r>
        <w:instrText xml:space="preserve"> PAGEREF _Toc153785210 \h </w:instrText>
      </w:r>
      <w:r>
        <w:fldChar w:fldCharType="separate"/>
      </w:r>
      <w:r>
        <w:t>22</w:t>
      </w:r>
      <w:r>
        <w:fldChar w:fldCharType="end"/>
      </w:r>
    </w:p>
    <w:p w14:paraId="38A19DB9" w14:textId="799F8FA7" w:rsidR="00C521B3" w:rsidRDefault="00C521B3">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SA WG5 reporting</w:t>
      </w:r>
      <w:r>
        <w:tab/>
      </w:r>
      <w:r>
        <w:fldChar w:fldCharType="begin"/>
      </w:r>
      <w:r>
        <w:instrText xml:space="preserve"> PAGEREF _Toc153785211 \h </w:instrText>
      </w:r>
      <w:r>
        <w:fldChar w:fldCharType="separate"/>
      </w:r>
      <w:r>
        <w:t>24</w:t>
      </w:r>
      <w:r>
        <w:fldChar w:fldCharType="end"/>
      </w:r>
    </w:p>
    <w:p w14:paraId="2B2CA1AB" w14:textId="27C8F0C9" w:rsidR="00C521B3" w:rsidRDefault="00C521B3">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SA WG6 reporting</w:t>
      </w:r>
      <w:r>
        <w:tab/>
      </w:r>
      <w:r>
        <w:fldChar w:fldCharType="begin"/>
      </w:r>
      <w:r>
        <w:instrText xml:space="preserve"> PAGEREF _Toc153785212 \h </w:instrText>
      </w:r>
      <w:r>
        <w:fldChar w:fldCharType="separate"/>
      </w:r>
      <w:r>
        <w:t>25</w:t>
      </w:r>
      <w:r>
        <w:fldChar w:fldCharType="end"/>
      </w:r>
    </w:p>
    <w:p w14:paraId="6A42E054" w14:textId="4DAE1CC6" w:rsidR="00C521B3" w:rsidRDefault="00C521B3">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TSG RAN reporting and RAN ITU-R Ad Hoc Matters</w:t>
      </w:r>
      <w:r>
        <w:tab/>
      </w:r>
      <w:r>
        <w:fldChar w:fldCharType="begin"/>
      </w:r>
      <w:r>
        <w:instrText xml:space="preserve"> PAGEREF _Toc153785213 \h </w:instrText>
      </w:r>
      <w:r>
        <w:fldChar w:fldCharType="separate"/>
      </w:r>
      <w:r>
        <w:t>25</w:t>
      </w:r>
      <w:r>
        <w:fldChar w:fldCharType="end"/>
      </w:r>
    </w:p>
    <w:p w14:paraId="22A4F419" w14:textId="0356505F" w:rsidR="00C521B3" w:rsidRDefault="00C521B3">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TSG CT reporting</w:t>
      </w:r>
      <w:r>
        <w:tab/>
      </w:r>
      <w:r>
        <w:fldChar w:fldCharType="begin"/>
      </w:r>
      <w:r>
        <w:instrText xml:space="preserve"> PAGEREF _Toc153785214 \h </w:instrText>
      </w:r>
      <w:r>
        <w:fldChar w:fldCharType="separate"/>
      </w:r>
      <w:r>
        <w:t>27</w:t>
      </w:r>
      <w:r>
        <w:fldChar w:fldCharType="end"/>
      </w:r>
    </w:p>
    <w:p w14:paraId="2D35270B" w14:textId="092B2887" w:rsidR="00C521B3" w:rsidRDefault="00C521B3">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Reports from external bodies (provided by Liaison persons)</w:t>
      </w:r>
      <w:r>
        <w:tab/>
      </w:r>
      <w:r>
        <w:fldChar w:fldCharType="begin"/>
      </w:r>
      <w:r>
        <w:instrText xml:space="preserve"> PAGEREF _Toc153785215 \h </w:instrText>
      </w:r>
      <w:r>
        <w:fldChar w:fldCharType="separate"/>
      </w:r>
      <w:r>
        <w:t>30</w:t>
      </w:r>
      <w:r>
        <w:fldChar w:fldCharType="end"/>
      </w:r>
    </w:p>
    <w:p w14:paraId="6B27A12B" w14:textId="1ED0041F" w:rsidR="00C521B3" w:rsidRDefault="00C521B3">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Other reports</w:t>
      </w:r>
      <w:r>
        <w:tab/>
      </w:r>
      <w:r>
        <w:fldChar w:fldCharType="begin"/>
      </w:r>
      <w:r>
        <w:instrText xml:space="preserve"> PAGEREF _Toc153785216 \h </w:instrText>
      </w:r>
      <w:r>
        <w:fldChar w:fldCharType="separate"/>
      </w:r>
      <w:r>
        <w:t>30</w:t>
      </w:r>
      <w:r>
        <w:fldChar w:fldCharType="end"/>
      </w:r>
    </w:p>
    <w:p w14:paraId="6A5ED618" w14:textId="263E084A" w:rsidR="00C521B3" w:rsidRDefault="00C521B3">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Cross TSG Coordination</w:t>
      </w:r>
      <w:r>
        <w:tab/>
      </w:r>
      <w:r>
        <w:fldChar w:fldCharType="begin"/>
      </w:r>
      <w:r>
        <w:instrText xml:space="preserve"> PAGEREF _Toc153785217 \h </w:instrText>
      </w:r>
      <w:r>
        <w:fldChar w:fldCharType="separate"/>
      </w:r>
      <w:r>
        <w:t>30</w:t>
      </w:r>
      <w:r>
        <w:fldChar w:fldCharType="end"/>
      </w:r>
    </w:p>
    <w:p w14:paraId="53485113" w14:textId="35C56026" w:rsidR="00C521B3" w:rsidRDefault="00C521B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 Cross TSG Coordination</w:t>
      </w:r>
      <w:r>
        <w:tab/>
      </w:r>
      <w:r>
        <w:fldChar w:fldCharType="begin"/>
      </w:r>
      <w:r>
        <w:instrText xml:space="preserve"> PAGEREF _Toc153785218 \h </w:instrText>
      </w:r>
      <w:r>
        <w:fldChar w:fldCharType="separate"/>
      </w:r>
      <w:r>
        <w:t>30</w:t>
      </w:r>
      <w:r>
        <w:fldChar w:fldCharType="end"/>
      </w:r>
    </w:p>
    <w:p w14:paraId="185B377F" w14:textId="7FF7869A" w:rsidR="00C521B3" w:rsidRDefault="00C521B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Input to Joint RAN/SA/CT meeting</w:t>
      </w:r>
      <w:r>
        <w:tab/>
      </w:r>
      <w:r>
        <w:fldChar w:fldCharType="begin"/>
      </w:r>
      <w:r>
        <w:instrText xml:space="preserve"> PAGEREF _Toc153785219 \h </w:instrText>
      </w:r>
      <w:r>
        <w:fldChar w:fldCharType="separate"/>
      </w:r>
      <w:r>
        <w:t>31</w:t>
      </w:r>
      <w:r>
        <w:fldChar w:fldCharType="end"/>
      </w:r>
    </w:p>
    <w:p w14:paraId="7E6CC4B2" w14:textId="61456207" w:rsidR="00C521B3" w:rsidRDefault="00C521B3">
      <w:pPr>
        <w:pStyle w:val="TOC1"/>
        <w:rPr>
          <w:rFonts w:asciiTheme="minorHAnsi" w:eastAsiaTheme="minorEastAsia" w:hAnsiTheme="minorHAnsi" w:cstheme="minorBidi"/>
          <w:kern w:val="2"/>
          <w:szCs w:val="22"/>
          <w14:ligatures w14:val="standardContextual"/>
        </w:rPr>
      </w:pPr>
      <w:r>
        <w:lastRenderedPageBreak/>
        <w:t>6</w:t>
      </w:r>
      <w:r>
        <w:rPr>
          <w:rFonts w:asciiTheme="minorHAnsi" w:eastAsiaTheme="minorEastAsia" w:hAnsiTheme="minorHAnsi" w:cstheme="minorBidi"/>
          <w:kern w:val="2"/>
          <w:szCs w:val="22"/>
          <w14:ligatures w14:val="standardContextual"/>
        </w:rPr>
        <w:tab/>
      </w:r>
      <w:r>
        <w:t>Work Item Descriptions, Study Item Descriptions, Specifications</w:t>
      </w:r>
      <w:r>
        <w:tab/>
      </w:r>
      <w:r>
        <w:fldChar w:fldCharType="begin"/>
      </w:r>
      <w:r>
        <w:instrText xml:space="preserve"> PAGEREF _Toc153785220 \h </w:instrText>
      </w:r>
      <w:r>
        <w:fldChar w:fldCharType="separate"/>
      </w:r>
      <w:r>
        <w:t>31</w:t>
      </w:r>
      <w:r>
        <w:fldChar w:fldCharType="end"/>
      </w:r>
    </w:p>
    <w:p w14:paraId="2DC2DE65" w14:textId="6A416FA4" w:rsidR="00C521B3" w:rsidRDefault="00C521B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New Release 18 Study Item Descriptions</w:t>
      </w:r>
      <w:r>
        <w:tab/>
      </w:r>
      <w:r>
        <w:fldChar w:fldCharType="begin"/>
      </w:r>
      <w:r>
        <w:instrText xml:space="preserve"> PAGEREF _Toc153785221 \h </w:instrText>
      </w:r>
      <w:r>
        <w:fldChar w:fldCharType="separate"/>
      </w:r>
      <w:r>
        <w:t>31</w:t>
      </w:r>
      <w:r>
        <w:fldChar w:fldCharType="end"/>
      </w:r>
    </w:p>
    <w:p w14:paraId="27DA9ABD" w14:textId="28BB9B5B" w:rsidR="00C521B3" w:rsidRDefault="00C521B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SA WG1 New Release 18 Study Item Descriptions</w:t>
      </w:r>
      <w:r>
        <w:tab/>
      </w:r>
      <w:r>
        <w:fldChar w:fldCharType="begin"/>
      </w:r>
      <w:r>
        <w:instrText xml:space="preserve"> PAGEREF _Toc153785222 \h </w:instrText>
      </w:r>
      <w:r>
        <w:fldChar w:fldCharType="separate"/>
      </w:r>
      <w:r>
        <w:t>31</w:t>
      </w:r>
      <w:r>
        <w:fldChar w:fldCharType="end"/>
      </w:r>
    </w:p>
    <w:p w14:paraId="086F1A88" w14:textId="0F999D9F" w:rsidR="00C521B3" w:rsidRDefault="00C521B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SA WG2 New Release 18 Study Item Descriptions</w:t>
      </w:r>
      <w:r>
        <w:tab/>
      </w:r>
      <w:r>
        <w:fldChar w:fldCharType="begin"/>
      </w:r>
      <w:r>
        <w:instrText xml:space="preserve"> PAGEREF _Toc153785223 \h </w:instrText>
      </w:r>
      <w:r>
        <w:fldChar w:fldCharType="separate"/>
      </w:r>
      <w:r>
        <w:t>31</w:t>
      </w:r>
      <w:r>
        <w:fldChar w:fldCharType="end"/>
      </w:r>
    </w:p>
    <w:p w14:paraId="29598D07" w14:textId="5536B093" w:rsidR="00C521B3" w:rsidRDefault="00C521B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SA WG3 and SA WG3 LI New Release 18 Study Item Descriptions</w:t>
      </w:r>
      <w:r>
        <w:tab/>
      </w:r>
      <w:r>
        <w:fldChar w:fldCharType="begin"/>
      </w:r>
      <w:r>
        <w:instrText xml:space="preserve"> PAGEREF _Toc153785224 \h </w:instrText>
      </w:r>
      <w:r>
        <w:fldChar w:fldCharType="separate"/>
      </w:r>
      <w:r>
        <w:t>31</w:t>
      </w:r>
      <w:r>
        <w:fldChar w:fldCharType="end"/>
      </w:r>
    </w:p>
    <w:p w14:paraId="6B84132B" w14:textId="7BCF5591" w:rsidR="00C521B3" w:rsidRDefault="00C521B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SA WG4 New Release 18 Study Item Descriptions</w:t>
      </w:r>
      <w:r>
        <w:tab/>
      </w:r>
      <w:r>
        <w:fldChar w:fldCharType="begin"/>
      </w:r>
      <w:r>
        <w:instrText xml:space="preserve"> PAGEREF _Toc153785225 \h </w:instrText>
      </w:r>
      <w:r>
        <w:fldChar w:fldCharType="separate"/>
      </w:r>
      <w:r>
        <w:t>31</w:t>
      </w:r>
      <w:r>
        <w:fldChar w:fldCharType="end"/>
      </w:r>
    </w:p>
    <w:p w14:paraId="44E0395B" w14:textId="2D266D6F" w:rsidR="00C521B3" w:rsidRDefault="00C521B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SA WG5 New Release 18 Study Item Descriptions</w:t>
      </w:r>
      <w:r>
        <w:tab/>
      </w:r>
      <w:r>
        <w:fldChar w:fldCharType="begin"/>
      </w:r>
      <w:r>
        <w:instrText xml:space="preserve"> PAGEREF _Toc153785226 \h </w:instrText>
      </w:r>
      <w:r>
        <w:fldChar w:fldCharType="separate"/>
      </w:r>
      <w:r>
        <w:t>31</w:t>
      </w:r>
      <w:r>
        <w:fldChar w:fldCharType="end"/>
      </w:r>
    </w:p>
    <w:p w14:paraId="69051EB7" w14:textId="43AD97F7" w:rsidR="00C521B3" w:rsidRDefault="00C521B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SA WG6 New Release 18 Study Item Descriptions</w:t>
      </w:r>
      <w:r>
        <w:tab/>
      </w:r>
      <w:r>
        <w:fldChar w:fldCharType="begin"/>
      </w:r>
      <w:r>
        <w:instrText xml:space="preserve"> PAGEREF _Toc153785227 \h </w:instrText>
      </w:r>
      <w:r>
        <w:fldChar w:fldCharType="separate"/>
      </w:r>
      <w:r>
        <w:t>31</w:t>
      </w:r>
      <w:r>
        <w:fldChar w:fldCharType="end"/>
      </w:r>
    </w:p>
    <w:p w14:paraId="04783757" w14:textId="3AE8FDFB" w:rsidR="00C521B3" w:rsidRDefault="00C521B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New Release 18 Work Item Descriptions</w:t>
      </w:r>
      <w:r>
        <w:tab/>
      </w:r>
      <w:r>
        <w:fldChar w:fldCharType="begin"/>
      </w:r>
      <w:r>
        <w:instrText xml:space="preserve"> PAGEREF _Toc153785228 \h </w:instrText>
      </w:r>
      <w:r>
        <w:fldChar w:fldCharType="separate"/>
      </w:r>
      <w:r>
        <w:t>31</w:t>
      </w:r>
      <w:r>
        <w:fldChar w:fldCharType="end"/>
      </w:r>
    </w:p>
    <w:p w14:paraId="12EFA474" w14:textId="16D628E3" w:rsidR="00C521B3" w:rsidRDefault="00C521B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SA WG1 New Release 18 Work Item Descriptions</w:t>
      </w:r>
      <w:r>
        <w:tab/>
      </w:r>
      <w:r>
        <w:fldChar w:fldCharType="begin"/>
      </w:r>
      <w:r>
        <w:instrText xml:space="preserve"> PAGEREF _Toc153785229 \h </w:instrText>
      </w:r>
      <w:r>
        <w:fldChar w:fldCharType="separate"/>
      </w:r>
      <w:r>
        <w:t>31</w:t>
      </w:r>
      <w:r>
        <w:fldChar w:fldCharType="end"/>
      </w:r>
    </w:p>
    <w:p w14:paraId="0E84B130" w14:textId="30C7BBB0" w:rsidR="00C521B3" w:rsidRDefault="00C521B3">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SA WG2 New Release 18 Work Item Descriptions</w:t>
      </w:r>
      <w:r>
        <w:tab/>
      </w:r>
      <w:r>
        <w:fldChar w:fldCharType="begin"/>
      </w:r>
      <w:r>
        <w:instrText xml:space="preserve"> PAGEREF _Toc153785230 \h </w:instrText>
      </w:r>
      <w:r>
        <w:fldChar w:fldCharType="separate"/>
      </w:r>
      <w:r>
        <w:t>31</w:t>
      </w:r>
      <w:r>
        <w:fldChar w:fldCharType="end"/>
      </w:r>
    </w:p>
    <w:p w14:paraId="138E3703" w14:textId="397529AB" w:rsidR="00C521B3" w:rsidRDefault="00C521B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SA WG3 and SA WG3-LI New Release 18 Work Item Descriptions</w:t>
      </w:r>
      <w:r>
        <w:tab/>
      </w:r>
      <w:r>
        <w:fldChar w:fldCharType="begin"/>
      </w:r>
      <w:r>
        <w:instrText xml:space="preserve"> PAGEREF _Toc153785231 \h </w:instrText>
      </w:r>
      <w:r>
        <w:fldChar w:fldCharType="separate"/>
      </w:r>
      <w:r>
        <w:t>32</w:t>
      </w:r>
      <w:r>
        <w:fldChar w:fldCharType="end"/>
      </w:r>
    </w:p>
    <w:p w14:paraId="51E126E2" w14:textId="38E5D037" w:rsidR="00C521B3" w:rsidRDefault="00C521B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SA WG4 New Release 18 Work Item Descriptions</w:t>
      </w:r>
      <w:r>
        <w:tab/>
      </w:r>
      <w:r>
        <w:fldChar w:fldCharType="begin"/>
      </w:r>
      <w:r>
        <w:instrText xml:space="preserve"> PAGEREF _Toc153785232 \h </w:instrText>
      </w:r>
      <w:r>
        <w:fldChar w:fldCharType="separate"/>
      </w:r>
      <w:r>
        <w:t>32</w:t>
      </w:r>
      <w:r>
        <w:fldChar w:fldCharType="end"/>
      </w:r>
    </w:p>
    <w:p w14:paraId="459DA02A" w14:textId="1B4804B8" w:rsidR="00C521B3" w:rsidRDefault="00C521B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SA WG5 New Release 18 Work Item Descriptions</w:t>
      </w:r>
      <w:r>
        <w:tab/>
      </w:r>
      <w:r>
        <w:fldChar w:fldCharType="begin"/>
      </w:r>
      <w:r>
        <w:instrText xml:space="preserve"> PAGEREF _Toc153785233 \h </w:instrText>
      </w:r>
      <w:r>
        <w:fldChar w:fldCharType="separate"/>
      </w:r>
      <w:r>
        <w:t>32</w:t>
      </w:r>
      <w:r>
        <w:fldChar w:fldCharType="end"/>
      </w:r>
    </w:p>
    <w:p w14:paraId="4B1652F5" w14:textId="4A1AEE0E" w:rsidR="00C521B3" w:rsidRDefault="00C521B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SA WG6 New Release 18 Work Item Descriptions</w:t>
      </w:r>
      <w:r>
        <w:tab/>
      </w:r>
      <w:r>
        <w:fldChar w:fldCharType="begin"/>
      </w:r>
      <w:r>
        <w:instrText xml:space="preserve"> PAGEREF _Toc153785234 \h </w:instrText>
      </w:r>
      <w:r>
        <w:fldChar w:fldCharType="separate"/>
      </w:r>
      <w:r>
        <w:t>33</w:t>
      </w:r>
      <w:r>
        <w:fldChar w:fldCharType="end"/>
      </w:r>
    </w:p>
    <w:p w14:paraId="327969D4" w14:textId="10B28AE5" w:rsidR="00C521B3" w:rsidRDefault="00C521B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Revised Release 18 Study Item Descriptions and Work Item Descriptions</w:t>
      </w:r>
      <w:r>
        <w:tab/>
      </w:r>
      <w:r>
        <w:fldChar w:fldCharType="begin"/>
      </w:r>
      <w:r>
        <w:instrText xml:space="preserve"> PAGEREF _Toc153785235 \h </w:instrText>
      </w:r>
      <w:r>
        <w:fldChar w:fldCharType="separate"/>
      </w:r>
      <w:r>
        <w:t>33</w:t>
      </w:r>
      <w:r>
        <w:fldChar w:fldCharType="end"/>
      </w:r>
    </w:p>
    <w:p w14:paraId="76DDC846" w14:textId="2ABE01C6" w:rsidR="00C521B3" w:rsidRDefault="00C521B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SA WG1 Revised Release 18 Study Item Descriptions and Work Item Descriptions</w:t>
      </w:r>
      <w:r>
        <w:tab/>
      </w:r>
      <w:r>
        <w:fldChar w:fldCharType="begin"/>
      </w:r>
      <w:r>
        <w:instrText xml:space="preserve"> PAGEREF _Toc153785236 \h </w:instrText>
      </w:r>
      <w:r>
        <w:fldChar w:fldCharType="separate"/>
      </w:r>
      <w:r>
        <w:t>33</w:t>
      </w:r>
      <w:r>
        <w:fldChar w:fldCharType="end"/>
      </w:r>
    </w:p>
    <w:p w14:paraId="3559129A" w14:textId="18FAF5B2" w:rsidR="00C521B3" w:rsidRDefault="00C521B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SA WG2 Revised Release 18 Study Item Descriptions and Work Item Descriptions</w:t>
      </w:r>
      <w:r>
        <w:tab/>
      </w:r>
      <w:r>
        <w:fldChar w:fldCharType="begin"/>
      </w:r>
      <w:r>
        <w:instrText xml:space="preserve"> PAGEREF _Toc153785237 \h </w:instrText>
      </w:r>
      <w:r>
        <w:fldChar w:fldCharType="separate"/>
      </w:r>
      <w:r>
        <w:t>34</w:t>
      </w:r>
      <w:r>
        <w:fldChar w:fldCharType="end"/>
      </w:r>
    </w:p>
    <w:p w14:paraId="352B6A73" w14:textId="023900F5" w:rsidR="00C521B3" w:rsidRDefault="00C521B3">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 WG3 and SA WG3-LI Revised Release 18 Study Item Descriptions and Work Item Descriptions</w:t>
      </w:r>
      <w:r>
        <w:tab/>
      </w:r>
      <w:r>
        <w:fldChar w:fldCharType="begin"/>
      </w:r>
      <w:r>
        <w:instrText xml:space="preserve"> PAGEREF _Toc153785238 \h </w:instrText>
      </w:r>
      <w:r>
        <w:fldChar w:fldCharType="separate"/>
      </w:r>
      <w:r>
        <w:t>34</w:t>
      </w:r>
      <w:r>
        <w:fldChar w:fldCharType="end"/>
      </w:r>
    </w:p>
    <w:p w14:paraId="5D9F82B6" w14:textId="2E9EB415" w:rsidR="00C521B3" w:rsidRDefault="00C521B3">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SA WG4 Revised Release 18 Study Item Descriptions and Work Item Descriptions</w:t>
      </w:r>
      <w:r>
        <w:tab/>
      </w:r>
      <w:r>
        <w:fldChar w:fldCharType="begin"/>
      </w:r>
      <w:r>
        <w:instrText xml:space="preserve"> PAGEREF _Toc153785239 \h </w:instrText>
      </w:r>
      <w:r>
        <w:fldChar w:fldCharType="separate"/>
      </w:r>
      <w:r>
        <w:t>34</w:t>
      </w:r>
      <w:r>
        <w:fldChar w:fldCharType="end"/>
      </w:r>
    </w:p>
    <w:p w14:paraId="4B665E27" w14:textId="0D7A8E64" w:rsidR="00C521B3" w:rsidRDefault="00C521B3">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SA WG5 Revised Release 18 Study Item Descriptions and Work Item Descriptions</w:t>
      </w:r>
      <w:r>
        <w:tab/>
      </w:r>
      <w:r>
        <w:fldChar w:fldCharType="begin"/>
      </w:r>
      <w:r>
        <w:instrText xml:space="preserve"> PAGEREF _Toc153785240 \h </w:instrText>
      </w:r>
      <w:r>
        <w:fldChar w:fldCharType="separate"/>
      </w:r>
      <w:r>
        <w:t>35</w:t>
      </w:r>
      <w:r>
        <w:fldChar w:fldCharType="end"/>
      </w:r>
    </w:p>
    <w:p w14:paraId="3136D66F" w14:textId="59B3AE10" w:rsidR="00C521B3" w:rsidRDefault="00C521B3">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SA WG6 Revised Release 18 Study Item Descriptions and Work Item Descriptions</w:t>
      </w:r>
      <w:r>
        <w:tab/>
      </w:r>
      <w:r>
        <w:fldChar w:fldCharType="begin"/>
      </w:r>
      <w:r>
        <w:instrText xml:space="preserve"> PAGEREF _Toc153785241 \h </w:instrText>
      </w:r>
      <w:r>
        <w:fldChar w:fldCharType="separate"/>
      </w:r>
      <w:r>
        <w:t>36</w:t>
      </w:r>
      <w:r>
        <w:fldChar w:fldCharType="end"/>
      </w:r>
    </w:p>
    <w:p w14:paraId="1FCD391E" w14:textId="061EB924" w:rsidR="00C521B3" w:rsidRDefault="00C521B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New Release 19 Study Item Descriptions</w:t>
      </w:r>
      <w:r>
        <w:tab/>
      </w:r>
      <w:r>
        <w:fldChar w:fldCharType="begin"/>
      </w:r>
      <w:r>
        <w:instrText xml:space="preserve"> PAGEREF _Toc153785242 \h </w:instrText>
      </w:r>
      <w:r>
        <w:fldChar w:fldCharType="separate"/>
      </w:r>
      <w:r>
        <w:t>36</w:t>
      </w:r>
      <w:r>
        <w:fldChar w:fldCharType="end"/>
      </w:r>
    </w:p>
    <w:p w14:paraId="1F14F0BE" w14:textId="5601B008" w:rsidR="00C521B3" w:rsidRDefault="00C521B3">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SA WG1 New Release 19 Study Item Descriptions</w:t>
      </w:r>
      <w:r>
        <w:tab/>
      </w:r>
      <w:r>
        <w:fldChar w:fldCharType="begin"/>
      </w:r>
      <w:r>
        <w:instrText xml:space="preserve"> PAGEREF _Toc153785243 \h </w:instrText>
      </w:r>
      <w:r>
        <w:fldChar w:fldCharType="separate"/>
      </w:r>
      <w:r>
        <w:t>36</w:t>
      </w:r>
      <w:r>
        <w:fldChar w:fldCharType="end"/>
      </w:r>
    </w:p>
    <w:p w14:paraId="01646F63" w14:textId="55D66013" w:rsidR="00C521B3" w:rsidRDefault="00C521B3">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SA WG2 New Release 19 Study Item Descriptions</w:t>
      </w:r>
      <w:r>
        <w:tab/>
      </w:r>
      <w:r>
        <w:fldChar w:fldCharType="begin"/>
      </w:r>
      <w:r>
        <w:instrText xml:space="preserve"> PAGEREF _Toc153785244 \h </w:instrText>
      </w:r>
      <w:r>
        <w:fldChar w:fldCharType="separate"/>
      </w:r>
      <w:r>
        <w:t>36</w:t>
      </w:r>
      <w:r>
        <w:fldChar w:fldCharType="end"/>
      </w:r>
    </w:p>
    <w:p w14:paraId="0511CB96" w14:textId="2D12C430" w:rsidR="00C521B3" w:rsidRDefault="00C521B3">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SA WG3 and SA WG3-LI New Release 19 Study Item Descriptions</w:t>
      </w:r>
      <w:r>
        <w:tab/>
      </w:r>
      <w:r>
        <w:fldChar w:fldCharType="begin"/>
      </w:r>
      <w:r>
        <w:instrText xml:space="preserve"> PAGEREF _Toc153785245 \h </w:instrText>
      </w:r>
      <w:r>
        <w:fldChar w:fldCharType="separate"/>
      </w:r>
      <w:r>
        <w:t>37</w:t>
      </w:r>
      <w:r>
        <w:fldChar w:fldCharType="end"/>
      </w:r>
    </w:p>
    <w:p w14:paraId="16BBE9D3" w14:textId="2D1F9C31" w:rsidR="00C521B3" w:rsidRDefault="00C521B3">
      <w:pPr>
        <w:pStyle w:val="TOC3"/>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 WG4 New Release 19 Study Item Descriptions</w:t>
      </w:r>
      <w:r>
        <w:tab/>
      </w:r>
      <w:r>
        <w:fldChar w:fldCharType="begin"/>
      </w:r>
      <w:r>
        <w:instrText xml:space="preserve"> PAGEREF _Toc153785246 \h </w:instrText>
      </w:r>
      <w:r>
        <w:fldChar w:fldCharType="separate"/>
      </w:r>
      <w:r>
        <w:t>41</w:t>
      </w:r>
      <w:r>
        <w:fldChar w:fldCharType="end"/>
      </w:r>
    </w:p>
    <w:p w14:paraId="420608B2" w14:textId="3308E57C" w:rsidR="00C521B3" w:rsidRDefault="00C521B3">
      <w:pPr>
        <w:pStyle w:val="TOC3"/>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SA WG5 New Release 19 Study Item Descriptions</w:t>
      </w:r>
      <w:r>
        <w:tab/>
      </w:r>
      <w:r>
        <w:fldChar w:fldCharType="begin"/>
      </w:r>
      <w:r>
        <w:instrText xml:space="preserve"> PAGEREF _Toc153785247 \h </w:instrText>
      </w:r>
      <w:r>
        <w:fldChar w:fldCharType="separate"/>
      </w:r>
      <w:r>
        <w:t>41</w:t>
      </w:r>
      <w:r>
        <w:fldChar w:fldCharType="end"/>
      </w:r>
    </w:p>
    <w:p w14:paraId="7C886258" w14:textId="6D6DCA56" w:rsidR="00C521B3" w:rsidRDefault="00C521B3">
      <w:pPr>
        <w:pStyle w:val="TOC3"/>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SA WG6 New Release 19 Study Item Descriptions</w:t>
      </w:r>
      <w:r>
        <w:tab/>
      </w:r>
      <w:r>
        <w:fldChar w:fldCharType="begin"/>
      </w:r>
      <w:r>
        <w:instrText xml:space="preserve"> PAGEREF _Toc153785248 \h </w:instrText>
      </w:r>
      <w:r>
        <w:fldChar w:fldCharType="separate"/>
      </w:r>
      <w:r>
        <w:t>52</w:t>
      </w:r>
      <w:r>
        <w:fldChar w:fldCharType="end"/>
      </w:r>
    </w:p>
    <w:p w14:paraId="1731B98A" w14:textId="28908207" w:rsidR="00C521B3" w:rsidRDefault="00C521B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New Release 19 Work Item Descriptions</w:t>
      </w:r>
      <w:r>
        <w:tab/>
      </w:r>
      <w:r>
        <w:fldChar w:fldCharType="begin"/>
      </w:r>
      <w:r>
        <w:instrText xml:space="preserve"> PAGEREF _Toc153785249 \h </w:instrText>
      </w:r>
      <w:r>
        <w:fldChar w:fldCharType="separate"/>
      </w:r>
      <w:r>
        <w:t>56</w:t>
      </w:r>
      <w:r>
        <w:fldChar w:fldCharType="end"/>
      </w:r>
    </w:p>
    <w:p w14:paraId="69A7A870" w14:textId="0ECF99BE" w:rsidR="00C521B3" w:rsidRDefault="00C521B3">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SA WG1 New Release 19 Work Item Descriptions</w:t>
      </w:r>
      <w:r>
        <w:tab/>
      </w:r>
      <w:r>
        <w:fldChar w:fldCharType="begin"/>
      </w:r>
      <w:r>
        <w:instrText xml:space="preserve"> PAGEREF _Toc153785250 \h </w:instrText>
      </w:r>
      <w:r>
        <w:fldChar w:fldCharType="separate"/>
      </w:r>
      <w:r>
        <w:t>56</w:t>
      </w:r>
      <w:r>
        <w:fldChar w:fldCharType="end"/>
      </w:r>
    </w:p>
    <w:p w14:paraId="5FF5D190" w14:textId="3C6F9B53" w:rsidR="00C521B3" w:rsidRDefault="00C521B3">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SA WG2 New Release 19 Work Item Descriptions</w:t>
      </w:r>
      <w:r>
        <w:tab/>
      </w:r>
      <w:r>
        <w:fldChar w:fldCharType="begin"/>
      </w:r>
      <w:r>
        <w:instrText xml:space="preserve"> PAGEREF _Toc153785251 \h </w:instrText>
      </w:r>
      <w:r>
        <w:fldChar w:fldCharType="separate"/>
      </w:r>
      <w:r>
        <w:t>58</w:t>
      </w:r>
      <w:r>
        <w:fldChar w:fldCharType="end"/>
      </w:r>
    </w:p>
    <w:p w14:paraId="74756B55" w14:textId="4E761540" w:rsidR="00C521B3" w:rsidRDefault="00C521B3">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SA WG3 and SA WG3-LI New Release 19 Work Item Descriptions</w:t>
      </w:r>
      <w:r>
        <w:tab/>
      </w:r>
      <w:r>
        <w:fldChar w:fldCharType="begin"/>
      </w:r>
      <w:r>
        <w:instrText xml:space="preserve"> PAGEREF _Toc153785252 \h </w:instrText>
      </w:r>
      <w:r>
        <w:fldChar w:fldCharType="separate"/>
      </w:r>
      <w:r>
        <w:t>58</w:t>
      </w:r>
      <w:r>
        <w:fldChar w:fldCharType="end"/>
      </w:r>
    </w:p>
    <w:p w14:paraId="57A39CE8" w14:textId="14AB9DA8" w:rsidR="00C521B3" w:rsidRDefault="00C521B3">
      <w:pPr>
        <w:pStyle w:val="TOC3"/>
        <w:rPr>
          <w:rFonts w:asciiTheme="minorHAnsi" w:eastAsiaTheme="minorEastAsia" w:hAnsiTheme="minorHAnsi" w:cstheme="minorBidi"/>
          <w:kern w:val="2"/>
          <w:sz w:val="22"/>
          <w:szCs w:val="22"/>
          <w14:ligatures w14:val="standardContextual"/>
        </w:rPr>
      </w:pPr>
      <w:r>
        <w:t>6.5.4</w:t>
      </w:r>
      <w:r>
        <w:rPr>
          <w:rFonts w:asciiTheme="minorHAnsi" w:eastAsiaTheme="minorEastAsia" w:hAnsiTheme="minorHAnsi" w:cstheme="minorBidi"/>
          <w:kern w:val="2"/>
          <w:sz w:val="22"/>
          <w:szCs w:val="22"/>
          <w14:ligatures w14:val="standardContextual"/>
        </w:rPr>
        <w:tab/>
      </w:r>
      <w:r>
        <w:t>SA WG4 New Release 19 Work Item Descriptions</w:t>
      </w:r>
      <w:r>
        <w:tab/>
      </w:r>
      <w:r>
        <w:fldChar w:fldCharType="begin"/>
      </w:r>
      <w:r>
        <w:instrText xml:space="preserve"> PAGEREF _Toc153785253 \h </w:instrText>
      </w:r>
      <w:r>
        <w:fldChar w:fldCharType="separate"/>
      </w:r>
      <w:r>
        <w:t>59</w:t>
      </w:r>
      <w:r>
        <w:fldChar w:fldCharType="end"/>
      </w:r>
    </w:p>
    <w:p w14:paraId="3AC74207" w14:textId="39F62981" w:rsidR="00C521B3" w:rsidRDefault="00C521B3">
      <w:pPr>
        <w:pStyle w:val="TOC3"/>
        <w:rPr>
          <w:rFonts w:asciiTheme="minorHAnsi" w:eastAsiaTheme="minorEastAsia" w:hAnsiTheme="minorHAnsi" w:cstheme="minorBidi"/>
          <w:kern w:val="2"/>
          <w:sz w:val="22"/>
          <w:szCs w:val="22"/>
          <w14:ligatures w14:val="standardContextual"/>
        </w:rPr>
      </w:pPr>
      <w:r>
        <w:t>6.5.5</w:t>
      </w:r>
      <w:r>
        <w:rPr>
          <w:rFonts w:asciiTheme="minorHAnsi" w:eastAsiaTheme="minorEastAsia" w:hAnsiTheme="minorHAnsi" w:cstheme="minorBidi"/>
          <w:kern w:val="2"/>
          <w:sz w:val="22"/>
          <w:szCs w:val="22"/>
          <w14:ligatures w14:val="standardContextual"/>
        </w:rPr>
        <w:tab/>
      </w:r>
      <w:r>
        <w:t>SA WG5 New Release 19 Work Item Descriptions</w:t>
      </w:r>
      <w:r>
        <w:tab/>
      </w:r>
      <w:r>
        <w:fldChar w:fldCharType="begin"/>
      </w:r>
      <w:r>
        <w:instrText xml:space="preserve"> PAGEREF _Toc153785254 \h </w:instrText>
      </w:r>
      <w:r>
        <w:fldChar w:fldCharType="separate"/>
      </w:r>
      <w:r>
        <w:t>59</w:t>
      </w:r>
      <w:r>
        <w:fldChar w:fldCharType="end"/>
      </w:r>
    </w:p>
    <w:p w14:paraId="093CE6E8" w14:textId="05CEEDE4" w:rsidR="00C521B3" w:rsidRDefault="00C521B3">
      <w:pPr>
        <w:pStyle w:val="TOC3"/>
        <w:rPr>
          <w:rFonts w:asciiTheme="minorHAnsi" w:eastAsiaTheme="minorEastAsia" w:hAnsiTheme="minorHAnsi" w:cstheme="minorBidi"/>
          <w:kern w:val="2"/>
          <w:sz w:val="22"/>
          <w:szCs w:val="22"/>
          <w14:ligatures w14:val="standardContextual"/>
        </w:rPr>
      </w:pPr>
      <w:r>
        <w:t>6.5.6</w:t>
      </w:r>
      <w:r>
        <w:rPr>
          <w:rFonts w:asciiTheme="minorHAnsi" w:eastAsiaTheme="minorEastAsia" w:hAnsiTheme="minorHAnsi" w:cstheme="minorBidi"/>
          <w:kern w:val="2"/>
          <w:sz w:val="22"/>
          <w:szCs w:val="22"/>
          <w14:ligatures w14:val="standardContextual"/>
        </w:rPr>
        <w:tab/>
      </w:r>
      <w:r>
        <w:t>SA WG6 New Release 19 Work Item Descriptions</w:t>
      </w:r>
      <w:r>
        <w:tab/>
      </w:r>
      <w:r>
        <w:fldChar w:fldCharType="begin"/>
      </w:r>
      <w:r>
        <w:instrText xml:space="preserve"> PAGEREF _Toc153785255 \h </w:instrText>
      </w:r>
      <w:r>
        <w:fldChar w:fldCharType="separate"/>
      </w:r>
      <w:r>
        <w:t>60</w:t>
      </w:r>
      <w:r>
        <w:fldChar w:fldCharType="end"/>
      </w:r>
    </w:p>
    <w:p w14:paraId="0072F607" w14:textId="37CF1193" w:rsidR="00C521B3" w:rsidRDefault="00C521B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Revised Release 19 Study Item and Work Item Descriptions</w:t>
      </w:r>
      <w:r>
        <w:tab/>
      </w:r>
      <w:r>
        <w:fldChar w:fldCharType="begin"/>
      </w:r>
      <w:r>
        <w:instrText xml:space="preserve"> PAGEREF _Toc153785256 \h </w:instrText>
      </w:r>
      <w:r>
        <w:fldChar w:fldCharType="separate"/>
      </w:r>
      <w:r>
        <w:t>60</w:t>
      </w:r>
      <w:r>
        <w:fldChar w:fldCharType="end"/>
      </w:r>
    </w:p>
    <w:p w14:paraId="5555104E" w14:textId="1F023849" w:rsidR="00C521B3" w:rsidRDefault="00C521B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SA WG1 Revised Release 19 Work Item Descriptions</w:t>
      </w:r>
      <w:r>
        <w:tab/>
      </w:r>
      <w:r>
        <w:fldChar w:fldCharType="begin"/>
      </w:r>
      <w:r>
        <w:instrText xml:space="preserve"> PAGEREF _Toc153785257 \h </w:instrText>
      </w:r>
      <w:r>
        <w:fldChar w:fldCharType="separate"/>
      </w:r>
      <w:r>
        <w:t>60</w:t>
      </w:r>
      <w:r>
        <w:fldChar w:fldCharType="end"/>
      </w:r>
    </w:p>
    <w:p w14:paraId="3B5F6F28" w14:textId="34912804" w:rsidR="00C521B3" w:rsidRDefault="00C521B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SA WG2 Revised Release 19 Work Item Descriptions</w:t>
      </w:r>
      <w:r>
        <w:tab/>
      </w:r>
      <w:r>
        <w:fldChar w:fldCharType="begin"/>
      </w:r>
      <w:r>
        <w:instrText xml:space="preserve"> PAGEREF _Toc153785258 \h </w:instrText>
      </w:r>
      <w:r>
        <w:fldChar w:fldCharType="separate"/>
      </w:r>
      <w:r>
        <w:t>61</w:t>
      </w:r>
      <w:r>
        <w:fldChar w:fldCharType="end"/>
      </w:r>
    </w:p>
    <w:p w14:paraId="57382945" w14:textId="4E24F8A1" w:rsidR="00C521B3" w:rsidRDefault="00C521B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 WG3 and SA WG3-LI Revised Release 19 Work Item Descriptions</w:t>
      </w:r>
      <w:r>
        <w:tab/>
      </w:r>
      <w:r>
        <w:fldChar w:fldCharType="begin"/>
      </w:r>
      <w:r>
        <w:instrText xml:space="preserve"> PAGEREF _Toc153785259 \h </w:instrText>
      </w:r>
      <w:r>
        <w:fldChar w:fldCharType="separate"/>
      </w:r>
      <w:r>
        <w:t>61</w:t>
      </w:r>
      <w:r>
        <w:fldChar w:fldCharType="end"/>
      </w:r>
    </w:p>
    <w:p w14:paraId="209430CF" w14:textId="15CE223D" w:rsidR="00C521B3" w:rsidRDefault="00C521B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SA WG4 Revised Release 19 Work Item Descriptions</w:t>
      </w:r>
      <w:r>
        <w:tab/>
      </w:r>
      <w:r>
        <w:fldChar w:fldCharType="begin"/>
      </w:r>
      <w:r>
        <w:instrText xml:space="preserve"> PAGEREF _Toc153785260 \h </w:instrText>
      </w:r>
      <w:r>
        <w:fldChar w:fldCharType="separate"/>
      </w:r>
      <w:r>
        <w:t>61</w:t>
      </w:r>
      <w:r>
        <w:fldChar w:fldCharType="end"/>
      </w:r>
    </w:p>
    <w:p w14:paraId="70212886" w14:textId="196D524B" w:rsidR="00C521B3" w:rsidRDefault="00C521B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SA WG5 Revised Release 19 Work Item Descriptions</w:t>
      </w:r>
      <w:r>
        <w:tab/>
      </w:r>
      <w:r>
        <w:fldChar w:fldCharType="begin"/>
      </w:r>
      <w:r>
        <w:instrText xml:space="preserve"> PAGEREF _Toc153785261 \h </w:instrText>
      </w:r>
      <w:r>
        <w:fldChar w:fldCharType="separate"/>
      </w:r>
      <w:r>
        <w:t>61</w:t>
      </w:r>
      <w:r>
        <w:fldChar w:fldCharType="end"/>
      </w:r>
    </w:p>
    <w:p w14:paraId="431C86C7" w14:textId="21AE9333" w:rsidR="00C521B3" w:rsidRDefault="00C521B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SA WG6 Revised Release 19 Work Item Descriptions</w:t>
      </w:r>
      <w:r>
        <w:tab/>
      </w:r>
      <w:r>
        <w:fldChar w:fldCharType="begin"/>
      </w:r>
      <w:r>
        <w:instrText xml:space="preserve"> PAGEREF _Toc153785262 \h </w:instrText>
      </w:r>
      <w:r>
        <w:fldChar w:fldCharType="separate"/>
      </w:r>
      <w:r>
        <w:t>61</w:t>
      </w:r>
      <w:r>
        <w:fldChar w:fldCharType="end"/>
      </w:r>
    </w:p>
    <w:p w14:paraId="386B61ED" w14:textId="67DB8AEE" w:rsidR="00C521B3" w:rsidRDefault="00C521B3">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Specifications for Information</w:t>
      </w:r>
      <w:r>
        <w:tab/>
      </w:r>
      <w:r>
        <w:fldChar w:fldCharType="begin"/>
      </w:r>
      <w:r>
        <w:instrText xml:space="preserve"> PAGEREF _Toc153785263 \h </w:instrText>
      </w:r>
      <w:r>
        <w:fldChar w:fldCharType="separate"/>
      </w:r>
      <w:r>
        <w:t>61</w:t>
      </w:r>
      <w:r>
        <w:fldChar w:fldCharType="end"/>
      </w:r>
    </w:p>
    <w:p w14:paraId="0A988E94" w14:textId="13A7558D" w:rsidR="00C521B3" w:rsidRDefault="00C521B3">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SA WG1 Specifications for Information</w:t>
      </w:r>
      <w:r>
        <w:tab/>
      </w:r>
      <w:r>
        <w:fldChar w:fldCharType="begin"/>
      </w:r>
      <w:r>
        <w:instrText xml:space="preserve"> PAGEREF _Toc153785264 \h </w:instrText>
      </w:r>
      <w:r>
        <w:fldChar w:fldCharType="separate"/>
      </w:r>
      <w:r>
        <w:t>61</w:t>
      </w:r>
      <w:r>
        <w:fldChar w:fldCharType="end"/>
      </w:r>
    </w:p>
    <w:p w14:paraId="19A27033" w14:textId="28E03957" w:rsidR="00C521B3" w:rsidRDefault="00C521B3">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SA WG2 Specifications for Information</w:t>
      </w:r>
      <w:r>
        <w:tab/>
      </w:r>
      <w:r>
        <w:fldChar w:fldCharType="begin"/>
      </w:r>
      <w:r>
        <w:instrText xml:space="preserve"> PAGEREF _Toc153785265 \h </w:instrText>
      </w:r>
      <w:r>
        <w:fldChar w:fldCharType="separate"/>
      </w:r>
      <w:r>
        <w:t>61</w:t>
      </w:r>
      <w:r>
        <w:fldChar w:fldCharType="end"/>
      </w:r>
    </w:p>
    <w:p w14:paraId="07B7235B" w14:textId="418996F1" w:rsidR="00C521B3" w:rsidRDefault="00C521B3">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SA WG3 and SA WG3-LI Specifications for Information</w:t>
      </w:r>
      <w:r>
        <w:tab/>
      </w:r>
      <w:r>
        <w:fldChar w:fldCharType="begin"/>
      </w:r>
      <w:r>
        <w:instrText xml:space="preserve"> PAGEREF _Toc153785266 \h </w:instrText>
      </w:r>
      <w:r>
        <w:fldChar w:fldCharType="separate"/>
      </w:r>
      <w:r>
        <w:t>61</w:t>
      </w:r>
      <w:r>
        <w:fldChar w:fldCharType="end"/>
      </w:r>
    </w:p>
    <w:p w14:paraId="17D410D5" w14:textId="405B8A0C" w:rsidR="00C521B3" w:rsidRDefault="00C521B3">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SA WG4 Specifications for Information</w:t>
      </w:r>
      <w:r>
        <w:tab/>
      </w:r>
      <w:r>
        <w:fldChar w:fldCharType="begin"/>
      </w:r>
      <w:r>
        <w:instrText xml:space="preserve"> PAGEREF _Toc153785267 \h </w:instrText>
      </w:r>
      <w:r>
        <w:fldChar w:fldCharType="separate"/>
      </w:r>
      <w:r>
        <w:t>62</w:t>
      </w:r>
      <w:r>
        <w:fldChar w:fldCharType="end"/>
      </w:r>
    </w:p>
    <w:p w14:paraId="3D968CC0" w14:textId="0ED13B29" w:rsidR="00C521B3" w:rsidRDefault="00C521B3">
      <w:pPr>
        <w:pStyle w:val="TOC3"/>
        <w:rPr>
          <w:rFonts w:asciiTheme="minorHAnsi" w:eastAsiaTheme="minorEastAsia" w:hAnsiTheme="minorHAnsi" w:cstheme="minorBidi"/>
          <w:kern w:val="2"/>
          <w:sz w:val="22"/>
          <w:szCs w:val="22"/>
          <w14:ligatures w14:val="standardContextual"/>
        </w:rPr>
      </w:pPr>
      <w:r>
        <w:t>6.7.5</w:t>
      </w:r>
      <w:r>
        <w:rPr>
          <w:rFonts w:asciiTheme="minorHAnsi" w:eastAsiaTheme="minorEastAsia" w:hAnsiTheme="minorHAnsi" w:cstheme="minorBidi"/>
          <w:kern w:val="2"/>
          <w:sz w:val="22"/>
          <w:szCs w:val="22"/>
          <w14:ligatures w14:val="standardContextual"/>
        </w:rPr>
        <w:tab/>
      </w:r>
      <w:r>
        <w:t>SA WG5 Specifications for Information</w:t>
      </w:r>
      <w:r>
        <w:tab/>
      </w:r>
      <w:r>
        <w:fldChar w:fldCharType="begin"/>
      </w:r>
      <w:r>
        <w:instrText xml:space="preserve"> PAGEREF _Toc153785268 \h </w:instrText>
      </w:r>
      <w:r>
        <w:fldChar w:fldCharType="separate"/>
      </w:r>
      <w:r>
        <w:t>68</w:t>
      </w:r>
      <w:r>
        <w:fldChar w:fldCharType="end"/>
      </w:r>
    </w:p>
    <w:p w14:paraId="53A285A1" w14:textId="1EA10897" w:rsidR="00C521B3" w:rsidRDefault="00C521B3">
      <w:pPr>
        <w:pStyle w:val="TOC3"/>
        <w:rPr>
          <w:rFonts w:asciiTheme="minorHAnsi" w:eastAsiaTheme="minorEastAsia" w:hAnsiTheme="minorHAnsi" w:cstheme="minorBidi"/>
          <w:kern w:val="2"/>
          <w:sz w:val="22"/>
          <w:szCs w:val="22"/>
          <w14:ligatures w14:val="standardContextual"/>
        </w:rPr>
      </w:pPr>
      <w:r>
        <w:t>6.7.6</w:t>
      </w:r>
      <w:r>
        <w:rPr>
          <w:rFonts w:asciiTheme="minorHAnsi" w:eastAsiaTheme="minorEastAsia" w:hAnsiTheme="minorHAnsi" w:cstheme="minorBidi"/>
          <w:kern w:val="2"/>
          <w:sz w:val="22"/>
          <w:szCs w:val="22"/>
          <w14:ligatures w14:val="standardContextual"/>
        </w:rPr>
        <w:tab/>
      </w:r>
      <w:r>
        <w:t>SA WG6 Specifications for Information</w:t>
      </w:r>
      <w:r>
        <w:tab/>
      </w:r>
      <w:r>
        <w:fldChar w:fldCharType="begin"/>
      </w:r>
      <w:r>
        <w:instrText xml:space="preserve"> PAGEREF _Toc153785269 \h </w:instrText>
      </w:r>
      <w:r>
        <w:fldChar w:fldCharType="separate"/>
      </w:r>
      <w:r>
        <w:t>69</w:t>
      </w:r>
      <w:r>
        <w:fldChar w:fldCharType="end"/>
      </w:r>
    </w:p>
    <w:p w14:paraId="1CED5033" w14:textId="50D6E334" w:rsidR="00C521B3" w:rsidRDefault="00C521B3">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Specifications for Approval / for Information and Approval</w:t>
      </w:r>
      <w:r>
        <w:tab/>
      </w:r>
      <w:r>
        <w:fldChar w:fldCharType="begin"/>
      </w:r>
      <w:r>
        <w:instrText xml:space="preserve"> PAGEREF _Toc153785270 \h </w:instrText>
      </w:r>
      <w:r>
        <w:fldChar w:fldCharType="separate"/>
      </w:r>
      <w:r>
        <w:t>69</w:t>
      </w:r>
      <w:r>
        <w:fldChar w:fldCharType="end"/>
      </w:r>
    </w:p>
    <w:p w14:paraId="572A7EC8" w14:textId="1894FD8E" w:rsidR="00C521B3" w:rsidRDefault="00C521B3">
      <w:pPr>
        <w:pStyle w:val="TOC3"/>
        <w:rPr>
          <w:rFonts w:asciiTheme="minorHAnsi" w:eastAsiaTheme="minorEastAsia" w:hAnsiTheme="minorHAnsi" w:cstheme="minorBidi"/>
          <w:kern w:val="2"/>
          <w:sz w:val="22"/>
          <w:szCs w:val="22"/>
          <w14:ligatures w14:val="standardContextual"/>
        </w:rPr>
      </w:pPr>
      <w:r>
        <w:t>6.8.1</w:t>
      </w:r>
      <w:r>
        <w:rPr>
          <w:rFonts w:asciiTheme="minorHAnsi" w:eastAsiaTheme="minorEastAsia" w:hAnsiTheme="minorHAnsi" w:cstheme="minorBidi"/>
          <w:kern w:val="2"/>
          <w:sz w:val="22"/>
          <w:szCs w:val="22"/>
          <w14:ligatures w14:val="standardContextual"/>
        </w:rPr>
        <w:tab/>
      </w:r>
      <w:r>
        <w:t>SA WG1 Specifications for Approval / for Information and Approval</w:t>
      </w:r>
      <w:r>
        <w:tab/>
      </w:r>
      <w:r>
        <w:fldChar w:fldCharType="begin"/>
      </w:r>
      <w:r>
        <w:instrText xml:space="preserve"> PAGEREF _Toc153785271 \h </w:instrText>
      </w:r>
      <w:r>
        <w:fldChar w:fldCharType="separate"/>
      </w:r>
      <w:r>
        <w:t>69</w:t>
      </w:r>
      <w:r>
        <w:fldChar w:fldCharType="end"/>
      </w:r>
    </w:p>
    <w:p w14:paraId="144E98B9" w14:textId="1E2207C5" w:rsidR="00C521B3" w:rsidRDefault="00C521B3">
      <w:pPr>
        <w:pStyle w:val="TOC3"/>
        <w:rPr>
          <w:rFonts w:asciiTheme="minorHAnsi" w:eastAsiaTheme="minorEastAsia" w:hAnsiTheme="minorHAnsi" w:cstheme="minorBidi"/>
          <w:kern w:val="2"/>
          <w:sz w:val="22"/>
          <w:szCs w:val="22"/>
          <w14:ligatures w14:val="standardContextual"/>
        </w:rPr>
      </w:pPr>
      <w:r>
        <w:t>6.8.2</w:t>
      </w:r>
      <w:r>
        <w:rPr>
          <w:rFonts w:asciiTheme="minorHAnsi" w:eastAsiaTheme="minorEastAsia" w:hAnsiTheme="minorHAnsi" w:cstheme="minorBidi"/>
          <w:kern w:val="2"/>
          <w:sz w:val="22"/>
          <w:szCs w:val="22"/>
          <w14:ligatures w14:val="standardContextual"/>
        </w:rPr>
        <w:tab/>
      </w:r>
      <w:r>
        <w:t>SA WG2 Specifications for Approval / for Information and Approval</w:t>
      </w:r>
      <w:r>
        <w:tab/>
      </w:r>
      <w:r>
        <w:fldChar w:fldCharType="begin"/>
      </w:r>
      <w:r>
        <w:instrText xml:space="preserve"> PAGEREF _Toc153785272 \h </w:instrText>
      </w:r>
      <w:r>
        <w:fldChar w:fldCharType="separate"/>
      </w:r>
      <w:r>
        <w:t>71</w:t>
      </w:r>
      <w:r>
        <w:fldChar w:fldCharType="end"/>
      </w:r>
    </w:p>
    <w:p w14:paraId="2645B16C" w14:textId="4FDD08BB" w:rsidR="00C521B3" w:rsidRDefault="00C521B3">
      <w:pPr>
        <w:pStyle w:val="TOC3"/>
        <w:rPr>
          <w:rFonts w:asciiTheme="minorHAnsi" w:eastAsiaTheme="minorEastAsia" w:hAnsiTheme="minorHAnsi" w:cstheme="minorBidi"/>
          <w:kern w:val="2"/>
          <w:sz w:val="22"/>
          <w:szCs w:val="22"/>
          <w14:ligatures w14:val="standardContextual"/>
        </w:rPr>
      </w:pPr>
      <w:r>
        <w:t>6.8.3</w:t>
      </w:r>
      <w:r>
        <w:rPr>
          <w:rFonts w:asciiTheme="minorHAnsi" w:eastAsiaTheme="minorEastAsia" w:hAnsiTheme="minorHAnsi" w:cstheme="minorBidi"/>
          <w:kern w:val="2"/>
          <w:sz w:val="22"/>
          <w:szCs w:val="22"/>
          <w14:ligatures w14:val="standardContextual"/>
        </w:rPr>
        <w:tab/>
      </w:r>
      <w:r>
        <w:t>SA WG3 and SA WG3-LI Specifications for Approval / for Information and Approval</w:t>
      </w:r>
      <w:r>
        <w:tab/>
      </w:r>
      <w:r>
        <w:fldChar w:fldCharType="begin"/>
      </w:r>
      <w:r>
        <w:instrText xml:space="preserve"> PAGEREF _Toc153785273 \h </w:instrText>
      </w:r>
      <w:r>
        <w:fldChar w:fldCharType="separate"/>
      </w:r>
      <w:r>
        <w:t>71</w:t>
      </w:r>
      <w:r>
        <w:fldChar w:fldCharType="end"/>
      </w:r>
    </w:p>
    <w:p w14:paraId="5AB44942" w14:textId="23694E60" w:rsidR="00C521B3" w:rsidRDefault="00C521B3">
      <w:pPr>
        <w:pStyle w:val="TOC3"/>
        <w:rPr>
          <w:rFonts w:asciiTheme="minorHAnsi" w:eastAsiaTheme="minorEastAsia" w:hAnsiTheme="minorHAnsi" w:cstheme="minorBidi"/>
          <w:kern w:val="2"/>
          <w:sz w:val="22"/>
          <w:szCs w:val="22"/>
          <w14:ligatures w14:val="standardContextual"/>
        </w:rPr>
      </w:pPr>
      <w:r>
        <w:t>6.8.4</w:t>
      </w:r>
      <w:r>
        <w:rPr>
          <w:rFonts w:asciiTheme="minorHAnsi" w:eastAsiaTheme="minorEastAsia" w:hAnsiTheme="minorHAnsi" w:cstheme="minorBidi"/>
          <w:kern w:val="2"/>
          <w:sz w:val="22"/>
          <w:szCs w:val="22"/>
          <w14:ligatures w14:val="standardContextual"/>
        </w:rPr>
        <w:tab/>
      </w:r>
      <w:r>
        <w:t>SA WG4 Specifications for Approval / for Information and Approval</w:t>
      </w:r>
      <w:r>
        <w:tab/>
      </w:r>
      <w:r>
        <w:fldChar w:fldCharType="begin"/>
      </w:r>
      <w:r>
        <w:instrText xml:space="preserve"> PAGEREF _Toc153785274 \h </w:instrText>
      </w:r>
      <w:r>
        <w:fldChar w:fldCharType="separate"/>
      </w:r>
      <w:r>
        <w:t>71</w:t>
      </w:r>
      <w:r>
        <w:fldChar w:fldCharType="end"/>
      </w:r>
    </w:p>
    <w:p w14:paraId="516B5EB0" w14:textId="36F87917" w:rsidR="00C521B3" w:rsidRDefault="00C521B3">
      <w:pPr>
        <w:pStyle w:val="TOC3"/>
        <w:rPr>
          <w:rFonts w:asciiTheme="minorHAnsi" w:eastAsiaTheme="minorEastAsia" w:hAnsiTheme="minorHAnsi" w:cstheme="minorBidi"/>
          <w:kern w:val="2"/>
          <w:sz w:val="22"/>
          <w:szCs w:val="22"/>
          <w14:ligatures w14:val="standardContextual"/>
        </w:rPr>
      </w:pPr>
      <w:r>
        <w:t>6.8.5</w:t>
      </w:r>
      <w:r>
        <w:rPr>
          <w:rFonts w:asciiTheme="minorHAnsi" w:eastAsiaTheme="minorEastAsia" w:hAnsiTheme="minorHAnsi" w:cstheme="minorBidi"/>
          <w:kern w:val="2"/>
          <w:sz w:val="22"/>
          <w:szCs w:val="22"/>
          <w14:ligatures w14:val="standardContextual"/>
        </w:rPr>
        <w:tab/>
      </w:r>
      <w:r>
        <w:t>SA WG5 Specifications for Approval / for Information and Approval</w:t>
      </w:r>
      <w:r>
        <w:tab/>
      </w:r>
      <w:r>
        <w:fldChar w:fldCharType="begin"/>
      </w:r>
      <w:r>
        <w:instrText xml:space="preserve"> PAGEREF _Toc153785275 \h </w:instrText>
      </w:r>
      <w:r>
        <w:fldChar w:fldCharType="separate"/>
      </w:r>
      <w:r>
        <w:t>72</w:t>
      </w:r>
      <w:r>
        <w:fldChar w:fldCharType="end"/>
      </w:r>
    </w:p>
    <w:p w14:paraId="1F1C6D7E" w14:textId="1F3FC7F5" w:rsidR="00C521B3" w:rsidRDefault="00C521B3">
      <w:pPr>
        <w:pStyle w:val="TOC3"/>
        <w:rPr>
          <w:rFonts w:asciiTheme="minorHAnsi" w:eastAsiaTheme="minorEastAsia" w:hAnsiTheme="minorHAnsi" w:cstheme="minorBidi"/>
          <w:kern w:val="2"/>
          <w:sz w:val="22"/>
          <w:szCs w:val="22"/>
          <w14:ligatures w14:val="standardContextual"/>
        </w:rPr>
      </w:pPr>
      <w:r>
        <w:t>6.8.6</w:t>
      </w:r>
      <w:r>
        <w:rPr>
          <w:rFonts w:asciiTheme="minorHAnsi" w:eastAsiaTheme="minorEastAsia" w:hAnsiTheme="minorHAnsi" w:cstheme="minorBidi"/>
          <w:kern w:val="2"/>
          <w:sz w:val="22"/>
          <w:szCs w:val="22"/>
          <w14:ligatures w14:val="standardContextual"/>
        </w:rPr>
        <w:tab/>
      </w:r>
      <w:r>
        <w:t>SA WG6 Specifications for Approval / for Information and Approval</w:t>
      </w:r>
      <w:r>
        <w:tab/>
      </w:r>
      <w:r>
        <w:fldChar w:fldCharType="begin"/>
      </w:r>
      <w:r>
        <w:instrText xml:space="preserve"> PAGEREF _Toc153785276 \h </w:instrText>
      </w:r>
      <w:r>
        <w:fldChar w:fldCharType="separate"/>
      </w:r>
      <w:r>
        <w:t>74</w:t>
      </w:r>
      <w:r>
        <w:fldChar w:fldCharType="end"/>
      </w:r>
    </w:p>
    <w:p w14:paraId="20A12F4D" w14:textId="4EF66F94" w:rsidR="00C521B3" w:rsidRDefault="00C521B3">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Release Planning</w:t>
      </w:r>
      <w:r>
        <w:tab/>
      </w:r>
      <w:r>
        <w:fldChar w:fldCharType="begin"/>
      </w:r>
      <w:r>
        <w:instrText xml:space="preserve"> PAGEREF _Toc153785277 \h </w:instrText>
      </w:r>
      <w:r>
        <w:fldChar w:fldCharType="separate"/>
      </w:r>
      <w:r>
        <w:t>74</w:t>
      </w:r>
      <w:r>
        <w:fldChar w:fldCharType="end"/>
      </w:r>
    </w:p>
    <w:p w14:paraId="62A05D1C" w14:textId="11E0427C" w:rsidR="00C521B3" w:rsidRDefault="00C521B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 Release Planning issues</w:t>
      </w:r>
      <w:r>
        <w:tab/>
      </w:r>
      <w:r>
        <w:fldChar w:fldCharType="begin"/>
      </w:r>
      <w:r>
        <w:instrText xml:space="preserve"> PAGEREF _Toc153785278 \h </w:instrText>
      </w:r>
      <w:r>
        <w:fldChar w:fldCharType="separate"/>
      </w:r>
      <w:r>
        <w:t>74</w:t>
      </w:r>
      <w:r>
        <w:fldChar w:fldCharType="end"/>
      </w:r>
    </w:p>
    <w:p w14:paraId="3D20E798" w14:textId="2BF94791" w:rsidR="00C521B3" w:rsidRDefault="00C521B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Issues related to Release 18 and earlier planning</w:t>
      </w:r>
      <w:r>
        <w:tab/>
      </w:r>
      <w:r>
        <w:fldChar w:fldCharType="begin"/>
      </w:r>
      <w:r>
        <w:instrText xml:space="preserve"> PAGEREF _Toc153785279 \h </w:instrText>
      </w:r>
      <w:r>
        <w:fldChar w:fldCharType="separate"/>
      </w:r>
      <w:r>
        <w:t>74</w:t>
      </w:r>
      <w:r>
        <w:fldChar w:fldCharType="end"/>
      </w:r>
    </w:p>
    <w:p w14:paraId="326185B1" w14:textId="503D81E2" w:rsidR="00C521B3" w:rsidRDefault="00C521B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Release 19 Planning (schedule, prioritization, etc.)</w:t>
      </w:r>
      <w:r>
        <w:tab/>
      </w:r>
      <w:r>
        <w:fldChar w:fldCharType="begin"/>
      </w:r>
      <w:r>
        <w:instrText xml:space="preserve"> PAGEREF _Toc153785280 \h </w:instrText>
      </w:r>
      <w:r>
        <w:fldChar w:fldCharType="separate"/>
      </w:r>
      <w:r>
        <w:t>75</w:t>
      </w:r>
      <w:r>
        <w:fldChar w:fldCharType="end"/>
      </w:r>
    </w:p>
    <w:p w14:paraId="6252981D" w14:textId="0C1469EE" w:rsidR="00C521B3" w:rsidRDefault="00C521B3">
      <w:pPr>
        <w:pStyle w:val="TOC2"/>
        <w:rPr>
          <w:rFonts w:asciiTheme="minorHAnsi" w:eastAsiaTheme="minorEastAsia" w:hAnsiTheme="minorHAnsi" w:cstheme="minorBidi"/>
          <w:kern w:val="2"/>
          <w:sz w:val="22"/>
          <w:szCs w:val="22"/>
          <w14:ligatures w14:val="standardContextual"/>
        </w:rPr>
      </w:pPr>
      <w:r>
        <w:lastRenderedPageBreak/>
        <w:t>7.4</w:t>
      </w:r>
      <w:r>
        <w:rPr>
          <w:rFonts w:asciiTheme="minorHAnsi" w:eastAsiaTheme="minorEastAsia" w:hAnsiTheme="minorHAnsi" w:cstheme="minorBidi"/>
          <w:kern w:val="2"/>
          <w:sz w:val="22"/>
          <w:szCs w:val="22"/>
          <w14:ligatures w14:val="standardContextual"/>
        </w:rPr>
        <w:tab/>
      </w:r>
      <w:r>
        <w:t>Release 20 and later Planning (including 6G workplan/timeline discussion)</w:t>
      </w:r>
      <w:r>
        <w:tab/>
      </w:r>
      <w:r>
        <w:fldChar w:fldCharType="begin"/>
      </w:r>
      <w:r>
        <w:instrText xml:space="preserve"> PAGEREF _Toc153785281 \h </w:instrText>
      </w:r>
      <w:r>
        <w:fldChar w:fldCharType="separate"/>
      </w:r>
      <w:r>
        <w:t>99</w:t>
      </w:r>
      <w:r>
        <w:fldChar w:fldCharType="end"/>
      </w:r>
    </w:p>
    <w:p w14:paraId="15A26EF3" w14:textId="14E66868" w:rsidR="00C521B3" w:rsidRDefault="00C521B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Rel-8 CRs</w:t>
      </w:r>
      <w:r>
        <w:tab/>
      </w:r>
      <w:r>
        <w:fldChar w:fldCharType="begin"/>
      </w:r>
      <w:r>
        <w:instrText xml:space="preserve"> PAGEREF _Toc153785282 \h </w:instrText>
      </w:r>
      <w:r>
        <w:fldChar w:fldCharType="separate"/>
      </w:r>
      <w:r>
        <w:t>102</w:t>
      </w:r>
      <w:r>
        <w:fldChar w:fldCharType="end"/>
      </w:r>
    </w:p>
    <w:p w14:paraId="13870EA9" w14:textId="538ED020" w:rsidR="00C521B3" w:rsidRDefault="00C521B3">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Rel-9 CRs</w:t>
      </w:r>
      <w:r>
        <w:tab/>
      </w:r>
      <w:r>
        <w:fldChar w:fldCharType="begin"/>
      </w:r>
      <w:r>
        <w:instrText xml:space="preserve"> PAGEREF _Toc153785283 \h </w:instrText>
      </w:r>
      <w:r>
        <w:fldChar w:fldCharType="separate"/>
      </w:r>
      <w:r>
        <w:t>102</w:t>
      </w:r>
      <w:r>
        <w:fldChar w:fldCharType="end"/>
      </w:r>
    </w:p>
    <w:p w14:paraId="3F4A2D94" w14:textId="62D6A362" w:rsidR="00C521B3" w:rsidRDefault="00C521B3">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Rel-10 CRs</w:t>
      </w:r>
      <w:r>
        <w:tab/>
      </w:r>
      <w:r>
        <w:fldChar w:fldCharType="begin"/>
      </w:r>
      <w:r>
        <w:instrText xml:space="preserve"> PAGEREF _Toc153785284 \h </w:instrText>
      </w:r>
      <w:r>
        <w:fldChar w:fldCharType="separate"/>
      </w:r>
      <w:r>
        <w:t>102</w:t>
      </w:r>
      <w:r>
        <w:fldChar w:fldCharType="end"/>
      </w:r>
    </w:p>
    <w:p w14:paraId="1BC36BD9" w14:textId="003EE2DF" w:rsidR="00C521B3" w:rsidRDefault="00C521B3">
      <w:pPr>
        <w:pStyle w:val="TOC1"/>
        <w:rPr>
          <w:rFonts w:asciiTheme="minorHAnsi" w:eastAsiaTheme="minorEastAsia" w:hAnsiTheme="minorHAnsi" w:cstheme="minorBidi"/>
          <w:kern w:val="2"/>
          <w:szCs w:val="22"/>
          <w14:ligatures w14:val="standardContextual"/>
        </w:rPr>
      </w:pPr>
      <w:r>
        <w:t>11</w:t>
      </w:r>
      <w:r>
        <w:rPr>
          <w:rFonts w:asciiTheme="minorHAnsi" w:eastAsiaTheme="minorEastAsia" w:hAnsiTheme="minorHAnsi" w:cstheme="minorBidi"/>
          <w:kern w:val="2"/>
          <w:szCs w:val="22"/>
          <w14:ligatures w14:val="standardContextual"/>
        </w:rPr>
        <w:tab/>
      </w:r>
      <w:r>
        <w:t>Rel-11 CRs</w:t>
      </w:r>
      <w:r>
        <w:tab/>
      </w:r>
      <w:r>
        <w:fldChar w:fldCharType="begin"/>
      </w:r>
      <w:r>
        <w:instrText xml:space="preserve"> PAGEREF _Toc153785285 \h </w:instrText>
      </w:r>
      <w:r>
        <w:fldChar w:fldCharType="separate"/>
      </w:r>
      <w:r>
        <w:t>102</w:t>
      </w:r>
      <w:r>
        <w:fldChar w:fldCharType="end"/>
      </w:r>
    </w:p>
    <w:p w14:paraId="330D1895" w14:textId="308A6AAB" w:rsidR="00C521B3" w:rsidRDefault="00C521B3">
      <w:pPr>
        <w:pStyle w:val="TOC1"/>
        <w:rPr>
          <w:rFonts w:asciiTheme="minorHAnsi" w:eastAsiaTheme="minorEastAsia" w:hAnsiTheme="minorHAnsi" w:cstheme="minorBidi"/>
          <w:kern w:val="2"/>
          <w:szCs w:val="22"/>
          <w14:ligatures w14:val="standardContextual"/>
        </w:rPr>
      </w:pPr>
      <w:r>
        <w:t>12</w:t>
      </w:r>
      <w:r>
        <w:rPr>
          <w:rFonts w:asciiTheme="minorHAnsi" w:eastAsiaTheme="minorEastAsia" w:hAnsiTheme="minorHAnsi" w:cstheme="minorBidi"/>
          <w:kern w:val="2"/>
          <w:szCs w:val="22"/>
          <w14:ligatures w14:val="standardContextual"/>
        </w:rPr>
        <w:tab/>
      </w:r>
      <w:r>
        <w:t>Rel-12 CRs</w:t>
      </w:r>
      <w:r>
        <w:tab/>
      </w:r>
      <w:r>
        <w:fldChar w:fldCharType="begin"/>
      </w:r>
      <w:r>
        <w:instrText xml:space="preserve"> PAGEREF _Toc153785286 \h </w:instrText>
      </w:r>
      <w:r>
        <w:fldChar w:fldCharType="separate"/>
      </w:r>
      <w:r>
        <w:t>102</w:t>
      </w:r>
      <w:r>
        <w:fldChar w:fldCharType="end"/>
      </w:r>
    </w:p>
    <w:p w14:paraId="1874E12D" w14:textId="43510063" w:rsidR="00C521B3" w:rsidRDefault="00C521B3">
      <w:pPr>
        <w:pStyle w:val="TOC1"/>
        <w:rPr>
          <w:rFonts w:asciiTheme="minorHAnsi" w:eastAsiaTheme="minorEastAsia" w:hAnsiTheme="minorHAnsi" w:cstheme="minorBidi"/>
          <w:kern w:val="2"/>
          <w:szCs w:val="22"/>
          <w14:ligatures w14:val="standardContextual"/>
        </w:rPr>
      </w:pPr>
      <w:r>
        <w:t>13</w:t>
      </w:r>
      <w:r>
        <w:rPr>
          <w:rFonts w:asciiTheme="minorHAnsi" w:eastAsiaTheme="minorEastAsia" w:hAnsiTheme="minorHAnsi" w:cstheme="minorBidi"/>
          <w:kern w:val="2"/>
          <w:szCs w:val="22"/>
          <w14:ligatures w14:val="standardContextual"/>
        </w:rPr>
        <w:tab/>
      </w:r>
      <w:r>
        <w:t>Rel-13 CRs</w:t>
      </w:r>
      <w:r>
        <w:tab/>
      </w:r>
      <w:r>
        <w:fldChar w:fldCharType="begin"/>
      </w:r>
      <w:r>
        <w:instrText xml:space="preserve"> PAGEREF _Toc153785287 \h </w:instrText>
      </w:r>
      <w:r>
        <w:fldChar w:fldCharType="separate"/>
      </w:r>
      <w:r>
        <w:t>103</w:t>
      </w:r>
      <w:r>
        <w:fldChar w:fldCharType="end"/>
      </w:r>
    </w:p>
    <w:p w14:paraId="56EF350B" w14:textId="17911C7B" w:rsidR="00C521B3" w:rsidRDefault="00C521B3">
      <w:pPr>
        <w:pStyle w:val="TOC1"/>
        <w:rPr>
          <w:rFonts w:asciiTheme="minorHAnsi" w:eastAsiaTheme="minorEastAsia" w:hAnsiTheme="minorHAnsi" w:cstheme="minorBidi"/>
          <w:kern w:val="2"/>
          <w:szCs w:val="22"/>
          <w14:ligatures w14:val="standardContextual"/>
        </w:rPr>
      </w:pPr>
      <w:r>
        <w:t>14</w:t>
      </w:r>
      <w:r>
        <w:rPr>
          <w:rFonts w:asciiTheme="minorHAnsi" w:eastAsiaTheme="minorEastAsia" w:hAnsiTheme="minorHAnsi" w:cstheme="minorBidi"/>
          <w:kern w:val="2"/>
          <w:szCs w:val="22"/>
          <w14:ligatures w14:val="standardContextual"/>
        </w:rPr>
        <w:tab/>
      </w:r>
      <w:r>
        <w:t>Rel-14 CRs</w:t>
      </w:r>
      <w:r>
        <w:tab/>
      </w:r>
      <w:r>
        <w:fldChar w:fldCharType="begin"/>
      </w:r>
      <w:r>
        <w:instrText xml:space="preserve"> PAGEREF _Toc153785288 \h </w:instrText>
      </w:r>
      <w:r>
        <w:fldChar w:fldCharType="separate"/>
      </w:r>
      <w:r>
        <w:t>103</w:t>
      </w:r>
      <w:r>
        <w:fldChar w:fldCharType="end"/>
      </w:r>
    </w:p>
    <w:p w14:paraId="31D2BB97" w14:textId="44CC4751" w:rsidR="00C521B3" w:rsidRDefault="00C521B3">
      <w:pPr>
        <w:pStyle w:val="TOC1"/>
        <w:rPr>
          <w:rFonts w:asciiTheme="minorHAnsi" w:eastAsiaTheme="minorEastAsia" w:hAnsiTheme="minorHAnsi" w:cstheme="minorBidi"/>
          <w:kern w:val="2"/>
          <w:szCs w:val="22"/>
          <w14:ligatures w14:val="standardContextual"/>
        </w:rPr>
      </w:pPr>
      <w:r>
        <w:t>15</w:t>
      </w:r>
      <w:r>
        <w:rPr>
          <w:rFonts w:asciiTheme="minorHAnsi" w:eastAsiaTheme="minorEastAsia" w:hAnsiTheme="minorHAnsi" w:cstheme="minorBidi"/>
          <w:kern w:val="2"/>
          <w:szCs w:val="22"/>
          <w14:ligatures w14:val="standardContextual"/>
        </w:rPr>
        <w:tab/>
      </w:r>
      <w:r>
        <w:t>Rel-15 CRs</w:t>
      </w:r>
      <w:r>
        <w:tab/>
      </w:r>
      <w:r>
        <w:fldChar w:fldCharType="begin"/>
      </w:r>
      <w:r>
        <w:instrText xml:space="preserve"> PAGEREF _Toc153785289 \h </w:instrText>
      </w:r>
      <w:r>
        <w:fldChar w:fldCharType="separate"/>
      </w:r>
      <w:r>
        <w:t>103</w:t>
      </w:r>
      <w:r>
        <w:fldChar w:fldCharType="end"/>
      </w:r>
    </w:p>
    <w:p w14:paraId="7C736C77" w14:textId="5703558D" w:rsidR="00C521B3" w:rsidRDefault="00C521B3">
      <w:pPr>
        <w:pStyle w:val="TOC1"/>
        <w:rPr>
          <w:rFonts w:asciiTheme="minorHAnsi" w:eastAsiaTheme="minorEastAsia" w:hAnsiTheme="minorHAnsi" w:cstheme="minorBidi"/>
          <w:kern w:val="2"/>
          <w:szCs w:val="22"/>
          <w14:ligatures w14:val="standardContextual"/>
        </w:rPr>
      </w:pPr>
      <w:r>
        <w:t>16</w:t>
      </w:r>
      <w:r>
        <w:rPr>
          <w:rFonts w:asciiTheme="minorHAnsi" w:eastAsiaTheme="minorEastAsia" w:hAnsiTheme="minorHAnsi" w:cstheme="minorBidi"/>
          <w:kern w:val="2"/>
          <w:szCs w:val="22"/>
          <w14:ligatures w14:val="standardContextual"/>
        </w:rPr>
        <w:tab/>
      </w:r>
      <w:r>
        <w:t>Rel-16 CRs</w:t>
      </w:r>
      <w:r>
        <w:tab/>
      </w:r>
      <w:r>
        <w:fldChar w:fldCharType="begin"/>
      </w:r>
      <w:r>
        <w:instrText xml:space="preserve"> PAGEREF _Toc153785290 \h </w:instrText>
      </w:r>
      <w:r>
        <w:fldChar w:fldCharType="separate"/>
      </w:r>
      <w:r>
        <w:t>104</w:t>
      </w:r>
      <w:r>
        <w:fldChar w:fldCharType="end"/>
      </w:r>
    </w:p>
    <w:p w14:paraId="7314FE8C" w14:textId="05C80E22" w:rsidR="00C521B3" w:rsidRDefault="00C521B3">
      <w:pPr>
        <w:pStyle w:val="TOC1"/>
        <w:rPr>
          <w:rFonts w:asciiTheme="minorHAnsi" w:eastAsiaTheme="minorEastAsia" w:hAnsiTheme="minorHAnsi" w:cstheme="minorBidi"/>
          <w:kern w:val="2"/>
          <w:szCs w:val="22"/>
          <w14:ligatures w14:val="standardContextual"/>
        </w:rPr>
      </w:pPr>
      <w:r>
        <w:t>17</w:t>
      </w:r>
      <w:r>
        <w:rPr>
          <w:rFonts w:asciiTheme="minorHAnsi" w:eastAsiaTheme="minorEastAsia" w:hAnsiTheme="minorHAnsi" w:cstheme="minorBidi"/>
          <w:kern w:val="2"/>
          <w:szCs w:val="22"/>
          <w14:ligatures w14:val="standardContextual"/>
        </w:rPr>
        <w:tab/>
      </w:r>
      <w:r>
        <w:t>Rel-17 CRs</w:t>
      </w:r>
      <w:r>
        <w:tab/>
      </w:r>
      <w:r>
        <w:fldChar w:fldCharType="begin"/>
      </w:r>
      <w:r>
        <w:instrText xml:space="preserve"> PAGEREF _Toc153785291 \h </w:instrText>
      </w:r>
      <w:r>
        <w:fldChar w:fldCharType="separate"/>
      </w:r>
      <w:r>
        <w:t>107</w:t>
      </w:r>
      <w:r>
        <w:fldChar w:fldCharType="end"/>
      </w:r>
    </w:p>
    <w:p w14:paraId="077641AA" w14:textId="1A6106B9" w:rsidR="00C521B3" w:rsidRDefault="00C521B3">
      <w:pPr>
        <w:pStyle w:val="TOC1"/>
        <w:rPr>
          <w:rFonts w:asciiTheme="minorHAnsi" w:eastAsiaTheme="minorEastAsia" w:hAnsiTheme="minorHAnsi" w:cstheme="minorBidi"/>
          <w:kern w:val="2"/>
          <w:szCs w:val="22"/>
          <w14:ligatures w14:val="standardContextual"/>
        </w:rPr>
      </w:pPr>
      <w:r>
        <w:t>18</w:t>
      </w:r>
      <w:r>
        <w:rPr>
          <w:rFonts w:asciiTheme="minorHAnsi" w:eastAsiaTheme="minorEastAsia" w:hAnsiTheme="minorHAnsi" w:cstheme="minorBidi"/>
          <w:kern w:val="2"/>
          <w:szCs w:val="22"/>
          <w14:ligatures w14:val="standardContextual"/>
        </w:rPr>
        <w:tab/>
      </w:r>
      <w:r>
        <w:t>Rel-18 CRs</w:t>
      </w:r>
      <w:r>
        <w:tab/>
      </w:r>
      <w:r>
        <w:fldChar w:fldCharType="begin"/>
      </w:r>
      <w:r>
        <w:instrText xml:space="preserve"> PAGEREF _Toc153785292 \h </w:instrText>
      </w:r>
      <w:r>
        <w:fldChar w:fldCharType="separate"/>
      </w:r>
      <w:r>
        <w:t>113</w:t>
      </w:r>
      <w:r>
        <w:fldChar w:fldCharType="end"/>
      </w:r>
    </w:p>
    <w:p w14:paraId="5EC1D386" w14:textId="13B55630" w:rsidR="00C521B3" w:rsidRDefault="00C521B3">
      <w:pPr>
        <w:pStyle w:val="TOC2"/>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SA WG1 Rel-18 CRs</w:t>
      </w:r>
      <w:r>
        <w:tab/>
      </w:r>
      <w:r>
        <w:fldChar w:fldCharType="begin"/>
      </w:r>
      <w:r>
        <w:instrText xml:space="preserve"> PAGEREF _Toc153785293 \h </w:instrText>
      </w:r>
      <w:r>
        <w:fldChar w:fldCharType="separate"/>
      </w:r>
      <w:r>
        <w:t>113</w:t>
      </w:r>
      <w:r>
        <w:fldChar w:fldCharType="end"/>
      </w:r>
    </w:p>
    <w:p w14:paraId="4CDCA16F" w14:textId="59E34A14" w:rsidR="00C521B3" w:rsidRDefault="00C521B3">
      <w:pPr>
        <w:pStyle w:val="TOC2"/>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SA WG2 Rel-18 CRs</w:t>
      </w:r>
      <w:r>
        <w:tab/>
      </w:r>
      <w:r>
        <w:fldChar w:fldCharType="begin"/>
      </w:r>
      <w:r>
        <w:instrText xml:space="preserve"> PAGEREF _Toc153785294 \h </w:instrText>
      </w:r>
      <w:r>
        <w:fldChar w:fldCharType="separate"/>
      </w:r>
      <w:r>
        <w:t>114</w:t>
      </w:r>
      <w:r>
        <w:fldChar w:fldCharType="end"/>
      </w:r>
    </w:p>
    <w:p w14:paraId="4729EC6D" w14:textId="4A92AE9C" w:rsidR="00C521B3" w:rsidRDefault="00C521B3">
      <w:pPr>
        <w:pStyle w:val="TOC2"/>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SA WG3 and SA WG3-LI Rel-18 CRs</w:t>
      </w:r>
      <w:r>
        <w:tab/>
      </w:r>
      <w:r>
        <w:fldChar w:fldCharType="begin"/>
      </w:r>
      <w:r>
        <w:instrText xml:space="preserve"> PAGEREF _Toc153785295 \h </w:instrText>
      </w:r>
      <w:r>
        <w:fldChar w:fldCharType="separate"/>
      </w:r>
      <w:r>
        <w:t>125</w:t>
      </w:r>
      <w:r>
        <w:fldChar w:fldCharType="end"/>
      </w:r>
    </w:p>
    <w:p w14:paraId="2E5FE7EB" w14:textId="2F26894C"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18.4</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WG4 Rel-18 CRs</w:t>
      </w:r>
      <w:r w:rsidRPr="00D779B5">
        <w:rPr>
          <w:lang w:val="fr-FR"/>
        </w:rPr>
        <w:tab/>
      </w:r>
      <w:r>
        <w:fldChar w:fldCharType="begin"/>
      </w:r>
      <w:r w:rsidRPr="00D779B5">
        <w:rPr>
          <w:lang w:val="fr-FR"/>
        </w:rPr>
        <w:instrText xml:space="preserve"> PAGEREF _Toc153785296 \h </w:instrText>
      </w:r>
      <w:r>
        <w:fldChar w:fldCharType="separate"/>
      </w:r>
      <w:r w:rsidRPr="00D779B5">
        <w:rPr>
          <w:lang w:val="fr-FR"/>
        </w:rPr>
        <w:t>129</w:t>
      </w:r>
      <w:r>
        <w:fldChar w:fldCharType="end"/>
      </w:r>
    </w:p>
    <w:p w14:paraId="3050DF70" w14:textId="4DC9D372"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18.5</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WG5 Rel-18 CRs</w:t>
      </w:r>
      <w:r w:rsidRPr="00D779B5">
        <w:rPr>
          <w:lang w:val="fr-FR"/>
        </w:rPr>
        <w:tab/>
      </w:r>
      <w:r>
        <w:fldChar w:fldCharType="begin"/>
      </w:r>
      <w:r w:rsidRPr="00D779B5">
        <w:rPr>
          <w:lang w:val="fr-FR"/>
        </w:rPr>
        <w:instrText xml:space="preserve"> PAGEREF _Toc153785297 \h </w:instrText>
      </w:r>
      <w:r>
        <w:fldChar w:fldCharType="separate"/>
      </w:r>
      <w:r w:rsidRPr="00D779B5">
        <w:rPr>
          <w:lang w:val="fr-FR"/>
        </w:rPr>
        <w:t>132</w:t>
      </w:r>
      <w:r>
        <w:fldChar w:fldCharType="end"/>
      </w:r>
    </w:p>
    <w:p w14:paraId="2998A6F4" w14:textId="35121DB4"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18.6</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WG6 Rel-18 CRs</w:t>
      </w:r>
      <w:r w:rsidRPr="00D779B5">
        <w:rPr>
          <w:lang w:val="fr-FR"/>
        </w:rPr>
        <w:tab/>
      </w:r>
      <w:r>
        <w:fldChar w:fldCharType="begin"/>
      </w:r>
      <w:r w:rsidRPr="00D779B5">
        <w:rPr>
          <w:lang w:val="fr-FR"/>
        </w:rPr>
        <w:instrText xml:space="preserve"> PAGEREF _Toc153785298 \h </w:instrText>
      </w:r>
      <w:r>
        <w:fldChar w:fldCharType="separate"/>
      </w:r>
      <w:r w:rsidRPr="00D779B5">
        <w:rPr>
          <w:lang w:val="fr-FR"/>
        </w:rPr>
        <w:t>137</w:t>
      </w:r>
      <w:r>
        <w:fldChar w:fldCharType="end"/>
      </w:r>
    </w:p>
    <w:p w14:paraId="60499B42" w14:textId="2F5D3721" w:rsidR="00C521B3" w:rsidRPr="00D779B5" w:rsidRDefault="00C521B3">
      <w:pPr>
        <w:pStyle w:val="TOC1"/>
        <w:rPr>
          <w:rFonts w:asciiTheme="minorHAnsi" w:eastAsiaTheme="minorEastAsia" w:hAnsiTheme="minorHAnsi" w:cstheme="minorBidi"/>
          <w:kern w:val="2"/>
          <w:szCs w:val="22"/>
          <w:lang w:val="fr-FR"/>
          <w14:ligatures w14:val="standardContextual"/>
        </w:rPr>
      </w:pPr>
      <w:r w:rsidRPr="00D779B5">
        <w:rPr>
          <w:lang w:val="fr-FR"/>
        </w:rPr>
        <w:t>19</w:t>
      </w:r>
      <w:r w:rsidRPr="00D779B5">
        <w:rPr>
          <w:rFonts w:asciiTheme="minorHAnsi" w:eastAsiaTheme="minorEastAsia" w:hAnsiTheme="minorHAnsi" w:cstheme="minorBidi"/>
          <w:kern w:val="2"/>
          <w:szCs w:val="22"/>
          <w:lang w:val="fr-FR"/>
          <w14:ligatures w14:val="standardContextual"/>
        </w:rPr>
        <w:tab/>
      </w:r>
      <w:r w:rsidRPr="00D779B5">
        <w:rPr>
          <w:lang w:val="fr-FR"/>
        </w:rPr>
        <w:t>Rel-19 CRs</w:t>
      </w:r>
      <w:r w:rsidRPr="00D779B5">
        <w:rPr>
          <w:lang w:val="fr-FR"/>
        </w:rPr>
        <w:tab/>
      </w:r>
      <w:r>
        <w:fldChar w:fldCharType="begin"/>
      </w:r>
      <w:r w:rsidRPr="00D779B5">
        <w:rPr>
          <w:lang w:val="fr-FR"/>
        </w:rPr>
        <w:instrText xml:space="preserve"> PAGEREF _Toc153785299 \h </w:instrText>
      </w:r>
      <w:r>
        <w:fldChar w:fldCharType="separate"/>
      </w:r>
      <w:r w:rsidRPr="00D779B5">
        <w:rPr>
          <w:lang w:val="fr-FR"/>
        </w:rPr>
        <w:t>140</w:t>
      </w:r>
      <w:r>
        <w:fldChar w:fldCharType="end"/>
      </w:r>
    </w:p>
    <w:p w14:paraId="02D60ACC" w14:textId="49B514F5"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19.1</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WG1 Rel-19 CRs</w:t>
      </w:r>
      <w:r w:rsidRPr="00D779B5">
        <w:rPr>
          <w:lang w:val="fr-FR"/>
        </w:rPr>
        <w:tab/>
      </w:r>
      <w:r>
        <w:fldChar w:fldCharType="begin"/>
      </w:r>
      <w:r w:rsidRPr="00D779B5">
        <w:rPr>
          <w:lang w:val="fr-FR"/>
        </w:rPr>
        <w:instrText xml:space="preserve"> PAGEREF _Toc153785300 \h </w:instrText>
      </w:r>
      <w:r>
        <w:fldChar w:fldCharType="separate"/>
      </w:r>
      <w:r w:rsidRPr="00D779B5">
        <w:rPr>
          <w:lang w:val="fr-FR"/>
        </w:rPr>
        <w:t>140</w:t>
      </w:r>
      <w:r>
        <w:fldChar w:fldCharType="end"/>
      </w:r>
    </w:p>
    <w:p w14:paraId="6868E316" w14:textId="2826E3A0"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19.2</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WG2 Rel-19 CRs</w:t>
      </w:r>
      <w:r w:rsidRPr="00D779B5">
        <w:rPr>
          <w:lang w:val="fr-FR"/>
        </w:rPr>
        <w:tab/>
      </w:r>
      <w:r>
        <w:fldChar w:fldCharType="begin"/>
      </w:r>
      <w:r w:rsidRPr="00D779B5">
        <w:rPr>
          <w:lang w:val="fr-FR"/>
        </w:rPr>
        <w:instrText xml:space="preserve"> PAGEREF _Toc153785301 \h </w:instrText>
      </w:r>
      <w:r>
        <w:fldChar w:fldCharType="separate"/>
      </w:r>
      <w:r w:rsidRPr="00D779B5">
        <w:rPr>
          <w:lang w:val="fr-FR"/>
        </w:rPr>
        <w:t>141</w:t>
      </w:r>
      <w:r>
        <w:fldChar w:fldCharType="end"/>
      </w:r>
    </w:p>
    <w:p w14:paraId="1ADCBEEE" w14:textId="4CBF6C9E"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19.3</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WG3 and SA WG3-LI Rel-19 CRs</w:t>
      </w:r>
      <w:r w:rsidRPr="00D779B5">
        <w:rPr>
          <w:lang w:val="fr-FR"/>
        </w:rPr>
        <w:tab/>
      </w:r>
      <w:r>
        <w:fldChar w:fldCharType="begin"/>
      </w:r>
      <w:r w:rsidRPr="00D779B5">
        <w:rPr>
          <w:lang w:val="fr-FR"/>
        </w:rPr>
        <w:instrText xml:space="preserve"> PAGEREF _Toc153785302 \h </w:instrText>
      </w:r>
      <w:r>
        <w:fldChar w:fldCharType="separate"/>
      </w:r>
      <w:r w:rsidRPr="00D779B5">
        <w:rPr>
          <w:lang w:val="fr-FR"/>
        </w:rPr>
        <w:t>141</w:t>
      </w:r>
      <w:r>
        <w:fldChar w:fldCharType="end"/>
      </w:r>
    </w:p>
    <w:p w14:paraId="21956536" w14:textId="378B8737"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19.4</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WG4 Rel-19 CRs</w:t>
      </w:r>
      <w:r w:rsidRPr="00D779B5">
        <w:rPr>
          <w:lang w:val="fr-FR"/>
        </w:rPr>
        <w:tab/>
      </w:r>
      <w:r>
        <w:fldChar w:fldCharType="begin"/>
      </w:r>
      <w:r w:rsidRPr="00D779B5">
        <w:rPr>
          <w:lang w:val="fr-FR"/>
        </w:rPr>
        <w:instrText xml:space="preserve"> PAGEREF _Toc153785303 \h </w:instrText>
      </w:r>
      <w:r>
        <w:fldChar w:fldCharType="separate"/>
      </w:r>
      <w:r w:rsidRPr="00D779B5">
        <w:rPr>
          <w:lang w:val="fr-FR"/>
        </w:rPr>
        <w:t>142</w:t>
      </w:r>
      <w:r>
        <w:fldChar w:fldCharType="end"/>
      </w:r>
    </w:p>
    <w:p w14:paraId="7B589DA8" w14:textId="79B2A0F8" w:rsidR="00C521B3" w:rsidRPr="00D779B5" w:rsidRDefault="00C521B3">
      <w:pPr>
        <w:pStyle w:val="TOC2"/>
        <w:rPr>
          <w:rFonts w:asciiTheme="minorHAnsi" w:eastAsiaTheme="minorEastAsia" w:hAnsiTheme="minorHAnsi" w:cstheme="minorBidi"/>
          <w:kern w:val="2"/>
          <w:sz w:val="22"/>
          <w:szCs w:val="22"/>
          <w:lang w:val="fr-FR"/>
          <w14:ligatures w14:val="standardContextual"/>
        </w:rPr>
      </w:pPr>
      <w:r w:rsidRPr="00D779B5">
        <w:rPr>
          <w:lang w:val="fr-FR"/>
        </w:rPr>
        <w:t>19.5</w:t>
      </w:r>
      <w:r w:rsidRPr="00D779B5">
        <w:rPr>
          <w:rFonts w:asciiTheme="minorHAnsi" w:eastAsiaTheme="minorEastAsia" w:hAnsiTheme="minorHAnsi" w:cstheme="minorBidi"/>
          <w:kern w:val="2"/>
          <w:sz w:val="22"/>
          <w:szCs w:val="22"/>
          <w:lang w:val="fr-FR"/>
          <w14:ligatures w14:val="standardContextual"/>
        </w:rPr>
        <w:tab/>
      </w:r>
      <w:r w:rsidRPr="00D779B5">
        <w:rPr>
          <w:lang w:val="fr-FR"/>
        </w:rPr>
        <w:t>SA WG5 Rel-19 CRs</w:t>
      </w:r>
      <w:r w:rsidRPr="00D779B5">
        <w:rPr>
          <w:lang w:val="fr-FR"/>
        </w:rPr>
        <w:tab/>
      </w:r>
      <w:r>
        <w:fldChar w:fldCharType="begin"/>
      </w:r>
      <w:r w:rsidRPr="00D779B5">
        <w:rPr>
          <w:lang w:val="fr-FR"/>
        </w:rPr>
        <w:instrText xml:space="preserve"> PAGEREF _Toc153785304 \h </w:instrText>
      </w:r>
      <w:r>
        <w:fldChar w:fldCharType="separate"/>
      </w:r>
      <w:r w:rsidRPr="00D779B5">
        <w:rPr>
          <w:lang w:val="fr-FR"/>
        </w:rPr>
        <w:t>142</w:t>
      </w:r>
      <w:r>
        <w:fldChar w:fldCharType="end"/>
      </w:r>
    </w:p>
    <w:p w14:paraId="11A53C75" w14:textId="3315E956" w:rsidR="00C521B3" w:rsidRDefault="00C521B3">
      <w:pPr>
        <w:pStyle w:val="TOC2"/>
        <w:rPr>
          <w:rFonts w:asciiTheme="minorHAnsi" w:eastAsiaTheme="minorEastAsia" w:hAnsiTheme="minorHAnsi" w:cstheme="minorBidi"/>
          <w:kern w:val="2"/>
          <w:sz w:val="22"/>
          <w:szCs w:val="22"/>
          <w14:ligatures w14:val="standardContextual"/>
        </w:rPr>
      </w:pPr>
      <w:r>
        <w:t>19.6</w:t>
      </w:r>
      <w:r>
        <w:rPr>
          <w:rFonts w:asciiTheme="minorHAnsi" w:eastAsiaTheme="minorEastAsia" w:hAnsiTheme="minorHAnsi" w:cstheme="minorBidi"/>
          <w:kern w:val="2"/>
          <w:sz w:val="22"/>
          <w:szCs w:val="22"/>
          <w14:ligatures w14:val="standardContextual"/>
        </w:rPr>
        <w:tab/>
      </w:r>
      <w:r>
        <w:t>SA WG6 Rel-19 CRs</w:t>
      </w:r>
      <w:r>
        <w:tab/>
      </w:r>
      <w:r>
        <w:fldChar w:fldCharType="begin"/>
      </w:r>
      <w:r>
        <w:instrText xml:space="preserve"> PAGEREF _Toc153785305 \h </w:instrText>
      </w:r>
      <w:r>
        <w:fldChar w:fldCharType="separate"/>
      </w:r>
      <w:r>
        <w:t>142</w:t>
      </w:r>
      <w:r>
        <w:fldChar w:fldCharType="end"/>
      </w:r>
    </w:p>
    <w:p w14:paraId="0B0D02E3" w14:textId="42014A93" w:rsidR="00C521B3" w:rsidRDefault="00C521B3">
      <w:pPr>
        <w:pStyle w:val="TOC1"/>
        <w:rPr>
          <w:rFonts w:asciiTheme="minorHAnsi" w:eastAsiaTheme="minorEastAsia" w:hAnsiTheme="minorHAnsi" w:cstheme="minorBidi"/>
          <w:kern w:val="2"/>
          <w:szCs w:val="22"/>
          <w14:ligatures w14:val="standardContextual"/>
        </w:rPr>
      </w:pPr>
      <w:r>
        <w:t>20</w:t>
      </w:r>
      <w:r>
        <w:rPr>
          <w:rFonts w:asciiTheme="minorHAnsi" w:eastAsiaTheme="minorEastAsia" w:hAnsiTheme="minorHAnsi" w:cstheme="minorBidi"/>
          <w:kern w:val="2"/>
          <w:szCs w:val="22"/>
          <w14:ligatures w14:val="standardContextual"/>
        </w:rPr>
        <w:tab/>
      </w:r>
      <w:r>
        <w:t>CR’s related to Study Items</w:t>
      </w:r>
      <w:r>
        <w:tab/>
      </w:r>
      <w:r>
        <w:fldChar w:fldCharType="begin"/>
      </w:r>
      <w:r>
        <w:instrText xml:space="preserve"> PAGEREF _Toc153785306 \h </w:instrText>
      </w:r>
      <w:r>
        <w:fldChar w:fldCharType="separate"/>
      </w:r>
      <w:r>
        <w:t>144</w:t>
      </w:r>
      <w:r>
        <w:fldChar w:fldCharType="end"/>
      </w:r>
    </w:p>
    <w:p w14:paraId="0D3482A7" w14:textId="47D7349C" w:rsidR="00C521B3" w:rsidRDefault="00C521B3">
      <w:pPr>
        <w:pStyle w:val="TOC1"/>
        <w:rPr>
          <w:rFonts w:asciiTheme="minorHAnsi" w:eastAsiaTheme="minorEastAsia" w:hAnsiTheme="minorHAnsi" w:cstheme="minorBidi"/>
          <w:kern w:val="2"/>
          <w:szCs w:val="22"/>
          <w14:ligatures w14:val="standardContextual"/>
        </w:rPr>
      </w:pPr>
      <w:r>
        <w:t>21</w:t>
      </w:r>
      <w:r>
        <w:rPr>
          <w:rFonts w:asciiTheme="minorHAnsi" w:eastAsiaTheme="minorEastAsia" w:hAnsiTheme="minorHAnsi" w:cstheme="minorBidi"/>
          <w:kern w:val="2"/>
          <w:szCs w:val="22"/>
          <w14:ligatures w14:val="standardContextual"/>
        </w:rPr>
        <w:tab/>
      </w:r>
      <w:r>
        <w:t>Project Management &amp; TSG SA owned specifications</w:t>
      </w:r>
      <w:r>
        <w:tab/>
      </w:r>
      <w:r>
        <w:fldChar w:fldCharType="begin"/>
      </w:r>
      <w:r>
        <w:instrText xml:space="preserve"> PAGEREF _Toc153785307 \h </w:instrText>
      </w:r>
      <w:r>
        <w:fldChar w:fldCharType="separate"/>
      </w:r>
      <w:r>
        <w:t>144</w:t>
      </w:r>
      <w:r>
        <w:fldChar w:fldCharType="end"/>
      </w:r>
    </w:p>
    <w:p w14:paraId="3284FF62" w14:textId="4FEF79EA" w:rsidR="00C521B3" w:rsidRDefault="00C521B3">
      <w:pPr>
        <w:pStyle w:val="TOC2"/>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 project management issues</w:t>
      </w:r>
      <w:r>
        <w:tab/>
      </w:r>
      <w:r>
        <w:fldChar w:fldCharType="begin"/>
      </w:r>
      <w:r>
        <w:instrText xml:space="preserve"> PAGEREF _Toc153785308 \h </w:instrText>
      </w:r>
      <w:r>
        <w:fldChar w:fldCharType="separate"/>
      </w:r>
      <w:r>
        <w:t>144</w:t>
      </w:r>
      <w:r>
        <w:fldChar w:fldCharType="end"/>
      </w:r>
    </w:p>
    <w:p w14:paraId="33462DB7" w14:textId="2FE4DE08" w:rsidR="00C521B3" w:rsidRDefault="00C521B3">
      <w:pPr>
        <w:pStyle w:val="TOC2"/>
        <w:rPr>
          <w:rFonts w:asciiTheme="minorHAnsi" w:eastAsiaTheme="minorEastAsia" w:hAnsiTheme="minorHAnsi" w:cstheme="minorBidi"/>
          <w:kern w:val="2"/>
          <w:sz w:val="22"/>
          <w:szCs w:val="22"/>
          <w14:ligatures w14:val="standardContextual"/>
        </w:rPr>
      </w:pPr>
      <w:r>
        <w:t>21.2</w:t>
      </w:r>
      <w:r>
        <w:rPr>
          <w:rFonts w:asciiTheme="minorHAnsi" w:eastAsiaTheme="minorEastAsia" w:hAnsiTheme="minorHAnsi" w:cstheme="minorBidi"/>
          <w:kern w:val="2"/>
          <w:sz w:val="22"/>
          <w:szCs w:val="22"/>
          <w14:ligatures w14:val="standardContextual"/>
        </w:rPr>
        <w:tab/>
      </w:r>
      <w:r>
        <w:t>E-Meeting Procedures (TSG SA, SA WGs)</w:t>
      </w:r>
      <w:r>
        <w:tab/>
      </w:r>
      <w:r>
        <w:fldChar w:fldCharType="begin"/>
      </w:r>
      <w:r>
        <w:instrText xml:space="preserve"> PAGEREF _Toc153785309 \h </w:instrText>
      </w:r>
      <w:r>
        <w:fldChar w:fldCharType="separate"/>
      </w:r>
      <w:r>
        <w:t>144</w:t>
      </w:r>
      <w:r>
        <w:fldChar w:fldCharType="end"/>
      </w:r>
    </w:p>
    <w:p w14:paraId="26549A87" w14:textId="14E2C2BE" w:rsidR="00C521B3" w:rsidRDefault="00C521B3">
      <w:pPr>
        <w:pStyle w:val="TOC2"/>
        <w:rPr>
          <w:rFonts w:asciiTheme="minorHAnsi" w:eastAsiaTheme="minorEastAsia" w:hAnsiTheme="minorHAnsi" w:cstheme="minorBidi"/>
          <w:kern w:val="2"/>
          <w:sz w:val="22"/>
          <w:szCs w:val="22"/>
          <w14:ligatures w14:val="standardContextual"/>
        </w:rPr>
      </w:pPr>
      <w:r>
        <w:t>21.3</w:t>
      </w:r>
      <w:r>
        <w:rPr>
          <w:rFonts w:asciiTheme="minorHAnsi" w:eastAsiaTheme="minorEastAsia" w:hAnsiTheme="minorHAnsi" w:cstheme="minorBidi"/>
          <w:kern w:val="2"/>
          <w:sz w:val="22"/>
          <w:szCs w:val="22"/>
          <w14:ligatures w14:val="standardContextual"/>
        </w:rPr>
        <w:tab/>
      </w:r>
      <w:r>
        <w:t>Review of the work plan</w:t>
      </w:r>
      <w:r>
        <w:tab/>
      </w:r>
      <w:r>
        <w:fldChar w:fldCharType="begin"/>
      </w:r>
      <w:r>
        <w:instrText xml:space="preserve"> PAGEREF _Toc153785310 \h </w:instrText>
      </w:r>
      <w:r>
        <w:fldChar w:fldCharType="separate"/>
      </w:r>
      <w:r>
        <w:t>145</w:t>
      </w:r>
      <w:r>
        <w:fldChar w:fldCharType="end"/>
      </w:r>
    </w:p>
    <w:p w14:paraId="16B8E6BE" w14:textId="750ADFBE" w:rsidR="00C521B3" w:rsidRDefault="00C521B3">
      <w:pPr>
        <w:pStyle w:val="TOC2"/>
        <w:rPr>
          <w:rFonts w:asciiTheme="minorHAnsi" w:eastAsiaTheme="minorEastAsia" w:hAnsiTheme="minorHAnsi" w:cstheme="minorBidi"/>
          <w:kern w:val="2"/>
          <w:sz w:val="22"/>
          <w:szCs w:val="22"/>
          <w14:ligatures w14:val="standardContextual"/>
        </w:rPr>
      </w:pPr>
      <w:r>
        <w:t>21.4</w:t>
      </w:r>
      <w:r>
        <w:rPr>
          <w:rFonts w:asciiTheme="minorHAnsi" w:eastAsiaTheme="minorEastAsia" w:hAnsiTheme="minorHAnsi" w:cstheme="minorBidi"/>
          <w:kern w:val="2"/>
          <w:sz w:val="22"/>
          <w:szCs w:val="22"/>
          <w14:ligatures w14:val="standardContextual"/>
        </w:rPr>
        <w:tab/>
      </w:r>
      <w:r>
        <w:t>Specification Status</w:t>
      </w:r>
      <w:r>
        <w:tab/>
      </w:r>
      <w:r>
        <w:fldChar w:fldCharType="begin"/>
      </w:r>
      <w:r>
        <w:instrText xml:space="preserve"> PAGEREF _Toc153785311 \h </w:instrText>
      </w:r>
      <w:r>
        <w:fldChar w:fldCharType="separate"/>
      </w:r>
      <w:r>
        <w:t>145</w:t>
      </w:r>
      <w:r>
        <w:fldChar w:fldCharType="end"/>
      </w:r>
    </w:p>
    <w:p w14:paraId="4E78B541" w14:textId="3430CD06" w:rsidR="00C521B3" w:rsidRDefault="00C521B3">
      <w:pPr>
        <w:pStyle w:val="TOC2"/>
        <w:rPr>
          <w:rFonts w:asciiTheme="minorHAnsi" w:eastAsiaTheme="minorEastAsia" w:hAnsiTheme="minorHAnsi" w:cstheme="minorBidi"/>
          <w:kern w:val="2"/>
          <w:sz w:val="22"/>
          <w:szCs w:val="22"/>
          <w14:ligatures w14:val="standardContextual"/>
        </w:rPr>
      </w:pPr>
      <w:r>
        <w:t>21.5</w:t>
      </w:r>
      <w:r>
        <w:rPr>
          <w:rFonts w:asciiTheme="minorHAnsi" w:eastAsiaTheme="minorEastAsia" w:hAnsiTheme="minorHAnsi" w:cstheme="minorBidi"/>
          <w:kern w:val="2"/>
          <w:sz w:val="22"/>
          <w:szCs w:val="22"/>
          <w14:ligatures w14:val="standardContextual"/>
        </w:rPr>
        <w:tab/>
      </w:r>
      <w:r>
        <w:t>Work Item Summaries for TR 21.91x</w:t>
      </w:r>
      <w:r>
        <w:tab/>
      </w:r>
      <w:r>
        <w:fldChar w:fldCharType="begin"/>
      </w:r>
      <w:r>
        <w:instrText xml:space="preserve"> PAGEREF _Toc153785312 \h </w:instrText>
      </w:r>
      <w:r>
        <w:fldChar w:fldCharType="separate"/>
      </w:r>
      <w:r>
        <w:t>146</w:t>
      </w:r>
      <w:r>
        <w:fldChar w:fldCharType="end"/>
      </w:r>
    </w:p>
    <w:p w14:paraId="07CE5B3A" w14:textId="35DC9581" w:rsidR="00C521B3" w:rsidRDefault="00C521B3">
      <w:pPr>
        <w:pStyle w:val="TOC2"/>
        <w:rPr>
          <w:rFonts w:asciiTheme="minorHAnsi" w:eastAsiaTheme="minorEastAsia" w:hAnsiTheme="minorHAnsi" w:cstheme="minorBidi"/>
          <w:kern w:val="2"/>
          <w:sz w:val="22"/>
          <w:szCs w:val="22"/>
          <w14:ligatures w14:val="standardContextual"/>
        </w:rPr>
      </w:pPr>
      <w:r>
        <w:t>21.6</w:t>
      </w:r>
      <w:r>
        <w:rPr>
          <w:rFonts w:asciiTheme="minorHAnsi" w:eastAsiaTheme="minorEastAsia" w:hAnsiTheme="minorHAnsi" w:cstheme="minorBidi"/>
          <w:kern w:val="2"/>
          <w:sz w:val="22"/>
          <w:szCs w:val="22"/>
          <w14:ligatures w14:val="standardContextual"/>
        </w:rPr>
        <w:tab/>
      </w:r>
      <w:r>
        <w:t>Improvements to working methods &amp; CRs against 3GPP TSG SA owned Specifications</w:t>
      </w:r>
      <w:r>
        <w:tab/>
      </w:r>
      <w:r>
        <w:fldChar w:fldCharType="begin"/>
      </w:r>
      <w:r>
        <w:instrText xml:space="preserve"> PAGEREF _Toc153785313 \h </w:instrText>
      </w:r>
      <w:r>
        <w:fldChar w:fldCharType="separate"/>
      </w:r>
      <w:r>
        <w:t>149</w:t>
      </w:r>
      <w:r>
        <w:fldChar w:fldCharType="end"/>
      </w:r>
    </w:p>
    <w:p w14:paraId="128E8708" w14:textId="6D6BE5C0" w:rsidR="00C521B3" w:rsidRDefault="00C521B3">
      <w:pPr>
        <w:pStyle w:val="TOC2"/>
        <w:rPr>
          <w:rFonts w:asciiTheme="minorHAnsi" w:eastAsiaTheme="minorEastAsia" w:hAnsiTheme="minorHAnsi" w:cstheme="minorBidi"/>
          <w:kern w:val="2"/>
          <w:sz w:val="22"/>
          <w:szCs w:val="22"/>
          <w14:ligatures w14:val="standardContextual"/>
        </w:rPr>
      </w:pPr>
      <w:r>
        <w:t>21.7</w:t>
      </w:r>
      <w:r>
        <w:rPr>
          <w:rFonts w:asciiTheme="minorHAnsi" w:eastAsiaTheme="minorEastAsia" w:hAnsiTheme="minorHAnsi" w:cstheme="minorBidi"/>
          <w:kern w:val="2"/>
          <w:sz w:val="22"/>
          <w:szCs w:val="22"/>
          <w14:ligatures w14:val="standardContextual"/>
        </w:rPr>
        <w:tab/>
      </w:r>
      <w:r>
        <w:t>MCC Status Report</w:t>
      </w:r>
      <w:r>
        <w:tab/>
      </w:r>
      <w:r>
        <w:fldChar w:fldCharType="begin"/>
      </w:r>
      <w:r>
        <w:instrText xml:space="preserve"> PAGEREF _Toc153785314 \h </w:instrText>
      </w:r>
      <w:r>
        <w:fldChar w:fldCharType="separate"/>
      </w:r>
      <w:r>
        <w:t>149</w:t>
      </w:r>
      <w:r>
        <w:fldChar w:fldCharType="end"/>
      </w:r>
    </w:p>
    <w:p w14:paraId="00DEF1E9" w14:textId="3C8AF402" w:rsidR="00C521B3" w:rsidRDefault="00C521B3">
      <w:pPr>
        <w:pStyle w:val="TOC2"/>
        <w:rPr>
          <w:rFonts w:asciiTheme="minorHAnsi" w:eastAsiaTheme="minorEastAsia" w:hAnsiTheme="minorHAnsi" w:cstheme="minorBidi"/>
          <w:kern w:val="2"/>
          <w:sz w:val="22"/>
          <w:szCs w:val="22"/>
          <w14:ligatures w14:val="standardContextual"/>
        </w:rPr>
      </w:pPr>
      <w:r>
        <w:t>21.8</w:t>
      </w:r>
      <w:r>
        <w:rPr>
          <w:rFonts w:asciiTheme="minorHAnsi" w:eastAsiaTheme="minorEastAsia" w:hAnsiTheme="minorHAnsi" w:cstheme="minorBidi"/>
          <w:kern w:val="2"/>
          <w:sz w:val="22"/>
          <w:szCs w:val="22"/>
          <w14:ligatures w14:val="standardContextual"/>
        </w:rPr>
        <w:tab/>
      </w:r>
      <w:r>
        <w:t>Future Meeting Schedule</w:t>
      </w:r>
      <w:r>
        <w:tab/>
      </w:r>
      <w:r>
        <w:fldChar w:fldCharType="begin"/>
      </w:r>
      <w:r>
        <w:instrText xml:space="preserve"> PAGEREF _Toc153785315 \h </w:instrText>
      </w:r>
      <w:r>
        <w:fldChar w:fldCharType="separate"/>
      </w:r>
      <w:r>
        <w:t>151</w:t>
      </w:r>
      <w:r>
        <w:fldChar w:fldCharType="end"/>
      </w:r>
    </w:p>
    <w:p w14:paraId="03F32D5F" w14:textId="54B40521" w:rsidR="00C521B3" w:rsidRDefault="00C521B3">
      <w:pPr>
        <w:pStyle w:val="TOC1"/>
        <w:rPr>
          <w:rFonts w:asciiTheme="minorHAnsi" w:eastAsiaTheme="minorEastAsia" w:hAnsiTheme="minorHAnsi" w:cstheme="minorBidi"/>
          <w:kern w:val="2"/>
          <w:szCs w:val="22"/>
          <w14:ligatures w14:val="standardContextual"/>
        </w:rPr>
      </w:pPr>
      <w:r>
        <w:t>22</w:t>
      </w:r>
      <w:r>
        <w:rPr>
          <w:rFonts w:asciiTheme="minorHAnsi" w:eastAsiaTheme="minorEastAsia" w:hAnsiTheme="minorHAnsi" w:cstheme="minorBidi"/>
          <w:kern w:val="2"/>
          <w:szCs w:val="22"/>
          <w14:ligatures w14:val="standardContextual"/>
        </w:rPr>
        <w:tab/>
      </w:r>
      <w:r>
        <w:t>Any Other Business</w:t>
      </w:r>
      <w:r>
        <w:tab/>
      </w:r>
      <w:r>
        <w:fldChar w:fldCharType="begin"/>
      </w:r>
      <w:r>
        <w:instrText xml:space="preserve"> PAGEREF _Toc153785316 \h </w:instrText>
      </w:r>
      <w:r>
        <w:fldChar w:fldCharType="separate"/>
      </w:r>
      <w:r>
        <w:t>151</w:t>
      </w:r>
      <w:r>
        <w:fldChar w:fldCharType="end"/>
      </w:r>
    </w:p>
    <w:p w14:paraId="2320520F" w14:textId="0D01F351" w:rsidR="00C521B3" w:rsidRDefault="00C521B3">
      <w:pPr>
        <w:pStyle w:val="TOC2"/>
        <w:rPr>
          <w:rFonts w:asciiTheme="minorHAnsi" w:eastAsiaTheme="minorEastAsia" w:hAnsiTheme="minorHAnsi" w:cstheme="minorBidi"/>
          <w:kern w:val="2"/>
          <w:sz w:val="22"/>
          <w:szCs w:val="22"/>
          <w14:ligatures w14:val="standardContextual"/>
        </w:rPr>
      </w:pPr>
      <w:r>
        <w:t>Goodbye to Tricci SO !</w:t>
      </w:r>
      <w:r>
        <w:tab/>
      </w:r>
      <w:r>
        <w:fldChar w:fldCharType="begin"/>
      </w:r>
      <w:r>
        <w:instrText xml:space="preserve"> PAGEREF _Toc153785317 \h </w:instrText>
      </w:r>
      <w:r>
        <w:fldChar w:fldCharType="separate"/>
      </w:r>
      <w:r>
        <w:t>151</w:t>
      </w:r>
      <w:r>
        <w:fldChar w:fldCharType="end"/>
      </w:r>
    </w:p>
    <w:p w14:paraId="29F8BF6F" w14:textId="0D3A3521" w:rsidR="00C521B3" w:rsidRDefault="00C521B3">
      <w:pPr>
        <w:pStyle w:val="TOC1"/>
        <w:rPr>
          <w:rFonts w:asciiTheme="minorHAnsi" w:eastAsiaTheme="minorEastAsia" w:hAnsiTheme="minorHAnsi" w:cstheme="minorBidi"/>
          <w:kern w:val="2"/>
          <w:szCs w:val="22"/>
          <w14:ligatures w14:val="standardContextual"/>
        </w:rPr>
      </w:pPr>
      <w:r>
        <w:lastRenderedPageBreak/>
        <w:t>23</w:t>
      </w:r>
      <w:r>
        <w:rPr>
          <w:rFonts w:asciiTheme="minorHAnsi" w:eastAsiaTheme="minorEastAsia" w:hAnsiTheme="minorHAnsi" w:cstheme="minorBidi"/>
          <w:kern w:val="2"/>
          <w:szCs w:val="22"/>
          <w14:ligatures w14:val="standardContextual"/>
        </w:rPr>
        <w:tab/>
      </w:r>
      <w:r>
        <w:t>Close of Meeting</w:t>
      </w:r>
      <w:r>
        <w:tab/>
      </w:r>
      <w:r>
        <w:fldChar w:fldCharType="begin"/>
      </w:r>
      <w:r>
        <w:instrText xml:space="preserve"> PAGEREF _Toc153785318 \h </w:instrText>
      </w:r>
      <w:r>
        <w:fldChar w:fldCharType="separate"/>
      </w:r>
      <w:r>
        <w:t>151</w:t>
      </w:r>
      <w:r>
        <w:fldChar w:fldCharType="end"/>
      </w:r>
    </w:p>
    <w:p w14:paraId="46D4BF6E" w14:textId="72BEA4A1" w:rsidR="00C521B3" w:rsidRDefault="00C521B3">
      <w:pPr>
        <w:pStyle w:val="TOC9"/>
        <w:rPr>
          <w:rFonts w:asciiTheme="minorHAnsi" w:eastAsiaTheme="minorEastAsia" w:hAnsiTheme="minorHAnsi" w:cstheme="minorBidi"/>
          <w:b w:val="0"/>
          <w:kern w:val="2"/>
          <w:szCs w:val="22"/>
          <w14:ligatures w14:val="standardContextual"/>
        </w:rPr>
      </w:pPr>
      <w:r>
        <w:t>ANNEX A</w:t>
      </w:r>
      <w:r>
        <w:rPr>
          <w:rFonts w:asciiTheme="minorHAnsi" w:eastAsiaTheme="minorEastAsia" w:hAnsiTheme="minorHAnsi" w:cstheme="minorBidi"/>
          <w:b w:val="0"/>
          <w:kern w:val="2"/>
          <w:szCs w:val="22"/>
          <w14:ligatures w14:val="standardContextual"/>
        </w:rPr>
        <w:tab/>
      </w:r>
      <w:r>
        <w:t>Co-ordinates of TSG and WG Officials</w:t>
      </w:r>
      <w:r>
        <w:tab/>
      </w:r>
      <w:r>
        <w:fldChar w:fldCharType="begin"/>
      </w:r>
      <w:r>
        <w:instrText xml:space="preserve"> PAGEREF _Toc153785319 \h </w:instrText>
      </w:r>
      <w:r>
        <w:fldChar w:fldCharType="separate"/>
      </w:r>
      <w:r>
        <w:t>152</w:t>
      </w:r>
      <w:r>
        <w:fldChar w:fldCharType="end"/>
      </w:r>
    </w:p>
    <w:p w14:paraId="6AC0C6B2" w14:textId="18A2E619" w:rsidR="00C521B3" w:rsidRDefault="00C521B3">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TSG SA Officials</w:t>
      </w:r>
      <w:r>
        <w:tab/>
      </w:r>
      <w:r>
        <w:fldChar w:fldCharType="begin"/>
      </w:r>
      <w:r>
        <w:instrText xml:space="preserve"> PAGEREF _Toc153785320 \h </w:instrText>
      </w:r>
      <w:r>
        <w:fldChar w:fldCharType="separate"/>
      </w:r>
      <w:r>
        <w:t>152</w:t>
      </w:r>
      <w:r>
        <w:fldChar w:fldCharType="end"/>
      </w:r>
    </w:p>
    <w:p w14:paraId="00939A32" w14:textId="0A2055FF" w:rsidR="00C521B3" w:rsidRDefault="00C521B3">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TSG CT Officials</w:t>
      </w:r>
      <w:r>
        <w:tab/>
      </w:r>
      <w:r>
        <w:fldChar w:fldCharType="begin"/>
      </w:r>
      <w:r>
        <w:instrText xml:space="preserve"> PAGEREF _Toc153785321 \h </w:instrText>
      </w:r>
      <w:r>
        <w:fldChar w:fldCharType="separate"/>
      </w:r>
      <w:r>
        <w:t>155</w:t>
      </w:r>
      <w:r>
        <w:fldChar w:fldCharType="end"/>
      </w:r>
    </w:p>
    <w:p w14:paraId="398F297C" w14:textId="78BDF7CF" w:rsidR="00C521B3" w:rsidRDefault="00C521B3">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TSG RAN Officials</w:t>
      </w:r>
      <w:r>
        <w:tab/>
      </w:r>
      <w:r>
        <w:fldChar w:fldCharType="begin"/>
      </w:r>
      <w:r>
        <w:instrText xml:space="preserve"> PAGEREF _Toc153785322 \h </w:instrText>
      </w:r>
      <w:r>
        <w:fldChar w:fldCharType="separate"/>
      </w:r>
      <w:r>
        <w:t>156</w:t>
      </w:r>
      <w:r>
        <w:fldChar w:fldCharType="end"/>
      </w:r>
    </w:p>
    <w:p w14:paraId="4437522A" w14:textId="0A36DC6D" w:rsidR="00C521B3" w:rsidRDefault="00C521B3">
      <w:pPr>
        <w:pStyle w:val="TOC9"/>
        <w:rPr>
          <w:rFonts w:asciiTheme="minorHAnsi" w:eastAsiaTheme="minorEastAsia" w:hAnsiTheme="minorHAnsi" w:cstheme="minorBidi"/>
          <w:b w:val="0"/>
          <w:kern w:val="2"/>
          <w:szCs w:val="22"/>
          <w14:ligatures w14:val="standardContextual"/>
        </w:rPr>
      </w:pPr>
      <w:r>
        <w:t>ANNEX B</w:t>
      </w:r>
      <w:r>
        <w:rPr>
          <w:rFonts w:asciiTheme="minorHAnsi" w:eastAsiaTheme="minorEastAsia" w:hAnsiTheme="minorHAnsi" w:cstheme="minorBidi"/>
          <w:b w:val="0"/>
          <w:kern w:val="2"/>
          <w:szCs w:val="22"/>
          <w14:ligatures w14:val="standardContextual"/>
        </w:rPr>
        <w:tab/>
      </w:r>
      <w:r>
        <w:t>Lists of documents</w:t>
      </w:r>
      <w:r>
        <w:tab/>
      </w:r>
      <w:r>
        <w:fldChar w:fldCharType="begin"/>
      </w:r>
      <w:r>
        <w:instrText xml:space="preserve"> PAGEREF _Toc153785323 \h </w:instrText>
      </w:r>
      <w:r>
        <w:fldChar w:fldCharType="separate"/>
      </w:r>
      <w:r>
        <w:t>159</w:t>
      </w:r>
      <w:r>
        <w:fldChar w:fldCharType="end"/>
      </w:r>
    </w:p>
    <w:p w14:paraId="1957EB94" w14:textId="1DD055D6" w:rsidR="00C521B3" w:rsidRDefault="00C521B3">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List of documents by TD number</w:t>
      </w:r>
      <w:r>
        <w:tab/>
      </w:r>
      <w:r>
        <w:fldChar w:fldCharType="begin"/>
      </w:r>
      <w:r>
        <w:instrText xml:space="preserve"> PAGEREF _Toc153785324 \h </w:instrText>
      </w:r>
      <w:r>
        <w:fldChar w:fldCharType="separate"/>
      </w:r>
      <w:r>
        <w:t>159</w:t>
      </w:r>
      <w:r>
        <w:fldChar w:fldCharType="end"/>
      </w:r>
    </w:p>
    <w:p w14:paraId="5CF549D5" w14:textId="11A6D1DA" w:rsidR="00C521B3" w:rsidRDefault="00C521B3">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List of documents by Agenda Item</w:t>
      </w:r>
      <w:r>
        <w:tab/>
      </w:r>
      <w:r>
        <w:fldChar w:fldCharType="begin"/>
      </w:r>
      <w:r>
        <w:instrText xml:space="preserve"> PAGEREF _Toc153785325 \h </w:instrText>
      </w:r>
      <w:r>
        <w:fldChar w:fldCharType="separate"/>
      </w:r>
      <w:r>
        <w:t>191</w:t>
      </w:r>
      <w:r>
        <w:fldChar w:fldCharType="end"/>
      </w:r>
    </w:p>
    <w:p w14:paraId="491E4BA4" w14:textId="4ECE24E2" w:rsidR="00C521B3" w:rsidRDefault="00C521B3">
      <w:pPr>
        <w:pStyle w:val="TOC9"/>
        <w:rPr>
          <w:rFonts w:asciiTheme="minorHAnsi" w:eastAsiaTheme="minorEastAsia" w:hAnsiTheme="minorHAnsi" w:cstheme="minorBidi"/>
          <w:b w:val="0"/>
          <w:kern w:val="2"/>
          <w:szCs w:val="22"/>
          <w14:ligatures w14:val="standardContextual"/>
        </w:rPr>
      </w:pPr>
      <w:r>
        <w:t>ANNEX C</w:t>
      </w:r>
      <w:r>
        <w:rPr>
          <w:rFonts w:asciiTheme="minorHAnsi" w:eastAsiaTheme="minorEastAsia" w:hAnsiTheme="minorHAnsi" w:cstheme="minorBidi"/>
          <w:b w:val="0"/>
          <w:kern w:val="2"/>
          <w:szCs w:val="22"/>
          <w14:ligatures w14:val="standardContextual"/>
        </w:rPr>
        <w:tab/>
      </w:r>
      <w:r>
        <w:t>List of attendees</w:t>
      </w:r>
      <w:r>
        <w:tab/>
      </w:r>
      <w:r>
        <w:fldChar w:fldCharType="begin"/>
      </w:r>
      <w:r>
        <w:instrText xml:space="preserve"> PAGEREF _Toc153785326 \h </w:instrText>
      </w:r>
      <w:r>
        <w:fldChar w:fldCharType="separate"/>
      </w:r>
      <w:r>
        <w:t>223</w:t>
      </w:r>
      <w:r>
        <w:fldChar w:fldCharType="end"/>
      </w:r>
    </w:p>
    <w:p w14:paraId="2A48B58F" w14:textId="11EFE6D4" w:rsidR="00C521B3" w:rsidRDefault="00C521B3">
      <w:pPr>
        <w:pStyle w:val="TOC1"/>
        <w:rPr>
          <w:rFonts w:asciiTheme="minorHAnsi" w:eastAsiaTheme="minorEastAsia" w:hAnsiTheme="minorHAnsi" w:cstheme="minorBidi"/>
          <w:kern w:val="2"/>
          <w:szCs w:val="22"/>
          <w14:ligatures w14:val="standardContextual"/>
        </w:rPr>
      </w:pPr>
      <w:r>
        <w:t>C.1</w:t>
      </w:r>
      <w:r>
        <w:rPr>
          <w:rFonts w:asciiTheme="minorHAnsi" w:eastAsiaTheme="minorEastAsia" w:hAnsiTheme="minorHAnsi" w:cstheme="minorBidi"/>
          <w:kern w:val="2"/>
          <w:szCs w:val="22"/>
          <w14:ligatures w14:val="standardContextual"/>
        </w:rPr>
        <w:tab/>
      </w:r>
      <w:r>
        <w:t>List of all registrations for this meeting</w:t>
      </w:r>
      <w:r>
        <w:tab/>
      </w:r>
      <w:r>
        <w:fldChar w:fldCharType="begin"/>
      </w:r>
      <w:r>
        <w:instrText xml:space="preserve"> PAGEREF _Toc153785327 \h </w:instrText>
      </w:r>
      <w:r>
        <w:fldChar w:fldCharType="separate"/>
      </w:r>
      <w:r>
        <w:t>223</w:t>
      </w:r>
      <w:r>
        <w:fldChar w:fldCharType="end"/>
      </w:r>
    </w:p>
    <w:p w14:paraId="426A06C4" w14:textId="531F7E5C" w:rsidR="00C521B3" w:rsidRDefault="00C521B3">
      <w:pPr>
        <w:pStyle w:val="TOC1"/>
        <w:rPr>
          <w:rFonts w:asciiTheme="minorHAnsi" w:eastAsiaTheme="minorEastAsia" w:hAnsiTheme="minorHAnsi" w:cstheme="minorBidi"/>
          <w:kern w:val="2"/>
          <w:szCs w:val="22"/>
          <w14:ligatures w14:val="standardContextual"/>
        </w:rPr>
      </w:pPr>
      <w:r>
        <w:t>C.2</w:t>
      </w:r>
      <w:r>
        <w:rPr>
          <w:rFonts w:asciiTheme="minorHAnsi" w:eastAsiaTheme="minorEastAsia" w:hAnsiTheme="minorHAnsi" w:cstheme="minorBidi"/>
          <w:kern w:val="2"/>
          <w:szCs w:val="22"/>
          <w14:ligatures w14:val="standardContextual"/>
        </w:rPr>
        <w:tab/>
      </w:r>
      <w:r>
        <w:t>List of checked-in attendees at the meeting</w:t>
      </w:r>
      <w:r>
        <w:tab/>
      </w:r>
      <w:r>
        <w:fldChar w:fldCharType="begin"/>
      </w:r>
      <w:r>
        <w:instrText xml:space="preserve"> PAGEREF _Toc153785328 \h </w:instrText>
      </w:r>
      <w:r>
        <w:fldChar w:fldCharType="separate"/>
      </w:r>
      <w:r>
        <w:t>232</w:t>
      </w:r>
      <w:r>
        <w:fldChar w:fldCharType="end"/>
      </w:r>
    </w:p>
    <w:p w14:paraId="7892628B" w14:textId="37391952" w:rsidR="00C521B3" w:rsidRDefault="00C521B3">
      <w:pPr>
        <w:pStyle w:val="TOC1"/>
        <w:rPr>
          <w:rFonts w:asciiTheme="minorHAnsi" w:eastAsiaTheme="minorEastAsia" w:hAnsiTheme="minorHAnsi" w:cstheme="minorBidi"/>
          <w:kern w:val="2"/>
          <w:szCs w:val="22"/>
          <w14:ligatures w14:val="standardContextual"/>
        </w:rPr>
      </w:pPr>
      <w:r>
        <w:t>C.3</w:t>
      </w:r>
      <w:r>
        <w:rPr>
          <w:rFonts w:asciiTheme="minorHAnsi" w:eastAsiaTheme="minorEastAsia" w:hAnsiTheme="minorHAnsi" w:cstheme="minorBidi"/>
          <w:kern w:val="2"/>
          <w:szCs w:val="22"/>
          <w14:ligatures w14:val="standardContextual"/>
        </w:rPr>
        <w:tab/>
      </w:r>
      <w:r>
        <w:t>List of on-line registrations</w:t>
      </w:r>
      <w:r>
        <w:tab/>
      </w:r>
      <w:r>
        <w:fldChar w:fldCharType="begin"/>
      </w:r>
      <w:r>
        <w:instrText xml:space="preserve"> PAGEREF _Toc153785329 \h </w:instrText>
      </w:r>
      <w:r>
        <w:fldChar w:fldCharType="separate"/>
      </w:r>
      <w:r>
        <w:t>240</w:t>
      </w:r>
      <w:r>
        <w:fldChar w:fldCharType="end"/>
      </w:r>
    </w:p>
    <w:p w14:paraId="22DB6A6E" w14:textId="1D228338" w:rsidR="00C521B3" w:rsidRDefault="00C521B3">
      <w:pPr>
        <w:pStyle w:val="TOC9"/>
        <w:rPr>
          <w:rFonts w:asciiTheme="minorHAnsi" w:eastAsiaTheme="minorEastAsia" w:hAnsiTheme="minorHAnsi" w:cstheme="minorBidi"/>
          <w:b w:val="0"/>
          <w:kern w:val="2"/>
          <w:szCs w:val="22"/>
          <w14:ligatures w14:val="standardContextual"/>
        </w:rPr>
      </w:pPr>
      <w:r>
        <w:t>ANNEX D</w:t>
      </w:r>
      <w:r>
        <w:rPr>
          <w:rFonts w:asciiTheme="minorHAnsi" w:eastAsiaTheme="minorEastAsia" w:hAnsiTheme="minorHAnsi" w:cstheme="minorBidi"/>
          <w:b w:val="0"/>
          <w:kern w:val="2"/>
          <w:szCs w:val="22"/>
          <w14:ligatures w14:val="standardContextual"/>
        </w:rPr>
        <w:tab/>
      </w:r>
      <w:r>
        <w:t>Incoming and Outgoing Liaison Statements</w:t>
      </w:r>
      <w:r>
        <w:tab/>
      </w:r>
      <w:r>
        <w:fldChar w:fldCharType="begin"/>
      </w:r>
      <w:r>
        <w:instrText xml:space="preserve"> PAGEREF _Toc153785330 \h </w:instrText>
      </w:r>
      <w:r>
        <w:fldChar w:fldCharType="separate"/>
      </w:r>
      <w:r>
        <w:t>244</w:t>
      </w:r>
      <w:r>
        <w:fldChar w:fldCharType="end"/>
      </w:r>
    </w:p>
    <w:p w14:paraId="568EC238" w14:textId="002B7B6A" w:rsidR="00C521B3" w:rsidRDefault="00C521B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Incoming LSs</w:t>
      </w:r>
      <w:r>
        <w:tab/>
      </w:r>
      <w:r>
        <w:fldChar w:fldCharType="begin"/>
      </w:r>
      <w:r>
        <w:instrText xml:space="preserve"> PAGEREF _Toc153785331 \h </w:instrText>
      </w:r>
      <w:r>
        <w:fldChar w:fldCharType="separate"/>
      </w:r>
      <w:r>
        <w:t>244</w:t>
      </w:r>
      <w:r>
        <w:fldChar w:fldCharType="end"/>
      </w:r>
    </w:p>
    <w:p w14:paraId="3DBDCA64" w14:textId="3D528448" w:rsidR="00C521B3" w:rsidRDefault="00C521B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Outgoing LSs</w:t>
      </w:r>
      <w:r>
        <w:tab/>
      </w:r>
      <w:r>
        <w:fldChar w:fldCharType="begin"/>
      </w:r>
      <w:r>
        <w:instrText xml:space="preserve"> PAGEREF _Toc153785332 \h </w:instrText>
      </w:r>
      <w:r>
        <w:fldChar w:fldCharType="separate"/>
      </w:r>
      <w:r>
        <w:t>248</w:t>
      </w:r>
      <w:r>
        <w:fldChar w:fldCharType="end"/>
      </w:r>
    </w:p>
    <w:p w14:paraId="350A3552" w14:textId="282F48D4" w:rsidR="00C521B3" w:rsidRDefault="00C521B3">
      <w:pPr>
        <w:pStyle w:val="TOC9"/>
        <w:rPr>
          <w:rFonts w:asciiTheme="minorHAnsi" w:eastAsiaTheme="minorEastAsia" w:hAnsiTheme="minorHAnsi" w:cstheme="minorBidi"/>
          <w:b w:val="0"/>
          <w:kern w:val="2"/>
          <w:szCs w:val="22"/>
          <w14:ligatures w14:val="standardContextual"/>
        </w:rPr>
      </w:pPr>
      <w:r>
        <w:t>ANNEX E</w:t>
      </w:r>
      <w:r>
        <w:rPr>
          <w:rFonts w:asciiTheme="minorHAnsi" w:eastAsiaTheme="minorEastAsia" w:hAnsiTheme="minorHAnsi" w:cstheme="minorBidi"/>
          <w:b w:val="0"/>
          <w:kern w:val="2"/>
          <w:szCs w:val="22"/>
          <w14:ligatures w14:val="standardContextual"/>
        </w:rPr>
        <w:tab/>
      </w:r>
      <w:r>
        <w:t>TS, TR, WID, SID and CR Lists</w:t>
      </w:r>
      <w:r>
        <w:tab/>
      </w:r>
      <w:r>
        <w:fldChar w:fldCharType="begin"/>
      </w:r>
      <w:r>
        <w:instrText xml:space="preserve"> PAGEREF _Toc153785333 \h </w:instrText>
      </w:r>
      <w:r>
        <w:fldChar w:fldCharType="separate"/>
      </w:r>
      <w:r>
        <w:t>249</w:t>
      </w:r>
      <w:r>
        <w:fldChar w:fldCharType="end"/>
      </w:r>
    </w:p>
    <w:p w14:paraId="63AC6035" w14:textId="2C5599BB" w:rsidR="00C521B3" w:rsidRDefault="00C521B3">
      <w:pPr>
        <w:pStyle w:val="TOC1"/>
        <w:rPr>
          <w:rFonts w:asciiTheme="minorHAnsi" w:eastAsiaTheme="minorEastAsia" w:hAnsiTheme="minorHAnsi" w:cstheme="minorBidi"/>
          <w:kern w:val="2"/>
          <w:szCs w:val="22"/>
          <w14:ligatures w14:val="standardContextual"/>
        </w:rPr>
      </w:pPr>
      <w:r>
        <w:t>E.1</w:t>
      </w:r>
      <w:r>
        <w:rPr>
          <w:rFonts w:asciiTheme="minorHAnsi" w:eastAsiaTheme="minorEastAsia" w:hAnsiTheme="minorHAnsi" w:cstheme="minorBidi"/>
          <w:kern w:val="2"/>
          <w:szCs w:val="22"/>
          <w14:ligatures w14:val="standardContextual"/>
        </w:rPr>
        <w:tab/>
      </w:r>
      <w:r>
        <w:t>Status of TSs and TRs provided for approval</w:t>
      </w:r>
      <w:r>
        <w:tab/>
      </w:r>
      <w:r>
        <w:fldChar w:fldCharType="begin"/>
      </w:r>
      <w:r>
        <w:instrText xml:space="preserve"> PAGEREF _Toc153785334 \h </w:instrText>
      </w:r>
      <w:r>
        <w:fldChar w:fldCharType="separate"/>
      </w:r>
      <w:r>
        <w:t>249</w:t>
      </w:r>
      <w:r>
        <w:fldChar w:fldCharType="end"/>
      </w:r>
    </w:p>
    <w:p w14:paraId="66F3ADCA" w14:textId="13A2CC58" w:rsidR="00C521B3" w:rsidRDefault="00C521B3">
      <w:pPr>
        <w:pStyle w:val="TOC1"/>
        <w:rPr>
          <w:rFonts w:asciiTheme="minorHAnsi" w:eastAsiaTheme="minorEastAsia" w:hAnsiTheme="minorHAnsi" w:cstheme="minorBidi"/>
          <w:kern w:val="2"/>
          <w:szCs w:val="22"/>
          <w14:ligatures w14:val="standardContextual"/>
        </w:rPr>
      </w:pPr>
      <w:r>
        <w:t>E.2</w:t>
      </w:r>
      <w:r>
        <w:rPr>
          <w:rFonts w:asciiTheme="minorHAnsi" w:eastAsiaTheme="minorEastAsia" w:hAnsiTheme="minorHAnsi" w:cstheme="minorBidi"/>
          <w:kern w:val="2"/>
          <w:szCs w:val="22"/>
          <w14:ligatures w14:val="standardContextual"/>
        </w:rPr>
        <w:tab/>
      </w:r>
      <w:r>
        <w:t>Status of TSs and TRs provided for information</w:t>
      </w:r>
      <w:r>
        <w:tab/>
      </w:r>
      <w:r>
        <w:fldChar w:fldCharType="begin"/>
      </w:r>
      <w:r>
        <w:instrText xml:space="preserve"> PAGEREF _Toc153785335 \h </w:instrText>
      </w:r>
      <w:r>
        <w:fldChar w:fldCharType="separate"/>
      </w:r>
      <w:r>
        <w:t>251</w:t>
      </w:r>
      <w:r>
        <w:fldChar w:fldCharType="end"/>
      </w:r>
    </w:p>
    <w:p w14:paraId="2D5F04BC" w14:textId="5339EB61" w:rsidR="00C521B3" w:rsidRDefault="00C521B3">
      <w:pPr>
        <w:pStyle w:val="TOC1"/>
        <w:rPr>
          <w:rFonts w:asciiTheme="minorHAnsi" w:eastAsiaTheme="minorEastAsia" w:hAnsiTheme="minorHAnsi" w:cstheme="minorBidi"/>
          <w:kern w:val="2"/>
          <w:szCs w:val="22"/>
          <w14:ligatures w14:val="standardContextual"/>
        </w:rPr>
      </w:pPr>
      <w:r>
        <w:t>E.3</w:t>
      </w:r>
      <w:r>
        <w:rPr>
          <w:rFonts w:asciiTheme="minorHAnsi" w:eastAsiaTheme="minorEastAsia" w:hAnsiTheme="minorHAnsi" w:cstheme="minorBidi"/>
          <w:kern w:val="2"/>
          <w:szCs w:val="22"/>
          <w14:ligatures w14:val="standardContextual"/>
        </w:rPr>
        <w:tab/>
      </w:r>
      <w:r>
        <w:t>List of CR Packs Status</w:t>
      </w:r>
      <w:r>
        <w:tab/>
      </w:r>
      <w:r>
        <w:fldChar w:fldCharType="begin"/>
      </w:r>
      <w:r>
        <w:instrText xml:space="preserve"> PAGEREF _Toc153785336 \h </w:instrText>
      </w:r>
      <w:r>
        <w:fldChar w:fldCharType="separate"/>
      </w:r>
      <w:r>
        <w:t>252</w:t>
      </w:r>
      <w:r>
        <w:fldChar w:fldCharType="end"/>
      </w:r>
    </w:p>
    <w:p w14:paraId="31457EC8" w14:textId="21B87199" w:rsidR="00C521B3" w:rsidRDefault="00C521B3">
      <w:pPr>
        <w:pStyle w:val="TOC1"/>
        <w:rPr>
          <w:rFonts w:asciiTheme="minorHAnsi" w:eastAsiaTheme="minorEastAsia" w:hAnsiTheme="minorHAnsi" w:cstheme="minorBidi"/>
          <w:kern w:val="2"/>
          <w:szCs w:val="22"/>
          <w14:ligatures w14:val="standardContextual"/>
        </w:rPr>
      </w:pPr>
      <w:r>
        <w:t>E.4</w:t>
      </w:r>
      <w:r>
        <w:rPr>
          <w:rFonts w:asciiTheme="minorHAnsi" w:eastAsiaTheme="minorEastAsia" w:hAnsiTheme="minorHAnsi" w:cstheme="minorBidi"/>
          <w:kern w:val="2"/>
          <w:szCs w:val="22"/>
          <w14:ligatures w14:val="standardContextual"/>
        </w:rPr>
        <w:tab/>
      </w:r>
      <w:r>
        <w:t>List of Approved CRs</w:t>
      </w:r>
      <w:r>
        <w:tab/>
      </w:r>
      <w:r>
        <w:fldChar w:fldCharType="begin"/>
      </w:r>
      <w:r>
        <w:instrText xml:space="preserve"> PAGEREF _Toc153785337 \h </w:instrText>
      </w:r>
      <w:r>
        <w:fldChar w:fldCharType="separate"/>
      </w:r>
      <w:r>
        <w:t>274</w:t>
      </w:r>
      <w:r>
        <w:fldChar w:fldCharType="end"/>
      </w:r>
    </w:p>
    <w:p w14:paraId="521D9A5E" w14:textId="4334D08A" w:rsidR="00C521B3" w:rsidRDefault="00C521B3">
      <w:pPr>
        <w:pStyle w:val="TOC9"/>
        <w:rPr>
          <w:rFonts w:asciiTheme="minorHAnsi" w:eastAsiaTheme="minorEastAsia" w:hAnsiTheme="minorHAnsi" w:cstheme="minorBidi"/>
          <w:b w:val="0"/>
          <w:kern w:val="2"/>
          <w:szCs w:val="22"/>
          <w14:ligatures w14:val="standardContextual"/>
        </w:rPr>
      </w:pPr>
      <w:r>
        <w:t>ANNEX F</w:t>
      </w:r>
      <w:r>
        <w:rPr>
          <w:rFonts w:asciiTheme="minorHAnsi" w:eastAsiaTheme="minorEastAsia" w:hAnsiTheme="minorHAnsi" w:cstheme="minorBidi"/>
          <w:b w:val="0"/>
          <w:kern w:val="2"/>
          <w:szCs w:val="22"/>
          <w14:ligatures w14:val="standardContextual"/>
        </w:rPr>
        <w:tab/>
      </w:r>
      <w:r>
        <w:t>List of new and revised WIDs / SIDs</w:t>
      </w:r>
      <w:r>
        <w:tab/>
      </w:r>
      <w:r>
        <w:fldChar w:fldCharType="begin"/>
      </w:r>
      <w:r>
        <w:instrText xml:space="preserve"> PAGEREF _Toc153785338 \h </w:instrText>
      </w:r>
      <w:r>
        <w:fldChar w:fldCharType="separate"/>
      </w:r>
      <w:r>
        <w:t>277</w:t>
      </w:r>
      <w:r>
        <w:fldChar w:fldCharType="end"/>
      </w:r>
    </w:p>
    <w:p w14:paraId="54B7EE93" w14:textId="20D661B7" w:rsidR="00C521B3" w:rsidRDefault="00C521B3">
      <w:pPr>
        <w:pStyle w:val="TOC1"/>
        <w:rPr>
          <w:rFonts w:asciiTheme="minorHAnsi" w:eastAsiaTheme="minorEastAsia" w:hAnsiTheme="minorHAnsi" w:cstheme="minorBidi"/>
          <w:kern w:val="2"/>
          <w:szCs w:val="22"/>
          <w14:ligatures w14:val="standardContextual"/>
        </w:rPr>
      </w:pPr>
      <w:r>
        <w:t>F.1</w:t>
      </w:r>
      <w:r>
        <w:rPr>
          <w:rFonts w:asciiTheme="minorHAnsi" w:eastAsiaTheme="minorEastAsia" w:hAnsiTheme="minorHAnsi" w:cstheme="minorBidi"/>
          <w:kern w:val="2"/>
          <w:szCs w:val="22"/>
          <w14:ligatures w14:val="standardContextual"/>
        </w:rPr>
        <w:tab/>
      </w:r>
      <w:r>
        <w:t>List of Approved WIDs / SIDs</w:t>
      </w:r>
      <w:r>
        <w:tab/>
      </w:r>
      <w:r>
        <w:fldChar w:fldCharType="begin"/>
      </w:r>
      <w:r>
        <w:instrText xml:space="preserve"> PAGEREF _Toc153785339 \h </w:instrText>
      </w:r>
      <w:r>
        <w:fldChar w:fldCharType="separate"/>
      </w:r>
      <w:r>
        <w:t>277</w:t>
      </w:r>
      <w:r>
        <w:fldChar w:fldCharType="end"/>
      </w:r>
    </w:p>
    <w:p w14:paraId="2F4862DB" w14:textId="3C2767D8" w:rsidR="00C521B3" w:rsidRDefault="00C521B3">
      <w:pPr>
        <w:pStyle w:val="TOC1"/>
        <w:rPr>
          <w:rFonts w:asciiTheme="minorHAnsi" w:eastAsiaTheme="minorEastAsia" w:hAnsiTheme="minorHAnsi" w:cstheme="minorBidi"/>
          <w:kern w:val="2"/>
          <w:szCs w:val="22"/>
          <w14:ligatures w14:val="standardContextual"/>
        </w:rPr>
      </w:pPr>
      <w:r>
        <w:t>F.2</w:t>
      </w:r>
      <w:r>
        <w:rPr>
          <w:rFonts w:asciiTheme="minorHAnsi" w:eastAsiaTheme="minorEastAsia" w:hAnsiTheme="minorHAnsi" w:cstheme="minorBidi"/>
          <w:kern w:val="2"/>
          <w:szCs w:val="22"/>
          <w14:ligatures w14:val="standardContextual"/>
        </w:rPr>
        <w:tab/>
      </w:r>
      <w:r>
        <w:t>List of Approved WI Exception Sheets</w:t>
      </w:r>
      <w:r>
        <w:tab/>
      </w:r>
      <w:r>
        <w:fldChar w:fldCharType="begin"/>
      </w:r>
      <w:r>
        <w:instrText xml:space="preserve"> PAGEREF _Toc153785340 \h </w:instrText>
      </w:r>
      <w:r>
        <w:fldChar w:fldCharType="separate"/>
      </w:r>
      <w:r>
        <w:t>281</w:t>
      </w:r>
      <w:r>
        <w:fldChar w:fldCharType="end"/>
      </w:r>
    </w:p>
    <w:p w14:paraId="07054327" w14:textId="4E4B97D0" w:rsidR="00C521B3" w:rsidRDefault="00C521B3">
      <w:pPr>
        <w:pStyle w:val="TOC1"/>
        <w:rPr>
          <w:rFonts w:asciiTheme="minorHAnsi" w:eastAsiaTheme="minorEastAsia" w:hAnsiTheme="minorHAnsi" w:cstheme="minorBidi"/>
          <w:kern w:val="2"/>
          <w:szCs w:val="22"/>
          <w14:ligatures w14:val="standardContextual"/>
        </w:rPr>
      </w:pPr>
      <w:r>
        <w:t>F.3</w:t>
      </w:r>
      <w:r>
        <w:rPr>
          <w:rFonts w:asciiTheme="minorHAnsi" w:eastAsiaTheme="minorEastAsia" w:hAnsiTheme="minorHAnsi" w:cstheme="minorBidi"/>
          <w:kern w:val="2"/>
          <w:szCs w:val="22"/>
          <w14:ligatures w14:val="standardContextual"/>
        </w:rPr>
        <w:tab/>
      </w:r>
      <w:r>
        <w:t>List of Updated WIDs / SIDs</w:t>
      </w:r>
      <w:r>
        <w:tab/>
      </w:r>
      <w:r>
        <w:fldChar w:fldCharType="begin"/>
      </w:r>
      <w:r>
        <w:instrText xml:space="preserve"> PAGEREF _Toc153785341 \h </w:instrText>
      </w:r>
      <w:r>
        <w:fldChar w:fldCharType="separate"/>
      </w:r>
      <w:r>
        <w:t>282</w:t>
      </w:r>
      <w:r>
        <w:fldChar w:fldCharType="end"/>
      </w:r>
    </w:p>
    <w:p w14:paraId="6FEDEF9B" w14:textId="56917E4D" w:rsidR="00C521B3" w:rsidRDefault="00C521B3">
      <w:pPr>
        <w:pStyle w:val="TOC9"/>
        <w:rPr>
          <w:rFonts w:asciiTheme="minorHAnsi" w:eastAsiaTheme="minorEastAsia" w:hAnsiTheme="minorHAnsi" w:cstheme="minorBidi"/>
          <w:b w:val="0"/>
          <w:kern w:val="2"/>
          <w:szCs w:val="22"/>
          <w14:ligatures w14:val="standardContextual"/>
        </w:rPr>
      </w:pPr>
      <w:r>
        <w:t>ANNEX G</w:t>
      </w:r>
      <w:r>
        <w:rPr>
          <w:rFonts w:asciiTheme="minorHAnsi" w:eastAsiaTheme="minorEastAsia" w:hAnsiTheme="minorHAnsi" w:cstheme="minorBidi"/>
          <w:b w:val="0"/>
          <w:kern w:val="2"/>
          <w:szCs w:val="22"/>
          <w14:ligatures w14:val="standardContextual"/>
        </w:rPr>
        <w:tab/>
      </w:r>
      <w:r>
        <w:t>List of endorsed WI summaries</w:t>
      </w:r>
      <w:r>
        <w:tab/>
      </w:r>
      <w:r>
        <w:fldChar w:fldCharType="begin"/>
      </w:r>
      <w:r>
        <w:instrText xml:space="preserve"> PAGEREF _Toc153785342 \h </w:instrText>
      </w:r>
      <w:r>
        <w:fldChar w:fldCharType="separate"/>
      </w:r>
      <w:r>
        <w:t>284</w:t>
      </w:r>
      <w:r>
        <w:fldChar w:fldCharType="end"/>
      </w:r>
    </w:p>
    <w:p w14:paraId="160DEF3E" w14:textId="0BE659DB" w:rsidR="00C521B3" w:rsidRDefault="00C521B3">
      <w:pPr>
        <w:pStyle w:val="TOC9"/>
        <w:rPr>
          <w:rFonts w:asciiTheme="minorHAnsi" w:eastAsiaTheme="minorEastAsia" w:hAnsiTheme="minorHAnsi" w:cstheme="minorBidi"/>
          <w:b w:val="0"/>
          <w:kern w:val="2"/>
          <w:szCs w:val="22"/>
          <w14:ligatures w14:val="standardContextual"/>
        </w:rPr>
      </w:pPr>
      <w:r>
        <w:t>ANNEXH</w:t>
      </w:r>
      <w:r>
        <w:rPr>
          <w:rFonts w:asciiTheme="minorHAnsi" w:eastAsiaTheme="minorEastAsia" w:hAnsiTheme="minorHAnsi" w:cstheme="minorBidi"/>
          <w:b w:val="0"/>
          <w:kern w:val="2"/>
          <w:szCs w:val="22"/>
          <w14:ligatures w14:val="standardContextual"/>
        </w:rPr>
        <w:tab/>
      </w:r>
      <w:r>
        <w:t>TSG SA Voting List after TSG SA#102</w:t>
      </w:r>
      <w:r>
        <w:tab/>
      </w:r>
      <w:r>
        <w:fldChar w:fldCharType="begin"/>
      </w:r>
      <w:r>
        <w:instrText xml:space="preserve"> PAGEREF _Toc153785343 \h </w:instrText>
      </w:r>
      <w:r>
        <w:fldChar w:fldCharType="separate"/>
      </w:r>
      <w:r>
        <w:t>285</w:t>
      </w:r>
      <w:r>
        <w:fldChar w:fldCharType="end"/>
      </w:r>
    </w:p>
    <w:p w14:paraId="47091EAB" w14:textId="2F9FE09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153785188"/>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are, or are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153785189"/>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 meetings is important to allow for full and fair consideration of such matters."</w:t>
      </w:r>
    </w:p>
    <w:p w14:paraId="0B0B7E92" w14:textId="625FE1C6" w:rsidR="00E00DA6" w:rsidRDefault="00E00DA6" w:rsidP="007615D6"/>
    <w:p w14:paraId="616B5EBB" w14:textId="77777777" w:rsidR="007615D6" w:rsidRDefault="007615D6" w:rsidP="007615D6">
      <w:pPr>
        <w:spacing w:after="160" w:line="259" w:lineRule="auto"/>
      </w:pPr>
      <w:r>
        <w:br w:type="page"/>
      </w:r>
    </w:p>
    <w:p w14:paraId="76C2BCAB" w14:textId="77777777" w:rsidR="007615D6" w:rsidRDefault="007615D6" w:rsidP="0010433C">
      <w:pPr>
        <w:pStyle w:val="Heading2"/>
      </w:pPr>
      <w:bookmarkStart w:id="2" w:name="_Toc153785190"/>
      <w:r>
        <w:lastRenderedPageBreak/>
        <w:t>0.1</w:t>
      </w:r>
      <w:r>
        <w:tab/>
        <w:t>Executive Summary</w:t>
      </w:r>
      <w:bookmarkEnd w:id="2"/>
    </w:p>
    <w:p w14:paraId="36ED9E21" w14:textId="61286AAB" w:rsidR="00B06148" w:rsidRDefault="009D34F1" w:rsidP="00BB3F37">
      <w:r>
        <w:t>&lt;To be provided by TSG SA Chair&gt;</w:t>
      </w:r>
    </w:p>
    <w:p w14:paraId="2631CE3B" w14:textId="77777777" w:rsidR="00B06148" w:rsidRDefault="00B06148" w:rsidP="00BB3F37"/>
    <w:p w14:paraId="6F1E167B" w14:textId="77777777" w:rsidR="007615D6" w:rsidRDefault="007615D6" w:rsidP="007615D6">
      <w:pPr>
        <w:pStyle w:val="Heading1"/>
      </w:pPr>
      <w:bookmarkStart w:id="3" w:name="_Toc153785191"/>
      <w:r>
        <w:t>1</w:t>
      </w:r>
      <w:r>
        <w:tab/>
        <w:t>Opening of the Meeting</w:t>
      </w:r>
      <w:bookmarkEnd w:id="3"/>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Monday, 11 December 2023, 0900 local time.</w:t>
      </w:r>
    </w:p>
    <w:p w14:paraId="705151C2" w14:textId="77777777" w:rsidR="007615D6" w:rsidRDefault="007615D6" w:rsidP="0010433C">
      <w:pPr>
        <w:pStyle w:val="Heading2"/>
      </w:pPr>
      <w:bookmarkStart w:id="4" w:name="_Toc153785192"/>
      <w:r>
        <w:t>1.1</w:t>
      </w:r>
      <w:r>
        <w:tab/>
        <w:t>Welcome Speech</w:t>
      </w:r>
      <w:bookmarkEnd w:id="4"/>
    </w:p>
    <w:p w14:paraId="68615134" w14:textId="40FC04AA" w:rsidR="00E83B1F" w:rsidRDefault="00E83B1F" w:rsidP="00BB3F37">
      <w:r>
        <w:t>Mr. Chris Pudney (Vodafone) gave a welcome speech and presented interesting information about Edinburgh, local conveniences around the meeting venue and the arrangement for the meeting. A social event had been arranged by the hosts, ETSI, on Tuesday 12 December, 19.00.</w:t>
      </w:r>
    </w:p>
    <w:p w14:paraId="0687B4D5" w14:textId="77777777" w:rsidR="00E83B1F" w:rsidRDefault="00E83B1F" w:rsidP="00BB3F37">
      <w:r>
        <w:t>-</w:t>
      </w:r>
      <w:r>
        <w:tab/>
        <w:t>Coffee Breaks (morning and afternoon)</w:t>
      </w:r>
    </w:p>
    <w:p w14:paraId="36026056" w14:textId="77777777" w:rsidR="00E83B1F" w:rsidRDefault="00E83B1F" w:rsidP="00BB3F37">
      <w:r>
        <w:t>-</w:t>
      </w:r>
      <w:r>
        <w:tab/>
        <w:t>10:30 to 11:00 am</w:t>
      </w:r>
    </w:p>
    <w:p w14:paraId="01498FA4" w14:textId="45CCA38B" w:rsidR="00E83B1F" w:rsidRDefault="00E83B1F" w:rsidP="00BB3F37">
      <w:r>
        <w:t>-</w:t>
      </w:r>
      <w:r>
        <w:tab/>
        <w:t>15:30 to 16:00 pm (SA/CT)</w:t>
      </w:r>
    </w:p>
    <w:p w14:paraId="7FC33BEC" w14:textId="77777777" w:rsidR="00E83B1F" w:rsidRDefault="00E83B1F" w:rsidP="00BB3F37">
      <w:r>
        <w:t>-</w:t>
      </w:r>
      <w:r>
        <w:tab/>
        <w:t>Lunch (12:30 to 2:00pm)</w:t>
      </w:r>
    </w:p>
    <w:p w14:paraId="5FF4C5A1" w14:textId="77777777" w:rsidR="00B06148" w:rsidRDefault="00B06148" w:rsidP="00BB3F37"/>
    <w:p w14:paraId="4C4E9478" w14:textId="77777777" w:rsidR="007615D6" w:rsidRDefault="007615D6" w:rsidP="0010433C">
      <w:pPr>
        <w:pStyle w:val="Heading2"/>
      </w:pPr>
      <w:bookmarkStart w:id="5" w:name="_Toc153785193"/>
      <w:r>
        <w:t>1.2</w:t>
      </w:r>
      <w:r>
        <w:tab/>
        <w:t>Introduction</w:t>
      </w:r>
      <w:bookmarkEnd w:id="5"/>
    </w:p>
    <w:p w14:paraId="7DA29768"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Puneet Jain (Intel), opened this 102nd TSG SA Plenary meeting and welcomed delegates to Edinburgh, Scotland. The Vice Chairs were Mona Mustapha (Apple France), Mark Young (T-Mobile USA) and Satoshi Nagata (NTT DOCOMO Inc.). The Secretary was Maurice Pope (ETSI MCC).</w:t>
      </w:r>
    </w:p>
    <w:p w14:paraId="0929CD0F" w14:textId="77777777" w:rsidR="00B06148" w:rsidRDefault="00B06148" w:rsidP="00BB3F37"/>
    <w:p w14:paraId="23AC5D2B" w14:textId="77777777" w:rsidR="007615D6" w:rsidRDefault="007615D6" w:rsidP="0010433C">
      <w:pPr>
        <w:pStyle w:val="Heading2"/>
      </w:pPr>
      <w:bookmarkStart w:id="6" w:name="_Toc153785194"/>
      <w:r>
        <w:t>1.3</w:t>
      </w:r>
      <w:r>
        <w:tab/>
        <w:t>IPR &amp; Antitrust reminders</w:t>
      </w:r>
      <w:bookmarkEnd w:id="6"/>
    </w:p>
    <w:p w14:paraId="267EEE40" w14:textId="77777777" w:rsidR="007615D6" w:rsidRDefault="007615D6" w:rsidP="007615D6">
      <w:pPr>
        <w:keepNext/>
        <w:pBdr>
          <w:top w:val="single" w:sz="4" w:space="1" w:color="auto"/>
          <w:left w:val="single" w:sz="4" w:space="4" w:color="auto"/>
          <w:bottom w:val="single" w:sz="4" w:space="1" w:color="auto"/>
          <w:right w:val="single" w:sz="4" w:space="4" w:color="auto"/>
        </w:pBdr>
      </w:pPr>
      <w:r>
        <w:t>The TSG SA Chair read the IPR and Antitrust statements shown above.</w:t>
      </w:r>
    </w:p>
    <w:p w14:paraId="4379C749" w14:textId="77777777" w:rsidR="00B06148" w:rsidRDefault="00B06148" w:rsidP="00BB3F37"/>
    <w:p w14:paraId="31DF0A92" w14:textId="77777777" w:rsidR="007615D6" w:rsidRDefault="007615D6" w:rsidP="0010433C">
      <w:pPr>
        <w:pStyle w:val="Heading2"/>
      </w:pPr>
      <w:bookmarkStart w:id="7" w:name="_Toc153785195"/>
      <w:r>
        <w:t>1.4</w:t>
      </w:r>
      <w:r>
        <w:tab/>
        <w:t>Approval of Agenda</w:t>
      </w:r>
      <w:bookmarkEnd w:id="7"/>
    </w:p>
    <w:p w14:paraId="54A54EB7" w14:textId="77777777" w:rsidR="00E00DA6" w:rsidRDefault="007615D6" w:rsidP="000A3FBD">
      <w:pPr>
        <w:pStyle w:val="NormTop"/>
      </w:pPr>
      <w:r>
        <w:rPr>
          <w:color w:val="0000FF"/>
        </w:rPr>
        <w:t>SP-231205</w:t>
      </w:r>
      <w:r w:rsidRPr="00D53282">
        <w:t xml:space="preserve"> </w:t>
      </w:r>
      <w:r>
        <w:t>(AGENDA) Agenda, Procedures and Time Schedule for TSG SA#102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64C9ADDA" w14:textId="77777777" w:rsidR="007615D6" w:rsidRPr="005B25A1" w:rsidRDefault="007615D6" w:rsidP="007615D6">
      <w:pPr>
        <w:keepNext/>
        <w:keepLines/>
        <w:rPr>
          <w:b/>
          <w:bCs/>
        </w:rPr>
      </w:pPr>
      <w:r w:rsidRPr="005B25A1">
        <w:rPr>
          <w:b/>
          <w:bCs/>
        </w:rPr>
        <w:t>Plenary Discussion:</w:t>
      </w:r>
    </w:p>
    <w:p w14:paraId="2A6EA357" w14:textId="1B132517" w:rsidR="007615D6" w:rsidRDefault="007050FB" w:rsidP="007615D6">
      <w:pPr>
        <w:keepNext/>
        <w:keepLines/>
      </w:pPr>
      <w:r>
        <w:t xml:space="preserve">It was commented that the LS </w:t>
      </w:r>
      <w:r w:rsidRPr="00797710">
        <w:rPr>
          <w:color w:val="0000FF"/>
        </w:rPr>
        <w:t>SP-231208</w:t>
      </w:r>
      <w:r>
        <w:t xml:space="preserve"> under 2.2 security issues should be handled at this meeting, but it is not related to the security issue. The SA WG4 Chair asked to handle the SA WG4 reporting on Monday afternoon session if possible. The TSG SA Chair indicated that these documents will be handled as requested if </w:t>
      </w:r>
      <w:r w:rsidR="00797710">
        <w:t>scheduling</w:t>
      </w:r>
      <w:r>
        <w:t xml:space="preserve"> allows. The agenda was revised to </w:t>
      </w:r>
      <w:r w:rsidRPr="00797710">
        <w:rPr>
          <w:color w:val="0000FF"/>
        </w:rPr>
        <w:t>SP</w:t>
      </w:r>
      <w:r w:rsidR="005C4247" w:rsidRPr="00797710">
        <w:rPr>
          <w:color w:val="0000FF"/>
        </w:rPr>
        <w:t>-231667</w:t>
      </w:r>
      <w:r w:rsidR="005C4247">
        <w:t>.</w:t>
      </w:r>
    </w:p>
    <w:p w14:paraId="00DF238A" w14:textId="464A15D2" w:rsidR="001E595D" w:rsidRDefault="00C521B3" w:rsidP="00A120F3">
      <w:pPr>
        <w:keepNext/>
        <w:keepLines/>
      </w:pPr>
      <w:r w:rsidRPr="00C521B3">
        <w:t xml:space="preserve">The agenda was </w:t>
      </w:r>
      <w:r w:rsidRPr="00C521B3">
        <w:rPr>
          <w:color w:val="FF0000"/>
          <w:lang w:eastAsia="en-US"/>
        </w:rPr>
        <w:t>approved</w:t>
      </w:r>
      <w:r>
        <w:t xml:space="preserve">. </w:t>
      </w:r>
      <w:r w:rsidR="001E595D">
        <w:t>To be updated if needed throughout the meeting.</w:t>
      </w:r>
    </w:p>
    <w:p w14:paraId="1376242A" w14:textId="3A062024" w:rsidR="007615D6" w:rsidRPr="00C521B3" w:rsidRDefault="007615D6" w:rsidP="007615D6">
      <w:r w:rsidRPr="005B25A1">
        <w:rPr>
          <w:b/>
          <w:bCs/>
        </w:rPr>
        <w:t>Status:</w:t>
      </w:r>
      <w:r>
        <w:t xml:space="preserve"> </w:t>
      </w:r>
      <w:r w:rsidR="00C521B3" w:rsidRPr="00C521B3">
        <w:rPr>
          <w:color w:val="FF0000"/>
          <w:lang w:eastAsia="en-US"/>
        </w:rPr>
        <w:t>Approved</w:t>
      </w:r>
      <w:r w:rsidR="00C521B3">
        <w:t>.</w:t>
      </w:r>
    </w:p>
    <w:p w14:paraId="58139DAC" w14:textId="77777777" w:rsidR="00B06148" w:rsidRDefault="00B06148" w:rsidP="00BB3F37"/>
    <w:p w14:paraId="0394A8A7" w14:textId="77777777" w:rsidR="007615D6" w:rsidRDefault="007615D6" w:rsidP="0010433C">
      <w:pPr>
        <w:pStyle w:val="Heading2"/>
      </w:pPr>
      <w:bookmarkStart w:id="8" w:name="_Toc153785196"/>
      <w:r>
        <w:lastRenderedPageBreak/>
        <w:t>1.5</w:t>
      </w:r>
      <w:r>
        <w:tab/>
        <w:t>Report from previous TSG SA meetings</w:t>
      </w:r>
      <w:bookmarkEnd w:id="8"/>
    </w:p>
    <w:p w14:paraId="7916C7FC" w14:textId="77777777" w:rsidR="00E00DA6" w:rsidRDefault="007615D6" w:rsidP="000A3FBD">
      <w:pPr>
        <w:pStyle w:val="NormTop"/>
      </w:pPr>
      <w:r>
        <w:rPr>
          <w:color w:val="0000FF"/>
        </w:rPr>
        <w:t>SP-231206</w:t>
      </w:r>
      <w:r w:rsidRPr="00D53282">
        <w:t xml:space="preserve"> </w:t>
      </w:r>
      <w:r>
        <w:t>(REPORT) Draft report of TSG SA meeting #101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#101 for approval.</w:t>
      </w:r>
    </w:p>
    <w:p w14:paraId="7A030D06" w14:textId="77777777" w:rsidR="007615D6" w:rsidRPr="005B25A1" w:rsidRDefault="007615D6" w:rsidP="007615D6">
      <w:pPr>
        <w:keepNext/>
        <w:keepLines/>
        <w:rPr>
          <w:b/>
          <w:bCs/>
        </w:rPr>
      </w:pPr>
      <w:r w:rsidRPr="005B25A1">
        <w:rPr>
          <w:b/>
          <w:bCs/>
        </w:rPr>
        <w:t>Plenary Discussion:</w:t>
      </w:r>
    </w:p>
    <w:p w14:paraId="62179065" w14:textId="5562A2B2" w:rsidR="007615D6" w:rsidRPr="00797710" w:rsidRDefault="00797710" w:rsidP="007615D6">
      <w:pPr>
        <w:keepNext/>
        <w:keepLines/>
      </w:pPr>
      <w:r>
        <w:t xml:space="preserve">The report was reviewed and </w:t>
      </w:r>
      <w:r w:rsidRPr="00C3284B">
        <w:rPr>
          <w:color w:val="FF0000"/>
          <w:lang w:eastAsia="en-US"/>
        </w:rPr>
        <w:t>approved</w:t>
      </w:r>
      <w:r>
        <w:t>. The revision marks will be accepted and the report placed on the FTP server as v1.0.0.</w:t>
      </w:r>
    </w:p>
    <w:p w14:paraId="3D0B5E37" w14:textId="1E17B55B" w:rsidR="007615D6" w:rsidRPr="00EB0339" w:rsidRDefault="007615D6" w:rsidP="007615D6">
      <w:r w:rsidRPr="005B25A1">
        <w:rPr>
          <w:b/>
          <w:bCs/>
        </w:rPr>
        <w:t>Status:</w:t>
      </w:r>
      <w:r>
        <w:t xml:space="preserve"> </w:t>
      </w:r>
      <w:r w:rsidR="0011001B" w:rsidRPr="00C3284B">
        <w:rPr>
          <w:color w:val="FF0000"/>
          <w:lang w:eastAsia="en-US"/>
        </w:rPr>
        <w:t>Approved</w:t>
      </w:r>
      <w:r>
        <w:t>.</w:t>
      </w:r>
    </w:p>
    <w:p w14:paraId="0595A9DB" w14:textId="77777777" w:rsidR="00B06148" w:rsidRDefault="00B06148" w:rsidP="00BB3F37"/>
    <w:p w14:paraId="59A1EA2F" w14:textId="77777777" w:rsidR="007615D6" w:rsidRDefault="007615D6" w:rsidP="0010433C">
      <w:pPr>
        <w:pStyle w:val="Heading2"/>
      </w:pPr>
      <w:bookmarkStart w:id="9" w:name="_Toc153785197"/>
      <w:r>
        <w:t>1.6</w:t>
      </w:r>
      <w:r>
        <w:tab/>
        <w:t>Reports from TSG SA ad-hoc meetings and workshops</w:t>
      </w:r>
      <w:bookmarkEnd w:id="9"/>
    </w:p>
    <w:p w14:paraId="33A1ECAF" w14:textId="77777777" w:rsidR="00B06148" w:rsidRDefault="00000000" w:rsidP="00BB3F37">
      <w:r>
        <w:t>There were no contributions to this agenda item.</w:t>
      </w:r>
    </w:p>
    <w:p w14:paraId="6601C6B8" w14:textId="77777777" w:rsidR="00B06148" w:rsidRDefault="00B06148" w:rsidP="00BB3F37"/>
    <w:p w14:paraId="6D31762E" w14:textId="77777777" w:rsidR="007615D6" w:rsidRDefault="007615D6" w:rsidP="007615D6">
      <w:pPr>
        <w:pStyle w:val="Heading1"/>
      </w:pPr>
      <w:bookmarkStart w:id="10" w:name="_Toc153785198"/>
      <w:r>
        <w:t>2</w:t>
      </w:r>
      <w:r>
        <w:tab/>
        <w:t>Liaisons Statements</w:t>
      </w:r>
      <w:bookmarkEnd w:id="10"/>
    </w:p>
    <w:p w14:paraId="1D8FADC9" w14:textId="77777777" w:rsidR="007615D6" w:rsidRDefault="007615D6" w:rsidP="0010433C">
      <w:pPr>
        <w:pStyle w:val="Heading2"/>
      </w:pPr>
      <w:bookmarkStart w:id="11" w:name="_Toc153785199"/>
      <w:r>
        <w:t>2.1</w:t>
      </w:r>
      <w:r>
        <w:tab/>
        <w:t>Incoming LSs - proposed to note</w:t>
      </w:r>
      <w:bookmarkEnd w:id="11"/>
    </w:p>
    <w:p w14:paraId="2C0AC13A" w14:textId="77777777" w:rsidR="00E00DA6" w:rsidRDefault="007615D6" w:rsidP="000A3FBD">
      <w:pPr>
        <w:pStyle w:val="NormTop"/>
      </w:pPr>
      <w:r>
        <w:rPr>
          <w:color w:val="0000FF"/>
        </w:rPr>
        <w:t>SP-231209</w:t>
      </w:r>
      <w:r w:rsidRPr="00D53282">
        <w:t xml:space="preserve"> </w:t>
      </w:r>
      <w:r>
        <w:t xml:space="preserve">(LS IN) LS from ITU-T SG20: LS on the consent of draft Recommendation ITU-T Y.4493 (ex </w:t>
      </w:r>
      <w:proofErr w:type="spellStart"/>
      <w:r>
        <w:t>Y.IoT</w:t>
      </w:r>
      <w:proofErr w:type="spellEnd"/>
      <w:r>
        <w:t>-AOS-</w:t>
      </w:r>
      <w:proofErr w:type="spellStart"/>
      <w:r>
        <w:t>prot</w:t>
      </w:r>
      <w:proofErr w:type="spellEnd"/>
      <w:r>
        <w:t>) 'Autonomic operations support protocols in the Internet of things' (Source: ITU-T SG20 (ls96-cover))</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about the consent of draft Recommendation ITU-T Y.4493 (ex </w:t>
      </w:r>
      <w:proofErr w:type="spellStart"/>
      <w:r>
        <w:t>Y.IoT</w:t>
      </w:r>
      <w:proofErr w:type="spellEnd"/>
      <w:r>
        <w:t>-AOS-</w:t>
      </w:r>
      <w:proofErr w:type="spellStart"/>
      <w:r>
        <w:t>prot</w:t>
      </w:r>
      <w:proofErr w:type="spellEnd"/>
      <w:r>
        <w:t>) 'Autonomic operations support protocols in the Internet of things' in Q3/20.</w:t>
      </w:r>
    </w:p>
    <w:p w14:paraId="33A3934E" w14:textId="77777777" w:rsidR="007615D6" w:rsidRPr="005B25A1" w:rsidRDefault="007615D6" w:rsidP="007615D6">
      <w:pPr>
        <w:keepNext/>
        <w:keepLines/>
        <w:rPr>
          <w:b/>
          <w:bCs/>
        </w:rPr>
      </w:pPr>
      <w:r w:rsidRPr="005B25A1">
        <w:rPr>
          <w:b/>
          <w:bCs/>
        </w:rPr>
        <w:t>Plenary Discussion:</w:t>
      </w:r>
    </w:p>
    <w:p w14:paraId="2556EAE2" w14:textId="1C431DCA" w:rsidR="007615D6" w:rsidRPr="003F2734" w:rsidRDefault="003F2734" w:rsidP="007615D6">
      <w:pPr>
        <w:keepNext/>
        <w:keepLines/>
      </w:pPr>
      <w:r>
        <w:t xml:space="preserve">This LS was </w:t>
      </w:r>
      <w:r w:rsidRPr="00C3284B">
        <w:rPr>
          <w:color w:val="0000FF"/>
        </w:rPr>
        <w:t>noted</w:t>
      </w:r>
      <w:r>
        <w:t>.</w:t>
      </w:r>
    </w:p>
    <w:p w14:paraId="127DA7E3" w14:textId="55DA8A66" w:rsidR="007615D6" w:rsidRPr="00EB0339" w:rsidRDefault="007615D6" w:rsidP="007615D6">
      <w:r w:rsidRPr="005B25A1">
        <w:rPr>
          <w:b/>
          <w:bCs/>
        </w:rPr>
        <w:t>Status:</w:t>
      </w:r>
      <w:r>
        <w:t xml:space="preserve"> </w:t>
      </w:r>
      <w:r>
        <w:rPr>
          <w:color w:val="0000FF"/>
        </w:rPr>
        <w:t>Noted</w:t>
      </w:r>
      <w:r>
        <w:t>.</w:t>
      </w:r>
    </w:p>
    <w:p w14:paraId="799E6363" w14:textId="77777777" w:rsidR="00E00DA6" w:rsidRDefault="007615D6" w:rsidP="000A3FBD">
      <w:pPr>
        <w:pStyle w:val="NormTop"/>
      </w:pPr>
      <w:r>
        <w:rPr>
          <w:color w:val="0000FF"/>
        </w:rPr>
        <w:t>SP-231210</w:t>
      </w:r>
      <w:r w:rsidRPr="00D53282">
        <w:t xml:space="preserve"> </w:t>
      </w:r>
      <w:r>
        <w:t xml:space="preserve">(LS IN) LS from ITU-T SG2: LS on the initiation of a new work item on draft Supplement ITU-T </w:t>
      </w:r>
      <w:proofErr w:type="spellStart"/>
      <w:r>
        <w:t>Y.Sup.VFS</w:t>
      </w:r>
      <w:proofErr w:type="spellEnd"/>
      <w:r>
        <w:t xml:space="preserve"> 'Functional architecture of connected vehicle formation supporting based on edge computing' (Source: ITU-T SG2 (ls102-cover))</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SG13, ITU-T SG16, 3GPP, ISO/TC204 on the initiation of a new work item on draft Supplement ITU-T </w:t>
      </w:r>
      <w:proofErr w:type="spellStart"/>
      <w:r>
        <w:t>Y.Sup</w:t>
      </w:r>
      <w:proofErr w:type="spellEnd"/>
      <w:r>
        <w:t>-VFS 'Functional architecture of connected vehicle formation supporting based on edge computing'.</w:t>
      </w:r>
    </w:p>
    <w:p w14:paraId="4C57C872" w14:textId="77777777" w:rsidR="007615D6" w:rsidRPr="005B25A1" w:rsidRDefault="007615D6" w:rsidP="007615D6">
      <w:pPr>
        <w:keepNext/>
        <w:keepLines/>
        <w:rPr>
          <w:b/>
          <w:bCs/>
        </w:rPr>
      </w:pPr>
      <w:r w:rsidRPr="005B25A1">
        <w:rPr>
          <w:b/>
          <w:bCs/>
        </w:rPr>
        <w:t>Plenary Discussion:</w:t>
      </w:r>
    </w:p>
    <w:p w14:paraId="5F17BF5F" w14:textId="77777777" w:rsidR="003F2734" w:rsidRPr="003F2734" w:rsidRDefault="003F2734" w:rsidP="003F2734">
      <w:pPr>
        <w:keepNext/>
        <w:keepLines/>
      </w:pPr>
      <w:r>
        <w:t xml:space="preserve">This LS was </w:t>
      </w:r>
      <w:r w:rsidRPr="00C3284B">
        <w:rPr>
          <w:color w:val="0000FF"/>
        </w:rPr>
        <w:t>noted</w:t>
      </w:r>
      <w:r>
        <w:t>.</w:t>
      </w:r>
    </w:p>
    <w:p w14:paraId="2D158903" w14:textId="77777777" w:rsidR="003F2734" w:rsidRPr="00EB0339" w:rsidRDefault="003F2734" w:rsidP="003F2734">
      <w:r w:rsidRPr="005B25A1">
        <w:rPr>
          <w:b/>
          <w:bCs/>
        </w:rPr>
        <w:t>Status:</w:t>
      </w:r>
      <w:r>
        <w:t xml:space="preserve"> </w:t>
      </w:r>
      <w:r>
        <w:rPr>
          <w:color w:val="0000FF"/>
        </w:rPr>
        <w:t>Noted</w:t>
      </w:r>
      <w:r>
        <w:t>.</w:t>
      </w:r>
    </w:p>
    <w:p w14:paraId="3AD718AB" w14:textId="77777777" w:rsidR="00E00DA6" w:rsidRDefault="007615D6" w:rsidP="000A3FBD">
      <w:pPr>
        <w:pStyle w:val="NormTop"/>
      </w:pPr>
      <w:r>
        <w:rPr>
          <w:color w:val="0000FF"/>
        </w:rPr>
        <w:lastRenderedPageBreak/>
        <w:t>SP-231222</w:t>
      </w:r>
      <w:r w:rsidRPr="00D53282">
        <w:t xml:space="preserve"> </w:t>
      </w:r>
      <w:r>
        <w:t xml:space="preserve">(LS IN) LS from ITU-T SG13: LS on initiation of new work item ITU-T </w:t>
      </w:r>
      <w:proofErr w:type="spellStart"/>
      <w:r>
        <w:t>Y.ecs-reqts</w:t>
      </w:r>
      <w:proofErr w:type="spellEnd"/>
      <w:r>
        <w:t xml:space="preserve"> 'Edge computing Functional requirements of edge computing service (ECS)' (Source: ITU-T SG13 (SG13-LS129))</w:t>
      </w:r>
      <w:r>
        <w:br/>
      </w:r>
      <w:r w:rsidRPr="00D53282">
        <w:rPr>
          <w:b/>
        </w:rPr>
        <w:t>Document for:</w:t>
      </w:r>
      <w:r w:rsidRPr="00D53282">
        <w:t xml:space="preserve"> </w:t>
      </w:r>
      <w:r>
        <w:t>Information</w:t>
      </w:r>
      <w:r>
        <w:br/>
      </w:r>
      <w:r w:rsidRPr="00D53282">
        <w:rPr>
          <w:b/>
        </w:rPr>
        <w:t>Abstract:</w:t>
      </w:r>
      <w:r w:rsidRPr="00D53282">
        <w:t xml:space="preserve"> </w:t>
      </w:r>
      <w:r>
        <w:br/>
        <w:t>This liaison statement introduces the initiation of new draft Recommendations on 'Edge computing - Functional requirements of edge computing service (ECS)'.</w:t>
      </w:r>
    </w:p>
    <w:p w14:paraId="68DA1B8E" w14:textId="77777777" w:rsidR="007615D6" w:rsidRPr="005B25A1" w:rsidRDefault="007615D6" w:rsidP="007615D6">
      <w:pPr>
        <w:keepNext/>
        <w:keepLines/>
        <w:rPr>
          <w:b/>
          <w:bCs/>
        </w:rPr>
      </w:pPr>
      <w:r w:rsidRPr="005B25A1">
        <w:rPr>
          <w:b/>
          <w:bCs/>
        </w:rPr>
        <w:t>Plenary Discussion:</w:t>
      </w:r>
    </w:p>
    <w:p w14:paraId="2E360857" w14:textId="77777777" w:rsidR="003F2734" w:rsidRPr="003F2734" w:rsidRDefault="003F2734" w:rsidP="003F2734">
      <w:pPr>
        <w:keepNext/>
        <w:keepLines/>
      </w:pPr>
      <w:r>
        <w:t xml:space="preserve">This LS was </w:t>
      </w:r>
      <w:r w:rsidRPr="00C3284B">
        <w:rPr>
          <w:color w:val="0000FF"/>
        </w:rPr>
        <w:t>noted</w:t>
      </w:r>
      <w:r>
        <w:t>.</w:t>
      </w:r>
    </w:p>
    <w:p w14:paraId="69EAB9AF" w14:textId="77777777" w:rsidR="003F2734" w:rsidRPr="00EB0339" w:rsidRDefault="003F2734" w:rsidP="003F2734">
      <w:r w:rsidRPr="005B25A1">
        <w:rPr>
          <w:b/>
          <w:bCs/>
        </w:rPr>
        <w:t>Status:</w:t>
      </w:r>
      <w:r>
        <w:t xml:space="preserve"> </w:t>
      </w:r>
      <w:r>
        <w:rPr>
          <w:color w:val="0000FF"/>
        </w:rPr>
        <w:t>Noted</w:t>
      </w:r>
      <w:r>
        <w:t>.</w:t>
      </w:r>
    </w:p>
    <w:p w14:paraId="3518B8C7" w14:textId="77777777" w:rsidR="00E00DA6" w:rsidRDefault="007615D6" w:rsidP="000A3FBD">
      <w:pPr>
        <w:pStyle w:val="NormTop"/>
      </w:pPr>
      <w:r>
        <w:rPr>
          <w:color w:val="0000FF"/>
        </w:rPr>
        <w:t>SP-231221</w:t>
      </w:r>
      <w:r w:rsidRPr="00D53282">
        <w:t xml:space="preserve"> </w:t>
      </w:r>
      <w:r>
        <w:t>(LS IN) LS from ITU-T JCA-IMT2000: LS on Invitation to update the information in the IMT-2020 and beyond roadmap (Source: ITU-T JCA-IMT2000 (sp17-jca-imt2020-oLS-00014))</w:t>
      </w:r>
      <w:r>
        <w:br/>
      </w:r>
      <w:r w:rsidRPr="00D53282">
        <w:rPr>
          <w:b/>
        </w:rPr>
        <w:t>Document for:</w:t>
      </w:r>
      <w:r w:rsidRPr="00D53282">
        <w:t xml:space="preserve"> </w:t>
      </w:r>
      <w:r>
        <w:t>Information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5 March 2024 alongside the ITU-T SG13 activities in Geneva. We invite your inputs/updates to the roadmap.</w:t>
      </w:r>
    </w:p>
    <w:p w14:paraId="10758735" w14:textId="77777777" w:rsidR="007615D6" w:rsidRPr="005B25A1" w:rsidRDefault="007615D6" w:rsidP="007615D6">
      <w:pPr>
        <w:keepNext/>
        <w:keepLines/>
        <w:rPr>
          <w:b/>
          <w:bCs/>
        </w:rPr>
      </w:pPr>
      <w:r w:rsidRPr="005B25A1">
        <w:rPr>
          <w:b/>
          <w:bCs/>
        </w:rPr>
        <w:t>Plenary Discussion:</w:t>
      </w:r>
    </w:p>
    <w:p w14:paraId="6CE264BC" w14:textId="77777777" w:rsidR="003F2734" w:rsidRPr="003F2734" w:rsidRDefault="003F2734" w:rsidP="003F2734">
      <w:pPr>
        <w:keepNext/>
        <w:keepLines/>
      </w:pPr>
      <w:r>
        <w:t xml:space="preserve">This LS was </w:t>
      </w:r>
      <w:r w:rsidRPr="00C3284B">
        <w:rPr>
          <w:color w:val="0000FF"/>
        </w:rPr>
        <w:t>noted</w:t>
      </w:r>
      <w:r>
        <w:t>.</w:t>
      </w:r>
    </w:p>
    <w:p w14:paraId="443F6B4B" w14:textId="77777777" w:rsidR="003F2734" w:rsidRPr="00EB0339" w:rsidRDefault="003F2734" w:rsidP="003F2734">
      <w:r w:rsidRPr="005B25A1">
        <w:rPr>
          <w:b/>
          <w:bCs/>
        </w:rPr>
        <w:t>Status:</w:t>
      </w:r>
      <w:r>
        <w:t xml:space="preserve"> </w:t>
      </w:r>
      <w:r>
        <w:rPr>
          <w:color w:val="0000FF"/>
        </w:rPr>
        <w:t>Noted</w:t>
      </w:r>
      <w:r>
        <w:t>.</w:t>
      </w:r>
    </w:p>
    <w:p w14:paraId="7EF23893" w14:textId="77777777" w:rsidR="00E00DA6" w:rsidRDefault="007615D6" w:rsidP="000A3FBD">
      <w:pPr>
        <w:pStyle w:val="NormTop"/>
      </w:pPr>
      <w:r>
        <w:rPr>
          <w:color w:val="0000FF"/>
        </w:rPr>
        <w:t>SP-231211</w:t>
      </w:r>
      <w:r w:rsidRPr="00D53282">
        <w:t xml:space="preserve"> </w:t>
      </w:r>
      <w:r>
        <w:t>(LS IN) LS from NGMN Board: NGMN Liaison Statement to 3GPP regarding a new NGMN Board 6G Publication (Source: NGMN Board (LS to 3GPP 6GPS V1))</w:t>
      </w:r>
      <w:r>
        <w:br/>
      </w:r>
      <w:r w:rsidRPr="00D53282">
        <w:rPr>
          <w:b/>
        </w:rPr>
        <w:t>Document for:</w:t>
      </w:r>
      <w:r w:rsidRPr="00D53282">
        <w:t xml:space="preserve"> </w:t>
      </w:r>
      <w:r>
        <w:t>Information</w:t>
      </w:r>
      <w:r>
        <w:br/>
      </w:r>
      <w:r w:rsidRPr="00D53282">
        <w:rPr>
          <w:b/>
        </w:rPr>
        <w:t>Abstract:</w:t>
      </w:r>
      <w:r w:rsidRPr="00D53282">
        <w:t xml:space="preserve"> </w:t>
      </w:r>
      <w:r>
        <w:br/>
        <w:t>Sharing recent publication entitled 6G Position Statement: An Operator View The NGMN Board would like to point 3GPP PCG, 3GPP OP, TSG RAN, TSG CT and TSG SA to it s recent 6G publication entitled 6G Position Statement: An Operator View , available at https://www.ngmn.org/wp- content/uploads/NGMN_6G_Position_Statement.pdf. This NGMN Board publication describes how the industry needs to transform the way new technology generations are introduced taking a proactive stance and emphasising the need for a graceful evolution towards 6G. The publication provides comprehensive guidance across several key requirements and design principles, including network simplification, absolute energy reduction, network AI transformation and predictive network management, safe and resilient infrastructure, global 6G standards, software upgrade to 6G, no intrinsic need for hardware refresh, no compromise to existing services (Voice) and access across mobile, fixed and non-terrestrial networks. NGMN encourages 3GPP members to review the Position Statement and take it into consideration for development of 3GPP standards towards 6G. NGMN Board members will make themselves available for further explanation offline upon request.</w:t>
      </w:r>
    </w:p>
    <w:p w14:paraId="2D715AA9" w14:textId="77777777" w:rsidR="007615D6" w:rsidRPr="005B25A1" w:rsidRDefault="007615D6" w:rsidP="007615D6">
      <w:pPr>
        <w:keepNext/>
        <w:keepLines/>
        <w:rPr>
          <w:b/>
          <w:bCs/>
        </w:rPr>
      </w:pPr>
      <w:r w:rsidRPr="005B25A1">
        <w:rPr>
          <w:b/>
          <w:bCs/>
        </w:rPr>
        <w:t>Plenary Discussion:</w:t>
      </w:r>
    </w:p>
    <w:p w14:paraId="500404C5" w14:textId="77777777" w:rsidR="003F2734" w:rsidRPr="003F2734" w:rsidRDefault="003F2734" w:rsidP="003F2734">
      <w:pPr>
        <w:keepNext/>
        <w:keepLines/>
      </w:pPr>
      <w:r>
        <w:t xml:space="preserve">This LS was </w:t>
      </w:r>
      <w:r w:rsidRPr="00C3284B">
        <w:rPr>
          <w:color w:val="0000FF"/>
        </w:rPr>
        <w:t>noted</w:t>
      </w:r>
      <w:r>
        <w:t>.</w:t>
      </w:r>
    </w:p>
    <w:p w14:paraId="4537E251" w14:textId="77777777" w:rsidR="003F2734" w:rsidRPr="00EB0339" w:rsidRDefault="003F2734" w:rsidP="003F2734">
      <w:r w:rsidRPr="005B25A1">
        <w:rPr>
          <w:b/>
          <w:bCs/>
        </w:rPr>
        <w:t>Status:</w:t>
      </w:r>
      <w:r>
        <w:t xml:space="preserve"> </w:t>
      </w:r>
      <w:r>
        <w:rPr>
          <w:color w:val="0000FF"/>
        </w:rPr>
        <w:t>Noted</w:t>
      </w:r>
      <w:r>
        <w:t>.</w:t>
      </w:r>
    </w:p>
    <w:p w14:paraId="716FEE22" w14:textId="77777777" w:rsidR="00E00DA6" w:rsidRDefault="007615D6" w:rsidP="000A3FBD">
      <w:pPr>
        <w:pStyle w:val="NormTop"/>
      </w:pPr>
      <w:r>
        <w:rPr>
          <w:color w:val="0000FF"/>
        </w:rPr>
        <w:lastRenderedPageBreak/>
        <w:t>SP-231212</w:t>
      </w:r>
      <w:r w:rsidRPr="00D53282">
        <w:t xml:space="preserve"> </w:t>
      </w:r>
      <w:r>
        <w:t>(LS IN) LS from GSMA 5GMRR: LS reply to S3-233786 and S3-234296 on the introduction of the domain ipxnetwork.org and clarifications of the Outsourced SEPP and Hosted SEPP deployment scenarios (Source: GSMA 5GMRR (5GMRR Doc 44_36r1))</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the reply to our LS on the use of the domain ipxnetwork.org in certain GSMA deployment scenarios for 5G SA Roaming. This LS provides some background on the use of the domain ipxnetwork.org in the broader context of the GSMA defined set of 5GS deployment models for 5G SA Roaming, and responds to the questions regarding the Outsourced SEPP and Hosted SEPP deployment scenarios.</w:t>
      </w:r>
    </w:p>
    <w:p w14:paraId="6E0F8316" w14:textId="77777777" w:rsidR="007615D6" w:rsidRPr="005B25A1" w:rsidRDefault="007615D6" w:rsidP="007615D6">
      <w:pPr>
        <w:keepNext/>
        <w:keepLines/>
        <w:rPr>
          <w:b/>
          <w:bCs/>
        </w:rPr>
      </w:pPr>
      <w:r w:rsidRPr="005B25A1">
        <w:rPr>
          <w:b/>
          <w:bCs/>
        </w:rPr>
        <w:t>Plenary Discussion:</w:t>
      </w:r>
    </w:p>
    <w:p w14:paraId="0BF214B9" w14:textId="77777777" w:rsidR="003F2734" w:rsidRPr="003F2734" w:rsidRDefault="003F2734" w:rsidP="003F2734">
      <w:pPr>
        <w:keepNext/>
        <w:keepLines/>
      </w:pPr>
      <w:r>
        <w:t xml:space="preserve">This LS was </w:t>
      </w:r>
      <w:r w:rsidRPr="00C3284B">
        <w:rPr>
          <w:color w:val="0000FF"/>
        </w:rPr>
        <w:t>noted</w:t>
      </w:r>
      <w:r>
        <w:t>.</w:t>
      </w:r>
    </w:p>
    <w:p w14:paraId="6111A1C5" w14:textId="77777777" w:rsidR="003F2734" w:rsidRPr="00EB0339" w:rsidRDefault="003F2734" w:rsidP="003F2734">
      <w:r w:rsidRPr="005B25A1">
        <w:rPr>
          <w:b/>
          <w:bCs/>
        </w:rPr>
        <w:t>Status:</w:t>
      </w:r>
      <w:r>
        <w:t xml:space="preserve"> </w:t>
      </w:r>
      <w:r>
        <w:rPr>
          <w:color w:val="0000FF"/>
        </w:rPr>
        <w:t>Noted</w:t>
      </w:r>
      <w:r>
        <w:t>.</w:t>
      </w:r>
    </w:p>
    <w:p w14:paraId="2ED7B901" w14:textId="77777777" w:rsidR="00E00DA6" w:rsidRDefault="007615D6" w:rsidP="000A3FBD">
      <w:pPr>
        <w:pStyle w:val="NormTop"/>
      </w:pPr>
      <w:r>
        <w:rPr>
          <w:color w:val="0000FF"/>
        </w:rPr>
        <w:t>SP-231219</w:t>
      </w:r>
      <w:r w:rsidRPr="00D53282">
        <w:t xml:space="preserve"> </w:t>
      </w:r>
      <w:r>
        <w:t>(LS IN) LS from GSMA 5GMRR: Elaborated LS reply to S3-234350 on Roaming Hub requirements as applicable to the Modified PRINS solution (Source: GSMA 5GMRR (5GMRR Doc 45_13r7))</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further improving PRINS as we already welcomed in our initial reply to SA. This LS is acknowledging SA WG3 s Objective: for 5G SA roaming to address certain security shortcomings in 2G-4G roaming, most notably the lack of end-to-end security in the signalling between VPLMN and HPLMN. This design principle is also the ultimate Objective: for the work in GSMA NG 5GMRR, which seeks a solution that achieves this Objective: while still allowing roaming hub business. Please note that GSMA NG 5GMRR is sending in two separate LS items in response to S3-234350 on the topic of Modified PRINS for both Roaming Hub (this LS) and for IPX Service Hub (the accompanying LS).</w:t>
      </w:r>
    </w:p>
    <w:p w14:paraId="24E1259F" w14:textId="77777777" w:rsidR="007615D6" w:rsidRPr="005B25A1" w:rsidRDefault="007615D6" w:rsidP="007615D6">
      <w:pPr>
        <w:keepNext/>
        <w:keepLines/>
        <w:rPr>
          <w:b/>
          <w:bCs/>
        </w:rPr>
      </w:pPr>
      <w:r w:rsidRPr="005B25A1">
        <w:rPr>
          <w:b/>
          <w:bCs/>
        </w:rPr>
        <w:t>Plenary Discussion:</w:t>
      </w:r>
    </w:p>
    <w:p w14:paraId="7C77F4FB" w14:textId="77777777" w:rsidR="003F2734" w:rsidRPr="003F2734" w:rsidRDefault="003F2734" w:rsidP="003F2734">
      <w:pPr>
        <w:keepNext/>
        <w:keepLines/>
      </w:pPr>
      <w:r>
        <w:t xml:space="preserve">This LS was </w:t>
      </w:r>
      <w:r w:rsidRPr="00C3284B">
        <w:rPr>
          <w:color w:val="0000FF"/>
        </w:rPr>
        <w:t>noted</w:t>
      </w:r>
      <w:r>
        <w:t>.</w:t>
      </w:r>
    </w:p>
    <w:p w14:paraId="20FE2909" w14:textId="77777777" w:rsidR="003F2734" w:rsidRPr="00EB0339" w:rsidRDefault="003F2734" w:rsidP="003F2734">
      <w:r w:rsidRPr="005B25A1">
        <w:rPr>
          <w:b/>
          <w:bCs/>
        </w:rPr>
        <w:t>Status:</w:t>
      </w:r>
      <w:r>
        <w:t xml:space="preserve"> </w:t>
      </w:r>
      <w:r>
        <w:rPr>
          <w:color w:val="0000FF"/>
        </w:rPr>
        <w:t>Noted</w:t>
      </w:r>
      <w:r>
        <w:t>.</w:t>
      </w:r>
    </w:p>
    <w:p w14:paraId="1BFEBB85" w14:textId="77777777" w:rsidR="00E00DA6" w:rsidRDefault="007615D6" w:rsidP="000A3FBD">
      <w:pPr>
        <w:pStyle w:val="NormTop"/>
      </w:pPr>
      <w:r>
        <w:rPr>
          <w:color w:val="0000FF"/>
        </w:rPr>
        <w:t>SP-231220</w:t>
      </w:r>
      <w:r w:rsidRPr="00D53282">
        <w:t xml:space="preserve"> </w:t>
      </w:r>
      <w:r>
        <w:t>(LS IN) LS from GSMA 5GMRR: Elaborated LS reply to S3-234350 on Roaming Hub requirements as applicable to the Modified PRINS solution (Source: GSMA 5GMRR (5GMRR Doc 45_14r7))</w:t>
      </w:r>
      <w:r>
        <w:br/>
      </w:r>
      <w:r w:rsidRPr="00D53282">
        <w:rPr>
          <w:b/>
        </w:rPr>
        <w:t>Document for:</w:t>
      </w:r>
      <w:r w:rsidRPr="00D53282">
        <w:t xml:space="preserve"> </w:t>
      </w:r>
      <w:r>
        <w:t>Information</w:t>
      </w:r>
      <w:r>
        <w:br/>
      </w:r>
      <w:r w:rsidRPr="00D53282">
        <w:rPr>
          <w:b/>
        </w:rPr>
        <w:t>Abstract:</w:t>
      </w:r>
      <w:r w:rsidRPr="00D53282">
        <w:t xml:space="preserve"> </w:t>
      </w:r>
      <w:r>
        <w:br/>
        <w:t>GSMA NG 5GMRR thanks SA WG3 for further improving PRINS as we already welcomed in our initial reply to SA. This LS is acknowledging SA WG3 s Objective: for 5G SA roaming to address certain security shortcomings in 2G-4G roaming, most notably the lack of end-to-end security in the signalling between VPLMN and HPLMN. This design principle is also the ultimate Objective: for the work in GSMA NG 5GMRR, which seeks a solution that achieves this Objective: while still allowing IPX Service Hub business. Please note that GSMA NG 5GMRR is sending in two separate LS items in response to S3-234350 on the topic of Modified PRINS for both IPX Service Hub (this LS) and for Roaming Hub (the accompanying LS).</w:t>
      </w:r>
    </w:p>
    <w:p w14:paraId="166C8D46" w14:textId="77777777" w:rsidR="007615D6" w:rsidRPr="005B25A1" w:rsidRDefault="007615D6" w:rsidP="007615D6">
      <w:pPr>
        <w:keepNext/>
        <w:keepLines/>
        <w:rPr>
          <w:b/>
          <w:bCs/>
        </w:rPr>
      </w:pPr>
      <w:r w:rsidRPr="005B25A1">
        <w:rPr>
          <w:b/>
          <w:bCs/>
        </w:rPr>
        <w:t>Plenary Discussion:</w:t>
      </w:r>
    </w:p>
    <w:p w14:paraId="51790ED1" w14:textId="77777777" w:rsidR="003F2734" w:rsidRPr="003F2734" w:rsidRDefault="003F2734" w:rsidP="003F2734">
      <w:pPr>
        <w:keepNext/>
        <w:keepLines/>
      </w:pPr>
      <w:r>
        <w:t xml:space="preserve">This LS was </w:t>
      </w:r>
      <w:r w:rsidRPr="00C3284B">
        <w:rPr>
          <w:color w:val="0000FF"/>
        </w:rPr>
        <w:t>noted</w:t>
      </w:r>
      <w:r>
        <w:t>.</w:t>
      </w:r>
    </w:p>
    <w:p w14:paraId="2C3A4BE2" w14:textId="77777777" w:rsidR="003F2734" w:rsidRPr="00EB0339" w:rsidRDefault="003F2734" w:rsidP="003F2734">
      <w:r w:rsidRPr="005B25A1">
        <w:rPr>
          <w:b/>
          <w:bCs/>
        </w:rPr>
        <w:t>Status:</w:t>
      </w:r>
      <w:r>
        <w:t xml:space="preserve"> </w:t>
      </w:r>
      <w:r>
        <w:rPr>
          <w:color w:val="0000FF"/>
        </w:rPr>
        <w:t>Noted</w:t>
      </w:r>
      <w:r>
        <w:t>.</w:t>
      </w:r>
    </w:p>
    <w:p w14:paraId="57B8EE09" w14:textId="77777777" w:rsidR="00E00DA6" w:rsidRDefault="007615D6" w:rsidP="000A3FBD">
      <w:pPr>
        <w:pStyle w:val="NormTop"/>
      </w:pPr>
      <w:r>
        <w:rPr>
          <w:color w:val="0000FF"/>
        </w:rPr>
        <w:t>SP-231213</w:t>
      </w:r>
      <w:r w:rsidRPr="00D53282">
        <w:t xml:space="preserve"> </w:t>
      </w:r>
      <w:r>
        <w:t>(LS IN) LS from ITU-T CITS: LS on the establishment of an Expert Group on Communications Technology for Automated Driving (Source: ITU-T CITS (CITS-LS14))</w:t>
      </w:r>
      <w:r>
        <w:br/>
      </w:r>
      <w:r w:rsidRPr="00D53282">
        <w:rPr>
          <w:b/>
        </w:rPr>
        <w:t>Document for:</w:t>
      </w:r>
      <w:r w:rsidRPr="00D53282">
        <w:t xml:space="preserve"> </w:t>
      </w:r>
      <w:r>
        <w:t>Information</w:t>
      </w:r>
      <w:r>
        <w:br/>
      </w:r>
      <w:r w:rsidRPr="00D53282">
        <w:rPr>
          <w:b/>
        </w:rPr>
        <w:t>Abstract:</w:t>
      </w:r>
      <w:r w:rsidRPr="00D53282">
        <w:t xml:space="preserve"> </w:t>
      </w:r>
      <w:r>
        <w:br/>
        <w:t>Through this liaison statement, the ITU Collaboration on ITS communication standards (ITU CITS) would like to inform about the establishment of an Expert Group on Communications Technology for Automated Driving. ITU-T SG 16, ITU-R SG 5, and organizations participating in ITU CITS are invited to provide experts to participate in this Expert Group.</w:t>
      </w:r>
    </w:p>
    <w:p w14:paraId="6C90A715" w14:textId="77777777" w:rsidR="007615D6" w:rsidRPr="005B25A1" w:rsidRDefault="007615D6" w:rsidP="007615D6">
      <w:pPr>
        <w:keepNext/>
        <w:keepLines/>
        <w:rPr>
          <w:b/>
          <w:bCs/>
        </w:rPr>
      </w:pPr>
      <w:r w:rsidRPr="005B25A1">
        <w:rPr>
          <w:b/>
          <w:bCs/>
        </w:rPr>
        <w:t>Plenary Discussion:</w:t>
      </w:r>
    </w:p>
    <w:p w14:paraId="537DDC6A" w14:textId="77777777" w:rsidR="003F2734" w:rsidRPr="003F2734" w:rsidRDefault="003F2734" w:rsidP="003F2734">
      <w:pPr>
        <w:keepNext/>
        <w:keepLines/>
      </w:pPr>
      <w:r>
        <w:t xml:space="preserve">This LS was </w:t>
      </w:r>
      <w:r w:rsidRPr="00C3284B">
        <w:rPr>
          <w:color w:val="0000FF"/>
        </w:rPr>
        <w:t>noted</w:t>
      </w:r>
      <w:r>
        <w:t>.</w:t>
      </w:r>
    </w:p>
    <w:p w14:paraId="1E7DBB02" w14:textId="77777777" w:rsidR="003F2734" w:rsidRPr="00EB0339" w:rsidRDefault="003F2734" w:rsidP="003F2734">
      <w:r w:rsidRPr="005B25A1">
        <w:rPr>
          <w:b/>
          <w:bCs/>
        </w:rPr>
        <w:t>Status:</w:t>
      </w:r>
      <w:r>
        <w:t xml:space="preserve"> </w:t>
      </w:r>
      <w:r>
        <w:rPr>
          <w:color w:val="0000FF"/>
        </w:rPr>
        <w:t>Noted</w:t>
      </w:r>
      <w:r>
        <w:t>.</w:t>
      </w:r>
    </w:p>
    <w:p w14:paraId="5228D38B" w14:textId="77777777" w:rsidR="00E00DA6" w:rsidRDefault="007615D6" w:rsidP="000A3FBD">
      <w:pPr>
        <w:pStyle w:val="NormTop"/>
      </w:pPr>
      <w:r>
        <w:rPr>
          <w:color w:val="0000FF"/>
        </w:rPr>
        <w:lastRenderedPageBreak/>
        <w:t>SP-231225</w:t>
      </w:r>
      <w:r w:rsidRPr="00D53282">
        <w:t xml:space="preserve"> </w:t>
      </w:r>
      <w:r>
        <w:t>(LS IN) LS from SA WG1: Reply LS on requirements for slice-based PLMN selection (Source: SA WG1 (S1-233272))</w:t>
      </w:r>
      <w:r>
        <w:br/>
      </w:r>
      <w:r w:rsidRPr="00D53282">
        <w:rPr>
          <w:b/>
        </w:rPr>
        <w:t>Document for:</w:t>
      </w:r>
      <w:r w:rsidRPr="00D53282">
        <w:t xml:space="preserve"> </w:t>
      </w:r>
      <w:r>
        <w:t>Information</w:t>
      </w:r>
      <w:r>
        <w:br/>
      </w:r>
      <w:r w:rsidRPr="00D53282">
        <w:rPr>
          <w:b/>
        </w:rPr>
        <w:t>Abstract:</w:t>
      </w:r>
      <w:r w:rsidRPr="00D53282">
        <w:t xml:space="preserve"> </w:t>
      </w:r>
      <w:r>
        <w:br/>
        <w:t>Requirement related to slice-based PLMN selection as defined in 3GPP TS 22.261 as follows: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SA WG1 has agreed to remove the requirement in Rel. 18 and will coordinate with CT WG1 about any future service requirements on this topic.</w:t>
      </w:r>
    </w:p>
    <w:p w14:paraId="034855A4" w14:textId="77777777" w:rsidR="007615D6" w:rsidRPr="005B25A1" w:rsidRDefault="007615D6" w:rsidP="007615D6">
      <w:pPr>
        <w:keepNext/>
        <w:keepLines/>
        <w:rPr>
          <w:b/>
          <w:bCs/>
        </w:rPr>
      </w:pPr>
      <w:r w:rsidRPr="005B25A1">
        <w:rPr>
          <w:b/>
          <w:bCs/>
        </w:rPr>
        <w:t>Plenary Discussion:</w:t>
      </w:r>
    </w:p>
    <w:p w14:paraId="587BEFCD" w14:textId="77777777" w:rsidR="003F2734" w:rsidRPr="003F2734" w:rsidRDefault="003F2734" w:rsidP="003F2734">
      <w:pPr>
        <w:keepNext/>
        <w:keepLines/>
      </w:pPr>
      <w:r>
        <w:t xml:space="preserve">This LS was </w:t>
      </w:r>
      <w:r w:rsidRPr="00C3284B">
        <w:rPr>
          <w:color w:val="0000FF"/>
        </w:rPr>
        <w:t>noted</w:t>
      </w:r>
      <w:r>
        <w:t>.</w:t>
      </w:r>
    </w:p>
    <w:p w14:paraId="25AB6E88" w14:textId="77777777" w:rsidR="003F2734" w:rsidRPr="00EB0339" w:rsidRDefault="003F2734" w:rsidP="003F2734">
      <w:r w:rsidRPr="005B25A1">
        <w:rPr>
          <w:b/>
          <w:bCs/>
        </w:rPr>
        <w:t>Status:</w:t>
      </w:r>
      <w:r>
        <w:t xml:space="preserve"> </w:t>
      </w:r>
      <w:r>
        <w:rPr>
          <w:color w:val="0000FF"/>
        </w:rPr>
        <w:t>Noted</w:t>
      </w:r>
      <w:r>
        <w:t>.</w:t>
      </w:r>
    </w:p>
    <w:p w14:paraId="54556E15" w14:textId="77777777" w:rsidR="00E00DA6" w:rsidRDefault="007615D6" w:rsidP="000A3FBD">
      <w:pPr>
        <w:pStyle w:val="NormTop"/>
      </w:pPr>
      <w:r>
        <w:rPr>
          <w:color w:val="0000FF"/>
        </w:rPr>
        <w:t>SP-231218</w:t>
      </w:r>
      <w:r w:rsidRPr="00D53282">
        <w:t xml:space="preserve"> </w:t>
      </w:r>
      <w:r>
        <w:t>(LS IN) LS from SA WG6: LS on developing a security solution for PINAPP architecture (Source: SA WG6 (S6-233112))</w:t>
      </w:r>
      <w:r>
        <w:br/>
      </w:r>
      <w:r w:rsidRPr="00D53282">
        <w:rPr>
          <w:b/>
        </w:rPr>
        <w:t>Document for:</w:t>
      </w:r>
      <w:r w:rsidRPr="00D53282">
        <w:t xml:space="preserve"> </w:t>
      </w:r>
      <w:r>
        <w:t>Information</w:t>
      </w:r>
      <w:r>
        <w:br/>
      </w:r>
      <w:r w:rsidRPr="00D53282">
        <w:rPr>
          <w:b/>
        </w:rPr>
        <w:t>Abstract:</w:t>
      </w:r>
      <w:r w:rsidRPr="00D53282">
        <w:t xml:space="preserve"> </w:t>
      </w:r>
      <w:r>
        <w:br/>
        <w:t>Based on TSG SA#101 guidance quoted below: TSG SA ask SA WG3 and SA WG6 to discuss the work on PINAPP Security in Q4/2023 and if any further work that requires an Exception is needed in Rel-18, then inform TSG SA#102. SA WG6 asks SA WG3 to specify the appropriate security mechanisms that are essential for completion of R18 PINAPP work-item, based on the Stage 2 architecture specified in TS 23.542. NOTE: within TS 23.542, the term application layer architecture is synonymous with application enablement layer SA WG6 summarizes PINAPP security aspects described in 3GPP TS 23.542 below: The architectural security requirements of the application enablement layer are defined in clause 5.2.7. The reference points between functional entities of the application enablement layer are defined in clauses 6.2 and 6.4. The procedures and information flows of the application enablement layer are defined in clause 8, and include aspects related to security credentials usage, authentication, and authorization. For completeness, SA WG6 indicates that related stage 3 work is ongoing in CT WG1 (TS 24.583), and in CT WG3 (TS 29.583).</w:t>
      </w:r>
    </w:p>
    <w:p w14:paraId="6C6D0DAB" w14:textId="77777777" w:rsidR="007615D6" w:rsidRPr="005B25A1" w:rsidRDefault="007615D6" w:rsidP="007615D6">
      <w:pPr>
        <w:keepNext/>
        <w:keepLines/>
        <w:rPr>
          <w:b/>
          <w:bCs/>
        </w:rPr>
      </w:pPr>
      <w:r w:rsidRPr="005B25A1">
        <w:rPr>
          <w:b/>
          <w:bCs/>
        </w:rPr>
        <w:t>Plenary Discussion:</w:t>
      </w:r>
    </w:p>
    <w:p w14:paraId="3CBC0FD4" w14:textId="77777777" w:rsidR="003F2734" w:rsidRPr="003F2734" w:rsidRDefault="003F2734" w:rsidP="003F2734">
      <w:pPr>
        <w:keepNext/>
        <w:keepLines/>
      </w:pPr>
      <w:r>
        <w:t xml:space="preserve">This LS was </w:t>
      </w:r>
      <w:r w:rsidRPr="00C3284B">
        <w:rPr>
          <w:color w:val="0000FF"/>
        </w:rPr>
        <w:t>noted</w:t>
      </w:r>
      <w:r>
        <w:t>.</w:t>
      </w:r>
    </w:p>
    <w:p w14:paraId="15B8093E" w14:textId="77777777" w:rsidR="003F2734" w:rsidRPr="00EB0339" w:rsidRDefault="003F2734" w:rsidP="003F2734">
      <w:r w:rsidRPr="005B25A1">
        <w:rPr>
          <w:b/>
          <w:bCs/>
        </w:rPr>
        <w:t>Status:</w:t>
      </w:r>
      <w:r>
        <w:t xml:space="preserve"> </w:t>
      </w:r>
      <w:r>
        <w:rPr>
          <w:color w:val="0000FF"/>
        </w:rPr>
        <w:t>Noted</w:t>
      </w:r>
      <w:r>
        <w:t>.</w:t>
      </w:r>
    </w:p>
    <w:p w14:paraId="2F47D84F" w14:textId="77777777" w:rsidR="00E00DA6" w:rsidRDefault="007615D6" w:rsidP="000A3FBD">
      <w:pPr>
        <w:pStyle w:val="NormTop"/>
      </w:pPr>
      <w:r>
        <w:rPr>
          <w:color w:val="0000FF"/>
        </w:rPr>
        <w:t>SP-231227</w:t>
      </w:r>
      <w:r w:rsidRPr="00D53282">
        <w:t xml:space="preserve"> </w:t>
      </w:r>
      <w:r>
        <w:t>(LS IN) LS Reply on developing a security solution for PINAPP architecture (Source: SA WG3 (S3-235074))</w:t>
      </w:r>
      <w:r>
        <w:br/>
      </w:r>
      <w:r w:rsidRPr="00D53282">
        <w:rPr>
          <w:b/>
        </w:rPr>
        <w:t>Document for:</w:t>
      </w:r>
      <w:r w:rsidRPr="00D53282">
        <w:t xml:space="preserve"> </w:t>
      </w:r>
      <w:r>
        <w:t>Information</w:t>
      </w:r>
      <w:r>
        <w:br/>
      </w:r>
      <w:r w:rsidRPr="00D53282">
        <w:rPr>
          <w:b/>
        </w:rPr>
        <w:t>Abstract:</w:t>
      </w:r>
      <w:r w:rsidRPr="00D53282">
        <w:t xml:space="preserve"> </w:t>
      </w:r>
      <w:r>
        <w:br/>
        <w:t>SA WG3 would like to thank SA WG6 for their incoming LS in (S6-233112, LS on developing a security solution for PINAPP architecture) where SA WG6 is requesting SA WG3 to specify the appropriate security mechanisms that are essential for completion of the Rel-18 PINAPP work item. After investigating the SA WG6 request, SA WG3 agreed on the following: The PINAPP security solution can be based on HTTPS and focus on protection of PINAPP reference points A security token can be pre-provisioned on the PINE/PEMC/PEGC/PIN Server/AS for authentication and authorization (it is up to implementation. how to distribute credentials) SA WG6 can define the format of the token for interoperability between PINE/PEMC/PEGC/PIN Server/AS The PIN Server can be authorized to generate and distribute the tokens (similar to Edge Configuration Server in Edge), for example when a PINE joins the PIN it may receive the token.</w:t>
      </w:r>
    </w:p>
    <w:p w14:paraId="724223BD" w14:textId="77777777" w:rsidR="007615D6" w:rsidRPr="005B25A1" w:rsidRDefault="007615D6" w:rsidP="007615D6">
      <w:pPr>
        <w:keepNext/>
        <w:keepLines/>
        <w:rPr>
          <w:b/>
          <w:bCs/>
        </w:rPr>
      </w:pPr>
      <w:r w:rsidRPr="005B25A1">
        <w:rPr>
          <w:b/>
          <w:bCs/>
        </w:rPr>
        <w:t>Plenary Discussion:</w:t>
      </w:r>
    </w:p>
    <w:p w14:paraId="50473F1A" w14:textId="77777777" w:rsidR="003F2734" w:rsidRPr="003F2734" w:rsidRDefault="003F2734" w:rsidP="003F2734">
      <w:pPr>
        <w:keepNext/>
        <w:keepLines/>
      </w:pPr>
      <w:r>
        <w:t xml:space="preserve">This LS was </w:t>
      </w:r>
      <w:r w:rsidRPr="00C3284B">
        <w:rPr>
          <w:color w:val="0000FF"/>
        </w:rPr>
        <w:t>noted</w:t>
      </w:r>
      <w:r>
        <w:t>.</w:t>
      </w:r>
    </w:p>
    <w:p w14:paraId="584CAF65" w14:textId="77777777" w:rsidR="003F2734" w:rsidRPr="00EB0339" w:rsidRDefault="003F2734" w:rsidP="003F2734">
      <w:r w:rsidRPr="005B25A1">
        <w:rPr>
          <w:b/>
          <w:bCs/>
        </w:rPr>
        <w:t>Status:</w:t>
      </w:r>
      <w:r>
        <w:t xml:space="preserve"> </w:t>
      </w:r>
      <w:r>
        <w:rPr>
          <w:color w:val="0000FF"/>
        </w:rPr>
        <w:t>Noted</w:t>
      </w:r>
      <w:r>
        <w:t>.</w:t>
      </w:r>
    </w:p>
    <w:p w14:paraId="4FD38922" w14:textId="77777777" w:rsidR="00E00DA6" w:rsidRDefault="007615D6" w:rsidP="000A3FBD">
      <w:pPr>
        <w:pStyle w:val="NormTop"/>
      </w:pPr>
      <w:r>
        <w:rPr>
          <w:color w:val="0000FF"/>
        </w:rPr>
        <w:lastRenderedPageBreak/>
        <w:t>SP-231228</w:t>
      </w:r>
      <w:r w:rsidRPr="00D53282">
        <w:t xml:space="preserve"> </w:t>
      </w:r>
      <w:r>
        <w:t>(LS IN) LS from SA WG4: Reply LS on documenting code normatively in 3GPP Forge (Source: SA WG4 (S4-231915))</w:t>
      </w:r>
      <w:r>
        <w:br/>
      </w:r>
      <w:r w:rsidRPr="00D53282">
        <w:rPr>
          <w:b/>
        </w:rPr>
        <w:t>Document for:</w:t>
      </w:r>
      <w:r w:rsidRPr="00D53282">
        <w:t xml:space="preserve"> </w:t>
      </w:r>
      <w:r>
        <w:t>Information</w:t>
      </w:r>
      <w:r>
        <w:br/>
      </w:r>
      <w:r w:rsidRPr="00D53282">
        <w:rPr>
          <w:b/>
        </w:rPr>
        <w:t>Abstract:</w:t>
      </w:r>
      <w:r w:rsidRPr="00D53282">
        <w:t xml:space="preserve"> </w:t>
      </w:r>
      <w:r>
        <w:br/>
        <w:t>SA WG4 would like to thank SA WG5 for its LS on documenting code normatively in 3GPP Forge (rather than in specification documents) and is following this topic with interest with a view to possibly adopting this practice in its stage 3 technical specifications. SA WG4 would like get confirmation about some assumptions and open questions based on the Discussion Paper [S5-235145] attached to the LS {. . .}.</w:t>
      </w:r>
    </w:p>
    <w:p w14:paraId="0140C967" w14:textId="77777777" w:rsidR="007615D6" w:rsidRPr="005B25A1" w:rsidRDefault="007615D6" w:rsidP="007615D6">
      <w:pPr>
        <w:keepNext/>
        <w:keepLines/>
        <w:rPr>
          <w:b/>
          <w:bCs/>
        </w:rPr>
      </w:pPr>
      <w:r w:rsidRPr="005B25A1">
        <w:rPr>
          <w:b/>
          <w:bCs/>
        </w:rPr>
        <w:t>Plenary Discussion:</w:t>
      </w:r>
    </w:p>
    <w:p w14:paraId="10F1A590" w14:textId="77777777" w:rsidR="003F2734" w:rsidRPr="003F2734" w:rsidRDefault="003F2734" w:rsidP="003F2734">
      <w:pPr>
        <w:keepNext/>
        <w:keepLines/>
      </w:pPr>
      <w:r>
        <w:t xml:space="preserve">This LS was </w:t>
      </w:r>
      <w:r w:rsidRPr="00C3284B">
        <w:rPr>
          <w:color w:val="0000FF"/>
        </w:rPr>
        <w:t>noted</w:t>
      </w:r>
      <w:r>
        <w:t>.</w:t>
      </w:r>
    </w:p>
    <w:p w14:paraId="2169400F" w14:textId="77777777" w:rsidR="003F2734" w:rsidRPr="00EB0339" w:rsidRDefault="003F2734" w:rsidP="003F2734">
      <w:r w:rsidRPr="005B25A1">
        <w:rPr>
          <w:b/>
          <w:bCs/>
        </w:rPr>
        <w:t>Status:</w:t>
      </w:r>
      <w:r>
        <w:t xml:space="preserve"> </w:t>
      </w:r>
      <w:r>
        <w:rPr>
          <w:color w:val="0000FF"/>
        </w:rPr>
        <w:t>Noted</w:t>
      </w:r>
      <w:r>
        <w:t>.</w:t>
      </w:r>
    </w:p>
    <w:p w14:paraId="56624454" w14:textId="77777777" w:rsidR="00E00DA6" w:rsidRDefault="007615D6" w:rsidP="000A3FBD">
      <w:pPr>
        <w:pStyle w:val="NormTop"/>
      </w:pPr>
      <w:r>
        <w:rPr>
          <w:color w:val="0000FF"/>
        </w:rPr>
        <w:t>SP-231217</w:t>
      </w:r>
      <w:r w:rsidRPr="00D53282">
        <w:t xml:space="preserve"> </w:t>
      </w:r>
      <w:r>
        <w:t>(LS IN) LS from SA WG5: Reply to Liaison Statement from ETSI EE PS (Source: SA WG5 (S5-236930))</w:t>
      </w:r>
      <w:r>
        <w:br/>
      </w:r>
      <w:r w:rsidRPr="00D53282">
        <w:rPr>
          <w:b/>
        </w:rPr>
        <w:t>Document for:</w:t>
      </w:r>
      <w:r w:rsidRPr="00D53282">
        <w:t xml:space="preserve"> </w:t>
      </w:r>
      <w:r>
        <w:t>Information</w:t>
      </w:r>
      <w:r>
        <w:br/>
      </w:r>
      <w:r w:rsidRPr="00D53282">
        <w:rPr>
          <w:b/>
        </w:rPr>
        <w:t>Abstract:</w:t>
      </w:r>
      <w:r w:rsidRPr="00D53282">
        <w:t xml:space="preserve"> </w:t>
      </w:r>
      <w:r>
        <w:br/>
        <w:t xml:space="preserve">SA WG5 thanks ETSI EE/EEPS for your Liaison Statement to SA WG5. SA WG5 would like to provide you with the following updates: 1. 3GPP Release 18 work item on Energy Efficiency is planned to be completed by December 2023; 2. Some of the three topics mentioned in your LS are still being addressed in the context of this release, e.g. defining an EE KPI for URLLC based on reliability; 3. The remaining topics will be addressed in Release 19, starting from January 2024, as left-over topics from Release 18. This includes defining EE KPIs for other types of network slices (e.g. V2X), estimating the energy consumed by Containerized VNFs (as, for now, only VM-based VNFs have been considered); 4. The content of the Release 19 study on energy efficiency / energy saving is currently under construction and will be stable by December 2023 latest. With regard to the work undertaken in ETSI EE PS on multi-dimensional energy efficiency metrics, SA WG5 would be happy to collaborate with ETSI EE EEPS. In general, SA WG5 is willing to pursue the collaboration with ETSI EE and ITU-T SG5 on aspects related to energy efficiency and energy saving, and expects we </w:t>
      </w:r>
      <w:proofErr w:type="spellStart"/>
      <w:r>
        <w:t>ll</w:t>
      </w:r>
      <w:proofErr w:type="spellEnd"/>
      <w:r>
        <w:t xml:space="preserve"> keep each other updated.</w:t>
      </w:r>
    </w:p>
    <w:p w14:paraId="12E43F8F" w14:textId="77777777" w:rsidR="007615D6" w:rsidRPr="005B25A1" w:rsidRDefault="007615D6" w:rsidP="007615D6">
      <w:pPr>
        <w:keepNext/>
        <w:keepLines/>
        <w:rPr>
          <w:b/>
          <w:bCs/>
        </w:rPr>
      </w:pPr>
      <w:r w:rsidRPr="005B25A1">
        <w:rPr>
          <w:b/>
          <w:bCs/>
        </w:rPr>
        <w:t>Plenary Discussion:</w:t>
      </w:r>
    </w:p>
    <w:p w14:paraId="5DCB4282" w14:textId="77777777" w:rsidR="003F2734" w:rsidRPr="003F2734" w:rsidRDefault="003F2734" w:rsidP="003F2734">
      <w:pPr>
        <w:keepNext/>
        <w:keepLines/>
      </w:pPr>
      <w:r>
        <w:t xml:space="preserve">This LS was </w:t>
      </w:r>
      <w:r w:rsidRPr="00C3284B">
        <w:rPr>
          <w:color w:val="0000FF"/>
        </w:rPr>
        <w:t>noted</w:t>
      </w:r>
      <w:r>
        <w:t>.</w:t>
      </w:r>
    </w:p>
    <w:p w14:paraId="59C364DE" w14:textId="77777777" w:rsidR="003F2734" w:rsidRPr="00EB0339" w:rsidRDefault="003F2734" w:rsidP="003F2734">
      <w:r w:rsidRPr="005B25A1">
        <w:rPr>
          <w:b/>
          <w:bCs/>
        </w:rPr>
        <w:t>Status:</w:t>
      </w:r>
      <w:r>
        <w:t xml:space="preserve"> </w:t>
      </w:r>
      <w:r>
        <w:rPr>
          <w:color w:val="0000FF"/>
        </w:rPr>
        <w:t>Noted</w:t>
      </w:r>
      <w:r>
        <w:t>.</w:t>
      </w:r>
    </w:p>
    <w:p w14:paraId="593FC2FB" w14:textId="77777777" w:rsidR="00E00DA6" w:rsidRDefault="007615D6" w:rsidP="000A3FBD">
      <w:pPr>
        <w:pStyle w:val="NormTop"/>
      </w:pPr>
      <w:r>
        <w:rPr>
          <w:color w:val="0000FF"/>
        </w:rPr>
        <w:t>SP-231284</w:t>
      </w:r>
      <w:r w:rsidRPr="00D53282">
        <w:t xml:space="preserve"> </w:t>
      </w:r>
      <w:r>
        <w:t xml:space="preserve">(LS IN) LS from SA WG5: LS on issues with Packet </w:t>
      </w:r>
      <w:proofErr w:type="spellStart"/>
      <w:r>
        <w:t>Uu</w:t>
      </w:r>
      <w:proofErr w:type="spellEnd"/>
      <w:r>
        <w:t xml:space="preserve"> Loss Rate with delay threshold in the DL per DRB per UE (Source: SA WG5 (S5-237941))</w:t>
      </w:r>
      <w:r>
        <w:br/>
      </w:r>
      <w:r w:rsidRPr="00D53282">
        <w:rPr>
          <w:b/>
        </w:rPr>
        <w:t>Document for:</w:t>
      </w:r>
      <w:r w:rsidRPr="00D53282">
        <w:t xml:space="preserve"> </w:t>
      </w:r>
      <w:r>
        <w:t>Information</w:t>
      </w:r>
      <w:r>
        <w:br/>
      </w:r>
      <w:r w:rsidRPr="00D53282">
        <w:rPr>
          <w:b/>
        </w:rPr>
        <w:t>Abstract:</w:t>
      </w:r>
      <w:r w:rsidRPr="00D53282">
        <w:t xml:space="preserve"> </w:t>
      </w:r>
      <w:r>
        <w:br/>
        <w:t>SA WG5 is trying to define a new KPI on DL reliability with delay threshold in RAN. The KPI intends to use a measurement newly defined in TS 38.314, clause 4.2.1.5.2. Here below, SA WG5 provides its understanding of the problem that exist in this measurement. {. . .}.</w:t>
      </w:r>
    </w:p>
    <w:p w14:paraId="7E27FCEF" w14:textId="77777777" w:rsidR="007615D6" w:rsidRPr="005B25A1" w:rsidRDefault="007615D6" w:rsidP="007615D6">
      <w:pPr>
        <w:keepNext/>
        <w:keepLines/>
        <w:rPr>
          <w:b/>
          <w:bCs/>
        </w:rPr>
      </w:pPr>
      <w:r w:rsidRPr="005B25A1">
        <w:rPr>
          <w:b/>
          <w:bCs/>
        </w:rPr>
        <w:t>Plenary Discussion:</w:t>
      </w:r>
    </w:p>
    <w:p w14:paraId="38018B37" w14:textId="77777777" w:rsidR="003F2734" w:rsidRPr="003F2734" w:rsidRDefault="003F2734" w:rsidP="003F2734">
      <w:pPr>
        <w:keepNext/>
        <w:keepLines/>
      </w:pPr>
      <w:r>
        <w:t xml:space="preserve">This LS was </w:t>
      </w:r>
      <w:r w:rsidRPr="00C3284B">
        <w:rPr>
          <w:color w:val="0000FF"/>
        </w:rPr>
        <w:t>noted</w:t>
      </w:r>
      <w:r>
        <w:t>.</w:t>
      </w:r>
    </w:p>
    <w:p w14:paraId="2E468C68" w14:textId="77777777" w:rsidR="003F2734" w:rsidRPr="00EB0339" w:rsidRDefault="003F2734" w:rsidP="003F2734">
      <w:r w:rsidRPr="005B25A1">
        <w:rPr>
          <w:b/>
          <w:bCs/>
        </w:rPr>
        <w:t>Status:</w:t>
      </w:r>
      <w:r>
        <w:t xml:space="preserve"> </w:t>
      </w:r>
      <w:r>
        <w:rPr>
          <w:color w:val="0000FF"/>
        </w:rPr>
        <w:t>Noted</w:t>
      </w:r>
      <w:r>
        <w:t>.</w:t>
      </w:r>
    </w:p>
    <w:p w14:paraId="7D9C50D3" w14:textId="77777777" w:rsidR="00E00DA6" w:rsidRDefault="007615D6" w:rsidP="000A3FBD">
      <w:pPr>
        <w:pStyle w:val="NormTop"/>
      </w:pPr>
      <w:r>
        <w:rPr>
          <w:color w:val="0000FF"/>
        </w:rPr>
        <w:t>SP-231285</w:t>
      </w:r>
      <w:r w:rsidRPr="00D53282">
        <w:t xml:space="preserve"> </w:t>
      </w:r>
      <w:r>
        <w:t>(LS IN) LS from SA WG5: LS on network energy related information exposure (Source: SA WG5 (S5-238106))</w:t>
      </w:r>
      <w:r>
        <w:br/>
      </w:r>
      <w:r w:rsidRPr="00D53282">
        <w:rPr>
          <w:b/>
        </w:rPr>
        <w:t>Document for:</w:t>
      </w:r>
      <w:r w:rsidRPr="00D53282">
        <w:t xml:space="preserve"> </w:t>
      </w:r>
      <w:r>
        <w:t>Information</w:t>
      </w:r>
      <w:r>
        <w:br/>
      </w:r>
      <w:r w:rsidRPr="00D53282">
        <w:rPr>
          <w:b/>
        </w:rPr>
        <w:t>Abstract:</w:t>
      </w:r>
      <w:r w:rsidRPr="00D53282">
        <w:t xml:space="preserve"> </w:t>
      </w:r>
      <w:r>
        <w:br/>
        <w:t>SA WG5 has observed the TR 23.700-66 V0.1.0 Key Issue #1 (Network energy related information exposure), and would like to provide SA WG2 with the following information. SA WG5 has been already working on energy efficiency and energy saving for several releases and has specified Energy Consumption (EC) KPIs, including (but not limited to): {. . .}.</w:t>
      </w:r>
    </w:p>
    <w:p w14:paraId="70D5AC28" w14:textId="77777777" w:rsidR="007615D6" w:rsidRPr="005B25A1" w:rsidRDefault="007615D6" w:rsidP="007615D6">
      <w:pPr>
        <w:keepNext/>
        <w:keepLines/>
        <w:rPr>
          <w:b/>
          <w:bCs/>
        </w:rPr>
      </w:pPr>
      <w:r w:rsidRPr="005B25A1">
        <w:rPr>
          <w:b/>
          <w:bCs/>
        </w:rPr>
        <w:t>Plenary Discussion:</w:t>
      </w:r>
    </w:p>
    <w:p w14:paraId="638539EF" w14:textId="77777777" w:rsidR="003F2734" w:rsidRPr="003F2734" w:rsidRDefault="003F2734" w:rsidP="003F2734">
      <w:pPr>
        <w:keepNext/>
        <w:keepLines/>
      </w:pPr>
      <w:r>
        <w:t xml:space="preserve">This LS was </w:t>
      </w:r>
      <w:r w:rsidRPr="00C3284B">
        <w:rPr>
          <w:color w:val="0000FF"/>
        </w:rPr>
        <w:t>noted</w:t>
      </w:r>
      <w:r>
        <w:t>.</w:t>
      </w:r>
    </w:p>
    <w:p w14:paraId="090C82F5" w14:textId="77777777" w:rsidR="003F2734" w:rsidRPr="00EB0339" w:rsidRDefault="003F2734" w:rsidP="003F2734">
      <w:r w:rsidRPr="005B25A1">
        <w:rPr>
          <w:b/>
          <w:bCs/>
        </w:rPr>
        <w:t>Status:</w:t>
      </w:r>
      <w:r>
        <w:t xml:space="preserve"> </w:t>
      </w:r>
      <w:r>
        <w:rPr>
          <w:color w:val="0000FF"/>
        </w:rPr>
        <w:t>Noted</w:t>
      </w:r>
      <w:r>
        <w:t>.</w:t>
      </w:r>
    </w:p>
    <w:p w14:paraId="5503C057" w14:textId="77777777" w:rsidR="00E00DA6" w:rsidRDefault="007615D6" w:rsidP="000A3FBD">
      <w:pPr>
        <w:pStyle w:val="NormTop"/>
      </w:pPr>
      <w:r>
        <w:rPr>
          <w:color w:val="0000FF"/>
        </w:rPr>
        <w:lastRenderedPageBreak/>
        <w:t>SP-231286</w:t>
      </w:r>
      <w:r w:rsidRPr="00D53282">
        <w:t xml:space="preserve"> </w:t>
      </w:r>
      <w:r>
        <w:t>(LS IN) LS from SA WG5: LS on the progress update of AI/ML Management specifications in SA5 (Source: SA WG5 (S5-238107))</w:t>
      </w:r>
      <w:r>
        <w:br/>
      </w:r>
      <w:r w:rsidRPr="00D53282">
        <w:rPr>
          <w:b/>
        </w:rPr>
        <w:t>Document for:</w:t>
      </w:r>
      <w:r w:rsidRPr="00D53282">
        <w:t xml:space="preserve"> </w:t>
      </w:r>
      <w:r>
        <w:t>Information</w:t>
      </w:r>
      <w:r>
        <w:br/>
      </w:r>
      <w:r w:rsidRPr="00D53282">
        <w:rPr>
          <w:b/>
        </w:rPr>
        <w:t>Abstract:</w:t>
      </w:r>
      <w:r w:rsidRPr="00D53282">
        <w:t xml:space="preserve"> </w:t>
      </w:r>
      <w:r>
        <w:br/>
        <w:t>SA WG5 has been following the progress of study on Artificial Intelligence (AI) / Machine Learning (ML) for NR air interface (</w:t>
      </w:r>
      <w:proofErr w:type="spellStart"/>
      <w:r>
        <w:t>FS_NR_AIML_air</w:t>
      </w:r>
      <w:proofErr w:type="spellEnd"/>
      <w:r>
        <w:t>) as documented in TR38.843, RAN intelligence function (NR_AIML_NGRAN-Core) support for AI/ML-based services (AIMLsys) as documented in TS 23.288 and would like to draw your attention to the relevant work that SA WG5 has been conducting on the specifications of AI/ML management, addressing OAM support for the AI/ML features and capabilities in 5GS including the RAN domain. {. . .}.</w:t>
      </w:r>
    </w:p>
    <w:p w14:paraId="0BF69D4E" w14:textId="77777777" w:rsidR="007615D6" w:rsidRPr="005B25A1" w:rsidRDefault="007615D6" w:rsidP="007615D6">
      <w:pPr>
        <w:keepNext/>
        <w:keepLines/>
        <w:rPr>
          <w:b/>
          <w:bCs/>
        </w:rPr>
      </w:pPr>
      <w:r w:rsidRPr="005B25A1">
        <w:rPr>
          <w:b/>
          <w:bCs/>
        </w:rPr>
        <w:t>Plenary Discussion:</w:t>
      </w:r>
    </w:p>
    <w:p w14:paraId="4008B184" w14:textId="77777777" w:rsidR="003F2734" w:rsidRPr="003F2734" w:rsidRDefault="003F2734" w:rsidP="003F2734">
      <w:pPr>
        <w:keepNext/>
        <w:keepLines/>
      </w:pPr>
      <w:r>
        <w:t xml:space="preserve">This LS was </w:t>
      </w:r>
      <w:r w:rsidRPr="00C3284B">
        <w:rPr>
          <w:color w:val="0000FF"/>
        </w:rPr>
        <w:t>noted</w:t>
      </w:r>
      <w:r>
        <w:t>.</w:t>
      </w:r>
    </w:p>
    <w:p w14:paraId="288EFDDB" w14:textId="77777777" w:rsidR="003F2734" w:rsidRPr="00EB0339" w:rsidRDefault="003F2734" w:rsidP="003F2734">
      <w:r w:rsidRPr="005B25A1">
        <w:rPr>
          <w:b/>
          <w:bCs/>
        </w:rPr>
        <w:t>Status:</w:t>
      </w:r>
      <w:r>
        <w:t xml:space="preserve"> </w:t>
      </w:r>
      <w:r>
        <w:rPr>
          <w:color w:val="0000FF"/>
        </w:rPr>
        <w:t>Noted</w:t>
      </w:r>
      <w:r>
        <w:t>.</w:t>
      </w:r>
    </w:p>
    <w:p w14:paraId="4233CC33" w14:textId="77777777" w:rsidR="00E00DA6" w:rsidRDefault="007615D6" w:rsidP="000A3FBD">
      <w:pPr>
        <w:pStyle w:val="NormTop"/>
      </w:pPr>
      <w:r>
        <w:rPr>
          <w:color w:val="0000FF"/>
        </w:rPr>
        <w:t>SP-231223</w:t>
      </w:r>
      <w:r w:rsidRPr="00D53282">
        <w:t xml:space="preserve"> </w:t>
      </w:r>
      <w:r>
        <w:t>(LS IN) LS from CT WG3: Reply LS on CAPIF extensibility (Source: CT WG3 (C3-235619))</w:t>
      </w:r>
      <w:r>
        <w:br/>
      </w:r>
      <w:r w:rsidRPr="00D53282">
        <w:rPr>
          <w:b/>
        </w:rPr>
        <w:t>Document for:</w:t>
      </w:r>
      <w:r w:rsidRPr="00D53282">
        <w:t xml:space="preserve"> </w:t>
      </w:r>
      <w:r>
        <w:t>Information</w:t>
      </w:r>
      <w:r>
        <w:br/>
      </w:r>
      <w:r w:rsidRPr="00D53282">
        <w:rPr>
          <w:b/>
        </w:rPr>
        <w:t>Abstract:</w:t>
      </w:r>
      <w:r w:rsidRPr="00D53282">
        <w:t xml:space="preserve"> </w:t>
      </w:r>
      <w:r>
        <w:br/>
        <w:t>CT WG3 thanks SA WG6 and SA WG3 on the work carried out on CAPIF alignment with ETSI ISG MEG. CT WG3 would like to inform SA WG6 and SA WG3 that CT WG3 progressed on the definition of the related stage 3 work by supporting the extensibility of query parameters via the attached agreed CRs to the concerned specifications.</w:t>
      </w:r>
    </w:p>
    <w:p w14:paraId="582DA082" w14:textId="77777777" w:rsidR="007615D6" w:rsidRPr="005B25A1" w:rsidRDefault="007615D6" w:rsidP="007615D6">
      <w:pPr>
        <w:keepNext/>
        <w:keepLines/>
        <w:rPr>
          <w:b/>
          <w:bCs/>
        </w:rPr>
      </w:pPr>
      <w:r w:rsidRPr="005B25A1">
        <w:rPr>
          <w:b/>
          <w:bCs/>
        </w:rPr>
        <w:t>Plenary Discussion:</w:t>
      </w:r>
    </w:p>
    <w:p w14:paraId="10AD796D" w14:textId="77777777" w:rsidR="003F2734" w:rsidRPr="003F2734" w:rsidRDefault="003F2734" w:rsidP="003F2734">
      <w:pPr>
        <w:keepNext/>
        <w:keepLines/>
      </w:pPr>
      <w:r>
        <w:t xml:space="preserve">This LS was </w:t>
      </w:r>
      <w:r w:rsidRPr="00C3284B">
        <w:rPr>
          <w:color w:val="0000FF"/>
        </w:rPr>
        <w:t>noted</w:t>
      </w:r>
      <w:r>
        <w:t>.</w:t>
      </w:r>
    </w:p>
    <w:p w14:paraId="6A180D48" w14:textId="77777777" w:rsidR="003F2734" w:rsidRPr="00EB0339" w:rsidRDefault="003F2734" w:rsidP="003F2734">
      <w:r w:rsidRPr="005B25A1">
        <w:rPr>
          <w:b/>
          <w:bCs/>
        </w:rPr>
        <w:t>Status:</w:t>
      </w:r>
      <w:r>
        <w:t xml:space="preserve"> </w:t>
      </w:r>
      <w:r>
        <w:rPr>
          <w:color w:val="0000FF"/>
        </w:rPr>
        <w:t>Noted</w:t>
      </w:r>
      <w:r>
        <w:t>.</w:t>
      </w:r>
    </w:p>
    <w:p w14:paraId="61966010" w14:textId="77777777" w:rsidR="00E00DA6" w:rsidRDefault="007615D6" w:rsidP="000A3FBD">
      <w:pPr>
        <w:pStyle w:val="NormTop"/>
      </w:pPr>
      <w:r>
        <w:rPr>
          <w:color w:val="0000FF"/>
        </w:rPr>
        <w:t>SP-231215</w:t>
      </w:r>
      <w:r w:rsidRPr="00D53282">
        <w:t xml:space="preserve"> </w:t>
      </w:r>
      <w:r>
        <w:t>(LS IN) LS from CT WG4: LS on modifications for PRINS middle box (Source: CT WG4 (C4-234666))</w:t>
      </w:r>
      <w:r>
        <w:br/>
      </w:r>
      <w:r w:rsidRPr="00D53282">
        <w:rPr>
          <w:b/>
        </w:rPr>
        <w:t>Document for:</w:t>
      </w:r>
      <w:r w:rsidRPr="00D53282">
        <w:t xml:space="preserve"> </w:t>
      </w:r>
      <w:r>
        <w:t>Information</w:t>
      </w:r>
      <w:r>
        <w:br/>
      </w:r>
      <w:r w:rsidRPr="00D53282">
        <w:rPr>
          <w:b/>
        </w:rPr>
        <w:t>Abstract:</w:t>
      </w:r>
      <w:r w:rsidRPr="00D53282">
        <w:t xml:space="preserve"> </w:t>
      </w:r>
      <w:r>
        <w:br/>
        <w:t>CT WG4 would like to thank TSG SA for the LS on 'Reply LS on Roaming Hubs' in C4-234380 / SP-231203. CT WG4 is positively willing to start the stage 3 protocol work to support the requirement defined by the Roaming5G work item, and CT WG4 is planning to have it approved in Rel-18 by March 2024. And CT WG4 kindly requests SA WG3 to finalize the corresponding stage2 by December 2023.</w:t>
      </w:r>
    </w:p>
    <w:p w14:paraId="60F023B2" w14:textId="77777777" w:rsidR="007615D6" w:rsidRPr="005B25A1" w:rsidRDefault="007615D6" w:rsidP="007615D6">
      <w:pPr>
        <w:keepNext/>
        <w:keepLines/>
        <w:rPr>
          <w:b/>
          <w:bCs/>
        </w:rPr>
      </w:pPr>
      <w:r w:rsidRPr="005B25A1">
        <w:rPr>
          <w:b/>
          <w:bCs/>
        </w:rPr>
        <w:t>Plenary Discussion:</w:t>
      </w:r>
    </w:p>
    <w:p w14:paraId="37C27652" w14:textId="77777777" w:rsidR="003F2734" w:rsidRPr="003F2734" w:rsidRDefault="003F2734" w:rsidP="003F2734">
      <w:pPr>
        <w:keepNext/>
        <w:keepLines/>
      </w:pPr>
      <w:r>
        <w:t xml:space="preserve">This LS was </w:t>
      </w:r>
      <w:r w:rsidRPr="00C3284B">
        <w:rPr>
          <w:color w:val="0000FF"/>
        </w:rPr>
        <w:t>noted</w:t>
      </w:r>
      <w:r>
        <w:t>.</w:t>
      </w:r>
    </w:p>
    <w:p w14:paraId="3A420899" w14:textId="77777777" w:rsidR="003F2734" w:rsidRPr="00EB0339" w:rsidRDefault="003F2734" w:rsidP="003F2734">
      <w:r w:rsidRPr="005B25A1">
        <w:rPr>
          <w:b/>
          <w:bCs/>
        </w:rPr>
        <w:t>Status:</w:t>
      </w:r>
      <w:r>
        <w:t xml:space="preserve"> </w:t>
      </w:r>
      <w:r>
        <w:rPr>
          <w:color w:val="0000FF"/>
        </w:rPr>
        <w:t>Noted</w:t>
      </w:r>
      <w:r>
        <w:t>.</w:t>
      </w:r>
    </w:p>
    <w:p w14:paraId="70563CE2" w14:textId="77777777" w:rsidR="00E00DA6" w:rsidRDefault="007615D6" w:rsidP="000A3FBD">
      <w:pPr>
        <w:pStyle w:val="NormTop"/>
      </w:pPr>
      <w:r>
        <w:rPr>
          <w:color w:val="0000FF"/>
        </w:rPr>
        <w:lastRenderedPageBreak/>
        <w:t>SP-231446</w:t>
      </w:r>
      <w:r w:rsidRPr="00D53282">
        <w:t xml:space="preserve"> </w:t>
      </w:r>
      <w:r>
        <w:t>(LS IN) LS from ETSI ISG ISAC: Launch of new ETSI ISG ISAC (Source: ETSI ISG ISAC (ISC(23)000016r1</w:t>
      </w:r>
      <w:r>
        <w:tab/>
        <w:t>))</w:t>
      </w:r>
      <w:r>
        <w:br/>
      </w:r>
      <w:r w:rsidRPr="00D53282">
        <w:rPr>
          <w:b/>
        </w:rPr>
        <w:t>Document for:</w:t>
      </w:r>
      <w:r w:rsidRPr="00D53282">
        <w:t xml:space="preserve"> </w:t>
      </w:r>
      <w:r>
        <w:t>Information</w:t>
      </w:r>
      <w:r>
        <w:br/>
      </w:r>
      <w:r w:rsidRPr="00D53282">
        <w:rPr>
          <w:b/>
        </w:rPr>
        <w:t>Abstract:</w:t>
      </w:r>
      <w:r w:rsidRPr="00D53282">
        <w:t xml:space="preserve"> </w:t>
      </w:r>
      <w:r>
        <w:br/>
        <w:t xml:space="preserve">ETSI has recently launched a new Industry Specification Group for Integrated Sensing and Communications (ISG ISAC) for an inaugural 2-year release. This group will establish the technical foundations for ISAC technology development and standardization in 6G. 87 participants from both the industrial sphere and the academic sphere took an active part in the kick-off meeting, which was held at ETSI premises, in Sophia Antipolis, France, on November 17, 2023. The founding members of the group elected Alain Mourad from </w:t>
      </w:r>
      <w:proofErr w:type="spellStart"/>
      <w:r>
        <w:t>InterDigital</w:t>
      </w:r>
      <w:proofErr w:type="spellEnd"/>
      <w:r>
        <w:t xml:space="preserve"> as Chair of the group, and Ayman Naguib from Apple, Richard Stirling-Gallacher from Huawei, and Henk </w:t>
      </w:r>
      <w:proofErr w:type="spellStart"/>
      <w:r>
        <w:t>Wymeersch</w:t>
      </w:r>
      <w:proofErr w:type="spellEnd"/>
      <w:r>
        <w:t xml:space="preserve"> from Chalmers University of Technology as the Vice Chairs. ISAC refers to the use of radio signals to detect and estimate characteristics of objects in the environment with the network acting as a radar sensor utilizing its own radio signals to comprehend the physical world it operates within. This enables the network to collect data on a plethora of device and object features, which can be used to enhance network operations, augment existing services such as XR and digital twins, and enable new services like gesture and activity recognition, object detection and tracking, and imaging and environment reconstruction. The ETSI ISAC ISG s mission is to enable ETSI members to coordinate their 6G pre-standard research efforts on ISAC and pave the way for the 6G standardization of the technology. The group will define a prioritized set of 6G use cases and sensing types, along with a roadmap for their analysis and evaluation. The group also aims to develop advanced channel models for ISAC use cases and sensing types, with validation through extensive measurement campaigns, addressing gaps in existing channel models (e.g., 3GPP, IEEE 802. ITU-R). Output for architectures and deployment considerations, KPIs, and evaluation methodologies will also be provided. In parallel, the group will undertake two studies, with a first analysis of the privacy and security aspects associated with sensing within the ISAC 6G framework, and a second analysis of the impact of widespread deployment of ISAC on the UN sustainable development goals. ETSI ISG ISAC initially (in the first 2-year release) intends to produce informative documents such as ETSI Group Reports (GR), as well as evaluation framework documents including simulations and measurements. The group s activities and deliverables will be complementary to existing work on ISAC in standards development organizations including ETSI. ISG ISAC will establish relationships with other ETSI bodies and the wider industry to avoid duplication, maximize synergies and act to ensure broad industry adoption of ISAC technology. Further information on the ETSI ISG ISAC terms of reference, work programme, planned deliverables, and other documentations are available through the ISG portal: ETSI ISAC committee page To get involved with ETSI ISG ISAC, please contact isgsupport@etsi.org.</w:t>
      </w:r>
    </w:p>
    <w:p w14:paraId="376AA4D6" w14:textId="77777777" w:rsidR="007615D6" w:rsidRPr="005B25A1" w:rsidRDefault="007615D6" w:rsidP="007615D6">
      <w:pPr>
        <w:keepNext/>
        <w:keepLines/>
        <w:rPr>
          <w:b/>
          <w:bCs/>
        </w:rPr>
      </w:pPr>
      <w:r w:rsidRPr="005B25A1">
        <w:rPr>
          <w:b/>
          <w:bCs/>
        </w:rPr>
        <w:t>Plenary Discussion:</w:t>
      </w:r>
    </w:p>
    <w:p w14:paraId="1250A323" w14:textId="77777777" w:rsidR="003F2734" w:rsidRPr="003F2734" w:rsidRDefault="003F2734" w:rsidP="003F2734">
      <w:pPr>
        <w:keepNext/>
        <w:keepLines/>
      </w:pPr>
      <w:r>
        <w:t xml:space="preserve">This LS was </w:t>
      </w:r>
      <w:r w:rsidRPr="00C3284B">
        <w:rPr>
          <w:color w:val="0000FF"/>
        </w:rPr>
        <w:t>noted</w:t>
      </w:r>
      <w:r>
        <w:t>.</w:t>
      </w:r>
    </w:p>
    <w:p w14:paraId="3A8F291E" w14:textId="77777777" w:rsidR="003F2734" w:rsidRPr="00EB0339" w:rsidRDefault="003F2734" w:rsidP="003F2734">
      <w:r w:rsidRPr="005B25A1">
        <w:rPr>
          <w:b/>
          <w:bCs/>
        </w:rPr>
        <w:t>Status:</w:t>
      </w:r>
      <w:r>
        <w:t xml:space="preserve"> </w:t>
      </w:r>
      <w:r>
        <w:rPr>
          <w:color w:val="0000FF"/>
        </w:rPr>
        <w:t>Noted</w:t>
      </w:r>
      <w:r>
        <w:t>.</w:t>
      </w:r>
    </w:p>
    <w:p w14:paraId="3263741B" w14:textId="77777777" w:rsidR="00E00DA6" w:rsidRDefault="007615D6" w:rsidP="000A3FBD">
      <w:pPr>
        <w:pStyle w:val="NormTop"/>
      </w:pPr>
      <w:r>
        <w:rPr>
          <w:color w:val="0000FF"/>
        </w:rPr>
        <w:t>SP-231589</w:t>
      </w:r>
      <w:r w:rsidRPr="00D53282">
        <w:t xml:space="preserve"> </w:t>
      </w:r>
      <w:r>
        <w:t>(LS IN) LS from ETSI EE: Liaison statement to 3GPP SA5 (Source: ETSI EE (EE(23)064031r1))</w:t>
      </w:r>
      <w:r>
        <w:br/>
      </w:r>
      <w:r w:rsidRPr="00D53282">
        <w:rPr>
          <w:b/>
        </w:rPr>
        <w:t>Document for:</w:t>
      </w:r>
      <w:r w:rsidRPr="00D53282">
        <w:t xml:space="preserve"> </w:t>
      </w:r>
      <w:r>
        <w:t>Information</w:t>
      </w:r>
      <w:r>
        <w:br/>
      </w:r>
      <w:r w:rsidRPr="00D53282">
        <w:rPr>
          <w:b/>
        </w:rPr>
        <w:t>Abstract:</w:t>
      </w:r>
      <w:r w:rsidRPr="00D53282">
        <w:t xml:space="preserve"> </w:t>
      </w:r>
      <w:r>
        <w:br/>
        <w:t xml:space="preserve">ETSI EE / EEPS would like to acknowledge the reception of the liaison S5-236930. Actions: Related to that liaison, ETSI EE would like to inform SA WG5 that: Regarding ES 203 228 a new WI (RES/EE-EEPS69) has been started in the meeting ETSI EE #64 in October 2023. This new WI will gather updates on the ES also accordingly to the items we exchanged in previous liaisons and on which you inform us you will be working in Release 18 (latest updates) and Release 19 (new topics). An alignment on these points is then welcome in the next months. Particularly, the new WI scope is based on the following items o Investigate on the definition of new EE KPIs which consider aspects such as e.g. coverage area, user experience, reliability of URLLC network slice, o Specify new EE KPIs for network slices, e.g.: EE KPI for V2X, EE KPI for URLLC based on reliability o Integrate EC metrics for NF composed by VNFs and evolutions such as Containerized VNFs Regarding Multi-Dimensional EE, the current status of the activities (also considered in the above mentioned new WI) is related to the inclusion of quality measurements for the case of </w:t>
      </w:r>
      <w:proofErr w:type="spellStart"/>
      <w:r>
        <w:t>eMBB</w:t>
      </w:r>
      <w:proofErr w:type="spellEnd"/>
      <w:r>
        <w:t xml:space="preserve"> set of use cases. The WI will further investigate similar measurements for the URLLC and MMTC cases. ETSI EE would appreciate an update of the latest status on these topics from SA WG5 after the next meetings, as scheduled and reported in the liaison sent.</w:t>
      </w:r>
    </w:p>
    <w:p w14:paraId="2C69F0D9" w14:textId="77777777" w:rsidR="007615D6" w:rsidRPr="005B25A1" w:rsidRDefault="007615D6" w:rsidP="007615D6">
      <w:pPr>
        <w:keepNext/>
        <w:keepLines/>
        <w:rPr>
          <w:b/>
          <w:bCs/>
        </w:rPr>
      </w:pPr>
      <w:r w:rsidRPr="005B25A1">
        <w:rPr>
          <w:b/>
          <w:bCs/>
        </w:rPr>
        <w:t>Plenary Discussion:</w:t>
      </w:r>
    </w:p>
    <w:p w14:paraId="21292E9B" w14:textId="77777777" w:rsidR="003F2734" w:rsidRPr="003F2734" w:rsidRDefault="003F2734" w:rsidP="003F2734">
      <w:pPr>
        <w:keepNext/>
        <w:keepLines/>
      </w:pPr>
      <w:r>
        <w:t xml:space="preserve">This LS was </w:t>
      </w:r>
      <w:r w:rsidRPr="00C3284B">
        <w:rPr>
          <w:color w:val="0000FF"/>
        </w:rPr>
        <w:t>noted</w:t>
      </w:r>
      <w:r>
        <w:t>.</w:t>
      </w:r>
    </w:p>
    <w:p w14:paraId="43EDA775" w14:textId="77777777" w:rsidR="003F2734" w:rsidRPr="00EB0339" w:rsidRDefault="003F2734" w:rsidP="003F2734">
      <w:r w:rsidRPr="005B25A1">
        <w:rPr>
          <w:b/>
          <w:bCs/>
        </w:rPr>
        <w:t>Status:</w:t>
      </w:r>
      <w:r>
        <w:t xml:space="preserve"> </w:t>
      </w:r>
      <w:r>
        <w:rPr>
          <w:color w:val="0000FF"/>
        </w:rPr>
        <w:t>Noted</w:t>
      </w:r>
      <w:r>
        <w:t>.</w:t>
      </w:r>
    </w:p>
    <w:p w14:paraId="129741D4" w14:textId="77777777" w:rsidR="00B06148" w:rsidRDefault="00B06148" w:rsidP="00BB3F37"/>
    <w:p w14:paraId="4FC51D6F" w14:textId="77777777" w:rsidR="007615D6" w:rsidRDefault="007615D6" w:rsidP="0010433C">
      <w:pPr>
        <w:pStyle w:val="Heading2"/>
      </w:pPr>
      <w:bookmarkStart w:id="12" w:name="_Toc153785200"/>
      <w:r>
        <w:lastRenderedPageBreak/>
        <w:t>2.2</w:t>
      </w:r>
      <w:r>
        <w:tab/>
        <w:t>Incoming LSs which need an outgoing LS</w:t>
      </w:r>
      <w:bookmarkEnd w:id="12"/>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Collaboration between 3GPP SA3/SA5 and ETSI SAI ISG</w:t>
      </w:r>
    </w:p>
    <w:p w14:paraId="5A444C8E" w14:textId="77777777" w:rsidR="00E00DA6" w:rsidRDefault="007615D6" w:rsidP="000A3FBD">
      <w:pPr>
        <w:pStyle w:val="NormTop"/>
      </w:pPr>
      <w:r>
        <w:rPr>
          <w:color w:val="0000FF"/>
        </w:rPr>
        <w:t>SP-231214</w:t>
      </w:r>
      <w:r w:rsidRPr="00D53282">
        <w:t xml:space="preserve"> </w:t>
      </w:r>
      <w:r>
        <w:t>(LS IN) LS from ETSI SAI: LS to SA, SA3 and SA5 on potential collaboration between 3GPP SA3/SA5 and ETSI SAI ISG (Source: ETSI SAI (SAI(23)18a007r4))</w:t>
      </w:r>
      <w:r>
        <w:br/>
      </w:r>
      <w:r w:rsidRPr="00D53282">
        <w:rPr>
          <w:b/>
        </w:rPr>
        <w:t>Document for:</w:t>
      </w:r>
      <w:r w:rsidRPr="00D53282">
        <w:t xml:space="preserve"> </w:t>
      </w:r>
      <w:r>
        <w:t>Information</w:t>
      </w:r>
      <w:r>
        <w:br/>
      </w:r>
      <w:r w:rsidRPr="00D53282">
        <w:rPr>
          <w:b/>
        </w:rPr>
        <w:t>Abstract:</w:t>
      </w:r>
      <w:r w:rsidRPr="00D53282">
        <w:t xml:space="preserve"> </w:t>
      </w:r>
      <w:r>
        <w:br/>
        <w:t>The primary responsibility of ETSI Industry Specification Group on Securing Artificial Intelligence (ISG SAI) is to develop technical specifications that mitigate against threats arising from the deployment of AI and threats to AI systems from both other AIs and from conventional sources. The group s work is intended to frame the security concerns arising from AI. It will also build the foundations of a longer-term response to the threats to AI in sponsoring the future development of normative technical specifications. {. . .} Action: ETSI SAI kindly asks TSG SA to review the information in this LS and reply with potential areas of interest that need ETSI SAI ISG involvement.</w:t>
      </w:r>
    </w:p>
    <w:p w14:paraId="0939B9AF" w14:textId="77777777" w:rsidR="007615D6" w:rsidRPr="005B25A1" w:rsidRDefault="007615D6" w:rsidP="007615D6">
      <w:pPr>
        <w:keepNext/>
        <w:keepLines/>
        <w:rPr>
          <w:b/>
          <w:bCs/>
        </w:rPr>
      </w:pPr>
      <w:r w:rsidRPr="005B25A1">
        <w:rPr>
          <w:b/>
          <w:bCs/>
        </w:rPr>
        <w:t>Plenary Discussion:</w:t>
      </w:r>
    </w:p>
    <w:p w14:paraId="069516BD" w14:textId="13E6418D" w:rsidR="007615D6" w:rsidRPr="00797710" w:rsidRDefault="00797710" w:rsidP="007615D6">
      <w:pPr>
        <w:keepNext/>
        <w:keepLines/>
      </w:pPr>
      <w:r>
        <w:t xml:space="preserve">The related response from SA WG3 on this topic in </w:t>
      </w:r>
      <w:r>
        <w:rPr>
          <w:color w:val="0000FF"/>
        </w:rPr>
        <w:t>SP-231226</w:t>
      </w:r>
      <w:r>
        <w:t xml:space="preserve"> was reviewed. SA WG5 had not yet reviewed this LS and their input should also be considered. </w:t>
      </w:r>
      <w:r w:rsidR="003F2734">
        <w:t xml:space="preserve">AT&amp;T commented that this did not appear to be related to SA WG5 work, but only security work. This was then </w:t>
      </w:r>
      <w:r w:rsidR="003F2734" w:rsidRPr="00C3284B">
        <w:rPr>
          <w:color w:val="0000FF"/>
        </w:rPr>
        <w:t>noted</w:t>
      </w:r>
      <w:r w:rsidR="003F2734">
        <w:t>.</w:t>
      </w:r>
    </w:p>
    <w:p w14:paraId="209611ED" w14:textId="171D43CF" w:rsidR="007615D6" w:rsidRPr="00EB0339" w:rsidRDefault="007615D6" w:rsidP="007615D6">
      <w:r w:rsidRPr="005B25A1">
        <w:rPr>
          <w:b/>
          <w:bCs/>
        </w:rPr>
        <w:t>Status:</w:t>
      </w:r>
      <w:r>
        <w:t xml:space="preserve"> </w:t>
      </w:r>
      <w:r>
        <w:rPr>
          <w:color w:val="0000FF"/>
        </w:rPr>
        <w:t>No</w:t>
      </w:r>
      <w:r w:rsidR="003F2734">
        <w:rPr>
          <w:color w:val="0000FF"/>
        </w:rPr>
        <w:t>t</w:t>
      </w:r>
      <w:r>
        <w:rPr>
          <w:color w:val="0000FF"/>
        </w:rPr>
        <w:t>ed</w:t>
      </w:r>
      <w:r>
        <w:t>.</w:t>
      </w:r>
    </w:p>
    <w:p w14:paraId="383A6C97" w14:textId="01F781F4" w:rsidR="00E00DA6" w:rsidRDefault="007615D6" w:rsidP="000A3FBD">
      <w:pPr>
        <w:pStyle w:val="NormTop"/>
      </w:pPr>
      <w:r>
        <w:rPr>
          <w:color w:val="0000FF"/>
        </w:rPr>
        <w:t>SP-231226</w:t>
      </w:r>
      <w:r w:rsidRPr="00D53282">
        <w:t xml:space="preserve"> </w:t>
      </w:r>
      <w:r>
        <w:t>(LS IN) LS from SA</w:t>
      </w:r>
      <w:r w:rsidR="00797710">
        <w:t> </w:t>
      </w:r>
      <w:r>
        <w:t>WG3: Reply LS on potential collaboration between 3GPP SA3 and ETSI SAI (Source: SA</w:t>
      </w:r>
      <w:r w:rsidR="00797710">
        <w:t> </w:t>
      </w:r>
      <w:r>
        <w:t>WG3 (S3-235007))</w:t>
      </w:r>
      <w:r>
        <w:br/>
      </w:r>
      <w:r w:rsidRPr="00D53282">
        <w:rPr>
          <w:b/>
        </w:rPr>
        <w:t>Document for:</w:t>
      </w:r>
      <w:r w:rsidRPr="00D53282">
        <w:t xml:space="preserve"> </w:t>
      </w:r>
      <w:r>
        <w:t>Action</w:t>
      </w:r>
      <w:r>
        <w:br/>
      </w:r>
      <w:r w:rsidRPr="00D53282">
        <w:rPr>
          <w:b/>
        </w:rPr>
        <w:t>Abstract:</w:t>
      </w:r>
      <w:r w:rsidRPr="00D53282">
        <w:t xml:space="preserve"> </w:t>
      </w:r>
      <w:r>
        <w:br/>
        <w:t>SA WG3 would like to thank ETSI SAI for their incoming LS in S3-234496 (SAI(23)18a007r4, LS to SA, SA WG3, and SA WG5 on potential collaboration between SA WG3/SA WG5 and ETSI SAI ISG). Collaboration and coordination with the Security of AI activities in ETSI is the way to avoid duplication of efforts. In Rel-18, SA WG3 had the following two AI/ML security studies without normative work: TR 33.877 Study on the security aspects of Artificial Intelligence (AI)/Machine Learning (ML) for the Next Generation Radio Access Network (NG-RAN) TR 33.898 Study on security and privacy of Artificial Intelligence/Machine Learning (AI/ML)-based services and applications in 5G and the following eNA study with normative work: TR 33.738 Study on security aspects of enablers for Network Automation for 5G - phase 3 SA WG3 will keep ETSI SAI informed if there are other AI/ML-related security aspects and associated Study and/or Work Items which may need cooperation with ETSI SAI.</w:t>
      </w:r>
    </w:p>
    <w:p w14:paraId="3464BF3D" w14:textId="77777777" w:rsidR="007615D6" w:rsidRPr="005B25A1" w:rsidRDefault="007615D6" w:rsidP="007615D6">
      <w:pPr>
        <w:keepNext/>
        <w:keepLines/>
        <w:rPr>
          <w:b/>
          <w:bCs/>
        </w:rPr>
      </w:pPr>
      <w:r w:rsidRPr="005B25A1">
        <w:rPr>
          <w:b/>
          <w:bCs/>
        </w:rPr>
        <w:t>Plenary Discussion:</w:t>
      </w:r>
    </w:p>
    <w:p w14:paraId="18094D98" w14:textId="243A3F3A" w:rsidR="007615D6" w:rsidRPr="00797710" w:rsidRDefault="00797710" w:rsidP="007615D6">
      <w:pPr>
        <w:keepNext/>
        <w:keepLines/>
      </w:pPr>
      <w:r>
        <w:t>It was noted that SA</w:t>
      </w:r>
      <w:r w:rsidR="003F2734">
        <w:t> WG3</w:t>
      </w:r>
      <w:r>
        <w:t xml:space="preserve"> had sent this also to ETSI SAI and </w:t>
      </w:r>
      <w:r w:rsidRPr="003F2734">
        <w:rPr>
          <w:b/>
          <w:bCs/>
        </w:rPr>
        <w:t>the SA</w:t>
      </w:r>
      <w:r w:rsidR="003F2734" w:rsidRPr="003F2734">
        <w:rPr>
          <w:b/>
          <w:bCs/>
        </w:rPr>
        <w:t> WG5</w:t>
      </w:r>
      <w:r w:rsidRPr="003F2734">
        <w:rPr>
          <w:b/>
          <w:bCs/>
        </w:rPr>
        <w:t xml:space="preserve"> input should have been awaited, coordinating any response through</w:t>
      </w:r>
      <w:r w:rsidR="003F2734" w:rsidRPr="003F2734">
        <w:rPr>
          <w:b/>
          <w:bCs/>
        </w:rPr>
        <w:t xml:space="preserve"> TSG S</w:t>
      </w:r>
      <w:r w:rsidRPr="003F2734">
        <w:rPr>
          <w:b/>
          <w:bCs/>
        </w:rPr>
        <w:t xml:space="preserve">A. </w:t>
      </w:r>
      <w:r w:rsidR="003F2734">
        <w:t xml:space="preserve">This was then </w:t>
      </w:r>
      <w:r w:rsidR="003F2734" w:rsidRPr="00C3284B">
        <w:rPr>
          <w:color w:val="0000FF"/>
        </w:rPr>
        <w:t>noted</w:t>
      </w:r>
    </w:p>
    <w:p w14:paraId="37F2902B" w14:textId="58BF10B9" w:rsidR="007615D6" w:rsidRPr="00EB0339" w:rsidRDefault="007615D6" w:rsidP="007615D6">
      <w:r w:rsidRPr="005B25A1">
        <w:rPr>
          <w:b/>
          <w:bCs/>
        </w:rPr>
        <w:t>Status:</w:t>
      </w:r>
      <w:r>
        <w:t xml:space="preserve"> </w:t>
      </w:r>
      <w:r>
        <w:rPr>
          <w:color w:val="0000FF"/>
        </w:rPr>
        <w:t>Noted</w:t>
      </w:r>
      <w:r>
        <w:t>.</w:t>
      </w:r>
    </w:p>
    <w:p w14:paraId="6F9194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Monitoring of Encrypted 5GS Signalling Traffic</w:t>
      </w:r>
    </w:p>
    <w:p w14:paraId="64772081" w14:textId="77777777" w:rsidR="00E00DA6" w:rsidRDefault="007615D6" w:rsidP="000A3FBD">
      <w:pPr>
        <w:pStyle w:val="NormTop"/>
      </w:pPr>
      <w:r>
        <w:rPr>
          <w:color w:val="0000FF"/>
        </w:rPr>
        <w:t>SP-231287</w:t>
      </w:r>
      <w:r w:rsidRPr="00D53282">
        <w:t xml:space="preserve"> </w:t>
      </w:r>
      <w:r>
        <w:t>(LS IN) LS from SA WG5: Reply LS to LS to 3GPP re Monitoring of Encrypted 5GS Signalling Traffic (Source: SA WG5 (S5-238140))</w:t>
      </w:r>
      <w:r>
        <w:br/>
      </w:r>
      <w:r w:rsidRPr="00D53282">
        <w:rPr>
          <w:b/>
        </w:rPr>
        <w:t>Document for:</w:t>
      </w:r>
      <w:r w:rsidRPr="00D53282">
        <w:t xml:space="preserve"> </w:t>
      </w:r>
      <w:r>
        <w:t>Action</w:t>
      </w:r>
      <w:r>
        <w:br/>
      </w:r>
      <w:r w:rsidRPr="00D53282">
        <w:rPr>
          <w:b/>
        </w:rPr>
        <w:t>Abstract:</w:t>
      </w:r>
      <w:r w:rsidRPr="00D53282">
        <w:t xml:space="preserve"> </w:t>
      </w:r>
      <w:r>
        <w:br/>
        <w:t>SA WG5 received an LS from GSMA 5GPKIWP on Monitoring of Encrypted 5GS Signalling Traffic. SA WG5 discussed the potential GSMA 5GPKIWP solutions aimed at addressing mobile operators' implementation issues with the monitoring of their 5GS signalling traffic. SA WG5 would like to provide their feedback to GSMA 5GPKIWP on solutions falling under the scope of SA WG5. The solution 2 identified by GSMA 5GPKIWP is known in 3GPP as Subscriber and Equipment Trace (see 3GPP TSs 32.421, 32.422 and 32.423). The Subscriber and Equipment Trace was originally introduced in 3GPP Rel-6 and has been actively maintained and evolved since. Starting from 3GPP Rel-10 the Trace functionality is re-used for reporting of per-UE measurements (collected either at the UE and/or at the BTS) currently known as Minimization of Drive Testing (MDT). In 3GPP Rel-15, with the introduction of Service Based Management Architecture (SBMA), Trace has been extended with the real-time high volume streaming reporting (see 3GPP TSs 28.532 and 32.423). As a high-level overview, the 5G Trace relies on Network Functions collecting a copy of the signalling traffic matching the trace job activation criteria (e.g. all subscribers or only certain identities, all or certain interfaces, all or certain Network Functions), the collected data is streamed to the Management Service (</w:t>
      </w:r>
      <w:proofErr w:type="spellStart"/>
      <w:r>
        <w:t>MnS</w:t>
      </w:r>
      <w:proofErr w:type="spellEnd"/>
      <w:r>
        <w:t xml:space="preserve">) consumer via TLS protected WebSocket with ASN.1 or GPB serialization. A known implementation of 3GPP Trace </w:t>
      </w:r>
      <w:proofErr w:type="spellStart"/>
      <w:r>
        <w:t>MnS</w:t>
      </w:r>
      <w:proofErr w:type="spellEnd"/>
      <w:r>
        <w:t xml:space="preserve"> consumer in ONAP DCAE receives the streaming Trace data from a WebSocket and publishes it on an internal Kafka bus for multiple applications interested in said data. The SBMA specifications do not restrict what entities can play the role(s) of </w:t>
      </w:r>
      <w:proofErr w:type="spellStart"/>
      <w:r>
        <w:t>MnS</w:t>
      </w:r>
      <w:proofErr w:type="spellEnd"/>
      <w:r>
        <w:t xml:space="preserve"> consumer - any authorized entity (e.g. 'GSMA monitoring system') can play said role. Regarding the reply from SA WG3, 'SA WG3 has noted that Option 2 solution capabilities, interfaces, and techniques reside within virtualization infrastructure that is outside the scope of 3GPP.', we would like to clarify that Subscriber and Equipment Trace, corresponding to GSMA 5GPKIWP 'option 2' solution, is within the scope of 3GPP (specifically addressed by SA WG5 specifications) and applies to both virtualization and non-virtualization scenarios. Focusing on the solution 4 (i.e. use of CDRs), SA WG5 Charging found that it was important to inform GSMA 5GPKIWP on a few key evolutions of 3GPP charging framework from 3GPP Rel-15 (see TS 32.290): in 5GS, a dedicated NF (namely the CHF) is responsible to generate the Charging Data records (CDRs) associated to active elements (e.g. SMF) and their services, i.e. CDRs generation by NF is no more applicable. This is achieved by CHF interacting with NFs using SBI, in addition to the control of service(s) usage in real-time (via quota management). Although the produced CDRs are more for post-processing , they include details captured during the service(s) usage control (and not only at service or call release). Action: SA WG5 kindly requests SA to coordinate the reply LS to GSMA 5GPKIWP considering that Subscriber and Equipment Trace is within the scope of 3GPP and applies to both virtualization and non-virtualization scenarios.</w:t>
      </w:r>
    </w:p>
    <w:p w14:paraId="4926EB2D" w14:textId="77777777" w:rsidR="00E00DA6" w:rsidRPr="00B81031" w:rsidRDefault="00000000" w:rsidP="00B81031">
      <w:pPr>
        <w:keepNext/>
        <w:keepLines/>
        <w:rPr>
          <w:i/>
        </w:rPr>
      </w:pPr>
      <w:r w:rsidRPr="00B81031">
        <w:rPr>
          <w:b/>
          <w:bCs/>
          <w:i/>
        </w:rPr>
        <w:t>Comment:</w:t>
      </w:r>
      <w:r>
        <w:rPr>
          <w:i/>
        </w:rPr>
        <w:t xml:space="preserve"> </w:t>
      </w:r>
      <w:r w:rsidR="007615D6">
        <w:rPr>
          <w:i/>
        </w:rPr>
        <w:t>LS to GSMA 5GPKIWP drafted in SP-231533.</w:t>
      </w:r>
    </w:p>
    <w:p w14:paraId="7518EFEA" w14:textId="77777777" w:rsidR="007615D6" w:rsidRPr="005B25A1" w:rsidRDefault="007615D6" w:rsidP="007615D6">
      <w:pPr>
        <w:keepNext/>
        <w:keepLines/>
        <w:rPr>
          <w:b/>
          <w:bCs/>
        </w:rPr>
      </w:pPr>
      <w:r w:rsidRPr="005B25A1">
        <w:rPr>
          <w:b/>
          <w:bCs/>
        </w:rPr>
        <w:t>Plenary Discussion:</w:t>
      </w:r>
    </w:p>
    <w:p w14:paraId="1BCDB6F5" w14:textId="57CAD9E2" w:rsidR="003F2734" w:rsidRDefault="003F2734" w:rsidP="00A120F3">
      <w:pPr>
        <w:keepNext/>
        <w:keepLines/>
      </w:pPr>
      <w:r>
        <w:t xml:space="preserve">The discussion paper in </w:t>
      </w:r>
      <w:r>
        <w:rPr>
          <w:color w:val="0000FF"/>
        </w:rPr>
        <w:t>SP-231585</w:t>
      </w:r>
      <w:r>
        <w:t xml:space="preserve"> was reviewed. </w:t>
      </w:r>
      <w:r w:rsidR="00F0112D">
        <w:t xml:space="preserve">This was then </w:t>
      </w:r>
      <w:r w:rsidR="00F0112D" w:rsidRPr="00F0112D">
        <w:rPr>
          <w:color w:val="0000FF"/>
        </w:rPr>
        <w:t>noted</w:t>
      </w:r>
      <w:r w:rsidR="00F0112D">
        <w:t>.</w:t>
      </w:r>
    </w:p>
    <w:p w14:paraId="490EF23E" w14:textId="0308FD00" w:rsidR="007615D6" w:rsidRPr="00EB0339" w:rsidRDefault="007615D6" w:rsidP="007615D6">
      <w:r w:rsidRPr="005B25A1">
        <w:rPr>
          <w:b/>
          <w:bCs/>
        </w:rPr>
        <w:t>Status:</w:t>
      </w:r>
      <w:r>
        <w:t xml:space="preserve"> </w:t>
      </w:r>
      <w:r>
        <w:rPr>
          <w:color w:val="0000FF"/>
        </w:rPr>
        <w:t>Noted</w:t>
      </w:r>
      <w:r>
        <w:t>.</w:t>
      </w:r>
    </w:p>
    <w:p w14:paraId="69EEFA70" w14:textId="77777777" w:rsidR="003F2734" w:rsidRDefault="003F2734" w:rsidP="003F2734">
      <w:pPr>
        <w:pStyle w:val="NormTop"/>
      </w:pPr>
      <w:r>
        <w:rPr>
          <w:color w:val="0000FF"/>
        </w:rPr>
        <w:t>SP-231585</w:t>
      </w:r>
      <w:r w:rsidRPr="00D53282">
        <w:t xml:space="preserve"> </w:t>
      </w:r>
      <w:r>
        <w:t>(DISCUSSION) Discussion Paper on traffic monitoring (Source: Vodafone)</w:t>
      </w:r>
      <w:r>
        <w:br/>
      </w:r>
      <w:r w:rsidRPr="00D53282">
        <w:rPr>
          <w:b/>
        </w:rPr>
        <w:t>Document for:</w:t>
      </w:r>
      <w:r w:rsidRPr="00D53282">
        <w:t xml:space="preserve"> </w:t>
      </w:r>
      <w:r>
        <w:t>Endorsement</w:t>
      </w:r>
      <w:r>
        <w:br/>
      </w:r>
      <w:r w:rsidRPr="00D53282">
        <w:rPr>
          <w:b/>
        </w:rPr>
        <w:t>Abstract:</w:t>
      </w:r>
      <w:r w:rsidRPr="00D53282">
        <w:t xml:space="preserve"> </w:t>
      </w:r>
      <w:r>
        <w:br/>
        <w:t>The current tracing solution does not cover the requirements of traffic monitoring requested by the GSMA.</w:t>
      </w:r>
    </w:p>
    <w:p w14:paraId="100A902E" w14:textId="77777777" w:rsidR="003F2734" w:rsidRPr="005B25A1" w:rsidRDefault="003F2734" w:rsidP="003F2734">
      <w:pPr>
        <w:keepNext/>
        <w:keepLines/>
        <w:rPr>
          <w:b/>
          <w:bCs/>
        </w:rPr>
      </w:pPr>
      <w:r w:rsidRPr="005B25A1">
        <w:rPr>
          <w:b/>
          <w:bCs/>
        </w:rPr>
        <w:t>Plenary Discussion:</w:t>
      </w:r>
    </w:p>
    <w:p w14:paraId="0049E0FF" w14:textId="15E25D71" w:rsidR="003F2734" w:rsidRPr="00F0112D" w:rsidRDefault="00F0112D" w:rsidP="003F2734">
      <w:pPr>
        <w:keepNext/>
        <w:keepLines/>
      </w:pPr>
      <w:r>
        <w:t xml:space="preserve">This was reviewed and </w:t>
      </w:r>
      <w:r w:rsidRPr="00C3284B">
        <w:rPr>
          <w:color w:val="0000FF"/>
        </w:rPr>
        <w:t>noted</w:t>
      </w:r>
      <w:r>
        <w:t>.</w:t>
      </w:r>
    </w:p>
    <w:p w14:paraId="2D495787" w14:textId="28276B68" w:rsidR="003F2734" w:rsidRPr="00EB0339" w:rsidRDefault="003F2734" w:rsidP="003F2734">
      <w:r w:rsidRPr="005B25A1">
        <w:rPr>
          <w:b/>
          <w:bCs/>
        </w:rPr>
        <w:t>Status:</w:t>
      </w:r>
      <w:r>
        <w:t xml:space="preserve"> </w:t>
      </w:r>
      <w:r>
        <w:rPr>
          <w:color w:val="0000FF"/>
        </w:rPr>
        <w:t>Noted</w:t>
      </w:r>
      <w:r>
        <w:t>.</w:t>
      </w:r>
    </w:p>
    <w:p w14:paraId="5D700BBD" w14:textId="77777777" w:rsidR="00E00DA6" w:rsidRDefault="007615D6" w:rsidP="000A3FBD">
      <w:pPr>
        <w:pStyle w:val="NormTop"/>
      </w:pPr>
      <w:r>
        <w:rPr>
          <w:color w:val="0000FF"/>
        </w:rPr>
        <w:lastRenderedPageBreak/>
        <w:t>SP-231533</w:t>
      </w:r>
      <w:r w:rsidRPr="00D53282">
        <w:t xml:space="preserve"> </w:t>
      </w:r>
      <w:r>
        <w:t>(LS OUT) [DRAFT] Reply LS to GSMA on Monitoring of Encrypted 5GS Signalling Traffic (Source: SA WG5 Chair)</w:t>
      </w:r>
      <w:r>
        <w:br/>
      </w:r>
      <w:r w:rsidRPr="00D53282">
        <w:rPr>
          <w:b/>
        </w:rPr>
        <w:t>Document for:</w:t>
      </w:r>
      <w:r w:rsidRPr="00D53282">
        <w:t xml:space="preserve"> </w:t>
      </w:r>
      <w:r>
        <w:t>Approval</w:t>
      </w:r>
      <w:r>
        <w:br/>
      </w:r>
      <w:r w:rsidRPr="00D53282">
        <w:rPr>
          <w:b/>
        </w:rPr>
        <w:t>Abstract:</w:t>
      </w:r>
      <w:r w:rsidRPr="00D53282">
        <w:t xml:space="preserve"> </w:t>
      </w:r>
      <w:r>
        <w:br/>
        <w:t>Proposed coordinated response to GSMA 5GPKIWP.</w:t>
      </w:r>
    </w:p>
    <w:p w14:paraId="2E7F3BFC" w14:textId="77777777" w:rsidR="00E00DA6" w:rsidRPr="00B81031" w:rsidRDefault="00000000" w:rsidP="00B81031">
      <w:pPr>
        <w:keepNext/>
        <w:keepLines/>
        <w:rPr>
          <w:i/>
        </w:rPr>
      </w:pPr>
      <w:r w:rsidRPr="00B81031">
        <w:rPr>
          <w:b/>
          <w:bCs/>
          <w:i/>
        </w:rPr>
        <w:t>Comment:</w:t>
      </w:r>
      <w:r>
        <w:rPr>
          <w:i/>
        </w:rPr>
        <w:t xml:space="preserve"> </w:t>
      </w:r>
      <w:r w:rsidR="007615D6">
        <w:rPr>
          <w:i/>
        </w:rPr>
        <w:t>Response to request in SP-231287.</w:t>
      </w:r>
    </w:p>
    <w:p w14:paraId="622D02B8" w14:textId="77777777" w:rsidR="007615D6" w:rsidRPr="005B25A1" w:rsidRDefault="007615D6" w:rsidP="007615D6">
      <w:pPr>
        <w:keepNext/>
        <w:keepLines/>
        <w:rPr>
          <w:b/>
          <w:bCs/>
        </w:rPr>
      </w:pPr>
      <w:r w:rsidRPr="005B25A1">
        <w:rPr>
          <w:b/>
          <w:bCs/>
        </w:rPr>
        <w:t>Plenary Discussion:</w:t>
      </w:r>
    </w:p>
    <w:p w14:paraId="268FDE09" w14:textId="287A749D" w:rsidR="00F0112D" w:rsidRDefault="002F1A35" w:rsidP="00A120F3">
      <w:pPr>
        <w:keepNext/>
        <w:keepLines/>
      </w:pPr>
      <w:r>
        <w:t>It was noted that SA</w:t>
      </w:r>
      <w:r w:rsidR="00F0112D">
        <w:t> </w:t>
      </w:r>
      <w:r>
        <w:t xml:space="preserve">WG3 had already replied to the GSMA on this issue. The SA WG3 Chair was asked to ensure TSG SA are copied on LSs to other bodies where internal coordination may be needed. This was left for off-line discussion and revised in </w:t>
      </w:r>
      <w:r w:rsidRPr="00F0112D">
        <w:rPr>
          <w:color w:val="0000FF"/>
        </w:rPr>
        <w:t>SP-231668</w:t>
      </w:r>
      <w:r w:rsidR="00F0112D">
        <w:t>.</w:t>
      </w:r>
    </w:p>
    <w:p w14:paraId="73CE3451" w14:textId="55272EB2" w:rsidR="007615D6" w:rsidRPr="0029461A" w:rsidRDefault="0029461A" w:rsidP="007615D6">
      <w:pPr>
        <w:keepNext/>
        <w:keepLines/>
      </w:pPr>
      <w:r>
        <w:t xml:space="preserve">This LS was </w:t>
      </w:r>
      <w:r w:rsidRPr="00C3284B">
        <w:rPr>
          <w:color w:val="FF0000"/>
          <w:lang w:eastAsia="en-US"/>
        </w:rPr>
        <w:t>approved</w:t>
      </w:r>
      <w:r>
        <w:t>.</w:t>
      </w:r>
    </w:p>
    <w:p w14:paraId="7055568F" w14:textId="758447DC" w:rsidR="002F1A35" w:rsidRPr="00F0112D" w:rsidRDefault="002F1A35" w:rsidP="007615D6">
      <w:pPr>
        <w:keepNext/>
        <w:keepLines/>
        <w:rPr>
          <w:b/>
          <w:bCs/>
          <w:color w:val="0000FF"/>
        </w:rPr>
      </w:pPr>
      <w:r w:rsidRPr="00F0112D">
        <w:rPr>
          <w:b/>
          <w:bCs/>
          <w:color w:val="0000FF"/>
        </w:rPr>
        <w:t xml:space="preserve">Any </w:t>
      </w:r>
      <w:r w:rsidR="00F0112D" w:rsidRPr="00F0112D">
        <w:rPr>
          <w:b/>
          <w:bCs/>
          <w:color w:val="0000FF"/>
        </w:rPr>
        <w:t>liaisons</w:t>
      </w:r>
      <w:r w:rsidRPr="00F0112D">
        <w:rPr>
          <w:b/>
          <w:bCs/>
          <w:color w:val="0000FF"/>
        </w:rPr>
        <w:t xml:space="preserve"> to external bodies that require coordination within 3GPP should be sent to TSG for coordination of responses rather than sending directly to the external body. LSs to external bodies which do </w:t>
      </w:r>
      <w:r w:rsidR="00F0112D" w:rsidRPr="00F0112D">
        <w:rPr>
          <w:b/>
          <w:bCs/>
          <w:color w:val="0000FF"/>
        </w:rPr>
        <w:t>not require coordination may be sent directly, but should be copied</w:t>
      </w:r>
      <w:r w:rsidR="00F0112D">
        <w:rPr>
          <w:b/>
          <w:bCs/>
          <w:color w:val="0000FF"/>
        </w:rPr>
        <w:t xml:space="preserve"> TSG </w:t>
      </w:r>
      <w:r w:rsidR="00F0112D" w:rsidRPr="00F0112D">
        <w:rPr>
          <w:b/>
          <w:bCs/>
          <w:color w:val="0000FF"/>
        </w:rPr>
        <w:t>SA.</w:t>
      </w:r>
    </w:p>
    <w:p w14:paraId="48BA01B5" w14:textId="6E21FEA8" w:rsidR="007615D6" w:rsidRPr="00EB0339" w:rsidRDefault="007615D6" w:rsidP="007615D6">
      <w:r w:rsidRPr="005B25A1">
        <w:rPr>
          <w:b/>
          <w:bCs/>
        </w:rPr>
        <w:t>Status:</w:t>
      </w:r>
      <w:r>
        <w:t xml:space="preserve"> </w:t>
      </w:r>
      <w:r w:rsidR="00F0112D" w:rsidRPr="00380F14">
        <w:rPr>
          <w:color w:val="FF0000"/>
        </w:rPr>
        <w:t>OPEN</w:t>
      </w:r>
    </w:p>
    <w:p w14:paraId="22E067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activities on UE data collection, reporting and event exposure</w:t>
      </w:r>
    </w:p>
    <w:p w14:paraId="15EAB9ED" w14:textId="77777777" w:rsidR="00E00DA6" w:rsidRDefault="007615D6" w:rsidP="000A3FBD">
      <w:pPr>
        <w:pStyle w:val="NormTop"/>
      </w:pPr>
      <w:r>
        <w:rPr>
          <w:color w:val="0000FF"/>
        </w:rPr>
        <w:t>SP-231207</w:t>
      </w:r>
      <w:r w:rsidRPr="00D53282">
        <w:t xml:space="preserve"> </w:t>
      </w:r>
      <w:r>
        <w:t>(LS IN) LS from SA WG4: Reply LS on alignment of activities on UE data collection, reporting and event exposure (Source: SA WG4 (S4-231092))</w:t>
      </w:r>
      <w:r>
        <w:br/>
      </w:r>
      <w:r w:rsidRPr="00D53282">
        <w:rPr>
          <w:b/>
        </w:rPr>
        <w:t>Document for:</w:t>
      </w:r>
      <w:r w:rsidRPr="00D53282">
        <w:t xml:space="preserve"> </w:t>
      </w:r>
      <w:r>
        <w:t>Action</w:t>
      </w:r>
      <w:r>
        <w:br/>
      </w:r>
      <w:r w:rsidRPr="00D53282">
        <w:rPr>
          <w:b/>
        </w:rPr>
        <w:t>Abstract:</w:t>
      </w:r>
      <w:r w:rsidRPr="00D53282">
        <w:t xml:space="preserve"> </w:t>
      </w:r>
      <w:r>
        <w:br/>
        <w:t>SA WG4 acknowledges TSG SA LS on the topic of alignment of activities on UE data collection, reporting and event exposure and provides the following answers to the questions posed.</w:t>
      </w:r>
    </w:p>
    <w:p w14:paraId="68EB69B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SP-230786 from TSG SA#101. Related input contributions were requested for this meeting.</w:t>
      </w:r>
    </w:p>
    <w:p w14:paraId="2A43D9FD" w14:textId="77777777" w:rsidR="007615D6" w:rsidRPr="005B25A1" w:rsidRDefault="007615D6" w:rsidP="007615D6">
      <w:pPr>
        <w:keepNext/>
        <w:keepLines/>
        <w:rPr>
          <w:b/>
          <w:bCs/>
        </w:rPr>
      </w:pPr>
      <w:r w:rsidRPr="005B25A1">
        <w:rPr>
          <w:b/>
          <w:bCs/>
        </w:rPr>
        <w:t>Plenary Discussion:</w:t>
      </w:r>
    </w:p>
    <w:p w14:paraId="080E9B73" w14:textId="245D4A7F" w:rsidR="007615D6" w:rsidRDefault="00F0112D" w:rsidP="007615D6">
      <w:pPr>
        <w:keepNext/>
        <w:keepLines/>
      </w:pPr>
      <w:r>
        <w:t>The TSG SA Chair commented that this had been postponed many times and no related discussion papers or proposals have been received. Nokia suggested noting this until such a time as there is progress on this topic. There was some support for noting this at this time.</w:t>
      </w:r>
    </w:p>
    <w:p w14:paraId="1A2EB830" w14:textId="5264B2A2" w:rsidR="00F0112D" w:rsidRPr="00F0112D" w:rsidRDefault="00F0112D" w:rsidP="007615D6">
      <w:pPr>
        <w:keepNext/>
        <w:keepLines/>
        <w:rPr>
          <w:b/>
          <w:bCs/>
          <w:color w:val="0000FF"/>
        </w:rPr>
      </w:pPr>
      <w:r w:rsidRPr="00F0112D">
        <w:rPr>
          <w:b/>
          <w:bCs/>
          <w:color w:val="0000FF"/>
        </w:rPr>
        <w:t>TSG SA were not yet in a position to make a decision on the scope of data collection topic and may provide a liaison if there is progress on this and a decision on whether to extend the EVS scope or move this to SA WG4.</w:t>
      </w:r>
    </w:p>
    <w:p w14:paraId="50370179" w14:textId="7A2526BA" w:rsidR="00F0112D" w:rsidRPr="00F0112D" w:rsidRDefault="00F0112D" w:rsidP="007615D6">
      <w:pPr>
        <w:keepNext/>
        <w:keepLines/>
      </w:pPr>
      <w:r>
        <w:t xml:space="preserve">This LS was then </w:t>
      </w:r>
      <w:r w:rsidRPr="00C3284B">
        <w:rPr>
          <w:color w:val="0000FF"/>
        </w:rPr>
        <w:t>noted</w:t>
      </w:r>
      <w:r>
        <w:t>.</w:t>
      </w:r>
    </w:p>
    <w:p w14:paraId="336E4AC4" w14:textId="7E4BB736" w:rsidR="007615D6" w:rsidRPr="00EB0339" w:rsidRDefault="007615D6" w:rsidP="007615D6">
      <w:r w:rsidRPr="005B25A1">
        <w:rPr>
          <w:b/>
          <w:bCs/>
        </w:rPr>
        <w:t>Status:</w:t>
      </w:r>
      <w:r>
        <w:t xml:space="preserve"> </w:t>
      </w:r>
      <w:r>
        <w:rPr>
          <w:color w:val="0000FF"/>
        </w:rPr>
        <w:t>Noted</w:t>
      </w:r>
      <w:r>
        <w:t>.</w:t>
      </w:r>
    </w:p>
    <w:p w14:paraId="29371F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Alignment with GSMA Open Gateway</w:t>
      </w:r>
    </w:p>
    <w:p w14:paraId="42C77EA6" w14:textId="77777777" w:rsidR="00E00DA6" w:rsidRDefault="007615D6" w:rsidP="000A3FBD">
      <w:pPr>
        <w:pStyle w:val="NormTop"/>
      </w:pPr>
      <w:r>
        <w:rPr>
          <w:color w:val="0000FF"/>
        </w:rPr>
        <w:t>SP-231289</w:t>
      </w:r>
      <w:r w:rsidRPr="00D53282">
        <w:t xml:space="preserve"> </w:t>
      </w:r>
      <w:r>
        <w:t>(LS IN) LS from SA WG6: LS on collaboration and alignment of 3GPP defined application enablers with GSMA Open Gateway (Source: SA WG6 (S6-234063))</w:t>
      </w:r>
      <w:r>
        <w:br/>
      </w:r>
      <w:r w:rsidRPr="00D53282">
        <w:rPr>
          <w:b/>
        </w:rPr>
        <w:t>Document for:</w:t>
      </w:r>
      <w:r w:rsidRPr="00D53282">
        <w:t xml:space="preserve"> </w:t>
      </w:r>
      <w:r>
        <w:t>Action</w:t>
      </w:r>
      <w:r>
        <w:br/>
      </w:r>
      <w:r w:rsidRPr="00D53282">
        <w:rPr>
          <w:b/>
        </w:rPr>
        <w:t>Abstract:</w:t>
      </w:r>
      <w:r w:rsidRPr="00D53282">
        <w:t xml:space="preserve"> </w:t>
      </w:r>
      <w:r>
        <w:br/>
        <w:t>SA WG6 is making continuous efforts to align 3GPP defined EDGEAPP architecture with GSMA Operator Platform (OP) architecture and requirements. SA WG6 believes that such collaboration and alignment with GSMA has been extremely useful, and is keen to explore similar alignment with the GSMA Open Gateway initiative taking into consideration the SA WG6 Application Enablement standards such as CAPIF, SEAL services (including NSCE, ADAE, SEALDD), V2XAPP, UASAPP, 5GMARCH, and PINAPP. In this spirit, SA WG6 has agreed to the below proposed LS content to be sent to GSMA and would like to request SA to liaise with GSMA on behalf of SA WG6. Action: SA WG6 kindly asks SA to liaise the below proposed LS content with GSMA on behalf of SA WG6.</w:t>
      </w:r>
    </w:p>
    <w:p w14:paraId="7A528CBA" w14:textId="77777777" w:rsidR="007615D6" w:rsidRPr="005B25A1" w:rsidRDefault="007615D6" w:rsidP="007615D6">
      <w:pPr>
        <w:keepNext/>
        <w:keepLines/>
        <w:rPr>
          <w:b/>
          <w:bCs/>
        </w:rPr>
      </w:pPr>
      <w:r w:rsidRPr="005B25A1">
        <w:rPr>
          <w:b/>
          <w:bCs/>
        </w:rPr>
        <w:t>Plenary Discussion:</w:t>
      </w:r>
    </w:p>
    <w:p w14:paraId="4D3E120F" w14:textId="03FB1E77" w:rsidR="00F0112D" w:rsidRPr="00847C76" w:rsidRDefault="00F0112D" w:rsidP="007615D6">
      <w:pPr>
        <w:keepNext/>
        <w:keepLines/>
      </w:pPr>
      <w:r>
        <w:t>The</w:t>
      </w:r>
      <w:r w:rsidR="00847C76">
        <w:t xml:space="preserve"> TSG S</w:t>
      </w:r>
      <w:r>
        <w:t>A Chair asked whether there were issues with this response or whether a consolidated response for other</w:t>
      </w:r>
      <w:r w:rsidR="00847C76">
        <w:t> WGs</w:t>
      </w:r>
      <w:r>
        <w:t xml:space="preserve"> should be provided from</w:t>
      </w:r>
      <w:r w:rsidR="00847C76">
        <w:t xml:space="preserve"> TSG S</w:t>
      </w:r>
      <w:r>
        <w:t xml:space="preserve">A instead. </w:t>
      </w:r>
      <w:r w:rsidR="00847C76">
        <w:t xml:space="preserve">The API list should be reviewed to determine of other APIs should be included. </w:t>
      </w:r>
      <w:r>
        <w:t>It was requested to correct '</w:t>
      </w:r>
      <w:proofErr w:type="spellStart"/>
      <w:r>
        <w:t>o&amp;M</w:t>
      </w:r>
      <w:proofErr w:type="spellEnd"/>
      <w:r>
        <w:t>' to 'OAM' in the figure.</w:t>
      </w:r>
      <w:r w:rsidR="00847C76">
        <w:t xml:space="preserve"> The 'Network Services' box in the figure should be renamed to avoid misunderstanding. This was </w:t>
      </w:r>
      <w:r w:rsidR="00847C76" w:rsidRPr="00C3284B">
        <w:rPr>
          <w:color w:val="0000FF"/>
        </w:rPr>
        <w:t>noted</w:t>
      </w:r>
      <w:r w:rsidR="00847C76">
        <w:t xml:space="preserve"> and the content left for off-line discussion and an LS from TSG SA created in </w:t>
      </w:r>
      <w:r w:rsidR="00847C76" w:rsidRPr="00847C76">
        <w:rPr>
          <w:color w:val="0000FF"/>
        </w:rPr>
        <w:t>SP-231669</w:t>
      </w:r>
      <w:r w:rsidR="00847C76">
        <w:t>.</w:t>
      </w:r>
    </w:p>
    <w:p w14:paraId="7C06F8B4" w14:textId="40DA37FF" w:rsidR="007615D6" w:rsidRPr="00EB0339" w:rsidRDefault="007615D6" w:rsidP="007615D6">
      <w:r w:rsidRPr="005B25A1">
        <w:rPr>
          <w:b/>
          <w:bCs/>
        </w:rPr>
        <w:t>Status:</w:t>
      </w:r>
      <w:r>
        <w:t xml:space="preserve"> </w:t>
      </w:r>
      <w:r>
        <w:rPr>
          <w:color w:val="0000FF"/>
        </w:rPr>
        <w:t>Noted</w:t>
      </w:r>
      <w:r>
        <w:t>.</w:t>
      </w:r>
    </w:p>
    <w:p w14:paraId="330BB748" w14:textId="45355207" w:rsidR="00847C76" w:rsidRDefault="00847C76" w:rsidP="00847C76">
      <w:pPr>
        <w:pStyle w:val="NormTop"/>
      </w:pPr>
      <w:r>
        <w:rPr>
          <w:color w:val="0000FF"/>
        </w:rPr>
        <w:t>SP-231669</w:t>
      </w:r>
      <w:r w:rsidRPr="00D53282">
        <w:t xml:space="preserve"> </w:t>
      </w:r>
      <w:r>
        <w:t xml:space="preserve">(LS OUT) </w:t>
      </w:r>
      <w:r w:rsidR="0029461A">
        <w:t xml:space="preserve">LS on collaboration and alignment of 3GPP defined application enablers with GSMA Open Gateway </w:t>
      </w:r>
      <w:r>
        <w:t>(Source: TSG</w:t>
      </w:r>
      <w:r w:rsidR="001A5B9A">
        <w:t> </w:t>
      </w:r>
      <w:r>
        <w:t>SA)</w:t>
      </w:r>
      <w:r>
        <w:br/>
      </w:r>
      <w:r w:rsidRPr="00D53282">
        <w:rPr>
          <w:b/>
        </w:rPr>
        <w:t>Document for:</w:t>
      </w:r>
      <w:r w:rsidRPr="00D53282">
        <w:t xml:space="preserve"> </w:t>
      </w:r>
      <w:r>
        <w:t>Approval</w:t>
      </w:r>
      <w:r>
        <w:br/>
      </w:r>
      <w:r w:rsidRPr="00D53282">
        <w:rPr>
          <w:b/>
        </w:rPr>
        <w:t>Abstract:</w:t>
      </w:r>
      <w:r w:rsidRPr="00D53282">
        <w:t xml:space="preserve"> </w:t>
      </w:r>
      <w:r>
        <w:br/>
      </w:r>
      <w:r w:rsidR="0029461A">
        <w:t>To: GSMA Open Gateway CC: GSMA OPG, SA WG2, SA WG5, SA WG6.</w:t>
      </w:r>
    </w:p>
    <w:p w14:paraId="1DF8C45A" w14:textId="18B63C3F" w:rsidR="001A5B9A" w:rsidRPr="00B81031" w:rsidRDefault="001A5B9A" w:rsidP="001A5B9A">
      <w:pPr>
        <w:keepNext/>
        <w:keepLines/>
        <w:rPr>
          <w:i/>
        </w:rPr>
      </w:pPr>
      <w:r w:rsidRPr="00B81031">
        <w:rPr>
          <w:b/>
          <w:bCs/>
          <w:i/>
        </w:rPr>
        <w:t>Comment:</w:t>
      </w:r>
      <w:r>
        <w:rPr>
          <w:i/>
        </w:rPr>
        <w:t xml:space="preserve"> Created at the meeting.</w:t>
      </w:r>
    </w:p>
    <w:p w14:paraId="63831DDF" w14:textId="77777777" w:rsidR="00847C76" w:rsidRPr="005B25A1" w:rsidRDefault="00847C76" w:rsidP="00847C76">
      <w:pPr>
        <w:keepNext/>
        <w:keepLines/>
        <w:rPr>
          <w:b/>
          <w:bCs/>
        </w:rPr>
      </w:pPr>
      <w:r w:rsidRPr="005B25A1">
        <w:rPr>
          <w:b/>
          <w:bCs/>
        </w:rPr>
        <w:t>Plenary Discussion:</w:t>
      </w:r>
    </w:p>
    <w:p w14:paraId="3C5FDF66" w14:textId="4744DBAF" w:rsidR="00847C76" w:rsidRDefault="0029461A" w:rsidP="00A120F3">
      <w:pPr>
        <w:keepNext/>
        <w:keepLines/>
      </w:pPr>
      <w:r>
        <w:t xml:space="preserve">AT&amp;T asked whether it was necessary to include the GSMA figure and suggested adding a reference instead. Cisco commented that the figure shows the current status and is helpful for reading the LS. It was confirmed that the links are all publicly accessible. TSG CT should also be copied on the LS. This was revised in </w:t>
      </w:r>
      <w:r w:rsidRPr="00CE3EC0">
        <w:rPr>
          <w:color w:val="0000FF"/>
        </w:rPr>
        <w:t>S</w:t>
      </w:r>
      <w:r>
        <w:rPr>
          <w:color w:val="0000FF"/>
        </w:rPr>
        <w:t>P</w:t>
      </w:r>
      <w:r w:rsidRPr="00CE3EC0">
        <w:rPr>
          <w:color w:val="0000FF"/>
        </w:rPr>
        <w:t>-23</w:t>
      </w:r>
      <w:r>
        <w:rPr>
          <w:color w:val="0000FF"/>
        </w:rPr>
        <w:t>1778</w:t>
      </w:r>
      <w:r>
        <w:t>.</w:t>
      </w:r>
    </w:p>
    <w:p w14:paraId="73B77B7F" w14:textId="4860F467" w:rsidR="0029461A" w:rsidRPr="0029461A" w:rsidRDefault="0029461A" w:rsidP="00A120F3">
      <w:pPr>
        <w:keepNext/>
        <w:keepLines/>
      </w:pPr>
      <w:r>
        <w:t xml:space="preserve">This LS was </w:t>
      </w:r>
      <w:r w:rsidRPr="00C3284B">
        <w:rPr>
          <w:color w:val="FF0000"/>
          <w:lang w:eastAsia="en-US"/>
        </w:rPr>
        <w:t>approved</w:t>
      </w:r>
      <w:r>
        <w:t>.</w:t>
      </w:r>
    </w:p>
    <w:p w14:paraId="6ACAF1BA" w14:textId="59461EB5" w:rsidR="00847C76" w:rsidRPr="0029461A" w:rsidRDefault="00847C76" w:rsidP="00847C76">
      <w:r w:rsidRPr="005B25A1">
        <w:rPr>
          <w:b/>
          <w:bCs/>
        </w:rPr>
        <w:t>Status:</w:t>
      </w:r>
      <w:r>
        <w:t xml:space="preserve"> </w:t>
      </w:r>
      <w:r w:rsidR="0029461A" w:rsidRPr="00C3284B">
        <w:rPr>
          <w:color w:val="FF0000"/>
          <w:lang w:eastAsia="en-US"/>
        </w:rPr>
        <w:t>Approved</w:t>
      </w:r>
      <w:r w:rsidR="0029461A">
        <w:t>.</w:t>
      </w:r>
    </w:p>
    <w:p w14:paraId="32800621" w14:textId="77777777" w:rsidR="007615D6" w:rsidRDefault="007615D6" w:rsidP="007615D6">
      <w:pPr>
        <w:pStyle w:val="Heading1"/>
      </w:pPr>
      <w:bookmarkStart w:id="13" w:name="_Toc153785201"/>
      <w:r>
        <w:t>3</w:t>
      </w:r>
      <w:r>
        <w:tab/>
        <w:t>Items for early consideration</w:t>
      </w:r>
      <w:bookmarkEnd w:id="13"/>
    </w:p>
    <w:p w14:paraId="7477F9D3" w14:textId="77777777" w:rsidR="007615D6" w:rsidRDefault="007615D6" w:rsidP="0010433C">
      <w:pPr>
        <w:pStyle w:val="Heading2"/>
      </w:pPr>
      <w:bookmarkStart w:id="14" w:name="_Toc153785202"/>
      <w:r>
        <w:t>3.1</w:t>
      </w:r>
      <w:r>
        <w:tab/>
        <w:t>Challenges to working agreements, technical votes</w:t>
      </w:r>
      <w:bookmarkEnd w:id="14"/>
    </w:p>
    <w:p w14:paraId="39B80BB0" w14:textId="77777777" w:rsidR="00E00DA6" w:rsidRDefault="007615D6" w:rsidP="000A3FBD">
      <w:pPr>
        <w:pStyle w:val="NormTop"/>
      </w:pPr>
      <w:r>
        <w:rPr>
          <w:color w:val="0000FF"/>
        </w:rPr>
        <w:t>SP-231234</w:t>
      </w:r>
      <w:r w:rsidRPr="00D53282">
        <w:t xml:space="preserve"> </w:t>
      </w:r>
      <w:r>
        <w:t>(CR PACK) CR agreed subject to a Working Agreement (23.501, Rel-18, XRM) (Source: SA WG2)</w:t>
      </w:r>
      <w:r>
        <w:br/>
      </w:r>
      <w:r w:rsidRPr="00D53282">
        <w:rPr>
          <w:b/>
        </w:rPr>
        <w:t>Document for:</w:t>
      </w:r>
      <w:r w:rsidRPr="00D53282">
        <w:t xml:space="preserve"> </w:t>
      </w:r>
      <w:r>
        <w:t>Approval</w:t>
      </w:r>
      <w:r>
        <w:br/>
      </w:r>
      <w:r w:rsidRPr="00D53282">
        <w:rPr>
          <w:b/>
        </w:rPr>
        <w:t>Abstract:</w:t>
      </w:r>
      <w:r w:rsidRPr="00D53282">
        <w:t xml:space="preserve"> </w:t>
      </w:r>
      <w:r>
        <w:br/>
        <w:t>23.501 CR4744R7.</w:t>
      </w:r>
    </w:p>
    <w:p w14:paraId="64A5387A" w14:textId="77777777" w:rsidR="00E00DA6" w:rsidRPr="00B81031" w:rsidRDefault="00000000" w:rsidP="00B81031">
      <w:pPr>
        <w:keepNext/>
        <w:keepLines/>
        <w:rPr>
          <w:i/>
        </w:rPr>
      </w:pPr>
      <w:r w:rsidRPr="00B81031">
        <w:rPr>
          <w:b/>
          <w:bCs/>
          <w:i/>
        </w:rPr>
        <w:t>Comment:</w:t>
      </w:r>
      <w:r>
        <w:rPr>
          <w:i/>
        </w:rPr>
        <w:t xml:space="preserve"> </w:t>
      </w:r>
      <w:r w:rsidR="007615D6">
        <w:rPr>
          <w:i/>
        </w:rPr>
        <w:t>CR Subject to Working Agreement #60 (unchallenged, confirmed).</w:t>
      </w:r>
    </w:p>
    <w:p w14:paraId="31747C7C" w14:textId="77777777" w:rsidR="007615D6" w:rsidRPr="005B25A1" w:rsidRDefault="007615D6" w:rsidP="007615D6">
      <w:pPr>
        <w:keepNext/>
        <w:keepLines/>
        <w:rPr>
          <w:b/>
          <w:bCs/>
        </w:rPr>
      </w:pPr>
      <w:r w:rsidRPr="005B25A1">
        <w:rPr>
          <w:b/>
          <w:bCs/>
        </w:rPr>
        <w:t>Plenary Discussion:</w:t>
      </w:r>
    </w:p>
    <w:p w14:paraId="5CD8648E" w14:textId="7E4A066E" w:rsidR="007615D6" w:rsidRPr="00CF40C3" w:rsidRDefault="007F0BD5" w:rsidP="007615D6">
      <w:pPr>
        <w:keepNext/>
        <w:keepLines/>
      </w:pPr>
      <w:r>
        <w:t>The Working Agreement #60, set by SA WG2 was unchallenged by the challenge-by date and was therefore confirmed. The related CR can therefore be considered for approval.</w:t>
      </w:r>
      <w:r w:rsidR="00CF40C3">
        <w:t xml:space="preserve"> This CR Pack was </w:t>
      </w:r>
      <w:r w:rsidR="00CF40C3" w:rsidRPr="00C3284B">
        <w:rPr>
          <w:color w:val="FF0000"/>
          <w:lang w:eastAsia="en-US"/>
        </w:rPr>
        <w:t>approved</w:t>
      </w:r>
      <w:r w:rsidR="00CF40C3">
        <w:t>.</w:t>
      </w:r>
    </w:p>
    <w:p w14:paraId="74968EAC" w14:textId="03743203" w:rsidR="007615D6" w:rsidRPr="00EB0339" w:rsidRDefault="007615D6" w:rsidP="007615D6">
      <w:r w:rsidRPr="005B25A1">
        <w:rPr>
          <w:b/>
          <w:bCs/>
        </w:rPr>
        <w:t>Status:</w:t>
      </w:r>
      <w:r>
        <w:t xml:space="preserve"> </w:t>
      </w:r>
      <w:r w:rsidR="00CF40C3" w:rsidRPr="00C3284B">
        <w:rPr>
          <w:color w:val="FF0000"/>
          <w:lang w:eastAsia="en-US"/>
        </w:rPr>
        <w:t>Approved</w:t>
      </w:r>
      <w:r>
        <w:t>.</w:t>
      </w:r>
    </w:p>
    <w:p w14:paraId="5CAC9DAF" w14:textId="77777777" w:rsidR="00B06148" w:rsidRDefault="00B06148" w:rsidP="00BB3F37"/>
    <w:p w14:paraId="652A22EE" w14:textId="77777777" w:rsidR="007615D6" w:rsidRDefault="007615D6" w:rsidP="0010433C">
      <w:pPr>
        <w:pStyle w:val="Heading2"/>
      </w:pPr>
      <w:bookmarkStart w:id="15" w:name="_Toc153785203"/>
      <w:r>
        <w:lastRenderedPageBreak/>
        <w:t>3.2</w:t>
      </w:r>
      <w:r>
        <w:tab/>
        <w:t>Issues highlighted for early treatment in Rel-17 and earlier</w:t>
      </w:r>
      <w:bookmarkEnd w:id="15"/>
    </w:p>
    <w:p w14:paraId="1C8AF4EE" w14:textId="77777777" w:rsidR="00E00DA6" w:rsidRDefault="007615D6" w:rsidP="000A3FBD">
      <w:pPr>
        <w:pStyle w:val="NormTop"/>
      </w:pPr>
      <w:r>
        <w:rPr>
          <w:color w:val="0000FF"/>
        </w:rPr>
        <w:t>SP-231534</w:t>
      </w:r>
      <w:r w:rsidRPr="00D53282">
        <w:t xml:space="preserve"> </w:t>
      </w:r>
      <w:r>
        <w:t>(DISCUSSION) Consideration on CRs on closed releases (Source: MCC)</w:t>
      </w:r>
      <w:r>
        <w:br/>
      </w:r>
      <w:r w:rsidRPr="00D53282">
        <w:rPr>
          <w:b/>
        </w:rPr>
        <w:t>Document for:</w:t>
      </w:r>
      <w:r w:rsidRPr="00D53282">
        <w:t xml:space="preserve"> </w:t>
      </w:r>
      <w:r>
        <w:t>Discussion</w:t>
      </w:r>
      <w:r>
        <w:br/>
      </w:r>
      <w:r w:rsidRPr="00D53282">
        <w:rPr>
          <w:b/>
        </w:rPr>
        <w:t>Abstract:</w:t>
      </w:r>
      <w:r w:rsidRPr="00D53282">
        <w:t xml:space="preserve"> </w:t>
      </w:r>
      <w:r>
        <w:br/>
        <w:t>Raising CRs against closed releases is not in line with the recommendations and definition described in the Technical Specification Group working methods, TR 21.900 v18.1.0. This contribution describes the issue and provides alternative proposals to avoid such issues.</w:t>
      </w:r>
    </w:p>
    <w:p w14:paraId="19E31A97" w14:textId="77777777" w:rsidR="007615D6" w:rsidRPr="005B25A1" w:rsidRDefault="007615D6" w:rsidP="007615D6">
      <w:pPr>
        <w:keepNext/>
        <w:keepLines/>
        <w:rPr>
          <w:b/>
          <w:bCs/>
        </w:rPr>
      </w:pPr>
      <w:r w:rsidRPr="005B25A1">
        <w:rPr>
          <w:b/>
          <w:bCs/>
        </w:rPr>
        <w:t>Plenary Discussion:</w:t>
      </w:r>
    </w:p>
    <w:p w14:paraId="26B01424" w14:textId="571E4692" w:rsidR="00CF40C3" w:rsidRDefault="00CF40C3" w:rsidP="00A120F3">
      <w:pPr>
        <w:keepNext/>
        <w:keepLines/>
      </w:pPr>
      <w:r>
        <w:t>The MCC specifications manager was thanked for this analysis. The SA WG3 Chair suggested reviewing the Vodafone discussion paper on this.</w:t>
      </w:r>
      <w:r w:rsidRPr="00CF40C3">
        <w:t xml:space="preserve"> </w:t>
      </w:r>
      <w:r>
        <w:t xml:space="preserve">The TSG SA Chair asked delegates to consider the options proposed by MCC and discuss this off-line. </w:t>
      </w:r>
      <w:r w:rsidR="0029461A">
        <w:t xml:space="preserve">MCC provided a way forward statement in </w:t>
      </w:r>
      <w:r w:rsidR="0029461A" w:rsidRPr="00CE3EC0">
        <w:rPr>
          <w:color w:val="0000FF"/>
        </w:rPr>
        <w:t>S</w:t>
      </w:r>
      <w:r w:rsidR="0029461A">
        <w:rPr>
          <w:color w:val="0000FF"/>
        </w:rPr>
        <w:t>P</w:t>
      </w:r>
      <w:r w:rsidR="0029461A" w:rsidRPr="00CE3EC0">
        <w:rPr>
          <w:color w:val="0000FF"/>
        </w:rPr>
        <w:t>-23</w:t>
      </w:r>
      <w:r w:rsidR="0029461A">
        <w:rPr>
          <w:color w:val="0000FF"/>
        </w:rPr>
        <w:t>1779</w:t>
      </w:r>
      <w:r w:rsidR="0029461A">
        <w:t xml:space="preserve">. This was then </w:t>
      </w:r>
      <w:r w:rsidR="0029461A" w:rsidRPr="00C3284B">
        <w:rPr>
          <w:color w:val="0000FF"/>
        </w:rPr>
        <w:t>noted</w:t>
      </w:r>
      <w:r w:rsidR="0029461A">
        <w:t>.</w:t>
      </w:r>
      <w:r w:rsidR="0029461A" w:rsidRPr="00375008">
        <w:t xml:space="preserve"> </w:t>
      </w:r>
    </w:p>
    <w:p w14:paraId="1C0D5858" w14:textId="6E04DE9C" w:rsidR="007615D6" w:rsidRPr="0029461A" w:rsidRDefault="007615D6" w:rsidP="007615D6">
      <w:r w:rsidRPr="005B25A1">
        <w:rPr>
          <w:b/>
          <w:bCs/>
        </w:rPr>
        <w:t>Status:</w:t>
      </w:r>
      <w:r>
        <w:t xml:space="preserve"> </w:t>
      </w:r>
      <w:r w:rsidR="0029461A" w:rsidRPr="0029461A">
        <w:rPr>
          <w:color w:val="0000FF"/>
        </w:rPr>
        <w:t>Noted</w:t>
      </w:r>
      <w:r w:rsidR="0029461A">
        <w:t>.</w:t>
      </w:r>
    </w:p>
    <w:p w14:paraId="61D967BB" w14:textId="512D096B" w:rsidR="0029461A" w:rsidRDefault="0029461A" w:rsidP="0029461A">
      <w:pPr>
        <w:pStyle w:val="NormTop"/>
      </w:pPr>
      <w:r>
        <w:rPr>
          <w:color w:val="0000FF"/>
        </w:rPr>
        <w:t>SP-231779</w:t>
      </w:r>
      <w:r w:rsidRPr="00D53282">
        <w:t xml:space="preserve"> </w:t>
      </w:r>
      <w:r>
        <w:t>(DISCUSSION) Consideration on CRs on closed releases (Source: MCC)</w:t>
      </w:r>
      <w:r>
        <w:br/>
      </w:r>
      <w:r w:rsidRPr="00D53282">
        <w:rPr>
          <w:b/>
        </w:rPr>
        <w:t>Document for:</w:t>
      </w:r>
      <w:r w:rsidRPr="00D53282">
        <w:t xml:space="preserve"> </w:t>
      </w:r>
      <w:r>
        <w:t>Discussion</w:t>
      </w:r>
      <w:r>
        <w:br/>
      </w:r>
      <w:r w:rsidRPr="00D53282">
        <w:rPr>
          <w:b/>
        </w:rPr>
        <w:t>Abstract:</w:t>
      </w:r>
      <w:r w:rsidRPr="00D53282">
        <w:t xml:space="preserve"> </w:t>
      </w:r>
      <w:r>
        <w:br/>
        <w:t>Agreement:</w:t>
      </w:r>
    </w:p>
    <w:p w14:paraId="6627E206" w14:textId="44013F55" w:rsidR="0029461A" w:rsidRDefault="0029461A" w:rsidP="0029461A">
      <w:pPr>
        <w:pStyle w:val="B1"/>
      </w:pPr>
      <w:r>
        <w:t>-</w:t>
      </w:r>
      <w:r>
        <w:tab/>
        <w:t>This slide lists the agreement reached regarding SP-231344</w:t>
      </w:r>
    </w:p>
    <w:p w14:paraId="42D5B407" w14:textId="0E38BBEB" w:rsidR="0029461A" w:rsidRDefault="0029461A" w:rsidP="0029461A">
      <w:pPr>
        <w:pStyle w:val="B2"/>
      </w:pPr>
      <w:r>
        <w:t>-</w:t>
      </w:r>
      <w:r>
        <w:tab/>
        <w:t>Rel-6 and Rel-7 CRs on TS 43.020 are noted.</w:t>
      </w:r>
    </w:p>
    <w:p w14:paraId="0879601E" w14:textId="2D270642" w:rsidR="0029461A" w:rsidRDefault="0029461A" w:rsidP="0029461A">
      <w:pPr>
        <w:pStyle w:val="B2"/>
      </w:pPr>
      <w:r>
        <w:t>-</w:t>
      </w:r>
      <w:r>
        <w:tab/>
        <w:t>Rel-8 to Rel-15 CRs on TS 43.020 is to be approved with WI code TEI6.</w:t>
      </w:r>
    </w:p>
    <w:p w14:paraId="5D8ADB6B" w14:textId="0FD93F3D" w:rsidR="0029461A" w:rsidRDefault="0029461A" w:rsidP="0029461A">
      <w:pPr>
        <w:pStyle w:val="B2"/>
      </w:pPr>
      <w:r>
        <w:t>-</w:t>
      </w:r>
      <w:r>
        <w:tab/>
        <w:t>The comment "GEA1/GEA2 are prohibited and shall not be implemented." Is to be added to:</w:t>
      </w:r>
    </w:p>
    <w:p w14:paraId="1B488960" w14:textId="073343F5" w:rsidR="0029461A" w:rsidRDefault="0029461A" w:rsidP="0029461A">
      <w:pPr>
        <w:pStyle w:val="B3"/>
      </w:pPr>
      <w:r>
        <w:t>-</w:t>
      </w:r>
      <w:r>
        <w:tab/>
        <w:t>the latest versions for releases 4, 5, 6, 7 of TS 43.020 in the spec website (https://portal.3gpp.org/desktopmodules/Specifications/SpecificationDetails.aspx?specificationId=2663)</w:t>
      </w:r>
    </w:p>
    <w:p w14:paraId="0D73B884" w14:textId="4FEF8D0F" w:rsidR="0029461A" w:rsidRDefault="0029461A" w:rsidP="0029461A">
      <w:pPr>
        <w:pStyle w:val="B3"/>
      </w:pPr>
      <w:r>
        <w:t>-</w:t>
      </w:r>
      <w:r>
        <w:tab/>
        <w:t>latest versions for Releases 1997, 1998, 1999, and 2000 of TS 03.20 in the spec website (https://portal.3gpp.org/desktopmodules/Specifications/SpecificationDetails.aspx?specificationId=127)</w:t>
      </w:r>
    </w:p>
    <w:p w14:paraId="0D8F23C4" w14:textId="0113948E" w:rsidR="0029461A" w:rsidRDefault="0029461A" w:rsidP="0029461A">
      <w:pPr>
        <w:pStyle w:val="B2"/>
      </w:pPr>
      <w:r>
        <w:t>-</w:t>
      </w:r>
      <w:r>
        <w:tab/>
        <w:t>LS from SA to RAN5 and GCF to be sent (see SP-231777)</w:t>
      </w:r>
    </w:p>
    <w:p w14:paraId="74BCBA0C" w14:textId="475BDF09" w:rsidR="0029461A" w:rsidRPr="0029461A" w:rsidRDefault="0029461A" w:rsidP="0029461A">
      <w:pPr>
        <w:spacing w:after="0"/>
        <w:rPr>
          <w:lang w:eastAsia="ja-JP"/>
        </w:rPr>
      </w:pPr>
      <w:r w:rsidRPr="0029461A">
        <w:rPr>
          <w:lang w:eastAsia="ja-JP"/>
        </w:rPr>
        <w:t>Statement to be added in the minutes</w:t>
      </w:r>
    </w:p>
    <w:p w14:paraId="226B68A9" w14:textId="77777777" w:rsidR="0029461A" w:rsidRDefault="0029461A" w:rsidP="0029461A">
      <w:pPr>
        <w:spacing w:after="0"/>
        <w:rPr>
          <w:i/>
          <w:iCs/>
          <w:lang w:eastAsia="ja-JP"/>
        </w:rPr>
      </w:pPr>
      <w:r w:rsidRPr="0029461A">
        <w:rPr>
          <w:i/>
          <w:iCs/>
          <w:lang w:eastAsia="ja-JP"/>
        </w:rPr>
        <w:t>TSG SA agrees on the technical content contained within Rel-6 CR (S3-234993) and Rel-7 CR (S3-234994). The two CRs are noted as Releases 6 and 7 are closed and hence the CRs cannot be implemented, but the agreed technical conclusion will be reflected in the specification web sites of TS 43.020 and TS 03.20. Specifically, "GEA1/GEA2 are prohibited and shall not be implemented." will be added as comments in the latest versions of releases 4, 5, 6, 7 of TS 43.020 and the latest versions of Rel-97, 98, 99, and 2000 of GSM TS 03.20. This outcome can also be found in the LS from SA to RAN5 and GCF (see SP-231777).</w:t>
      </w:r>
    </w:p>
    <w:p w14:paraId="676450B2" w14:textId="77777777" w:rsidR="0029461A" w:rsidRPr="0029461A" w:rsidRDefault="0029461A" w:rsidP="0029461A">
      <w:pPr>
        <w:spacing w:after="0"/>
        <w:rPr>
          <w:i/>
          <w:iCs/>
          <w:lang w:eastAsia="ja-JP"/>
        </w:rPr>
      </w:pPr>
    </w:p>
    <w:p w14:paraId="6C6D5616" w14:textId="77777777" w:rsidR="0029461A" w:rsidRPr="005B25A1" w:rsidRDefault="0029461A" w:rsidP="0029461A">
      <w:pPr>
        <w:keepNext/>
        <w:keepLines/>
        <w:rPr>
          <w:b/>
          <w:bCs/>
        </w:rPr>
      </w:pPr>
      <w:r w:rsidRPr="005B25A1">
        <w:rPr>
          <w:b/>
          <w:bCs/>
        </w:rPr>
        <w:t>Plenary Discussion:</w:t>
      </w:r>
    </w:p>
    <w:p w14:paraId="6126935F" w14:textId="317E0139" w:rsidR="0029461A" w:rsidRDefault="0029461A" w:rsidP="00A120F3">
      <w:pPr>
        <w:keepNext/>
        <w:keepLines/>
      </w:pPr>
      <w:r>
        <w:t xml:space="preserve">This was </w:t>
      </w:r>
      <w:r w:rsidRPr="0029461A">
        <w:rPr>
          <w:color w:val="FF0000"/>
        </w:rPr>
        <w:t>endorsed</w:t>
      </w:r>
      <w:r>
        <w:t>.</w:t>
      </w:r>
    </w:p>
    <w:p w14:paraId="0B96BDCB" w14:textId="0B8C2231" w:rsidR="0029461A" w:rsidRPr="0029461A" w:rsidRDefault="0029461A" w:rsidP="00A120F3">
      <w:pPr>
        <w:keepNext/>
        <w:keepLines/>
        <w:rPr>
          <w:b/>
          <w:bCs/>
          <w:color w:val="0000FF"/>
        </w:rPr>
      </w:pPr>
      <w:r w:rsidRPr="0029461A">
        <w:rPr>
          <w:b/>
          <w:bCs/>
          <w:color w:val="0000FF"/>
        </w:rPr>
        <w:t>TSG SA agrees on the technical content contained within Rel-6 CR (S3-234993) and Rel-7 CR (S3-234994). The two CRs are noted as Releases 6 and 7 are closed and hence the CRs cannot be implemented, but the agreed technical conclusion will be reflected in the specification web sites of TS 43.020 and TS 03.20. Specifically, "GEA1/GEA2 are prohibited and shall not be implemented." will be added as comments in the latest versions of releases 4, 5, 6, 7 of TS 43.020 and the latest versions of Rel-97, 98, 99, and 2000 of GSM TS 03.20. This outcome can also be found in the LS from SA to RAN5 and GCF (see SP-231777).</w:t>
      </w:r>
    </w:p>
    <w:p w14:paraId="5B1AE5E6" w14:textId="08A90DB8" w:rsidR="0029461A" w:rsidRPr="0029461A" w:rsidRDefault="0029461A" w:rsidP="0029461A">
      <w:r w:rsidRPr="005B25A1">
        <w:rPr>
          <w:b/>
          <w:bCs/>
        </w:rPr>
        <w:t>Status:</w:t>
      </w:r>
      <w:r>
        <w:t xml:space="preserve"> </w:t>
      </w:r>
      <w:r w:rsidRPr="0029461A">
        <w:rPr>
          <w:color w:val="FF0000"/>
        </w:rPr>
        <w:t>Endorsed</w:t>
      </w:r>
      <w:r>
        <w:t>.</w:t>
      </w:r>
    </w:p>
    <w:p w14:paraId="2A7E2F40" w14:textId="42C27EA0" w:rsidR="00CF40C3" w:rsidRDefault="00CF40C3" w:rsidP="00CF40C3">
      <w:pPr>
        <w:pStyle w:val="NormTop"/>
      </w:pPr>
      <w:r>
        <w:rPr>
          <w:color w:val="0000FF"/>
        </w:rPr>
        <w:lastRenderedPageBreak/>
        <w:t>SP-231</w:t>
      </w:r>
      <w:r w:rsidR="0029461A">
        <w:rPr>
          <w:color w:val="0000FF"/>
        </w:rPr>
        <w:t>777</w:t>
      </w:r>
      <w:r w:rsidRPr="00D53282">
        <w:t xml:space="preserve"> </w:t>
      </w:r>
      <w:r>
        <w:t>(</w:t>
      </w:r>
      <w:r w:rsidR="0029461A">
        <w:t>LS OUT</w:t>
      </w:r>
      <w:r>
        <w:t xml:space="preserve">) </w:t>
      </w:r>
      <w:r w:rsidR="0029461A">
        <w:t>LS on Prohibition of GEA1 &amp; GEA2 Support in all releases</w:t>
      </w:r>
      <w:r>
        <w:t xml:space="preserve"> (Source: </w:t>
      </w:r>
      <w:r w:rsidR="0029461A">
        <w:t>Vodafone</w:t>
      </w:r>
      <w:r>
        <w:t>)</w:t>
      </w:r>
      <w:r>
        <w:br/>
      </w:r>
      <w:r w:rsidRPr="00D53282">
        <w:rPr>
          <w:b/>
        </w:rPr>
        <w:t>Document for:</w:t>
      </w:r>
      <w:r w:rsidRPr="00D53282">
        <w:t xml:space="preserve"> </w:t>
      </w:r>
      <w:r>
        <w:t>Approval</w:t>
      </w:r>
      <w:r>
        <w:br/>
      </w:r>
      <w:r w:rsidRPr="00D53282">
        <w:rPr>
          <w:b/>
        </w:rPr>
        <w:t>Abstract:</w:t>
      </w:r>
      <w:r w:rsidRPr="00D53282">
        <w:t xml:space="preserve"> </w:t>
      </w:r>
      <w:r>
        <w:br/>
      </w:r>
      <w:r w:rsidR="0029461A">
        <w:t>LS on Prohibition of GEA1 &amp; GEA2 Support in all releases.</w:t>
      </w:r>
    </w:p>
    <w:p w14:paraId="45E77DCC" w14:textId="77777777" w:rsidR="00CF40C3" w:rsidRPr="00CF40C3" w:rsidRDefault="00CF40C3" w:rsidP="00CF40C3">
      <w:pPr>
        <w:keepNext/>
        <w:keepLines/>
      </w:pPr>
      <w:r w:rsidRPr="005B25A1">
        <w:rPr>
          <w:b/>
          <w:bCs/>
        </w:rPr>
        <w:t>Plenary Discussion:</w:t>
      </w:r>
    </w:p>
    <w:p w14:paraId="0D6D7512" w14:textId="77777777" w:rsidR="0029461A" w:rsidRDefault="0029461A" w:rsidP="00A120F3">
      <w:pPr>
        <w:keepNext/>
        <w:keepLines/>
      </w:pPr>
      <w:r>
        <w:t xml:space="preserve">This was revised to clean up in </w:t>
      </w:r>
      <w:r w:rsidRPr="00CE3EC0">
        <w:rPr>
          <w:color w:val="0000FF"/>
        </w:rPr>
        <w:t>S</w:t>
      </w:r>
      <w:r>
        <w:rPr>
          <w:color w:val="0000FF"/>
        </w:rPr>
        <w:t>P</w:t>
      </w:r>
      <w:r w:rsidRPr="00CE3EC0">
        <w:rPr>
          <w:color w:val="0000FF"/>
        </w:rPr>
        <w:t>-23</w:t>
      </w:r>
      <w:r>
        <w:rPr>
          <w:color w:val="0000FF"/>
        </w:rPr>
        <w:t>1782</w:t>
      </w:r>
      <w:r>
        <w:t>.</w:t>
      </w:r>
    </w:p>
    <w:p w14:paraId="4ECDBE73" w14:textId="4F2D7A07" w:rsidR="00CF40C3" w:rsidRPr="0029461A" w:rsidRDefault="0029461A" w:rsidP="00A120F3">
      <w:pPr>
        <w:keepNext/>
        <w:keepLines/>
      </w:pPr>
      <w:r>
        <w:t xml:space="preserve">This LS was </w:t>
      </w:r>
      <w:r w:rsidRPr="00C3284B">
        <w:rPr>
          <w:color w:val="FF0000"/>
          <w:lang w:eastAsia="en-US"/>
        </w:rPr>
        <w:t>approved</w:t>
      </w:r>
      <w:r>
        <w:t>.</w:t>
      </w:r>
    </w:p>
    <w:p w14:paraId="762E7F1D" w14:textId="71AA21AF" w:rsidR="00CF40C3" w:rsidRPr="0029461A" w:rsidRDefault="00CF40C3" w:rsidP="00CF40C3">
      <w:r w:rsidRPr="005B25A1">
        <w:rPr>
          <w:b/>
          <w:bCs/>
        </w:rPr>
        <w:t>Status:</w:t>
      </w:r>
      <w:r>
        <w:t xml:space="preserve"> </w:t>
      </w:r>
      <w:r w:rsidR="0029461A" w:rsidRPr="00C3284B">
        <w:rPr>
          <w:color w:val="FF0000"/>
          <w:lang w:eastAsia="en-US"/>
        </w:rPr>
        <w:t>Approved</w:t>
      </w:r>
      <w:r w:rsidR="0029461A">
        <w:t>.</w:t>
      </w:r>
    </w:p>
    <w:p w14:paraId="666BD5A4" w14:textId="77777777" w:rsidR="0029461A" w:rsidRDefault="0029461A" w:rsidP="0029461A">
      <w:pPr>
        <w:pStyle w:val="NormTop"/>
      </w:pPr>
      <w:r>
        <w:rPr>
          <w:color w:val="0000FF"/>
        </w:rPr>
        <w:t>SP-231644</w:t>
      </w:r>
      <w:r w:rsidRPr="00D53282">
        <w:t xml:space="preserve"> </w:t>
      </w:r>
      <w:r>
        <w:t>(DISCUSSION) Prohibiting GEA1 and GEA2 in devices in Rel 6 and 7 (Relates to LS to SA WG3 in S3-234488) (Source: Vodafone)</w:t>
      </w:r>
      <w:r>
        <w:br/>
      </w:r>
      <w:r w:rsidRPr="00D53282">
        <w:rPr>
          <w:b/>
        </w:rPr>
        <w:t>Document for:</w:t>
      </w:r>
      <w:r w:rsidRPr="00D53282">
        <w:t xml:space="preserve"> </w:t>
      </w:r>
      <w:r>
        <w:t>Approval</w:t>
      </w:r>
      <w:r>
        <w:br/>
      </w:r>
      <w:r w:rsidRPr="00D53282">
        <w:rPr>
          <w:b/>
        </w:rPr>
        <w:t>Abstract:</w:t>
      </w:r>
      <w:r w:rsidRPr="00D53282">
        <w:t xml:space="preserve"> </w:t>
      </w:r>
      <w:r>
        <w:br/>
        <w:t>Vodafone propose that all the SA WG3 agreed CRs in the CR pack in SP-231344 are approved by SA #102 (this meeting).</w:t>
      </w:r>
    </w:p>
    <w:p w14:paraId="51EFDC94" w14:textId="77777777" w:rsidR="0029461A" w:rsidRPr="00CF40C3" w:rsidRDefault="0029461A" w:rsidP="0029461A">
      <w:pPr>
        <w:keepNext/>
        <w:keepLines/>
      </w:pPr>
      <w:r w:rsidRPr="005B25A1">
        <w:rPr>
          <w:b/>
          <w:bCs/>
        </w:rPr>
        <w:t>Plenary Discussion:</w:t>
      </w:r>
    </w:p>
    <w:p w14:paraId="79EDF819" w14:textId="77777777" w:rsidR="0029461A" w:rsidRDefault="0029461A" w:rsidP="0029461A">
      <w:pPr>
        <w:keepNext/>
        <w:keepLines/>
      </w:pPr>
      <w:r>
        <w:t xml:space="preserve">The SA WG3 Chair agreed with the Vodafone request as there are still UEs being produced using the obsolete algorithms which will leave the system vulnerable to attack and prohibition of the use of the algorithms needs to be included in the specifications. SA WG3 had agreed for Rel-8 onwards and left Rel-6 and Rel-7 versions for discussion. Huawei agreed that it is the responsibility of 3GPP to remove the algorithms. The TSG SA Chair commented that the violation of the Working Procedures should be avoided if possible. Qualcomm asked how existing devices in the field are to be enforced by updating the specifications. The TSG SA Chair asked delegates to consider the options proposed by MCC and discuss this off-line. An LS was drafted in </w:t>
      </w:r>
      <w:r w:rsidRPr="00CE3EC0">
        <w:rPr>
          <w:color w:val="0000FF"/>
        </w:rPr>
        <w:t>S</w:t>
      </w:r>
      <w:r>
        <w:rPr>
          <w:color w:val="0000FF"/>
        </w:rPr>
        <w:t>P</w:t>
      </w:r>
      <w:r w:rsidRPr="00CE3EC0">
        <w:rPr>
          <w:color w:val="0000FF"/>
        </w:rPr>
        <w:t>-23</w:t>
      </w:r>
      <w:r>
        <w:rPr>
          <w:color w:val="0000FF"/>
        </w:rPr>
        <w:t>11777</w:t>
      </w:r>
      <w:r>
        <w:t xml:space="preserve"> and this was then </w:t>
      </w:r>
      <w:r w:rsidRPr="00C3284B">
        <w:rPr>
          <w:color w:val="0000FF"/>
        </w:rPr>
        <w:t>noted</w:t>
      </w:r>
      <w:r>
        <w:t>.</w:t>
      </w:r>
    </w:p>
    <w:p w14:paraId="3953CB39" w14:textId="77777777" w:rsidR="0029461A" w:rsidRPr="0029461A" w:rsidRDefault="0029461A" w:rsidP="0029461A">
      <w:r w:rsidRPr="005B25A1">
        <w:rPr>
          <w:b/>
          <w:bCs/>
        </w:rPr>
        <w:t>Status:</w:t>
      </w:r>
      <w:r>
        <w:t xml:space="preserve"> </w:t>
      </w:r>
      <w:r w:rsidRPr="00C3284B">
        <w:rPr>
          <w:color w:val="0000FF"/>
        </w:rPr>
        <w:t>Noted</w:t>
      </w:r>
      <w:r>
        <w:t>.</w:t>
      </w:r>
    </w:p>
    <w:p w14:paraId="4702D7FF" w14:textId="77777777" w:rsidR="00E00DA6" w:rsidRDefault="007615D6" w:rsidP="000A3FBD">
      <w:pPr>
        <w:pStyle w:val="NormTop"/>
      </w:pPr>
      <w:r>
        <w:rPr>
          <w:color w:val="0000FF"/>
        </w:rPr>
        <w:t>SP-231344</w:t>
      </w:r>
      <w:r w:rsidRPr="00D53282">
        <w:t xml:space="preserve"> </w:t>
      </w:r>
      <w:r>
        <w:t>(CR PACK) Rel-6 CRs on TEI (Source: SA WG3)</w:t>
      </w:r>
      <w:r>
        <w:br/>
      </w:r>
      <w:r w:rsidRPr="00D53282">
        <w:rPr>
          <w:b/>
        </w:rPr>
        <w:t>Document for:</w:t>
      </w:r>
      <w:r w:rsidRPr="00D53282">
        <w:t xml:space="preserve"> </w:t>
      </w:r>
      <w:r>
        <w:t>Approval</w:t>
      </w:r>
      <w:r>
        <w:br/>
      </w:r>
      <w:r w:rsidRPr="00D53282">
        <w:rPr>
          <w:b/>
        </w:rPr>
        <w:t>Abstract:</w:t>
      </w:r>
      <w:r w:rsidRPr="00D53282">
        <w:t xml:space="preserve"> </w:t>
      </w:r>
      <w:r>
        <w:br/>
      </w:r>
      <w:r w:rsidRPr="0029461A">
        <w:rPr>
          <w:color w:val="0000FF"/>
        </w:rPr>
        <w:t>43.020 CR0075R1; 43.020 CR0076R1;</w:t>
      </w:r>
      <w:r>
        <w:t xml:space="preserve"> 43.020 CR0077R1; 43.020 CR0078R1; 43.020 CR0079R1; 43.020 CR0081R1; 43.020 CR0082R1; 43.020 CR0083R1; 43.020 CR0084R1; 43.020 CR0080R2.</w:t>
      </w:r>
    </w:p>
    <w:p w14:paraId="53253C09" w14:textId="77777777" w:rsidR="007615D6" w:rsidRPr="005B25A1" w:rsidRDefault="007615D6" w:rsidP="007615D6">
      <w:pPr>
        <w:keepNext/>
        <w:keepLines/>
        <w:rPr>
          <w:b/>
          <w:bCs/>
        </w:rPr>
      </w:pPr>
      <w:r w:rsidRPr="005B25A1">
        <w:rPr>
          <w:b/>
          <w:bCs/>
        </w:rPr>
        <w:t>Plenary Discussion:</w:t>
      </w:r>
    </w:p>
    <w:p w14:paraId="7FC1DBE5" w14:textId="0228F669" w:rsidR="00E038F3" w:rsidRPr="00CF40C3" w:rsidRDefault="0029461A" w:rsidP="00E038F3">
      <w:pPr>
        <w:keepNext/>
        <w:keepLines/>
      </w:pPr>
      <w:r>
        <w:t xml:space="preserve">43.020 CR0075R1; 43.020 CR0076R1 were </w:t>
      </w:r>
      <w:r w:rsidRPr="00C3284B">
        <w:rPr>
          <w:color w:val="0000FF"/>
        </w:rPr>
        <w:t>noted</w:t>
      </w:r>
      <w:r>
        <w:t xml:space="preserve">. The remaining CRs were </w:t>
      </w:r>
      <w:r w:rsidRPr="00C3284B">
        <w:rPr>
          <w:color w:val="FF0000"/>
          <w:lang w:eastAsia="en-US"/>
        </w:rPr>
        <w:t>approved</w:t>
      </w:r>
      <w:r>
        <w:t xml:space="preserve">. (This CR Pack was </w:t>
      </w:r>
      <w:r w:rsidRPr="0029461A">
        <w:rPr>
          <w:color w:val="FF0000"/>
        </w:rPr>
        <w:t>partially approved</w:t>
      </w:r>
      <w:r>
        <w:t>).</w:t>
      </w:r>
    </w:p>
    <w:p w14:paraId="4B1DEEB4" w14:textId="5F7F9B00" w:rsidR="00E038F3" w:rsidRPr="0029461A" w:rsidRDefault="00E038F3" w:rsidP="00E038F3">
      <w:r w:rsidRPr="005B25A1">
        <w:rPr>
          <w:b/>
          <w:bCs/>
        </w:rPr>
        <w:t>Status:</w:t>
      </w:r>
      <w:r>
        <w:t xml:space="preserve"> </w:t>
      </w:r>
      <w:r w:rsidR="0029461A" w:rsidRPr="0029461A">
        <w:rPr>
          <w:color w:val="FF0000"/>
        </w:rPr>
        <w:t>Partially approved</w:t>
      </w:r>
      <w:r w:rsidR="0029461A">
        <w:t>.</w:t>
      </w:r>
    </w:p>
    <w:p w14:paraId="00B66D7A" w14:textId="77777777" w:rsidR="00B06148" w:rsidRDefault="00B06148" w:rsidP="00BB3F37"/>
    <w:p w14:paraId="7192844F" w14:textId="77777777" w:rsidR="007615D6" w:rsidRDefault="007615D6" w:rsidP="0010433C">
      <w:pPr>
        <w:pStyle w:val="Heading2"/>
      </w:pPr>
      <w:bookmarkStart w:id="16" w:name="_Toc153785204"/>
      <w:r>
        <w:t>3.3</w:t>
      </w:r>
      <w:r>
        <w:tab/>
        <w:t>Issues highlighted for early treatment in Rel-18</w:t>
      </w:r>
      <w:bookmarkEnd w:id="16"/>
    </w:p>
    <w:p w14:paraId="1CEAC43D" w14:textId="77777777" w:rsidR="00B06148" w:rsidRDefault="00000000" w:rsidP="00BB3F37">
      <w:r>
        <w:t>There were no contributions to this agenda item.</w:t>
      </w:r>
    </w:p>
    <w:p w14:paraId="757708A3" w14:textId="77777777" w:rsidR="00B06148" w:rsidRDefault="00B06148" w:rsidP="00BB3F37"/>
    <w:p w14:paraId="7293430F" w14:textId="77777777" w:rsidR="007615D6" w:rsidRDefault="007615D6" w:rsidP="0010433C">
      <w:pPr>
        <w:pStyle w:val="Heading2"/>
      </w:pPr>
      <w:bookmarkStart w:id="17" w:name="_Toc153785205"/>
      <w:r>
        <w:t>3.4</w:t>
      </w:r>
      <w:r>
        <w:tab/>
        <w:t>Issues highlighted for early treatment in Rel-19 or later</w:t>
      </w:r>
      <w:bookmarkEnd w:id="17"/>
    </w:p>
    <w:p w14:paraId="16807B61" w14:textId="77777777" w:rsidR="00B06148" w:rsidRDefault="00000000" w:rsidP="00BB3F37">
      <w:r>
        <w:t>There were no contributions to this agenda item.</w:t>
      </w:r>
    </w:p>
    <w:p w14:paraId="5A0A057D" w14:textId="77777777" w:rsidR="00B06148" w:rsidRDefault="00B06148" w:rsidP="00BB3F37"/>
    <w:p w14:paraId="4D8170AA" w14:textId="77777777" w:rsidR="007615D6" w:rsidRDefault="007615D6" w:rsidP="007615D6">
      <w:pPr>
        <w:pStyle w:val="Heading1"/>
      </w:pPr>
      <w:bookmarkStart w:id="18" w:name="_Toc153785206"/>
      <w:r>
        <w:lastRenderedPageBreak/>
        <w:t>4</w:t>
      </w:r>
      <w:r>
        <w:tab/>
        <w:t>Reporting from SA Working Groups, other TSGs, and Others</w:t>
      </w:r>
      <w:bookmarkEnd w:id="18"/>
    </w:p>
    <w:p w14:paraId="79CC04F1" w14:textId="77777777" w:rsidR="007615D6" w:rsidRDefault="007615D6" w:rsidP="0010433C">
      <w:pPr>
        <w:pStyle w:val="Heading2"/>
      </w:pPr>
      <w:bookmarkStart w:id="19" w:name="_Toc153785207"/>
      <w:r>
        <w:t>4.1</w:t>
      </w:r>
      <w:r>
        <w:tab/>
        <w:t>SA WG1 reporting</w:t>
      </w:r>
      <w:bookmarkEnd w:id="19"/>
    </w:p>
    <w:p w14:paraId="22E693EE" w14:textId="0576DD53" w:rsidR="00E00DA6" w:rsidRDefault="007615D6" w:rsidP="000A3FBD">
      <w:pPr>
        <w:pStyle w:val="NormTop"/>
      </w:pPr>
      <w:r>
        <w:rPr>
          <w:color w:val="0000FF"/>
        </w:rPr>
        <w:t>SP-231392</w:t>
      </w:r>
      <w:r w:rsidRPr="00D53282">
        <w:t xml:space="preserve"> </w:t>
      </w:r>
      <w:r>
        <w:t>(REPORT) SA</w:t>
      </w:r>
      <w:r w:rsidR="00834FC0">
        <w:t> </w:t>
      </w:r>
      <w:r>
        <w:t>WG1 report to SA#102 (Source: SA</w:t>
      </w:r>
      <w:r w:rsidR="00834FC0">
        <w:t> </w:t>
      </w:r>
      <w:r>
        <w:t>WG1 Chair)</w:t>
      </w:r>
      <w:r>
        <w:br/>
      </w:r>
      <w:r w:rsidRPr="00D53282">
        <w:rPr>
          <w:b/>
        </w:rPr>
        <w:t>Document for:</w:t>
      </w:r>
      <w:r w:rsidRPr="00D53282">
        <w:t xml:space="preserve"> </w:t>
      </w:r>
      <w:r>
        <w:t>Presentation</w:t>
      </w:r>
      <w:r>
        <w:br/>
      </w:r>
      <w:r w:rsidRPr="00D53282">
        <w:rPr>
          <w:b/>
        </w:rPr>
        <w:t>Abstract:</w:t>
      </w:r>
      <w:r w:rsidRPr="00D53282">
        <w:t xml:space="preserve"> </w:t>
      </w:r>
      <w:r>
        <w:br/>
        <w:t>SA</w:t>
      </w:r>
      <w:r w:rsidR="00D55C06">
        <w:t> </w:t>
      </w:r>
      <w:r>
        <w:t>WG1 report to SA#102.</w:t>
      </w:r>
      <w:r w:rsidR="00D55C06">
        <w:t xml:space="preserve"> </w:t>
      </w:r>
      <w:bookmarkStart w:id="20" w:name="_Hlk153195263"/>
      <w:r w:rsidR="00D55C06">
        <w:fldChar w:fldCharType="begin"/>
      </w:r>
      <w:r w:rsidR="00D55C06">
        <w:instrText>HYPERLINK "https://www.3gpp.org/ftp/tsg_sa/TSG_SA/TSGS_102_Edinburgh_2023-12/Docs/SP-231392.zip"</w:instrText>
      </w:r>
      <w:r w:rsidR="00D55C06">
        <w:fldChar w:fldCharType="separate"/>
      </w:r>
      <w:r w:rsidR="00D55C06" w:rsidRPr="007E67AA">
        <w:rPr>
          <w:rStyle w:val="Hyperlink"/>
        </w:rPr>
        <w:t>https://www.3gpp.org/ftp/tsg_sa/TSG_SA/TSGS_102_Edinburgh_2023-12/Docs/SP-231392.zip</w:t>
      </w:r>
      <w:r w:rsidR="00D55C06">
        <w:fldChar w:fldCharType="end"/>
      </w:r>
      <w:bookmarkEnd w:id="20"/>
    </w:p>
    <w:p w14:paraId="02C5C70A" w14:textId="3441E08F" w:rsidR="007615D6" w:rsidRPr="005B25A1" w:rsidRDefault="00D55C06" w:rsidP="007615D6">
      <w:pPr>
        <w:keepNext/>
        <w:keepLines/>
        <w:rPr>
          <w:b/>
          <w:bCs/>
        </w:rPr>
      </w:pPr>
      <w:r>
        <w:rPr>
          <w:b/>
          <w:bCs/>
        </w:rPr>
        <w:t>Questions and comments</w:t>
      </w:r>
      <w:r w:rsidR="007615D6" w:rsidRPr="005B25A1">
        <w:rPr>
          <w:b/>
          <w:bCs/>
        </w:rPr>
        <w:t>:</w:t>
      </w:r>
    </w:p>
    <w:p w14:paraId="7871793C" w14:textId="6B91E4A1" w:rsidR="007615D6" w:rsidRDefault="00D55C06" w:rsidP="00D55C06">
      <w:pPr>
        <w:keepNext/>
        <w:keepLines/>
        <w:ind w:left="1134" w:hanging="1134"/>
      </w:pPr>
      <w:r>
        <w:t xml:space="preserve">Slide </w:t>
      </w:r>
      <w:r w:rsidR="00752D10">
        <w:t>14</w:t>
      </w:r>
      <w:r>
        <w:t>:</w:t>
      </w:r>
      <w:r>
        <w:tab/>
      </w:r>
      <w:r w:rsidR="00752D10">
        <w:t xml:space="preserve">FS_ISN: </w:t>
      </w:r>
      <w:r w:rsidR="00834FC0">
        <w:t xml:space="preserve">Samsung commented that </w:t>
      </w:r>
      <w:r w:rsidR="00752D10">
        <w:t>Exception requests</w:t>
      </w:r>
      <w:r w:rsidR="00834FC0">
        <w:t xml:space="preserve"> are not usually provided for Study Items and asked whether </w:t>
      </w:r>
      <w:r w:rsidR="00752D10">
        <w:t>a note in the SA WG1 report would be enough. Intel commented that there are inputs also under AI 6.5.1. This will be discussed under AI 6.5.1.</w:t>
      </w:r>
    </w:p>
    <w:p w14:paraId="0D80EEF6" w14:textId="08DBEB4D" w:rsidR="00752D10" w:rsidRDefault="00752D10" w:rsidP="00D55C06">
      <w:pPr>
        <w:keepNext/>
        <w:keepLines/>
        <w:ind w:left="1134" w:hanging="1134"/>
      </w:pPr>
      <w:r>
        <w:t>Slide 29:</w:t>
      </w:r>
      <w:r>
        <w:tab/>
        <w:t xml:space="preserve">It was clarified that the </w:t>
      </w:r>
      <w:proofErr w:type="spellStart"/>
      <w:r>
        <w:t>TIE_IoTAPP</w:t>
      </w:r>
      <w:proofErr w:type="spellEnd"/>
      <w:r>
        <w:t xml:space="preserve"> Mini-WID proposal had not concluded and will be further discussed.</w:t>
      </w:r>
      <w:r w:rsidR="00130DE0">
        <w:t xml:space="preserve"> The SA WG1 Chair reported that the </w:t>
      </w:r>
      <w:proofErr w:type="spellStart"/>
      <w:r w:rsidR="00130DE0">
        <w:t>TIE_IoTAPP</w:t>
      </w:r>
      <w:proofErr w:type="spellEnd"/>
      <w:r w:rsidR="00130DE0">
        <w:t xml:space="preserve"> will be withdrawn.</w:t>
      </w:r>
    </w:p>
    <w:p w14:paraId="40F1DE0C" w14:textId="47B8FDC5" w:rsidR="00130DE0" w:rsidRDefault="00130DE0" w:rsidP="00D55C06">
      <w:pPr>
        <w:keepNext/>
        <w:keepLines/>
        <w:ind w:left="1134" w:hanging="1134"/>
      </w:pPr>
      <w:r>
        <w:t>General:</w:t>
      </w:r>
      <w:r>
        <w:tab/>
        <w:t>The TSG SA Chair commented that there are two WIDs at 95% complete and if Stage 1 freeze is declared there can be no further Cat B or Cat C CRs on the WIDs, with the exception to any Exceptions granted for WIDs.</w:t>
      </w:r>
    </w:p>
    <w:p w14:paraId="6707BFCF" w14:textId="19653CF6" w:rsidR="00D55C06" w:rsidRPr="00D55C06" w:rsidRDefault="00D55C06" w:rsidP="007615D6">
      <w:pPr>
        <w:keepNext/>
        <w:keepLines/>
      </w:pPr>
      <w:r>
        <w:t xml:space="preserve">The </w:t>
      </w:r>
      <w:r w:rsidR="00130DE0">
        <w:t xml:space="preserve">new SA WG1 Vice Chairs were congratulated on their election to those </w:t>
      </w:r>
      <w:proofErr w:type="spellStart"/>
      <w:r w:rsidR="00130DE0">
        <w:t>postitions</w:t>
      </w:r>
      <w:proofErr w:type="spellEnd"/>
      <w:r w:rsidR="00130DE0">
        <w:t xml:space="preserve">. The </w:t>
      </w:r>
      <w:r>
        <w:t>SA</w:t>
      </w:r>
      <w:r w:rsidR="00834FC0">
        <w:t> </w:t>
      </w:r>
      <w:r>
        <w:t xml:space="preserve">WG1 Chair was thanked for this report, which was </w:t>
      </w:r>
      <w:r w:rsidRPr="00C3284B">
        <w:rPr>
          <w:color w:val="0000FF"/>
        </w:rPr>
        <w:t>noted</w:t>
      </w:r>
      <w:r>
        <w:t>.</w:t>
      </w:r>
    </w:p>
    <w:p w14:paraId="3444F241" w14:textId="4FBA0A87" w:rsidR="007615D6" w:rsidRPr="00EB0339" w:rsidRDefault="007615D6" w:rsidP="007615D6">
      <w:r w:rsidRPr="005B25A1">
        <w:rPr>
          <w:b/>
          <w:bCs/>
        </w:rPr>
        <w:t>Status:</w:t>
      </w:r>
      <w:r>
        <w:t xml:space="preserve"> </w:t>
      </w:r>
      <w:r>
        <w:rPr>
          <w:color w:val="0000FF"/>
        </w:rPr>
        <w:t>Noted</w:t>
      </w:r>
      <w:r>
        <w:t>.</w:t>
      </w:r>
    </w:p>
    <w:p w14:paraId="540E70F8" w14:textId="77777777" w:rsidR="00E00DA6" w:rsidRDefault="007615D6" w:rsidP="000A3FBD">
      <w:pPr>
        <w:pStyle w:val="NormTop"/>
      </w:pPr>
      <w:r>
        <w:rPr>
          <w:color w:val="0000FF"/>
        </w:rPr>
        <w:t>SP-231619</w:t>
      </w:r>
      <w:r w:rsidRPr="00D53282">
        <w:t xml:space="preserve"> </w:t>
      </w:r>
      <w:r>
        <w:t>(OTHER) Workshop on Stage 1 IMT 2030 Use Cases (Source: SA WG1 Chair)</w:t>
      </w:r>
      <w:r>
        <w:br/>
      </w:r>
      <w:r w:rsidRPr="00D53282">
        <w:rPr>
          <w:b/>
        </w:rPr>
        <w:t>Document for:</w:t>
      </w:r>
      <w:r w:rsidRPr="00D53282">
        <w:t xml:space="preserve"> </w:t>
      </w:r>
      <w:r>
        <w:t>Decision</w:t>
      </w:r>
      <w:r>
        <w:br/>
      </w:r>
      <w:r w:rsidRPr="00D53282">
        <w:rPr>
          <w:b/>
        </w:rPr>
        <w:t>Abstract:</w:t>
      </w:r>
      <w:r w:rsidRPr="00D53282">
        <w:t xml:space="preserve"> </w:t>
      </w:r>
      <w:r>
        <w:br/>
        <w:t>Workshop on Stage 1 IMT 2030 Use Cases.</w:t>
      </w:r>
    </w:p>
    <w:p w14:paraId="4910AD44" w14:textId="77777777" w:rsidR="007615D6" w:rsidRPr="005B25A1" w:rsidRDefault="007615D6" w:rsidP="007615D6">
      <w:pPr>
        <w:keepNext/>
        <w:keepLines/>
        <w:rPr>
          <w:b/>
          <w:bCs/>
        </w:rPr>
      </w:pPr>
      <w:r w:rsidRPr="005B25A1">
        <w:rPr>
          <w:b/>
          <w:bCs/>
        </w:rPr>
        <w:t>Plenary Discussion:</w:t>
      </w:r>
    </w:p>
    <w:p w14:paraId="1FD3D502" w14:textId="0E62CFCE" w:rsidR="007615D6" w:rsidRPr="00130DE0" w:rsidRDefault="00130DE0" w:rsidP="007615D6">
      <w:pPr>
        <w:keepNext/>
        <w:keepLines/>
      </w:pPr>
      <w:r>
        <w:t>AT&amp;T asked how registration will be done for non-3GPP Member delegates. The organizations to be invited will receive</w:t>
      </w:r>
      <w:r w:rsidR="00491659">
        <w:t xml:space="preserve"> specific</w:t>
      </w:r>
      <w:r>
        <w:t xml:space="preserve"> guest invitations for the Workshop</w:t>
      </w:r>
      <w:r w:rsidR="00491659">
        <w:t xml:space="preserve"> from the TSG SA Chair and SA WG1 Chair</w:t>
      </w:r>
      <w:r>
        <w:t xml:space="preserve">. </w:t>
      </w:r>
      <w:r w:rsidR="00491659">
        <w:t xml:space="preserve">A list of invited organisations was requested to allow coordination of inputs. It was not intended to make this on-line and if this is done it would be only broadcast listen-only mode. The SA WG1 Chair thanked ETSI (Emmanuelle </w:t>
      </w:r>
      <w:proofErr w:type="spellStart"/>
      <w:r w:rsidR="00491659">
        <w:t>Wurffel</w:t>
      </w:r>
      <w:proofErr w:type="spellEnd"/>
      <w:r w:rsidR="00491659">
        <w:t xml:space="preserve"> and Alain Sultan) for organising the hosting arrangements. It was clarified that the topics will be restricted to use cases and requirements of relevance to SA WG1. It was clarified that the workshop will have no decision power and will not be binding on 3GPP or SA WG1, but will be used by SA WG1 to raise the general level of understanding and to develop their work items. The TSG SA Chair commented that some scoping of the input to be expected will be done to avoid that this becomes a marketing exercise by invited regional alliances. Vodafone asked whether the hosting budget had been agreed. The SA WG1 Chair replied that the ETSI Hosting group had been consulted and are ready to sign contracts on this. This was then </w:t>
      </w:r>
      <w:r w:rsidR="00491659" w:rsidRPr="00491659">
        <w:rPr>
          <w:color w:val="FF0000"/>
        </w:rPr>
        <w:t>endorsed</w:t>
      </w:r>
      <w:r w:rsidR="00491659">
        <w:t>.</w:t>
      </w:r>
    </w:p>
    <w:p w14:paraId="1C9F7642" w14:textId="0A0FD2AD" w:rsidR="007615D6" w:rsidRPr="00EB0339" w:rsidRDefault="007615D6" w:rsidP="007615D6">
      <w:r w:rsidRPr="005B25A1">
        <w:rPr>
          <w:b/>
          <w:bCs/>
        </w:rPr>
        <w:t>Status:</w:t>
      </w:r>
      <w:r>
        <w:t xml:space="preserve"> </w:t>
      </w:r>
      <w:r w:rsidR="00491659" w:rsidRPr="00491659">
        <w:rPr>
          <w:color w:val="FF0000"/>
        </w:rPr>
        <w:t>Endorsed</w:t>
      </w:r>
      <w:r>
        <w:t>.</w:t>
      </w:r>
    </w:p>
    <w:p w14:paraId="0ED17DFB" w14:textId="77777777" w:rsidR="00B06148" w:rsidRDefault="00B06148" w:rsidP="00BB3F37"/>
    <w:p w14:paraId="15DACA99" w14:textId="77777777" w:rsidR="007615D6" w:rsidRDefault="007615D6" w:rsidP="0010433C">
      <w:pPr>
        <w:pStyle w:val="Heading2"/>
      </w:pPr>
      <w:bookmarkStart w:id="21" w:name="_Toc153785208"/>
      <w:r>
        <w:t>4.2</w:t>
      </w:r>
      <w:r>
        <w:tab/>
        <w:t>SA WG2 reporting</w:t>
      </w:r>
      <w:bookmarkEnd w:id="21"/>
    </w:p>
    <w:p w14:paraId="059AFCD8" w14:textId="3C85A089" w:rsidR="00E00DA6" w:rsidRDefault="007615D6" w:rsidP="000A3FBD">
      <w:pPr>
        <w:pStyle w:val="NormTop"/>
      </w:pPr>
      <w:r>
        <w:rPr>
          <w:color w:val="0000FF"/>
        </w:rPr>
        <w:t>SP-231233</w:t>
      </w:r>
      <w:r w:rsidRPr="00D53282">
        <w:t xml:space="preserve"> </w:t>
      </w:r>
      <w:r>
        <w:t>(REPORT) SA</w:t>
      </w:r>
      <w:r w:rsidR="00834FC0">
        <w:t> </w:t>
      </w:r>
      <w:r>
        <w:t>WG2 Chair report to TSG SA#102 (Source: SA</w:t>
      </w:r>
      <w:r w:rsidR="00834FC0">
        <w:t> </w:t>
      </w:r>
      <w:r>
        <w:t>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SA#102.</w:t>
      </w:r>
      <w:r w:rsidR="00491659">
        <w:t xml:space="preserve"> </w:t>
      </w:r>
      <w:hyperlink r:id="rId7" w:history="1">
        <w:r w:rsidR="00491659" w:rsidRPr="007E67AA">
          <w:rPr>
            <w:rStyle w:val="Hyperlink"/>
          </w:rPr>
          <w:t>https://www.3gpp.org/ftp/tsg_sa/TSG_SA/TSGS_102_Edinburgh_2023-12/Docs/SP-231233.zip</w:t>
        </w:r>
      </w:hyperlink>
      <w:r w:rsidR="00491659">
        <w:t>.</w:t>
      </w:r>
    </w:p>
    <w:p w14:paraId="323DE9BC" w14:textId="2AF0B2A1" w:rsidR="00492DEA" w:rsidRPr="00492DEA" w:rsidRDefault="00492DEA" w:rsidP="00665F53">
      <w:pPr>
        <w:spacing w:after="0"/>
        <w:rPr>
          <w:b/>
          <w:bCs/>
          <w:lang w:eastAsia="ja-JP"/>
        </w:rPr>
      </w:pPr>
      <w:r w:rsidRPr="00492DEA">
        <w:rPr>
          <w:b/>
          <w:bCs/>
          <w:lang w:eastAsia="ja-JP"/>
        </w:rPr>
        <w:t>Collected Items requiring action:</w:t>
      </w:r>
    </w:p>
    <w:p w14:paraId="34B0A820" w14:textId="752B251A" w:rsidR="00492DEA" w:rsidRDefault="00492DEA" w:rsidP="00665F53">
      <w:pPr>
        <w:pStyle w:val="B1"/>
      </w:pPr>
      <w:r>
        <w:t>-</w:t>
      </w:r>
      <w:r>
        <w:tab/>
        <w:t>The number of items and the total TU's estimated for Rel-19 items exceed the guidance previously given</w:t>
      </w:r>
    </w:p>
    <w:p w14:paraId="2F9C789B" w14:textId="672A2808" w:rsidR="00492DEA" w:rsidRDefault="00492DEA" w:rsidP="00665F53">
      <w:pPr>
        <w:pStyle w:val="B2"/>
      </w:pPr>
      <w:r>
        <w:lastRenderedPageBreak/>
        <w:t>-</w:t>
      </w:r>
      <w:r>
        <w:tab/>
        <w:t>10 - 14 items (Work/Study items)</w:t>
      </w:r>
    </w:p>
    <w:p w14:paraId="3DC3A011" w14:textId="7F9B734D" w:rsidR="00492DEA" w:rsidRDefault="00492DEA" w:rsidP="00665F53">
      <w:pPr>
        <w:pStyle w:val="B2"/>
      </w:pPr>
      <w:r>
        <w:t>-</w:t>
      </w:r>
      <w:r>
        <w:tab/>
        <w:t>134 TU's in total (study and normative phase)</w:t>
      </w:r>
    </w:p>
    <w:p w14:paraId="04D85540" w14:textId="59262067" w:rsidR="00492DEA" w:rsidRDefault="00492DEA" w:rsidP="00665F53">
      <w:pPr>
        <w:pStyle w:val="B2"/>
      </w:pPr>
      <w:r>
        <w:t>-</w:t>
      </w:r>
      <w:r>
        <w:tab/>
        <w:t>14 TU's maximum per item (study and normative phase)</w:t>
      </w:r>
    </w:p>
    <w:p w14:paraId="6AE6912E" w14:textId="2BF8F831" w:rsidR="00492DEA" w:rsidRDefault="00492DEA" w:rsidP="00665F53">
      <w:pPr>
        <w:pStyle w:val="B1"/>
      </w:pPr>
      <w:r>
        <w:t>-</w:t>
      </w:r>
      <w:r>
        <w:tab/>
        <w:t xml:space="preserve">So it will be necessary carry out de-prioritization and possibly also </w:t>
      </w:r>
      <w:proofErr w:type="spellStart"/>
      <w:r>
        <w:t>downscoping</w:t>
      </w:r>
      <w:proofErr w:type="spellEnd"/>
      <w:r>
        <w:t xml:space="preserve"> of the remaining items</w:t>
      </w:r>
    </w:p>
    <w:p w14:paraId="3BB2B734" w14:textId="4E064DBE" w:rsidR="00492DEA" w:rsidRDefault="00492DEA" w:rsidP="00665F53">
      <w:pPr>
        <w:pStyle w:val="B1"/>
      </w:pPr>
      <w:r>
        <w:t>-</w:t>
      </w:r>
      <w:r>
        <w:tab/>
        <w:t>For the Rel-18 XRM work item the issue of PDU set UL handling was resolved with a working agreement</w:t>
      </w:r>
    </w:p>
    <w:p w14:paraId="23A5411D" w14:textId="77845653" w:rsidR="00492DEA" w:rsidRDefault="00492DEA" w:rsidP="00492DEA">
      <w:pPr>
        <w:pStyle w:val="B2"/>
      </w:pPr>
      <w:r>
        <w:t>-</w:t>
      </w:r>
      <w:r>
        <w:tab/>
        <w:t>There is a related WT in the Rel-19 XRM_Ph2 SID SA is asked to discuss whether the WT should be removed</w:t>
      </w:r>
    </w:p>
    <w:p w14:paraId="4DBA523F" w14:textId="77777777" w:rsidR="00D55C06" w:rsidRPr="005B25A1" w:rsidRDefault="00D55C06" w:rsidP="00D55C06">
      <w:pPr>
        <w:keepNext/>
        <w:keepLines/>
        <w:rPr>
          <w:b/>
          <w:bCs/>
        </w:rPr>
      </w:pPr>
      <w:r>
        <w:rPr>
          <w:b/>
          <w:bCs/>
        </w:rPr>
        <w:t>Questions and comments</w:t>
      </w:r>
      <w:r w:rsidRPr="005B25A1">
        <w:rPr>
          <w:b/>
          <w:bCs/>
        </w:rPr>
        <w:t>:</w:t>
      </w:r>
    </w:p>
    <w:p w14:paraId="7FF228F4" w14:textId="24BEFFB7" w:rsidR="00D55C06" w:rsidRDefault="00D55C06" w:rsidP="00D55C06">
      <w:pPr>
        <w:keepNext/>
        <w:keepLines/>
        <w:ind w:left="1134" w:hanging="1134"/>
      </w:pPr>
      <w:r>
        <w:t xml:space="preserve">Slide </w:t>
      </w:r>
      <w:r w:rsidR="00492DEA">
        <w:t>67</w:t>
      </w:r>
      <w:r>
        <w:t>:</w:t>
      </w:r>
      <w:r>
        <w:tab/>
      </w:r>
      <w:r w:rsidR="00492DEA">
        <w:t>Intel commented that there was a poll on WT3 for XRM and there was strong support for removing it. This will be handled under the review of Rel-19 SIDs.</w:t>
      </w:r>
    </w:p>
    <w:p w14:paraId="0CFF2701" w14:textId="3320366B" w:rsidR="00492DEA" w:rsidRDefault="00492DEA" w:rsidP="00D55C06">
      <w:pPr>
        <w:keepNext/>
        <w:keepLines/>
        <w:ind w:left="1134" w:hanging="1134"/>
      </w:pPr>
      <w:r>
        <w:t>Slide 67:</w:t>
      </w:r>
      <w:r>
        <w:tab/>
        <w:t>It was clarified that the limiting to 14 TUs for a WI is necessary to avoid overlaps of topics in the SA WG2 meetings. Some sequential scheduling of smaller WIDs may be possible, but this is also limited by the timescale for the Stage 2 freeze.</w:t>
      </w:r>
    </w:p>
    <w:p w14:paraId="081A1254" w14:textId="35DFA1BF" w:rsidR="00D55C06" w:rsidRPr="00D55C06" w:rsidRDefault="00D55C06" w:rsidP="00D55C06">
      <w:pPr>
        <w:keepNext/>
        <w:keepLines/>
      </w:pPr>
      <w:r>
        <w:t>The</w:t>
      </w:r>
      <w:r w:rsidR="00665F53">
        <w:t xml:space="preserve"> SA WG2 delegates were thanked for their excellent work and the</w:t>
      </w:r>
      <w:r>
        <w:t xml:space="preserve"> SA</w:t>
      </w:r>
      <w:r w:rsidR="00834FC0">
        <w:t> </w:t>
      </w:r>
      <w:r>
        <w:t xml:space="preserve">WG2 Chair was thanked for this report, which was </w:t>
      </w:r>
      <w:r w:rsidRPr="00C3284B">
        <w:rPr>
          <w:color w:val="0000FF"/>
        </w:rPr>
        <w:t>noted</w:t>
      </w:r>
      <w:r>
        <w:t>.</w:t>
      </w:r>
    </w:p>
    <w:p w14:paraId="6B3DD364" w14:textId="5F4CE238" w:rsidR="00D55C06" w:rsidRPr="00EB0339" w:rsidRDefault="00D55C06" w:rsidP="00D55C06">
      <w:r w:rsidRPr="005B25A1">
        <w:rPr>
          <w:b/>
          <w:bCs/>
        </w:rPr>
        <w:t>Status:</w:t>
      </w:r>
      <w:r>
        <w:t xml:space="preserve"> </w:t>
      </w:r>
      <w:r>
        <w:rPr>
          <w:color w:val="0000FF"/>
        </w:rPr>
        <w:t>Noted</w:t>
      </w:r>
      <w:r>
        <w:t>.</w:t>
      </w:r>
    </w:p>
    <w:p w14:paraId="4E272B0B" w14:textId="77777777" w:rsidR="00B06148" w:rsidRDefault="00B06148" w:rsidP="00BB3F37"/>
    <w:p w14:paraId="4FAB1F0F" w14:textId="77777777" w:rsidR="007615D6" w:rsidRDefault="007615D6" w:rsidP="0010433C">
      <w:pPr>
        <w:pStyle w:val="Heading2"/>
      </w:pPr>
      <w:bookmarkStart w:id="22" w:name="_Toc153785209"/>
      <w:r>
        <w:lastRenderedPageBreak/>
        <w:t>4.3</w:t>
      </w:r>
      <w:r>
        <w:tab/>
        <w:t>SA WG3 reporting</w:t>
      </w:r>
      <w:bookmarkEnd w:id="22"/>
    </w:p>
    <w:p w14:paraId="72D36906" w14:textId="7A498D17" w:rsidR="00E00DA6" w:rsidRDefault="007615D6" w:rsidP="000A3FBD">
      <w:pPr>
        <w:pStyle w:val="NormTop"/>
      </w:pPr>
      <w:r>
        <w:rPr>
          <w:color w:val="0000FF"/>
        </w:rPr>
        <w:t>SP-231</w:t>
      </w:r>
      <w:r w:rsidR="00EC5C71">
        <w:rPr>
          <w:color w:val="0000FF"/>
        </w:rPr>
        <w:t>687</w:t>
      </w:r>
      <w:r w:rsidRPr="00D53282">
        <w:t xml:space="preserve"> </w:t>
      </w:r>
      <w:r>
        <w:t>(REPORT) SA</w:t>
      </w:r>
      <w:r w:rsidR="00834FC0">
        <w:t> </w:t>
      </w:r>
      <w:r>
        <w:t>WG3 Report to SA (Source: SA</w:t>
      </w:r>
      <w:r w:rsidR="00834FC0">
        <w:t> </w:t>
      </w:r>
      <w:r>
        <w:t>WG3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WG3 Report to SA.</w:t>
      </w:r>
      <w:r w:rsidR="00C909DE">
        <w:t xml:space="preserve"> </w:t>
      </w:r>
      <w:hyperlink r:id="rId8" w:history="1">
        <w:r w:rsidR="00C909DE" w:rsidRPr="00253025">
          <w:rPr>
            <w:rStyle w:val="Hyperlink"/>
          </w:rPr>
          <w:t>https://www.3gpp.org/ftp/tsg_sa/TSG_SA/TSGS_102_Edinburgh_2023-12/Docs/SP-231687.zip</w:t>
        </w:r>
      </w:hyperlink>
      <w:r w:rsidR="00C909DE">
        <w:t>.</w:t>
      </w:r>
    </w:p>
    <w:p w14:paraId="167E4EA7" w14:textId="4EBA602C" w:rsidR="00EC5C71" w:rsidRPr="00B81031" w:rsidRDefault="00EC5C71" w:rsidP="00EC5C71">
      <w:pPr>
        <w:keepNext/>
        <w:keepLines/>
        <w:rPr>
          <w:i/>
        </w:rPr>
      </w:pPr>
      <w:r w:rsidRPr="00B81031">
        <w:rPr>
          <w:b/>
          <w:bCs/>
          <w:i/>
        </w:rPr>
        <w:t>Comment:</w:t>
      </w:r>
      <w:r>
        <w:rPr>
          <w:i/>
        </w:rPr>
        <w:t xml:space="preserve"> Revision of SP-231348.</w:t>
      </w:r>
    </w:p>
    <w:p w14:paraId="43FE0DAE" w14:textId="77777777" w:rsidR="00D55C06" w:rsidRPr="005B25A1" w:rsidRDefault="00D55C06" w:rsidP="00D55C06">
      <w:pPr>
        <w:keepNext/>
        <w:keepLines/>
        <w:rPr>
          <w:b/>
          <w:bCs/>
        </w:rPr>
      </w:pPr>
      <w:r>
        <w:rPr>
          <w:b/>
          <w:bCs/>
        </w:rPr>
        <w:t>Questions and comments</w:t>
      </w:r>
      <w:r w:rsidRPr="005B25A1">
        <w:rPr>
          <w:b/>
          <w:bCs/>
        </w:rPr>
        <w:t>:</w:t>
      </w:r>
    </w:p>
    <w:p w14:paraId="4FA88AE8" w14:textId="575090C6" w:rsidR="005464EB" w:rsidRDefault="00D55C06" w:rsidP="00D55C06">
      <w:pPr>
        <w:keepNext/>
        <w:keepLines/>
        <w:ind w:left="1134" w:hanging="1134"/>
      </w:pPr>
      <w:r>
        <w:t xml:space="preserve">Slide </w:t>
      </w:r>
      <w:r w:rsidR="005A00FC">
        <w:t>5</w:t>
      </w:r>
      <w:r>
        <w:t>:</w:t>
      </w:r>
      <w:r>
        <w:tab/>
      </w:r>
      <w:r w:rsidR="005A00FC">
        <w:t xml:space="preserve">It was commented that the April 2024 </w:t>
      </w:r>
      <w:r w:rsidR="005464EB">
        <w:t>B</w:t>
      </w:r>
      <w:r w:rsidR="005A00FC">
        <w:t>is meeting was added.</w:t>
      </w:r>
      <w:r w:rsidR="005464EB">
        <w:t xml:space="preserve"> It was clarified this is an electronic ad-hoc meeting, not a Bis meeting.</w:t>
      </w:r>
      <w:r w:rsidR="005852CA">
        <w:t xml:space="preserve"> The January 2024 meeting is also an ad-hoc meeting.</w:t>
      </w:r>
    </w:p>
    <w:p w14:paraId="239907B6" w14:textId="36224096" w:rsidR="005A00FC" w:rsidRDefault="005464EB" w:rsidP="00D55C06">
      <w:pPr>
        <w:keepNext/>
        <w:keepLines/>
        <w:ind w:left="1134" w:hanging="1134"/>
      </w:pPr>
      <w:r>
        <w:tab/>
        <w:t>The TSG SA Chair commented that from 2025 onwards, 6 WG meetings per year is an upper limit and additional ad-hoc meetings would require TSG approval and should be electronic due to hosting resourcing requirements.</w:t>
      </w:r>
    </w:p>
    <w:p w14:paraId="045FABE6" w14:textId="0C57644F" w:rsidR="00D55C06" w:rsidRDefault="005464EB" w:rsidP="00D55C06">
      <w:pPr>
        <w:keepNext/>
        <w:keepLines/>
        <w:ind w:left="1134" w:hanging="1134"/>
      </w:pPr>
      <w:r>
        <w:t>General</w:t>
      </w:r>
      <w:r w:rsidR="005A00FC">
        <w:t>:</w:t>
      </w:r>
      <w:r w:rsidR="005A00FC">
        <w:tab/>
        <w:t xml:space="preserve">Ericsson commented that the work loading in SA WG3 is increasing and could be reaching the capacity of the WG and asked how any further work can be handled in SA WG3. The SA WG3 Chair replied that there is capacity for an additional 12 topics of 0.5 TU per meeting. With the addition of the April Bis meeting, there should be capacity for the Rel-19 work. </w:t>
      </w:r>
      <w:r>
        <w:t>SA WG3 intend to be careful before adding more key issues into Study phases to keep the work load manageable.</w:t>
      </w:r>
    </w:p>
    <w:p w14:paraId="64FD387D" w14:textId="4B3752A8" w:rsidR="005464EB" w:rsidRDefault="005464EB" w:rsidP="005464EB">
      <w:pPr>
        <w:keepNext/>
        <w:keepLines/>
        <w:ind w:left="1134" w:hanging="1134"/>
      </w:pPr>
      <w:r>
        <w:t>Slide 5:</w:t>
      </w:r>
      <w:r>
        <w:tab/>
        <w:t>The Work Plan manager asked how the SA WG3 timeline fits with the Stage 2 and Stage 3 freeze dates. It was clarified that this is the security for the completed Stage 2 work.</w:t>
      </w:r>
    </w:p>
    <w:p w14:paraId="7B8C2547" w14:textId="6133E780" w:rsidR="005464EB" w:rsidRDefault="005464EB" w:rsidP="005464EB">
      <w:pPr>
        <w:keepNext/>
        <w:keepLines/>
        <w:ind w:left="1134" w:hanging="1134"/>
      </w:pPr>
      <w:r>
        <w:t>Slide 6:</w:t>
      </w:r>
      <w:r>
        <w:tab/>
        <w:t>Roaming5G: The SA WG3 Chair will bring an update on the status of related work to the next meeting.</w:t>
      </w:r>
    </w:p>
    <w:p w14:paraId="349112C2" w14:textId="077DFB0E" w:rsidR="005464EB" w:rsidRDefault="005464EB" w:rsidP="005464EB">
      <w:pPr>
        <w:keepNext/>
        <w:keepLines/>
        <w:ind w:left="1134" w:hanging="1134"/>
      </w:pPr>
      <w:r>
        <w:t>Slide 3:</w:t>
      </w:r>
      <w:r>
        <w:tab/>
        <w:t>CMCC commented that SA WG3 would need to leave enough resource for SA WG2 dependent work. It was clarified that there is resource available and this is not closed to additional work.</w:t>
      </w:r>
    </w:p>
    <w:p w14:paraId="448C59FA" w14:textId="7D7CD492" w:rsidR="005852CA" w:rsidRDefault="005852CA" w:rsidP="00D55C06">
      <w:pPr>
        <w:keepNext/>
        <w:keepLines/>
      </w:pPr>
      <w:r>
        <w:t xml:space="preserve">This was revised to correct the meeting planning slide in </w:t>
      </w:r>
      <w:r w:rsidRPr="00CE3EC0">
        <w:rPr>
          <w:color w:val="0000FF"/>
        </w:rPr>
        <w:t>S</w:t>
      </w:r>
      <w:r>
        <w:rPr>
          <w:color w:val="0000FF"/>
        </w:rPr>
        <w:t>P</w:t>
      </w:r>
      <w:r w:rsidRPr="00CE3EC0">
        <w:rPr>
          <w:color w:val="0000FF"/>
        </w:rPr>
        <w:t>-23</w:t>
      </w:r>
      <w:r>
        <w:rPr>
          <w:color w:val="0000FF"/>
        </w:rPr>
        <w:t>1692</w:t>
      </w:r>
      <w:r>
        <w:t>.</w:t>
      </w:r>
    </w:p>
    <w:p w14:paraId="6552484E" w14:textId="5538C4FE" w:rsidR="00D55C06" w:rsidRPr="00D55C06" w:rsidRDefault="00D55C06" w:rsidP="00D55C06">
      <w:pPr>
        <w:keepNext/>
        <w:keepLines/>
      </w:pPr>
      <w:r>
        <w:t>The SA</w:t>
      </w:r>
      <w:r w:rsidR="00834FC0">
        <w:t> </w:t>
      </w:r>
      <w:r>
        <w:t xml:space="preserve">WG3 </w:t>
      </w:r>
      <w:r w:rsidR="005852CA">
        <w:t xml:space="preserve">leadership were congratulated on their election to the VC posts and delegates thanked for their good work. The SA WG3 </w:t>
      </w:r>
      <w:r>
        <w:t xml:space="preserve">Chair was thanked for this report, which was </w:t>
      </w:r>
      <w:r w:rsidRPr="00C3284B">
        <w:rPr>
          <w:color w:val="0000FF"/>
        </w:rPr>
        <w:t>noted</w:t>
      </w:r>
      <w:r>
        <w:t>.</w:t>
      </w:r>
    </w:p>
    <w:p w14:paraId="20ACC98E" w14:textId="58B9463D" w:rsidR="00D55C06" w:rsidRPr="00EB0339" w:rsidRDefault="00D55C06" w:rsidP="00D55C06">
      <w:r w:rsidRPr="005B25A1">
        <w:rPr>
          <w:b/>
          <w:bCs/>
        </w:rPr>
        <w:t>Status:</w:t>
      </w:r>
      <w:r>
        <w:t xml:space="preserve"> </w:t>
      </w:r>
      <w:r>
        <w:rPr>
          <w:color w:val="0000FF"/>
        </w:rPr>
        <w:t>Noted</w:t>
      </w:r>
      <w:r>
        <w:t>.</w:t>
      </w:r>
    </w:p>
    <w:p w14:paraId="7B032BAE" w14:textId="77777777" w:rsidR="00B06148" w:rsidRDefault="00B06148" w:rsidP="00BB3F37"/>
    <w:p w14:paraId="43AFA5AD" w14:textId="77777777" w:rsidR="007615D6" w:rsidRDefault="007615D6" w:rsidP="0010433C">
      <w:pPr>
        <w:pStyle w:val="Heading2"/>
      </w:pPr>
      <w:bookmarkStart w:id="23" w:name="_Toc153785210"/>
      <w:r>
        <w:t>4.4</w:t>
      </w:r>
      <w:r>
        <w:tab/>
        <w:t>SA WG4 reporting</w:t>
      </w:r>
      <w:bookmarkEnd w:id="23"/>
    </w:p>
    <w:p w14:paraId="4473B43D" w14:textId="1CE6C845" w:rsidR="00E00DA6" w:rsidRDefault="007615D6" w:rsidP="000A3FBD">
      <w:pPr>
        <w:pStyle w:val="NormTop"/>
      </w:pPr>
      <w:r>
        <w:rPr>
          <w:color w:val="0000FF"/>
        </w:rPr>
        <w:t>SP-231231</w:t>
      </w:r>
      <w:r w:rsidRPr="00D53282">
        <w:t xml:space="preserve"> </w:t>
      </w:r>
      <w:r>
        <w:t>(REPORT) SA</w:t>
      </w:r>
      <w:r w:rsidR="00834FC0">
        <w:t> </w:t>
      </w:r>
      <w:r>
        <w:t>WG4 Chair Status Report to TSG</w:t>
      </w:r>
      <w:r w:rsidR="00834FC0">
        <w:t> </w:t>
      </w:r>
      <w:r>
        <w:t>SA#102 (Source: SA</w:t>
      </w:r>
      <w:r w:rsidR="00834FC0">
        <w:t> </w:t>
      </w:r>
      <w:r>
        <w:t>WG4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WG4 Chair Status Report to TSG</w:t>
      </w:r>
      <w:r w:rsidR="00834FC0">
        <w:t> </w:t>
      </w:r>
      <w:r>
        <w:t>SA#102.</w:t>
      </w:r>
      <w:r w:rsidR="000C0E46">
        <w:t xml:space="preserve"> </w:t>
      </w:r>
      <w:hyperlink r:id="rId9" w:history="1">
        <w:r w:rsidR="000C0E46" w:rsidRPr="007E67AA">
          <w:rPr>
            <w:rStyle w:val="Hyperlink"/>
          </w:rPr>
          <w:t>https://www.3gpp.org/ftp/tsg_sa/TSG_SA/TSGS_102_Edinburgh_2023-12/Docs/SP-231231.zip</w:t>
        </w:r>
      </w:hyperlink>
      <w:r w:rsidR="000C0E46">
        <w:t>.</w:t>
      </w:r>
    </w:p>
    <w:p w14:paraId="4717F085" w14:textId="77777777" w:rsidR="000C0E46" w:rsidRPr="000C0E46" w:rsidRDefault="000C0E46" w:rsidP="000C0E46">
      <w:pPr>
        <w:rPr>
          <w:b/>
          <w:bCs/>
          <w:lang w:eastAsia="ja-JP"/>
        </w:rPr>
      </w:pPr>
      <w:r w:rsidRPr="000C0E46">
        <w:rPr>
          <w:b/>
          <w:bCs/>
          <w:lang w:eastAsia="ja-JP"/>
        </w:rPr>
        <w:t xml:space="preserve">Secretary: </w:t>
      </w:r>
      <w:r w:rsidRPr="000C0E46">
        <w:rPr>
          <w:b/>
          <w:bCs/>
          <w:color w:val="0000FF"/>
          <w:lang w:eastAsia="ja-JP"/>
        </w:rPr>
        <w:t>NEW!</w:t>
      </w:r>
      <w:r w:rsidRPr="000C0E46">
        <w:rPr>
          <w:b/>
          <w:bCs/>
          <w:lang w:eastAsia="ja-JP"/>
        </w:rPr>
        <w:t xml:space="preserve"> Antoine Burckard (MCC)</w:t>
      </w:r>
    </w:p>
    <w:p w14:paraId="6178EA45" w14:textId="47885D62" w:rsidR="000C0E46" w:rsidRDefault="000C0E46" w:rsidP="000C0E46">
      <w:pPr>
        <w:rPr>
          <w:color w:val="0000FF"/>
          <w:lang w:eastAsia="ja-JP"/>
        </w:rPr>
      </w:pPr>
      <w:r w:rsidRPr="000C0E46">
        <w:rPr>
          <w:color w:val="0000FF"/>
          <w:lang w:eastAsia="ja-JP"/>
        </w:rPr>
        <w:t>Big thanks to Andrijana Brekalo (MCC Support) for her excellent continuous support since November 2022. Andrijana will remain technical officer back up for SA WG4 and will continue to support the IVAS project.</w:t>
      </w:r>
    </w:p>
    <w:p w14:paraId="4F3F67DD" w14:textId="77777777" w:rsidR="000C0E46" w:rsidRPr="000C0E46" w:rsidRDefault="000C0E46" w:rsidP="000C0E46">
      <w:pPr>
        <w:rPr>
          <w:color w:val="0000FF"/>
          <w:lang w:eastAsia="ja-JP"/>
        </w:rPr>
      </w:pPr>
      <w:r w:rsidRPr="000C0E46">
        <w:rPr>
          <w:b/>
          <w:bCs/>
          <w:color w:val="0000FF"/>
          <w:lang w:eastAsia="ja-JP"/>
        </w:rPr>
        <w:t>New!</w:t>
      </w:r>
      <w:r w:rsidRPr="000C0E46">
        <w:rPr>
          <w:color w:val="0000FF"/>
          <w:lang w:eastAsia="ja-JP"/>
        </w:rPr>
        <w:t xml:space="preserve"> Saba Ahsan (Nokia corporation, ETSI) has been appointed at SA4#126 and will take over RTC SWG from end of SA4#127.</w:t>
      </w:r>
    </w:p>
    <w:p w14:paraId="60D89DBE" w14:textId="77777777" w:rsidR="00D55C06" w:rsidRPr="005B25A1" w:rsidRDefault="00D55C06" w:rsidP="00D55C06">
      <w:pPr>
        <w:keepNext/>
        <w:keepLines/>
        <w:rPr>
          <w:b/>
          <w:bCs/>
        </w:rPr>
      </w:pPr>
      <w:r>
        <w:rPr>
          <w:b/>
          <w:bCs/>
        </w:rPr>
        <w:lastRenderedPageBreak/>
        <w:t>Questions and comments</w:t>
      </w:r>
      <w:r w:rsidRPr="005B25A1">
        <w:rPr>
          <w:b/>
          <w:bCs/>
        </w:rPr>
        <w:t>:</w:t>
      </w:r>
    </w:p>
    <w:p w14:paraId="344D7F7A" w14:textId="3E6C9A05" w:rsidR="00D55C06" w:rsidRPr="00D55C06" w:rsidRDefault="000C0E46" w:rsidP="00D55C06">
      <w:pPr>
        <w:keepNext/>
        <w:keepLines/>
      </w:pPr>
      <w:r>
        <w:t>There were no questions or comments.</w:t>
      </w:r>
      <w:r w:rsidR="00AB4293">
        <w:t xml:space="preserve"> </w:t>
      </w:r>
      <w:r w:rsidR="00D55C06">
        <w:t>The SA</w:t>
      </w:r>
      <w:r w:rsidR="00834FC0">
        <w:t> </w:t>
      </w:r>
      <w:r w:rsidR="00D55C06">
        <w:t>WG4</w:t>
      </w:r>
      <w:r>
        <w:t xml:space="preserve"> delegates were thanked for their good work and the SA WG4</w:t>
      </w:r>
      <w:r w:rsidR="00D55C06">
        <w:t xml:space="preserve"> Chair was thanked for this report, which was </w:t>
      </w:r>
      <w:r w:rsidR="00D55C06" w:rsidRPr="00C3284B">
        <w:rPr>
          <w:color w:val="0000FF"/>
        </w:rPr>
        <w:t>noted</w:t>
      </w:r>
      <w:r w:rsidR="00D55C06">
        <w:t>.</w:t>
      </w:r>
    </w:p>
    <w:p w14:paraId="1C202EFC" w14:textId="1FEC46D9" w:rsidR="00D55C06" w:rsidRPr="00EB0339" w:rsidRDefault="00D55C06" w:rsidP="00D55C06">
      <w:r w:rsidRPr="005B25A1">
        <w:rPr>
          <w:b/>
          <w:bCs/>
        </w:rPr>
        <w:t>Status:</w:t>
      </w:r>
      <w:r>
        <w:t xml:space="preserve"> </w:t>
      </w:r>
      <w:r>
        <w:rPr>
          <w:color w:val="0000FF"/>
        </w:rPr>
        <w:t>Noted</w:t>
      </w:r>
      <w:r>
        <w:t>.</w:t>
      </w:r>
    </w:p>
    <w:p w14:paraId="2ECE626A" w14:textId="20126DF4" w:rsidR="00E00DA6" w:rsidRDefault="007615D6" w:rsidP="000A3FBD">
      <w:pPr>
        <w:pStyle w:val="NormTop"/>
      </w:pPr>
      <w:r>
        <w:rPr>
          <w:color w:val="0000FF"/>
        </w:rPr>
        <w:t>SP-231232</w:t>
      </w:r>
      <w:r w:rsidRPr="00D53282">
        <w:t xml:space="preserve"> </w:t>
      </w:r>
      <w:r>
        <w:t xml:space="preserve">(DISCUSSION) New 3GPP codec for Immersive Voice and Audio Services (IVAS) (Source: Dolby Laboratories Inc., Ericsson LM, Fraunhofer IIS, Huawei Technologies Co Ltd., Nokia Corporation, NTT, Orange, Panasonic Holdings Corporation, Philips International B.V., Qualcomm Incorporated, </w:t>
      </w:r>
      <w:proofErr w:type="spellStart"/>
      <w:r>
        <w:t>VoiceAge</w:t>
      </w:r>
      <w:proofErr w:type="spellEnd"/>
      <w:r>
        <w:t xml:space="preserve"> Corporation, Cadence Design Systems Inc., Xiaomi Communications)</w:t>
      </w:r>
      <w:r>
        <w:br/>
      </w:r>
      <w:r w:rsidRPr="00D53282">
        <w:rPr>
          <w:b/>
        </w:rPr>
        <w:t>Document for:</w:t>
      </w:r>
      <w:r w:rsidRPr="00D53282">
        <w:t xml:space="preserve"> </w:t>
      </w:r>
      <w:r>
        <w:t>Presentation</w:t>
      </w:r>
      <w:r>
        <w:br/>
      </w:r>
      <w:r w:rsidRPr="00D53282">
        <w:rPr>
          <w:b/>
        </w:rPr>
        <w:t>Abstract:</w:t>
      </w:r>
      <w:r w:rsidRPr="00D53282">
        <w:t xml:space="preserve"> </w:t>
      </w:r>
      <w:r>
        <w:br/>
        <w:t>New 3GPP codec for Immersive Voice and Audio Services (IVAS).</w:t>
      </w:r>
      <w:r w:rsidR="000C0E46">
        <w:t xml:space="preserve"> </w:t>
      </w:r>
      <w:hyperlink r:id="rId10" w:history="1">
        <w:r w:rsidR="000C0E46" w:rsidRPr="007E67AA">
          <w:rPr>
            <w:rStyle w:val="Hyperlink"/>
          </w:rPr>
          <w:t>https://www.3gpp.org/ftp/tsg_sa/TSG_SA/TSGS_102_Edinburgh_2023-12/Docs/SP-231232.zip</w:t>
        </w:r>
      </w:hyperlink>
      <w:r w:rsidR="000C0E46">
        <w:t>.</w:t>
      </w:r>
    </w:p>
    <w:p w14:paraId="07A7B3A8" w14:textId="764E53E3" w:rsidR="00735D4D" w:rsidRPr="00735D4D" w:rsidRDefault="00735D4D" w:rsidP="00735D4D">
      <w:pPr>
        <w:spacing w:after="0"/>
        <w:rPr>
          <w:b/>
          <w:bCs/>
          <w:lang w:eastAsia="ja-JP"/>
        </w:rPr>
      </w:pPr>
      <w:r w:rsidRPr="00735D4D">
        <w:rPr>
          <w:b/>
          <w:bCs/>
          <w:lang w:eastAsia="ja-JP"/>
        </w:rPr>
        <w:t>Demos:</w:t>
      </w:r>
    </w:p>
    <w:p w14:paraId="2EDADA75" w14:textId="0B164318" w:rsidR="00735D4D" w:rsidRDefault="00735D4D" w:rsidP="00735D4D">
      <w:pPr>
        <w:pStyle w:val="B1"/>
      </w:pPr>
      <w:r>
        <w:t>-</w:t>
      </w:r>
      <w:r>
        <w:tab/>
        <w:t>Live-Demo with immersive IVAS coded audio and real-time head-tracking available at &lt;space (</w:t>
      </w:r>
      <w:proofErr w:type="spellStart"/>
      <w:r>
        <w:t>tbd</w:t>
      </w:r>
      <w:proofErr w:type="spellEnd"/>
      <w:r>
        <w:t>)&gt;</w:t>
      </w:r>
    </w:p>
    <w:p w14:paraId="78B939AF" w14:textId="7E10F19F" w:rsidR="00735D4D" w:rsidRDefault="00735D4D" w:rsidP="00735D4D">
      <w:pPr>
        <w:pStyle w:val="B2"/>
      </w:pPr>
      <w:r>
        <w:t>-</w:t>
      </w:r>
      <w:r>
        <w:tab/>
        <w:t>on Monday at &lt;xx-</w:t>
      </w:r>
      <w:proofErr w:type="spellStart"/>
      <w:r>
        <w:t>yy</w:t>
      </w:r>
      <w:proofErr w:type="spellEnd"/>
      <w:r>
        <w:t>&gt; hours</w:t>
      </w:r>
    </w:p>
    <w:p w14:paraId="584F520A" w14:textId="3D469CA6" w:rsidR="00735D4D" w:rsidRDefault="00735D4D" w:rsidP="00735D4D">
      <w:pPr>
        <w:pStyle w:val="B2"/>
      </w:pPr>
      <w:r>
        <w:t>-</w:t>
      </w:r>
      <w:r>
        <w:tab/>
        <w:t>on Tuesday at &lt;xx-</w:t>
      </w:r>
      <w:proofErr w:type="spellStart"/>
      <w:r>
        <w:t>yy</w:t>
      </w:r>
      <w:proofErr w:type="spellEnd"/>
      <w:r>
        <w:t>&gt; hours</w:t>
      </w:r>
    </w:p>
    <w:p w14:paraId="25AA1BA1" w14:textId="3064891E" w:rsidR="00735D4D" w:rsidRDefault="00735D4D" w:rsidP="00735D4D">
      <w:pPr>
        <w:pStyle w:val="B2"/>
      </w:pPr>
      <w:r>
        <w:t>-</w:t>
      </w:r>
      <w:r>
        <w:tab/>
        <w:t>on Wednesday at &lt;xx-</w:t>
      </w:r>
      <w:proofErr w:type="spellStart"/>
      <w:r>
        <w:t>yy</w:t>
      </w:r>
      <w:proofErr w:type="spellEnd"/>
      <w:r>
        <w:t>&gt; hours</w:t>
      </w:r>
    </w:p>
    <w:p w14:paraId="3F708C3A" w14:textId="72167347" w:rsidR="00735D4D" w:rsidRDefault="00735D4D" w:rsidP="00735D4D">
      <w:pPr>
        <w:pStyle w:val="B2"/>
      </w:pPr>
      <w:r>
        <w:t>-</w:t>
      </w:r>
      <w:r>
        <w:tab/>
        <w:t>and upon email request :</w:t>
      </w:r>
    </w:p>
    <w:p w14:paraId="7DE59993" w14:textId="681B0F09" w:rsidR="00735D4D" w:rsidRDefault="00735D4D" w:rsidP="00735D4D">
      <w:pPr>
        <w:pStyle w:val="B3"/>
        <w:rPr>
          <w:lang w:eastAsia="ja-JP"/>
        </w:rPr>
      </w:pPr>
      <w:r>
        <w:rPr>
          <w:lang w:eastAsia="ja-JP"/>
        </w:rPr>
        <w:t>-</w:t>
      </w:r>
      <w:r>
        <w:rPr>
          <w:lang w:eastAsia="ja-JP"/>
        </w:rPr>
        <w:tab/>
        <w:t>stefan.bruhn@dolby.com,</w:t>
      </w:r>
    </w:p>
    <w:p w14:paraId="0D4FAC54" w14:textId="7913AD2B" w:rsidR="00735D4D" w:rsidRDefault="00735D4D" w:rsidP="00735D4D">
      <w:pPr>
        <w:pStyle w:val="B3"/>
        <w:rPr>
          <w:lang w:eastAsia="ja-JP"/>
        </w:rPr>
      </w:pPr>
      <w:r>
        <w:rPr>
          <w:lang w:eastAsia="ja-JP"/>
        </w:rPr>
        <w:t>-</w:t>
      </w:r>
      <w:r>
        <w:rPr>
          <w:lang w:eastAsia="ja-JP"/>
        </w:rPr>
        <w:tab/>
        <w:t>lasse.j.laaksonen@nokia.com,</w:t>
      </w:r>
    </w:p>
    <w:p w14:paraId="4E498CDE" w14:textId="7DE395C2" w:rsidR="00735D4D" w:rsidRDefault="00735D4D" w:rsidP="00735D4D">
      <w:pPr>
        <w:pStyle w:val="B3"/>
        <w:rPr>
          <w:lang w:eastAsia="ja-JP"/>
        </w:rPr>
      </w:pPr>
      <w:r>
        <w:rPr>
          <w:lang w:eastAsia="ja-JP"/>
        </w:rPr>
        <w:t>-</w:t>
      </w:r>
      <w:r>
        <w:rPr>
          <w:lang w:eastAsia="ja-JP"/>
        </w:rPr>
        <w:tab/>
        <w:t>stefan.doehla@iis.fraunhofer.de</w:t>
      </w:r>
    </w:p>
    <w:p w14:paraId="17A2076E" w14:textId="3F95E56B" w:rsidR="00735D4D" w:rsidRPr="00735D4D" w:rsidRDefault="00735D4D" w:rsidP="00735D4D">
      <w:pPr>
        <w:spacing w:after="0"/>
        <w:rPr>
          <w:b/>
          <w:bCs/>
          <w:lang w:eastAsia="ja-JP"/>
        </w:rPr>
      </w:pPr>
      <w:r w:rsidRPr="00735D4D">
        <w:rPr>
          <w:b/>
          <w:bCs/>
          <w:lang w:eastAsia="ja-JP"/>
        </w:rPr>
        <w:t>Offline demo:</w:t>
      </w:r>
    </w:p>
    <w:p w14:paraId="00839B65" w14:textId="371BA7BA" w:rsidR="00735D4D" w:rsidRDefault="00735D4D" w:rsidP="00735D4D">
      <w:pPr>
        <w:pStyle w:val="B1"/>
      </w:pPr>
      <w:r>
        <w:t>-</w:t>
      </w:r>
      <w:r>
        <w:tab/>
        <w:t>This IVAS demo illustrates the additional immersive sound dimension offered by IVAS over currently used 3GPP AMR-WB and EVS codec based mono voice services at typical operation points.</w:t>
      </w:r>
    </w:p>
    <w:p w14:paraId="59F0F5D8" w14:textId="4A7ED76A" w:rsidR="00735D4D" w:rsidRDefault="00735D4D" w:rsidP="00735D4D">
      <w:pPr>
        <w:pStyle w:val="B1"/>
      </w:pPr>
      <w:r>
        <w:t>-</w:t>
      </w:r>
      <w:r>
        <w:tab/>
        <w:t>As a listener you should focus your attention to the spatial sounds arriving from different directions that make the experience much more realistic compared to the mono case where all sounds appear to emerge from inside your head.</w:t>
      </w:r>
    </w:p>
    <w:p w14:paraId="59FA3ABC" w14:textId="4359E7CA" w:rsidR="00735D4D" w:rsidRDefault="00735D4D" w:rsidP="00735D4D">
      <w:pPr>
        <w:pStyle w:val="B1"/>
      </w:pPr>
      <w:r>
        <w:t>-</w:t>
      </w:r>
      <w:r>
        <w:tab/>
        <w:t xml:space="preserve">In the telephony, conferencing and meeting applications, the </w:t>
      </w:r>
      <w:proofErr w:type="spellStart"/>
      <w:r>
        <w:t>immersiveness</w:t>
      </w:r>
      <w:proofErr w:type="spellEnd"/>
      <w:r>
        <w:t xml:space="preserve"> substantially helps you understand different interfering talker voices as they originate from different directions. In the experience sharing application, the immersion gives you the impression of being locally present at the place of recording. In the content sharing application, you will get a feeling of the room acoustics and spatial sound effects enabled by the immersive dimension</w:t>
      </w:r>
    </w:p>
    <w:p w14:paraId="2FCEA079" w14:textId="435D5324" w:rsidR="00735D4D" w:rsidRPr="00735D4D" w:rsidRDefault="00735D4D" w:rsidP="00735D4D">
      <w:pPr>
        <w:pStyle w:val="B1"/>
      </w:pPr>
      <w:r>
        <w:t>*</w:t>
      </w:r>
      <w:r>
        <w:tab/>
        <w:t>Listening should be done using stereo headphones for immersive experience.</w:t>
      </w:r>
    </w:p>
    <w:p w14:paraId="3EA23D3F" w14:textId="77777777" w:rsidR="007615D6" w:rsidRPr="005B25A1" w:rsidRDefault="007615D6" w:rsidP="007615D6">
      <w:pPr>
        <w:keepNext/>
        <w:keepLines/>
        <w:rPr>
          <w:b/>
          <w:bCs/>
        </w:rPr>
      </w:pPr>
      <w:r w:rsidRPr="005B25A1">
        <w:rPr>
          <w:b/>
          <w:bCs/>
        </w:rPr>
        <w:t>Plenary Discussion:</w:t>
      </w:r>
    </w:p>
    <w:p w14:paraId="71147153" w14:textId="73093877" w:rsidR="007615D6" w:rsidRPr="000C0E46" w:rsidRDefault="00735D4D" w:rsidP="007615D6">
      <w:pPr>
        <w:keepNext/>
        <w:keepLines/>
      </w:pPr>
      <w:r>
        <w:t xml:space="preserve">This was presented by Stefan Bruhn (Dolby Laboratories Inc.). It was announced that the Demos will be held at Level -1 30 minutes before until 30 minutes after each coffee break. The companies of SA WG4 were thanked for the work putting together these demos. This was then </w:t>
      </w:r>
      <w:r w:rsidRPr="00C3284B">
        <w:rPr>
          <w:color w:val="0000FF"/>
        </w:rPr>
        <w:t>noted</w:t>
      </w:r>
      <w:r>
        <w:t>.</w:t>
      </w:r>
    </w:p>
    <w:p w14:paraId="384C7C62" w14:textId="43C81C6D" w:rsidR="007615D6" w:rsidRPr="00EB0339" w:rsidRDefault="007615D6" w:rsidP="007615D6">
      <w:r w:rsidRPr="005B25A1">
        <w:rPr>
          <w:b/>
          <w:bCs/>
        </w:rPr>
        <w:t>Status:</w:t>
      </w:r>
      <w:r>
        <w:t xml:space="preserve"> </w:t>
      </w:r>
      <w:r>
        <w:rPr>
          <w:color w:val="0000FF"/>
        </w:rPr>
        <w:t>Noted</w:t>
      </w:r>
      <w:r>
        <w:t>.</w:t>
      </w:r>
    </w:p>
    <w:p w14:paraId="36C6877D" w14:textId="77777777" w:rsidR="00B06148" w:rsidRDefault="00B06148" w:rsidP="00BB3F37"/>
    <w:p w14:paraId="79488785" w14:textId="77777777" w:rsidR="007615D6" w:rsidRDefault="007615D6" w:rsidP="0010433C">
      <w:pPr>
        <w:pStyle w:val="Heading2"/>
      </w:pPr>
      <w:bookmarkStart w:id="24" w:name="_Toc153785211"/>
      <w:r>
        <w:lastRenderedPageBreak/>
        <w:t>4.5</w:t>
      </w:r>
      <w:r>
        <w:tab/>
        <w:t>SA WG5 reporting</w:t>
      </w:r>
      <w:bookmarkEnd w:id="24"/>
    </w:p>
    <w:p w14:paraId="6E83F399" w14:textId="437BF3E8" w:rsidR="00E00DA6" w:rsidRDefault="007615D6" w:rsidP="000A3FBD">
      <w:pPr>
        <w:pStyle w:val="NormTop"/>
      </w:pPr>
      <w:r>
        <w:rPr>
          <w:color w:val="0000FF"/>
        </w:rPr>
        <w:t>SP-231532</w:t>
      </w:r>
      <w:r w:rsidRPr="00D53282">
        <w:t xml:space="preserve"> </w:t>
      </w:r>
      <w:r>
        <w:t>(REPORT) SA</w:t>
      </w:r>
      <w:r w:rsidR="00834FC0">
        <w:t> </w:t>
      </w:r>
      <w:r>
        <w:t>WG5 report to SA#102 (Source: SA</w:t>
      </w:r>
      <w:r w:rsidR="00834FC0">
        <w:t> </w:t>
      </w:r>
      <w:r>
        <w:t>WG5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WG5 report to SA#102.</w:t>
      </w:r>
      <w:r w:rsidR="00AB4293">
        <w:t xml:space="preserve"> </w:t>
      </w:r>
      <w:hyperlink r:id="rId11" w:history="1">
        <w:r w:rsidR="00AB4293" w:rsidRPr="00253025">
          <w:rPr>
            <w:rStyle w:val="Hyperlink"/>
          </w:rPr>
          <w:t>https://www.3gpp.org/ftp/tsg_sa/TSG_SA/TSGS_102_Edinburgh_2023-12/Docs/SP-231532.zip</w:t>
        </w:r>
      </w:hyperlink>
      <w:r w:rsidR="00AB4293">
        <w:t>.</w:t>
      </w:r>
    </w:p>
    <w:p w14:paraId="3564E162" w14:textId="77777777" w:rsidR="00D55C06" w:rsidRPr="005B25A1" w:rsidRDefault="00D55C06" w:rsidP="00D55C06">
      <w:pPr>
        <w:keepNext/>
        <w:keepLines/>
        <w:rPr>
          <w:b/>
          <w:bCs/>
        </w:rPr>
      </w:pPr>
      <w:r>
        <w:rPr>
          <w:b/>
          <w:bCs/>
        </w:rPr>
        <w:t>Questions and comments</w:t>
      </w:r>
      <w:r w:rsidRPr="005B25A1">
        <w:rPr>
          <w:b/>
          <w:bCs/>
        </w:rPr>
        <w:t>:</w:t>
      </w:r>
    </w:p>
    <w:p w14:paraId="7A273EF2" w14:textId="57CA906E" w:rsidR="00D55C06" w:rsidRDefault="00D55C06" w:rsidP="00D55C06">
      <w:pPr>
        <w:keepNext/>
        <w:keepLines/>
        <w:ind w:left="1134" w:hanging="1134"/>
      </w:pPr>
      <w:r>
        <w:t xml:space="preserve">Slide </w:t>
      </w:r>
      <w:r w:rsidR="00AC0B39">
        <w:t>7</w:t>
      </w:r>
      <w:r>
        <w:t>:</w:t>
      </w:r>
      <w:r>
        <w:tab/>
      </w:r>
      <w:r w:rsidR="00AC0B39">
        <w:t>The MCC Work Plan manager thanked the SA WG5 Chair for clarifications on SA WG5 organisation provided so far and commented that the stage 1 management requirements phase is not aligned with SA WG1 date but the stage 3 is aligned with the CT and RAN stage 3 dates. There is the extended stage 2 for SA WG5 work included in the time line.</w:t>
      </w:r>
    </w:p>
    <w:p w14:paraId="4816D909" w14:textId="77777777" w:rsidR="00D61BDF" w:rsidRDefault="00AC0B39" w:rsidP="00D55C06">
      <w:pPr>
        <w:keepNext/>
        <w:keepLines/>
        <w:ind w:left="1134" w:hanging="1134"/>
      </w:pPr>
      <w:r>
        <w:t>Slide 13:</w:t>
      </w:r>
      <w:r>
        <w:tab/>
        <w:t xml:space="preserve">Nokia commented that there are a large number of Rel-19 WIs for approval and an indication that there should be a maximum of 20 </w:t>
      </w:r>
      <w:proofErr w:type="spellStart"/>
      <w:r>
        <w:t>WIs.</w:t>
      </w:r>
      <w:proofErr w:type="spellEnd"/>
      <w:r>
        <w:t xml:space="preserve"> As more can be expected, Nokia asked how will this be handled by SA WG5. The SA WG5 Chair replied that there is still some buffer remaining which is for SA WG2 alignment and may be used for additional SA WG5 </w:t>
      </w:r>
      <w:proofErr w:type="spellStart"/>
      <w:r>
        <w:t>WIs.</w:t>
      </w:r>
      <w:proofErr w:type="spellEnd"/>
      <w:r w:rsidR="00D61BDF">
        <w:t xml:space="preserve"> With an average of 6 TUs per WI, SA WG5 could accommodate 2 further </w:t>
      </w:r>
      <w:proofErr w:type="spellStart"/>
      <w:r w:rsidR="00D61BDF">
        <w:t>WIs.</w:t>
      </w:r>
      <w:proofErr w:type="spellEnd"/>
    </w:p>
    <w:p w14:paraId="3AAF90EE" w14:textId="2F90F78D" w:rsidR="00AC0B39" w:rsidRDefault="00D61BDF" w:rsidP="00D55C06">
      <w:pPr>
        <w:keepNext/>
        <w:keepLines/>
        <w:ind w:left="1134" w:hanging="1134"/>
      </w:pPr>
      <w:r>
        <w:tab/>
      </w:r>
      <w:r w:rsidR="00AC0B39">
        <w:t>Ericsson asked how OAM work related to RAN WID decisions this week will be handled and asked whether there will be a prioritization exercise for SA WG5. The SA WG5 Chair replied that SA WG5 will do their best to handle the workload and report any issues.</w:t>
      </w:r>
    </w:p>
    <w:p w14:paraId="5CAE4F73" w14:textId="53818AA5" w:rsidR="00AC0B39" w:rsidRDefault="00AC0B39" w:rsidP="00D55C06">
      <w:pPr>
        <w:keepNext/>
        <w:keepLines/>
        <w:ind w:left="1134" w:hanging="1134"/>
      </w:pPr>
      <w:r>
        <w:tab/>
        <w:t>It was recognised that SA WG5 are close to fully loaded and additional work will need to be handled. AT&amp;T asked whether SA</w:t>
      </w:r>
      <w:r w:rsidR="00D61BDF">
        <w:t> </w:t>
      </w:r>
      <w:r>
        <w:t>WG5 open new studies for each new parameter set needed or whether this can be handled directly with normative WIDs. The SA</w:t>
      </w:r>
      <w:r w:rsidR="00D61BDF">
        <w:t> </w:t>
      </w:r>
      <w:r>
        <w:t xml:space="preserve">WG5 Chair replied that Studies are normally only needed for </w:t>
      </w:r>
      <w:r w:rsidR="00D61BDF">
        <w:t xml:space="preserve">the </w:t>
      </w:r>
      <w:r>
        <w:t>larger Features</w:t>
      </w:r>
      <w:r w:rsidR="00D61BDF">
        <w:t xml:space="preserve"> and where the required parameters to support is not clear</w:t>
      </w:r>
      <w:r>
        <w:t>.</w:t>
      </w:r>
    </w:p>
    <w:p w14:paraId="34EA0EF3" w14:textId="1918C89A" w:rsidR="00D61BDF" w:rsidRDefault="00D61BDF" w:rsidP="00D55C06">
      <w:pPr>
        <w:keepNext/>
        <w:keepLines/>
        <w:ind w:left="1134" w:hanging="1134"/>
      </w:pPr>
      <w:r>
        <w:tab/>
        <w:t>Huawei commented that SA WG5 appear to be handling this in their normal way and did not see any issues with resources which would require TSG SA involvement at present.</w:t>
      </w:r>
    </w:p>
    <w:p w14:paraId="27CB2D06" w14:textId="2E80BEF9" w:rsidR="00D61BDF" w:rsidRDefault="00D61BDF" w:rsidP="00D55C06">
      <w:pPr>
        <w:keepNext/>
        <w:keepLines/>
        <w:ind w:left="1134" w:hanging="1134"/>
      </w:pPr>
      <w:r>
        <w:tab/>
        <w:t>AT&amp;T asked to ensure that there is</w:t>
      </w:r>
      <w:r w:rsidR="00EB0DA1">
        <w:t xml:space="preserve"> enough resource to include </w:t>
      </w:r>
      <w:r>
        <w:t>Charging Support for the Rel-19 Features.</w:t>
      </w:r>
    </w:p>
    <w:p w14:paraId="595A1F4C" w14:textId="12F84F19" w:rsidR="00D61BDF" w:rsidRDefault="00D61BDF" w:rsidP="00D55C06">
      <w:pPr>
        <w:keepNext/>
        <w:keepLines/>
        <w:ind w:left="1134" w:hanging="1134"/>
      </w:pPr>
      <w:r>
        <w:tab/>
        <w:t>The SA</w:t>
      </w:r>
      <w:r w:rsidR="00EB0DA1">
        <w:t> </w:t>
      </w:r>
      <w:r>
        <w:t>WG5 WIs for approval should be reviewed on a case-by-case basis to check the SA WG2 dependencies.</w:t>
      </w:r>
    </w:p>
    <w:p w14:paraId="066175D4" w14:textId="0676480E" w:rsidR="00AB4293" w:rsidRPr="00D55C06" w:rsidRDefault="00AB4293" w:rsidP="00AB4293">
      <w:pPr>
        <w:keepNext/>
        <w:keepLines/>
      </w:pPr>
      <w:r>
        <w:t xml:space="preserve">The SA WG5 delegates were thanked for their good work and the SA WG5 Chair was thanked for this report, which was </w:t>
      </w:r>
      <w:r w:rsidRPr="00C3284B">
        <w:rPr>
          <w:color w:val="0000FF"/>
        </w:rPr>
        <w:t>noted</w:t>
      </w:r>
      <w:r>
        <w:t>.</w:t>
      </w:r>
    </w:p>
    <w:p w14:paraId="63F1F777" w14:textId="77777777" w:rsidR="00AB4293" w:rsidRPr="00EB0339" w:rsidRDefault="00AB4293" w:rsidP="00AB4293">
      <w:r w:rsidRPr="005B25A1">
        <w:rPr>
          <w:b/>
          <w:bCs/>
        </w:rPr>
        <w:t>Status:</w:t>
      </w:r>
      <w:r>
        <w:t xml:space="preserve"> </w:t>
      </w:r>
      <w:r>
        <w:rPr>
          <w:color w:val="0000FF"/>
        </w:rPr>
        <w:t>Noted</w:t>
      </w:r>
      <w:r>
        <w:t>.</w:t>
      </w:r>
    </w:p>
    <w:p w14:paraId="21EB4BCE" w14:textId="77777777" w:rsidR="00B06148" w:rsidRDefault="00B06148" w:rsidP="00BB3F37"/>
    <w:p w14:paraId="5AC7E145" w14:textId="77777777" w:rsidR="007615D6" w:rsidRDefault="007615D6" w:rsidP="0010433C">
      <w:pPr>
        <w:pStyle w:val="Heading2"/>
      </w:pPr>
      <w:bookmarkStart w:id="25" w:name="_Toc153785212"/>
      <w:r>
        <w:lastRenderedPageBreak/>
        <w:t>4.6</w:t>
      </w:r>
      <w:r>
        <w:tab/>
        <w:t>SA WG6 reporting</w:t>
      </w:r>
      <w:bookmarkEnd w:id="25"/>
    </w:p>
    <w:p w14:paraId="411A0030" w14:textId="49F536E8" w:rsidR="00E00DA6" w:rsidRDefault="007615D6" w:rsidP="000A3FBD">
      <w:pPr>
        <w:pStyle w:val="NormTop"/>
      </w:pPr>
      <w:r>
        <w:rPr>
          <w:color w:val="0000FF"/>
        </w:rPr>
        <w:t>SP-231537</w:t>
      </w:r>
      <w:r w:rsidRPr="00D53282">
        <w:t xml:space="preserve"> </w:t>
      </w:r>
      <w:r>
        <w:t>(REPORT) SA</w:t>
      </w:r>
      <w:r w:rsidR="00834FC0">
        <w:t> </w:t>
      </w:r>
      <w:r>
        <w:t>WG6 status report to TSG SA#102 (Source: SA</w:t>
      </w:r>
      <w:r w:rsidR="00834FC0">
        <w:t> </w:t>
      </w:r>
      <w:r>
        <w:t>WG6 Chair)</w:t>
      </w:r>
      <w:r>
        <w:br/>
      </w:r>
      <w:r w:rsidRPr="00D53282">
        <w:rPr>
          <w:b/>
        </w:rPr>
        <w:t>Document for:</w:t>
      </w:r>
      <w:r w:rsidRPr="00D53282">
        <w:t xml:space="preserve"> </w:t>
      </w:r>
      <w:r>
        <w:t>Presentation</w:t>
      </w:r>
      <w:r>
        <w:br/>
      </w:r>
      <w:r w:rsidRPr="00D53282">
        <w:rPr>
          <w:b/>
        </w:rPr>
        <w:t>Abstract:</w:t>
      </w:r>
      <w:r w:rsidRPr="00D53282">
        <w:t xml:space="preserve"> </w:t>
      </w:r>
      <w:r>
        <w:br/>
        <w:t>SA</w:t>
      </w:r>
      <w:r w:rsidR="00834FC0">
        <w:t> </w:t>
      </w:r>
      <w:r>
        <w:t>WG6 status report to TSG</w:t>
      </w:r>
      <w:r w:rsidR="00834FC0">
        <w:t> </w:t>
      </w:r>
      <w:r>
        <w:t>SA#102.</w:t>
      </w:r>
      <w:r w:rsidR="00EB0DA1">
        <w:t xml:space="preserve"> </w:t>
      </w:r>
      <w:hyperlink r:id="rId12" w:history="1">
        <w:r w:rsidR="00EB0DA1" w:rsidRPr="00253025">
          <w:rPr>
            <w:rStyle w:val="Hyperlink"/>
          </w:rPr>
          <w:t>https://www.3gpp.org/ftp/tsg_sa/TSG_SA/TSGS_102_Edinburgh_2023-12/Docs/SP-231537.zip</w:t>
        </w:r>
      </w:hyperlink>
      <w:r w:rsidR="00EB0DA1">
        <w:t>.</w:t>
      </w:r>
    </w:p>
    <w:p w14:paraId="02F1D77A" w14:textId="77777777" w:rsidR="00D55C06" w:rsidRPr="005B25A1" w:rsidRDefault="00D55C06" w:rsidP="00D55C06">
      <w:pPr>
        <w:keepNext/>
        <w:keepLines/>
        <w:rPr>
          <w:b/>
          <w:bCs/>
        </w:rPr>
      </w:pPr>
      <w:r>
        <w:rPr>
          <w:b/>
          <w:bCs/>
        </w:rPr>
        <w:t>Questions and comments</w:t>
      </w:r>
      <w:r w:rsidRPr="005B25A1">
        <w:rPr>
          <w:b/>
          <w:bCs/>
        </w:rPr>
        <w:t>:</w:t>
      </w:r>
    </w:p>
    <w:p w14:paraId="12E42509" w14:textId="1E1C6429" w:rsidR="00D55C06" w:rsidRDefault="00D55C06" w:rsidP="00D55C06">
      <w:pPr>
        <w:keepNext/>
        <w:keepLines/>
        <w:ind w:left="1134" w:hanging="1134"/>
      </w:pPr>
      <w:r>
        <w:t xml:space="preserve">Slide </w:t>
      </w:r>
      <w:r w:rsidR="006778DF">
        <w:t>9</w:t>
      </w:r>
      <w:r>
        <w:t>:</w:t>
      </w:r>
      <w:r>
        <w:tab/>
      </w:r>
      <w:r w:rsidR="006778DF">
        <w:t>The EDGEAPP_EXT remains at 95% complete and the target should read December 2023. This will be updated only for alignment.</w:t>
      </w:r>
    </w:p>
    <w:p w14:paraId="7BF0689F" w14:textId="24E2B85A" w:rsidR="00AB4293" w:rsidRDefault="00AB4293" w:rsidP="00AB4293">
      <w:pPr>
        <w:keepNext/>
        <w:keepLines/>
      </w:pPr>
      <w:r>
        <w:t xml:space="preserve">There </w:t>
      </w:r>
      <w:r w:rsidR="00EB0DA1">
        <w:t xml:space="preserve">SA WG6 Chair reported that his </w:t>
      </w:r>
      <w:r w:rsidR="006778DF">
        <w:t xml:space="preserve">first </w:t>
      </w:r>
      <w:r w:rsidR="00EB0DA1">
        <w:t xml:space="preserve">term as </w:t>
      </w:r>
      <w:r w:rsidR="006778DF">
        <w:t xml:space="preserve">SA WG6 </w:t>
      </w:r>
      <w:r w:rsidR="00EB0DA1">
        <w:t xml:space="preserve">Chair will come to an end </w:t>
      </w:r>
      <w:r w:rsidR="006778DF">
        <w:t>during</w:t>
      </w:r>
      <w:r w:rsidR="00EB0DA1">
        <w:t xml:space="preserve"> Q1/2024, which coincides with his retirement and he will not stand again for the SA WG6 Chair position.</w:t>
      </w:r>
      <w:r w:rsidR="006778DF">
        <w:t xml:space="preserve"> He will however be present at TSG SA#103.</w:t>
      </w:r>
    </w:p>
    <w:p w14:paraId="50EA9DC3" w14:textId="595E8568" w:rsidR="00AB4293" w:rsidRPr="00D55C06" w:rsidRDefault="00AB4293" w:rsidP="00AB4293">
      <w:pPr>
        <w:keepNext/>
        <w:keepLines/>
      </w:pPr>
      <w:r>
        <w:t xml:space="preserve">The SA WG6 delegates were thanked for their good work and the SA WG6 Chair was thanked for this report, which was </w:t>
      </w:r>
      <w:r w:rsidRPr="00C3284B">
        <w:rPr>
          <w:color w:val="0000FF"/>
        </w:rPr>
        <w:t>noted</w:t>
      </w:r>
      <w:r>
        <w:t>.</w:t>
      </w:r>
    </w:p>
    <w:p w14:paraId="6635BD46" w14:textId="7782C6CA" w:rsidR="00D55C06" w:rsidRPr="00EB0339" w:rsidRDefault="00D55C06" w:rsidP="00D55C06">
      <w:r w:rsidRPr="005B25A1">
        <w:rPr>
          <w:b/>
          <w:bCs/>
        </w:rPr>
        <w:t>Status:</w:t>
      </w:r>
      <w:r>
        <w:t xml:space="preserve"> </w:t>
      </w:r>
      <w:r>
        <w:rPr>
          <w:color w:val="0000FF"/>
        </w:rPr>
        <w:t>No</w:t>
      </w:r>
      <w:r w:rsidR="006778DF">
        <w:rPr>
          <w:color w:val="0000FF"/>
        </w:rPr>
        <w:t>t</w:t>
      </w:r>
      <w:r>
        <w:rPr>
          <w:color w:val="0000FF"/>
        </w:rPr>
        <w:t>ed</w:t>
      </w:r>
      <w:r>
        <w:t>.</w:t>
      </w:r>
    </w:p>
    <w:p w14:paraId="4A3B5A08" w14:textId="77777777" w:rsidR="00B06148" w:rsidRDefault="00B06148" w:rsidP="00BB3F37"/>
    <w:p w14:paraId="61F9C988" w14:textId="77777777" w:rsidR="007615D6" w:rsidRDefault="007615D6" w:rsidP="0010433C">
      <w:pPr>
        <w:pStyle w:val="Heading2"/>
      </w:pPr>
      <w:bookmarkStart w:id="26" w:name="_Toc153785213"/>
      <w:r>
        <w:t>4.7</w:t>
      </w:r>
      <w:r>
        <w:tab/>
        <w:t>TSG RAN reporting and RAN ITU-R Ad Hoc Matters</w:t>
      </w:r>
      <w:bookmarkEnd w:id="26"/>
    </w:p>
    <w:p w14:paraId="3166CF4A" w14:textId="77777777" w:rsidR="0097020C" w:rsidRDefault="0097020C" w:rsidP="0097020C">
      <w:pPr>
        <w:pStyle w:val="NormTop"/>
      </w:pPr>
      <w:r>
        <w:rPr>
          <w:color w:val="0000FF"/>
        </w:rPr>
        <w:t>SP-231700</w:t>
      </w:r>
      <w:r w:rsidRPr="00D53282">
        <w:t xml:space="preserve"> </w:t>
      </w:r>
      <w:r>
        <w:t>(LS IN) LS from TSG RAN: DRAFT LTI on 3GPP submission towards IMT-2020 Satellite (Source: TSG RAN (RP-233981))</w:t>
      </w:r>
      <w:r>
        <w:br/>
      </w:r>
      <w:r w:rsidRPr="00D53282">
        <w:rPr>
          <w:b/>
        </w:rPr>
        <w:t>Document for:</w:t>
      </w:r>
      <w:r w:rsidRPr="00D53282">
        <w:t xml:space="preserve"> </w:t>
      </w:r>
      <w:r>
        <w:t>Endorsement</w:t>
      </w:r>
      <w:r>
        <w:br/>
      </w:r>
      <w:r w:rsidRPr="00D53282">
        <w:rPr>
          <w:b/>
        </w:rPr>
        <w:t>Abstract:</w:t>
      </w:r>
      <w:r w:rsidRPr="00D53282">
        <w:t xml:space="preserve"> </w:t>
      </w:r>
      <w:r>
        <w:br/>
        <w:t>For endorsement and forwarding to PCG for review and approval before 15.12.23.</w:t>
      </w:r>
    </w:p>
    <w:p w14:paraId="502B1F43" w14:textId="77777777" w:rsidR="0097020C" w:rsidRPr="00B81031" w:rsidRDefault="0097020C" w:rsidP="0097020C">
      <w:pPr>
        <w:keepNext/>
        <w:keepLines/>
        <w:rPr>
          <w:i/>
        </w:rPr>
      </w:pPr>
      <w:r w:rsidRPr="00B81031">
        <w:rPr>
          <w:b/>
          <w:bCs/>
          <w:i/>
        </w:rPr>
        <w:t>Comment:</w:t>
      </w:r>
      <w:r>
        <w:rPr>
          <w:i/>
        </w:rPr>
        <w:t xml:space="preserve"> For endorsement and forwarding to PCG.</w:t>
      </w:r>
    </w:p>
    <w:p w14:paraId="215B3993" w14:textId="77777777" w:rsidR="0097020C" w:rsidRPr="005B25A1" w:rsidRDefault="0097020C" w:rsidP="0097020C">
      <w:pPr>
        <w:keepNext/>
        <w:keepLines/>
        <w:rPr>
          <w:b/>
          <w:bCs/>
        </w:rPr>
      </w:pPr>
      <w:r w:rsidRPr="005B25A1">
        <w:rPr>
          <w:b/>
          <w:bCs/>
        </w:rPr>
        <w:t>Plenary Discussion:</w:t>
      </w:r>
    </w:p>
    <w:p w14:paraId="43BC91AC" w14:textId="7EB825D4" w:rsidR="0097020C" w:rsidRPr="0019346E" w:rsidRDefault="0019346E" w:rsidP="0097020C">
      <w:pPr>
        <w:keepNext/>
        <w:keepLines/>
        <w:rPr>
          <w:b/>
          <w:bCs/>
        </w:rPr>
      </w:pPr>
      <w:r w:rsidRPr="0019346E">
        <w:rPr>
          <w:b/>
          <w:bCs/>
        </w:rPr>
        <w:t xml:space="preserve">This was </w:t>
      </w:r>
      <w:r w:rsidRPr="0019346E">
        <w:rPr>
          <w:b/>
          <w:bCs/>
          <w:color w:val="FF0000"/>
        </w:rPr>
        <w:t xml:space="preserve">endorsed </w:t>
      </w:r>
      <w:r w:rsidRPr="0019346E">
        <w:rPr>
          <w:b/>
          <w:bCs/>
        </w:rPr>
        <w:t>and will be forwarded to the PCG for approval and transmission to the ITU.</w:t>
      </w:r>
    </w:p>
    <w:p w14:paraId="342D4216" w14:textId="65144D6E" w:rsidR="0097020C" w:rsidRPr="00EB0339" w:rsidRDefault="0097020C" w:rsidP="0097020C">
      <w:r w:rsidRPr="005B25A1">
        <w:rPr>
          <w:b/>
          <w:bCs/>
        </w:rPr>
        <w:t>Status:</w:t>
      </w:r>
      <w:r>
        <w:t xml:space="preserve"> </w:t>
      </w:r>
      <w:r w:rsidR="0019346E" w:rsidRPr="0019346E">
        <w:rPr>
          <w:color w:val="FF0000"/>
        </w:rPr>
        <w:t>Endorsed</w:t>
      </w:r>
      <w:r>
        <w:t>.</w:t>
      </w:r>
    </w:p>
    <w:p w14:paraId="654ABC06" w14:textId="190D2597" w:rsidR="00C42D5D" w:rsidRDefault="00C42D5D" w:rsidP="00C42D5D">
      <w:pPr>
        <w:pStyle w:val="NormTop"/>
      </w:pPr>
      <w:r>
        <w:rPr>
          <w:color w:val="0000FF"/>
        </w:rPr>
        <w:t>SP-231776</w:t>
      </w:r>
      <w:r w:rsidRPr="00D53282">
        <w:t xml:space="preserve"> </w:t>
      </w:r>
      <w:r>
        <w:t>(REPORT) Status report of TSG</w:t>
      </w:r>
      <w:r w:rsidR="00A32BFD">
        <w:t> </w:t>
      </w:r>
      <w:r>
        <w:t>RAN#102 (Source: TSG</w:t>
      </w:r>
      <w:r w:rsidR="00A32BFD">
        <w:t> </w:t>
      </w:r>
      <w:r>
        <w:t>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w:t>
      </w:r>
      <w:r w:rsidR="00A32BFD">
        <w:t> </w:t>
      </w:r>
      <w:r>
        <w:t>RAN#102.</w:t>
      </w:r>
    </w:p>
    <w:p w14:paraId="3CEA6F4D" w14:textId="77777777" w:rsidR="00553809" w:rsidRPr="00553809" w:rsidRDefault="00553809" w:rsidP="00553809">
      <w:pPr>
        <w:pStyle w:val="FP"/>
        <w:keepNext/>
        <w:rPr>
          <w:b/>
          <w:bCs/>
          <w:lang w:eastAsia="ja-JP"/>
        </w:rPr>
      </w:pPr>
      <w:r w:rsidRPr="00553809">
        <w:rPr>
          <w:b/>
          <w:bCs/>
          <w:lang w:eastAsia="ja-JP"/>
        </w:rPr>
        <w:t>Administrative aspects</w:t>
      </w:r>
    </w:p>
    <w:p w14:paraId="3074EE86" w14:textId="27AD4977" w:rsidR="00553809" w:rsidRDefault="00553809" w:rsidP="00553809">
      <w:pPr>
        <w:pStyle w:val="B1"/>
      </w:pPr>
      <w:r>
        <w:t>-</w:t>
      </w:r>
      <w:r>
        <w:tab/>
        <w:t>RAN#102 approved the MCC TF 160 report in RP-232714</w:t>
      </w:r>
    </w:p>
    <w:p w14:paraId="48319897" w14:textId="77777777" w:rsidR="00553809" w:rsidRPr="00553809" w:rsidRDefault="00553809" w:rsidP="00553809">
      <w:pPr>
        <w:pStyle w:val="FP"/>
        <w:keepNext/>
        <w:rPr>
          <w:b/>
          <w:bCs/>
          <w:lang w:eastAsia="ja-JP"/>
        </w:rPr>
      </w:pPr>
      <w:r w:rsidRPr="00553809">
        <w:rPr>
          <w:b/>
          <w:bCs/>
          <w:lang w:eastAsia="ja-JP"/>
        </w:rPr>
        <w:t>TSG RAN project update</w:t>
      </w:r>
    </w:p>
    <w:p w14:paraId="3DBD27B8" w14:textId="555B0C8B" w:rsidR="00553809" w:rsidRPr="00553809" w:rsidRDefault="00553809" w:rsidP="00553809">
      <w:pPr>
        <w:pStyle w:val="FP"/>
        <w:keepNext/>
        <w:rPr>
          <w:b/>
          <w:bCs/>
          <w:lang w:eastAsia="ja-JP"/>
        </w:rPr>
      </w:pPr>
      <w:r w:rsidRPr="00553809">
        <w:rPr>
          <w:b/>
          <w:bCs/>
          <w:lang w:eastAsia="ja-JP"/>
        </w:rPr>
        <w:t>Rel-18 &amp; Earlier</w:t>
      </w:r>
    </w:p>
    <w:p w14:paraId="60232C01" w14:textId="7E7D953A" w:rsidR="00553809" w:rsidRPr="00553809" w:rsidRDefault="00553809" w:rsidP="00553809">
      <w:pPr>
        <w:pStyle w:val="B1"/>
        <w:rPr>
          <w:b/>
          <w:bCs/>
        </w:rPr>
      </w:pPr>
      <w:r w:rsidRPr="00553809">
        <w:rPr>
          <w:b/>
          <w:bCs/>
        </w:rPr>
        <w:t>-</w:t>
      </w:r>
      <w:r w:rsidRPr="00553809">
        <w:rPr>
          <w:b/>
          <w:bCs/>
        </w:rPr>
        <w:tab/>
        <w:t>As planned, Release 18 in RAN2/3/4 is functionally frozen</w:t>
      </w:r>
    </w:p>
    <w:p w14:paraId="243D64AF" w14:textId="5B9A8775" w:rsidR="00553809" w:rsidRPr="00553809" w:rsidRDefault="00553809" w:rsidP="00553809">
      <w:pPr>
        <w:pStyle w:val="B2"/>
      </w:pPr>
      <w:r w:rsidRPr="00553809">
        <w:t>-</w:t>
      </w:r>
      <w:r w:rsidRPr="00553809">
        <w:tab/>
        <w:t>Some details can be found in RAN2/3/4 chair's status reports in RP-232704, RP-232706, and RP-232704</w:t>
      </w:r>
    </w:p>
    <w:p w14:paraId="26CF2EB3" w14:textId="322D4076" w:rsidR="00553809" w:rsidRPr="00553809" w:rsidRDefault="00553809" w:rsidP="00553809">
      <w:pPr>
        <w:pStyle w:val="B2"/>
      </w:pPr>
      <w:r w:rsidRPr="00553809">
        <w:t>-</w:t>
      </w:r>
      <w:r w:rsidRPr="00553809">
        <w:tab/>
        <w:t>Note: Rel-18 in RAN1 was functionally frozen in RAN#101</w:t>
      </w:r>
    </w:p>
    <w:p w14:paraId="152B6DF6" w14:textId="0A310533" w:rsidR="00553809" w:rsidRPr="00553809" w:rsidRDefault="00553809" w:rsidP="00553809">
      <w:pPr>
        <w:pStyle w:val="B2"/>
      </w:pPr>
      <w:r w:rsidRPr="00553809">
        <w:t>-</w:t>
      </w:r>
      <w:r w:rsidRPr="00553809">
        <w:tab/>
        <w:t>Exception sheets were approved for a limited set of Rel-18 items</w:t>
      </w:r>
    </w:p>
    <w:p w14:paraId="59A72F10" w14:textId="2E195A67" w:rsidR="00553809" w:rsidRPr="00553809" w:rsidRDefault="00553809" w:rsidP="00553809">
      <w:pPr>
        <w:pStyle w:val="B3"/>
      </w:pPr>
      <w:r w:rsidRPr="00553809">
        <w:t>-</w:t>
      </w:r>
      <w:r w:rsidRPr="00553809">
        <w:tab/>
      </w:r>
      <w:r>
        <w:t>e</w:t>
      </w:r>
      <w:r w:rsidRPr="00553809">
        <w:t>.g. for RAN1-led positioning, RAN2-led mobility and NR NTN, along with a set of RAN4-led topics</w:t>
      </w:r>
    </w:p>
    <w:p w14:paraId="15A7865A" w14:textId="731CE815" w:rsidR="00553809" w:rsidRPr="00553809" w:rsidRDefault="00553809" w:rsidP="00553809">
      <w:pPr>
        <w:pStyle w:val="B1"/>
        <w:rPr>
          <w:b/>
          <w:bCs/>
        </w:rPr>
      </w:pPr>
      <w:r w:rsidRPr="00553809">
        <w:rPr>
          <w:b/>
          <w:bCs/>
        </w:rPr>
        <w:t>-</w:t>
      </w:r>
      <w:r w:rsidRPr="00553809">
        <w:rPr>
          <w:b/>
          <w:bCs/>
        </w:rPr>
        <w:tab/>
        <w:t>Involved discussion for 2Rx in the Rel-18 XR context</w:t>
      </w:r>
    </w:p>
    <w:p w14:paraId="01047A73" w14:textId="25040767" w:rsidR="00553809" w:rsidRPr="00553809" w:rsidRDefault="00553809" w:rsidP="00553809">
      <w:pPr>
        <w:pStyle w:val="B2"/>
      </w:pPr>
      <w:r w:rsidRPr="00553809">
        <w:t>-</w:t>
      </w:r>
      <w:r w:rsidRPr="00553809">
        <w:tab/>
        <w:t>With the endorsed way forward in RP-234015</w:t>
      </w:r>
    </w:p>
    <w:p w14:paraId="6B2068A2" w14:textId="6773F192" w:rsidR="00553809" w:rsidRPr="00553809" w:rsidRDefault="00553809" w:rsidP="00553809">
      <w:pPr>
        <w:pStyle w:val="B3"/>
      </w:pPr>
      <w:r w:rsidRPr="00553809">
        <w:t>-</w:t>
      </w:r>
      <w:r w:rsidRPr="00553809">
        <w:tab/>
        <w:t>Including detailed tasks to RAN2, RAN3 and RAN4, and the expected actions in RAN#103</w:t>
      </w:r>
    </w:p>
    <w:p w14:paraId="334B8DAA" w14:textId="668AD53F" w:rsidR="00553809" w:rsidRPr="00553809" w:rsidRDefault="00553809" w:rsidP="00553809">
      <w:pPr>
        <w:pStyle w:val="FP"/>
        <w:keepNext/>
        <w:rPr>
          <w:b/>
          <w:bCs/>
          <w:lang w:eastAsia="ja-JP"/>
        </w:rPr>
      </w:pPr>
      <w:r>
        <w:rPr>
          <w:b/>
          <w:bCs/>
          <w:lang w:eastAsia="ja-JP"/>
        </w:rPr>
        <w:t>RAN level study</w:t>
      </w:r>
    </w:p>
    <w:p w14:paraId="31D869B4" w14:textId="14F46A52" w:rsidR="00553809" w:rsidRDefault="00553809" w:rsidP="00553809">
      <w:pPr>
        <w:pStyle w:val="B1"/>
      </w:pPr>
      <w:r>
        <w:t>-</w:t>
      </w:r>
      <w:r>
        <w:tab/>
        <w:t>Feasibility Study on 6 GHz for LTE and NR in Licensed and Unlicensed Operations: agreed TR in TBD, with SR in TBD</w:t>
      </w:r>
    </w:p>
    <w:p w14:paraId="212C42A9" w14:textId="291AF4C0" w:rsidR="00553809" w:rsidRDefault="00553809" w:rsidP="00553809">
      <w:pPr>
        <w:pStyle w:val="B2"/>
      </w:pPr>
      <w:r>
        <w:t>-</w:t>
      </w:r>
      <w:r>
        <w:tab/>
        <w:t>The study is extended to 1Q'2024</w:t>
      </w:r>
    </w:p>
    <w:p w14:paraId="43C6B2FE" w14:textId="425BC6D6" w:rsidR="00553809" w:rsidRPr="00553809" w:rsidRDefault="00553809" w:rsidP="00553809">
      <w:pPr>
        <w:pStyle w:val="FP"/>
        <w:keepNext/>
        <w:rPr>
          <w:b/>
          <w:bCs/>
          <w:lang w:eastAsia="ja-JP"/>
        </w:rPr>
      </w:pPr>
      <w:r>
        <w:rPr>
          <w:b/>
          <w:bCs/>
          <w:lang w:eastAsia="ja-JP"/>
        </w:rPr>
        <w:t>Rel-19 Package (RAN1/2/3-led)</w:t>
      </w:r>
    </w:p>
    <w:p w14:paraId="57923631" w14:textId="77777777" w:rsidR="00553809" w:rsidRPr="00553809" w:rsidRDefault="00553809" w:rsidP="00553809">
      <w:pPr>
        <w:pStyle w:val="B1"/>
        <w:rPr>
          <w:b/>
          <w:bCs/>
        </w:rPr>
      </w:pPr>
      <w:r w:rsidRPr="00553809">
        <w:rPr>
          <w:b/>
          <w:bCs/>
        </w:rPr>
        <w:t>-</w:t>
      </w:r>
      <w:r w:rsidRPr="00553809">
        <w:rPr>
          <w:b/>
          <w:bCs/>
        </w:rPr>
        <w:tab/>
        <w:t>(as endorsed in RP-232745)</w:t>
      </w:r>
    </w:p>
    <w:p w14:paraId="39CCA3BA" w14:textId="1AF97124" w:rsidR="00553809" w:rsidRDefault="00553809" w:rsidP="00553809">
      <w:pPr>
        <w:pStyle w:val="B1"/>
      </w:pPr>
      <w:r>
        <w:lastRenderedPageBreak/>
        <w:t>-</w:t>
      </w:r>
      <w:r>
        <w:tab/>
        <w:t>RAN Chair's summary for RAN Rel-19 Package: RAN1/2/3-led was endorsed in RP-232745</w:t>
      </w:r>
    </w:p>
    <w:p w14:paraId="13EE4586" w14:textId="48546A2F" w:rsidR="00553809" w:rsidRDefault="00553809" w:rsidP="00553809">
      <w:pPr>
        <w:pStyle w:val="B2"/>
      </w:pPr>
      <w:r>
        <w:t>-</w:t>
      </w:r>
      <w:r>
        <w:tab/>
        <w:t>It contains 16 RAN1/2/3-led items in total - see details in the subsequent slides</w:t>
      </w:r>
    </w:p>
    <w:p w14:paraId="7857F707" w14:textId="19D05967" w:rsidR="00553809" w:rsidRDefault="00553809" w:rsidP="00553809">
      <w:pPr>
        <w:pStyle w:val="B2"/>
      </w:pPr>
      <w:r>
        <w:t>-</w:t>
      </w:r>
      <w:r>
        <w:tab/>
        <w:t>Also contains the detailed TU spreadsheet for RAN1/2/3/4 and the proposed detailed scope endorsed as the baseline for further discussion in RAN#102 for final RAN Rel-19 SID/WID approvals</w:t>
      </w:r>
    </w:p>
    <w:p w14:paraId="39D43A73" w14:textId="227E72AC" w:rsidR="00553809" w:rsidRDefault="00553809" w:rsidP="00553809">
      <w:pPr>
        <w:pStyle w:val="B2"/>
      </w:pPr>
      <w:r>
        <w:t>-</w:t>
      </w:r>
      <w:r>
        <w:tab/>
        <w:t>As stated therein:</w:t>
      </w:r>
    </w:p>
    <w:p w14:paraId="0C7B86EC" w14:textId="2C341ECC" w:rsidR="00553809" w:rsidRDefault="00553809" w:rsidP="00553809">
      <w:pPr>
        <w:pStyle w:val="B3"/>
      </w:pPr>
      <w:r>
        <w:t>-</w:t>
      </w:r>
      <w:r>
        <w:tab/>
        <w:t>Based on commercial needs, and Rel-19 progress, additional new but smaller RAN1/2/3-led projects or scope expansion of the RAN#102 approved RAN1/2/3-led projects may be further discussed and approved at a later stage of Rel-19</w:t>
      </w:r>
    </w:p>
    <w:p w14:paraId="162C559A" w14:textId="7CC26AC2" w:rsidR="00553809" w:rsidRPr="00553809" w:rsidRDefault="00553809" w:rsidP="00553809">
      <w:pPr>
        <w:pStyle w:val="B4"/>
      </w:pPr>
      <w:r w:rsidRPr="00553809">
        <w:t>-</w:t>
      </w:r>
      <w:r w:rsidRPr="00553809">
        <w:tab/>
        <w:t>The earliest time of such opportunity is September 2024</w:t>
      </w:r>
    </w:p>
    <w:p w14:paraId="596358CC" w14:textId="48174A95" w:rsidR="00553809" w:rsidRPr="00553809" w:rsidRDefault="00553809" w:rsidP="00553809">
      <w:pPr>
        <w:pStyle w:val="B4"/>
      </w:pPr>
      <w:r w:rsidRPr="00553809">
        <w:t>-</w:t>
      </w:r>
      <w:r w:rsidRPr="00553809">
        <w:tab/>
        <w:t>Similar to Rel-18, this will be carefully managed</w:t>
      </w:r>
    </w:p>
    <w:p w14:paraId="72ABC660" w14:textId="1F35DF74" w:rsidR="00553809" w:rsidRPr="00553809" w:rsidRDefault="00553809" w:rsidP="00553809">
      <w:pPr>
        <w:pStyle w:val="FP"/>
        <w:keepNext/>
        <w:rPr>
          <w:b/>
          <w:bCs/>
          <w:lang w:eastAsia="ja-JP"/>
        </w:rPr>
      </w:pPr>
      <w:r w:rsidRPr="00553809">
        <w:rPr>
          <w:b/>
          <w:bCs/>
          <w:lang w:eastAsia="ja-JP"/>
        </w:rPr>
        <w:t>Discussion on Potential RAN4-led Rel-19 Topics</w:t>
      </w:r>
    </w:p>
    <w:p w14:paraId="7317EFD9" w14:textId="27590BEA" w:rsidR="00553809" w:rsidRDefault="00553809" w:rsidP="00553809">
      <w:pPr>
        <w:pStyle w:val="B1"/>
      </w:pPr>
      <w:r>
        <w:t>-</w:t>
      </w:r>
      <w:r>
        <w:tab/>
        <w:t>RAN#102 continued the discussion on potential RAN4-led Rel-19 topics</w:t>
      </w:r>
    </w:p>
    <w:p w14:paraId="16AA21FC" w14:textId="6C68DD63" w:rsidR="00553809" w:rsidRDefault="00553809" w:rsidP="00553809">
      <w:pPr>
        <w:pStyle w:val="B1"/>
      </w:pPr>
      <w:r>
        <w:t>-</w:t>
      </w:r>
      <w:r>
        <w:tab/>
        <w:t>Discussion summaries can be found at:</w:t>
      </w:r>
    </w:p>
    <w:p w14:paraId="00C9C72A" w14:textId="7D763FC9" w:rsidR="00553809" w:rsidRDefault="00553809" w:rsidP="00553809">
      <w:pPr>
        <w:pStyle w:val="B2"/>
      </w:pPr>
      <w:r>
        <w:t>-</w:t>
      </w:r>
      <w:r>
        <w:tab/>
        <w:t>RP-233918: Moderator's summary for RAN4 Candidate RF/OTA Topics for Rel-19</w:t>
      </w:r>
    </w:p>
    <w:p w14:paraId="146E181A" w14:textId="2EEDBF74" w:rsidR="00553809" w:rsidRDefault="00553809" w:rsidP="00553809">
      <w:pPr>
        <w:pStyle w:val="B2"/>
      </w:pPr>
      <w:r>
        <w:t>-</w:t>
      </w:r>
      <w:r>
        <w:tab/>
        <w:t>RP-233951: Moderator's summary for RAN4 Candidate Demodulation/RRM Topics for Rel-19</w:t>
      </w:r>
    </w:p>
    <w:p w14:paraId="23C49ED1" w14:textId="50420481" w:rsidR="00553809" w:rsidRDefault="00553809" w:rsidP="00553809">
      <w:pPr>
        <w:pStyle w:val="B2"/>
      </w:pPr>
      <w:r>
        <w:t>-</w:t>
      </w:r>
      <w:r>
        <w:tab/>
        <w:t xml:space="preserve">RP-233920: Moderator's summary for RAN4 Candidate Topics Impacting both RF/OTA and </w:t>
      </w:r>
      <w:proofErr w:type="spellStart"/>
      <w:r>
        <w:t>Demod</w:t>
      </w:r>
      <w:proofErr w:type="spellEnd"/>
      <w:r>
        <w:t>/RRM for Rel-19</w:t>
      </w:r>
    </w:p>
    <w:p w14:paraId="2825234F" w14:textId="796465D6" w:rsidR="00553809" w:rsidRDefault="00553809" w:rsidP="00553809">
      <w:pPr>
        <w:pStyle w:val="B1"/>
      </w:pPr>
      <w:r>
        <w:t>-</w:t>
      </w:r>
      <w:r>
        <w:tab/>
        <w:t>RAN4-led Rel-19 package is to be discussed and approved in RAN#103</w:t>
      </w:r>
    </w:p>
    <w:p w14:paraId="14C5EF93" w14:textId="1BA3B4DC" w:rsidR="00553809" w:rsidRPr="00553809" w:rsidRDefault="00553809" w:rsidP="00553809">
      <w:pPr>
        <w:pStyle w:val="FP"/>
        <w:keepNext/>
        <w:rPr>
          <w:b/>
          <w:bCs/>
          <w:lang w:eastAsia="ja-JP"/>
        </w:rPr>
      </w:pPr>
      <w:r w:rsidRPr="00553809">
        <w:rPr>
          <w:b/>
          <w:bCs/>
          <w:lang w:eastAsia="ja-JP"/>
        </w:rPr>
        <w:t>Others</w:t>
      </w:r>
    </w:p>
    <w:p w14:paraId="2130634F" w14:textId="40871908" w:rsidR="00553809" w:rsidRDefault="00553809" w:rsidP="00553809">
      <w:pPr>
        <w:pStyle w:val="B1"/>
      </w:pPr>
      <w:r>
        <w:t>-</w:t>
      </w:r>
      <w:r>
        <w:tab/>
        <w:t>For Rel-19, RAN additionally endorsed the "Way forward on SL Multi-hop Relay" in RP-233998 (contents copied below)</w:t>
      </w:r>
    </w:p>
    <w:p w14:paraId="40E9BAD7" w14:textId="14B00142" w:rsidR="00553809" w:rsidRDefault="00553809" w:rsidP="00553809">
      <w:pPr>
        <w:pStyle w:val="B2"/>
      </w:pPr>
      <w:r>
        <w:t>-</w:t>
      </w:r>
      <w:r>
        <w:tab/>
        <w:t xml:space="preserve"> RAN agrees to do NR SL multi-hop Relay work in Rel-19</w:t>
      </w:r>
    </w:p>
    <w:p w14:paraId="78B17826" w14:textId="3CB32068" w:rsidR="00553809" w:rsidRDefault="00553809" w:rsidP="00553809">
      <w:pPr>
        <w:pStyle w:val="B2"/>
      </w:pPr>
      <w:r>
        <w:t>-</w:t>
      </w:r>
      <w:r>
        <w:tab/>
        <w:t>WID will be submitted in RAN#104 and it is expected to be approved by RAN#105.</w:t>
      </w:r>
    </w:p>
    <w:p w14:paraId="19D95171" w14:textId="71995690" w:rsidR="00553809" w:rsidRDefault="00553809" w:rsidP="00553809">
      <w:pPr>
        <w:pStyle w:val="B2"/>
      </w:pPr>
      <w:r>
        <w:t>-</w:t>
      </w:r>
      <w:r>
        <w:tab/>
        <w:t>The work will be completed in 6 TUs</w:t>
      </w:r>
    </w:p>
    <w:p w14:paraId="0A35937D" w14:textId="28A4C276" w:rsidR="00553809" w:rsidRDefault="00553809" w:rsidP="00553809">
      <w:pPr>
        <w:pStyle w:val="B2"/>
      </w:pPr>
      <w:r>
        <w:t>-</w:t>
      </w:r>
      <w:r>
        <w:tab/>
        <w:t>NR SL multi-hop Relay work in RAN2 will focus on the following:</w:t>
      </w:r>
    </w:p>
    <w:p w14:paraId="5FF52695" w14:textId="48254A01" w:rsidR="00553809" w:rsidRDefault="00553809" w:rsidP="00553809">
      <w:pPr>
        <w:pStyle w:val="B3"/>
      </w:pPr>
      <w:r>
        <w:t>-</w:t>
      </w:r>
      <w:r>
        <w:tab/>
        <w:t>L2 U2N SL Relay (only single indirect U2N path via SL relay UEs will be supported)</w:t>
      </w:r>
    </w:p>
    <w:p w14:paraId="0673F142" w14:textId="3E9A235E" w:rsidR="00553809" w:rsidRDefault="00553809" w:rsidP="00553809">
      <w:pPr>
        <w:pStyle w:val="B3"/>
      </w:pPr>
      <w:r>
        <w:t>-</w:t>
      </w:r>
      <w:r>
        <w:tab/>
        <w:t>RAN2 will start with specifying one additional hop relay (i.e. on top of Rel-18) and see if it can be easily extended to two additional hops relays. </w:t>
      </w:r>
    </w:p>
    <w:p w14:paraId="450E6F2F" w14:textId="0127428C" w:rsidR="00553809" w:rsidRDefault="00553809" w:rsidP="00553809">
      <w:pPr>
        <w:pStyle w:val="B4"/>
      </w:pPr>
      <w:r>
        <w:t>-</w:t>
      </w:r>
      <w:r>
        <w:tab/>
        <w:t>Aim to support two additional hops relay and to have a forward compatible solution for future extension for additional relays.</w:t>
      </w:r>
    </w:p>
    <w:p w14:paraId="4FB7C95E" w14:textId="161BAF69" w:rsidR="00553809" w:rsidRDefault="00553809" w:rsidP="00553809">
      <w:pPr>
        <w:pStyle w:val="B3"/>
      </w:pPr>
      <w:r>
        <w:t>-</w:t>
      </w:r>
      <w:r>
        <w:tab/>
        <w:t>Only limited service continuity scenarios will be considered. TBD which scenarios will be supported in the WID</w:t>
      </w:r>
    </w:p>
    <w:p w14:paraId="329D0EC5" w14:textId="0D9CB480" w:rsidR="00553809" w:rsidRDefault="00553809" w:rsidP="00553809">
      <w:pPr>
        <w:pStyle w:val="B1"/>
      </w:pPr>
      <w:r>
        <w:t>-</w:t>
      </w:r>
      <w:r>
        <w:tab/>
        <w:t>RAN discussed a contribution regarding 5G-Advanced indicator in RP-233606 (which was noted)</w:t>
      </w:r>
    </w:p>
    <w:p w14:paraId="0E6F7A39" w14:textId="5FF78406" w:rsidR="00553809" w:rsidRDefault="00553809" w:rsidP="00553809">
      <w:pPr>
        <w:pStyle w:val="B1"/>
      </w:pPr>
      <w:r>
        <w:t>-</w:t>
      </w:r>
      <w:r>
        <w:tab/>
        <w:t>RAN discussed a contribution regarding "CA Framework Overhaul" (RAN4) in RP-233776, based on which a task force is formed to investigate how to proceed</w:t>
      </w:r>
    </w:p>
    <w:p w14:paraId="71742FA2" w14:textId="2A5FF0F9" w:rsidR="00553809" w:rsidRPr="00553809" w:rsidRDefault="00553809" w:rsidP="00553809">
      <w:pPr>
        <w:pStyle w:val="FP"/>
        <w:keepNext/>
        <w:rPr>
          <w:b/>
          <w:bCs/>
          <w:lang w:eastAsia="ja-JP"/>
        </w:rPr>
      </w:pPr>
      <w:r>
        <w:rPr>
          <w:b/>
          <w:bCs/>
          <w:lang w:eastAsia="ja-JP"/>
        </w:rPr>
        <w:t>CT/RAN/SA Joint Session</w:t>
      </w:r>
    </w:p>
    <w:p w14:paraId="16591B12" w14:textId="511D052A" w:rsidR="00553809" w:rsidRDefault="00553809" w:rsidP="00553809">
      <w:pPr>
        <w:pStyle w:val="B1"/>
      </w:pPr>
      <w:r>
        <w:t>-</w:t>
      </w:r>
      <w:r>
        <w:tab/>
        <w:t>A joint CT/RAN/SA session was held during TSG#102, focusing on 6G timeline considerations and Rel-19 cross-TSG coordination matters</w:t>
      </w:r>
    </w:p>
    <w:p w14:paraId="351E7010" w14:textId="1FCEF0D3" w:rsidR="00553809" w:rsidRDefault="00553809" w:rsidP="00553809">
      <w:pPr>
        <w:pStyle w:val="B2"/>
      </w:pPr>
      <w:r>
        <w:t>-</w:t>
      </w:r>
      <w:r>
        <w:tab/>
        <w:t>The joint input from TSG chairs on 6G timeline high-level considerations can be found in RP-232746</w:t>
      </w:r>
    </w:p>
    <w:p w14:paraId="13612C14" w14:textId="63128ED8" w:rsidR="00553809" w:rsidRDefault="00553809" w:rsidP="00553809">
      <w:pPr>
        <w:pStyle w:val="B2"/>
      </w:pPr>
      <w:r>
        <w:t>-</w:t>
      </w:r>
      <w:r>
        <w:tab/>
        <w:t>The endorsed 6G timeline high-level considerations can be found in RP-233985 - contents copied on the right</w:t>
      </w:r>
    </w:p>
    <w:p w14:paraId="0FB6E22D" w14:textId="1FD2F7A6" w:rsidR="00553809" w:rsidRDefault="00553809" w:rsidP="00553809">
      <w:pPr>
        <w:pStyle w:val="B2"/>
      </w:pPr>
      <w:r>
        <w:t>-</w:t>
      </w:r>
      <w:r>
        <w:tab/>
        <w:t>RP-233986 captures some notes on the coordination discussion of cross-TSG Rel-19 projects</w:t>
      </w:r>
    </w:p>
    <w:p w14:paraId="4426B844" w14:textId="11E4C06D" w:rsidR="00553809" w:rsidRDefault="00553809" w:rsidP="00553809">
      <w:pPr>
        <w:pStyle w:val="FP"/>
        <w:keepNext/>
        <w:rPr>
          <w:lang w:eastAsia="ja-JP"/>
        </w:rPr>
      </w:pPr>
    </w:p>
    <w:p w14:paraId="407A76BD" w14:textId="77777777" w:rsidR="00553809" w:rsidRPr="00553809" w:rsidRDefault="00553809" w:rsidP="00553809">
      <w:pPr>
        <w:pStyle w:val="FP"/>
        <w:keepNext/>
        <w:rPr>
          <w:b/>
          <w:bCs/>
          <w:lang w:eastAsia="ja-JP"/>
        </w:rPr>
      </w:pPr>
      <w:r w:rsidRPr="00553809">
        <w:rPr>
          <w:b/>
          <w:bCs/>
          <w:lang w:eastAsia="ja-JP"/>
        </w:rPr>
        <w:t>ITU matters</w:t>
      </w:r>
    </w:p>
    <w:p w14:paraId="13F245B1" w14:textId="3F8215EC" w:rsidR="00553809" w:rsidRDefault="00553809" w:rsidP="00553809">
      <w:pPr>
        <w:pStyle w:val="B1"/>
      </w:pPr>
      <w:r>
        <w:t>-</w:t>
      </w:r>
      <w:r>
        <w:tab/>
        <w:t>Regarding 3GPP submission towards IMT-2020 Satellite:</w:t>
      </w:r>
    </w:p>
    <w:p w14:paraId="4B3A8F47" w14:textId="356E9155" w:rsidR="00553809" w:rsidRDefault="00553809" w:rsidP="00553809">
      <w:pPr>
        <w:pStyle w:val="B2"/>
      </w:pPr>
      <w:r>
        <w:t>-</w:t>
      </w:r>
      <w:r>
        <w:tab/>
        <w:t xml:space="preserve">Draft LTI on 3GPP submission "satellite IMT-2020" (to: SA; cc: -; contact: </w:t>
      </w:r>
      <w:proofErr w:type="spellStart"/>
      <w:r>
        <w:t>Novamint</w:t>
      </w:r>
      <w:proofErr w:type="spellEnd"/>
      <w:r>
        <w:t>) was agreed in RP-233981</w:t>
      </w:r>
    </w:p>
    <w:p w14:paraId="6B309AE3" w14:textId="04BFAE12" w:rsidR="00553809" w:rsidRDefault="00553809" w:rsidP="00553809">
      <w:pPr>
        <w:pStyle w:val="B2"/>
      </w:pPr>
      <w:r>
        <w:t>-</w:t>
      </w:r>
      <w:r>
        <w:tab/>
        <w:t>Status report for the SI can be found in RP-233868 (SI is complete)</w:t>
      </w:r>
    </w:p>
    <w:p w14:paraId="1253DA6F" w14:textId="47B6A306" w:rsidR="00553809" w:rsidRDefault="00553809" w:rsidP="00553809">
      <w:pPr>
        <w:pStyle w:val="B2"/>
      </w:pPr>
      <w:r>
        <w:t>-</w:t>
      </w:r>
      <w:r>
        <w:tab/>
        <w:t>TR 37.911 v1.0.0 on Study on self-evaluation towards the IMT-2020 submission of the 3GPP Satellite Radio Interface Technology was approved in RP-233980</w:t>
      </w:r>
    </w:p>
    <w:p w14:paraId="40146256" w14:textId="3A8B9506" w:rsidR="00553809" w:rsidRDefault="00553809" w:rsidP="00553809">
      <w:pPr>
        <w:pStyle w:val="B1"/>
      </w:pPr>
      <w:r>
        <w:t>-</w:t>
      </w:r>
      <w:r>
        <w:tab/>
        <w:t>No other ITU related LSs were agreed/approved in RAN#102</w:t>
      </w:r>
    </w:p>
    <w:p w14:paraId="76EF06EC" w14:textId="77777777" w:rsidR="00553809" w:rsidRPr="00553809" w:rsidRDefault="00553809" w:rsidP="00553809">
      <w:pPr>
        <w:pStyle w:val="FP"/>
        <w:keepNext/>
        <w:rPr>
          <w:lang w:eastAsia="ja-JP"/>
        </w:rPr>
      </w:pPr>
    </w:p>
    <w:p w14:paraId="7F1C159B" w14:textId="124A4498" w:rsidR="00C42D5D" w:rsidRPr="005B25A1" w:rsidRDefault="00553809" w:rsidP="00C42D5D">
      <w:pPr>
        <w:keepNext/>
        <w:keepLines/>
        <w:rPr>
          <w:b/>
          <w:bCs/>
        </w:rPr>
      </w:pPr>
      <w:r>
        <w:rPr>
          <w:b/>
          <w:bCs/>
        </w:rPr>
        <w:t>Questions and comments</w:t>
      </w:r>
      <w:r w:rsidR="00C42D5D" w:rsidRPr="005B25A1">
        <w:rPr>
          <w:b/>
          <w:bCs/>
        </w:rPr>
        <w:t>:</w:t>
      </w:r>
    </w:p>
    <w:p w14:paraId="09E4B201" w14:textId="12A71F08" w:rsidR="00C42D5D" w:rsidRDefault="00C42D5D" w:rsidP="00C42D5D">
      <w:pPr>
        <w:keepNext/>
        <w:keepLines/>
        <w:ind w:left="1134" w:hanging="1134"/>
      </w:pPr>
      <w:r>
        <w:t xml:space="preserve">Slide </w:t>
      </w:r>
      <w:r w:rsidR="00E84327">
        <w:t>13</w:t>
      </w:r>
      <w:r>
        <w:t>:</w:t>
      </w:r>
      <w:r>
        <w:tab/>
      </w:r>
      <w:r w:rsidR="00E84327">
        <w:t>It was clarified that the spectrum allocation will be handled after March 2024.</w:t>
      </w:r>
    </w:p>
    <w:p w14:paraId="79C6DA0D" w14:textId="2181C54E" w:rsidR="00E84327" w:rsidRDefault="00E84327" w:rsidP="00C42D5D">
      <w:pPr>
        <w:keepNext/>
        <w:keepLines/>
        <w:ind w:left="1134" w:hanging="1134"/>
      </w:pPr>
      <w:r>
        <w:t>Slide 9:</w:t>
      </w:r>
      <w:r>
        <w:tab/>
        <w:t>The MCC Work Plan Manager asked whether the Sensing work would be aligned with acronyms in the other TSGs. This will be attempted depending on discussions of the WID/SID.</w:t>
      </w:r>
    </w:p>
    <w:p w14:paraId="637F577D" w14:textId="54706F15" w:rsidR="00E84327" w:rsidRDefault="00E84327" w:rsidP="00C42D5D">
      <w:pPr>
        <w:keepNext/>
        <w:keepLines/>
        <w:ind w:left="1134" w:hanging="1134"/>
      </w:pPr>
      <w:r>
        <w:t>Slide 7:</w:t>
      </w:r>
      <w:r>
        <w:tab/>
        <w:t>Deutsche Telekom asked what was meant by 'SR in TBD'. It was clarified that SR is 'Status Report'.</w:t>
      </w:r>
    </w:p>
    <w:p w14:paraId="71FF34DD" w14:textId="7A34C9A9" w:rsidR="00E84327" w:rsidRDefault="00E84327" w:rsidP="00C42D5D">
      <w:pPr>
        <w:keepNext/>
        <w:keepLines/>
        <w:ind w:left="1134" w:hanging="1134"/>
      </w:pPr>
      <w:r>
        <w:t>Slide 12:</w:t>
      </w:r>
      <w:r>
        <w:tab/>
        <w:t>It was clarified that the ISAC work discussions have converged and can start in Q1/2024.</w:t>
      </w:r>
    </w:p>
    <w:p w14:paraId="64549644" w14:textId="0AD08A28" w:rsidR="00E84327" w:rsidRDefault="00E84327" w:rsidP="00C42D5D">
      <w:pPr>
        <w:keepNext/>
        <w:keepLines/>
        <w:ind w:left="1134" w:hanging="1134"/>
      </w:pPr>
      <w:r>
        <w:t>Slide 12:</w:t>
      </w:r>
      <w:r>
        <w:tab/>
        <w:t>The SA WG5 Chair asked to report any work with Management impacts to be reported to SA WG5.</w:t>
      </w:r>
    </w:p>
    <w:p w14:paraId="258D7D06" w14:textId="0B92ADE4" w:rsidR="00C42D5D" w:rsidRPr="00D55C06" w:rsidRDefault="00C42D5D" w:rsidP="00C42D5D">
      <w:pPr>
        <w:keepNext/>
        <w:keepLines/>
      </w:pPr>
      <w:r>
        <w:t>The TSG</w:t>
      </w:r>
      <w:r w:rsidR="00A32BFD">
        <w:t> </w:t>
      </w:r>
      <w:r>
        <w:t xml:space="preserve">RAN Chair was thanked for this report, which was </w:t>
      </w:r>
      <w:r w:rsidRPr="00C3284B">
        <w:rPr>
          <w:color w:val="0000FF"/>
        </w:rPr>
        <w:t>noted</w:t>
      </w:r>
      <w:r>
        <w:t>.</w:t>
      </w:r>
    </w:p>
    <w:p w14:paraId="40020C8C" w14:textId="5375B1D4" w:rsidR="00C42D5D" w:rsidRPr="00EB0339" w:rsidRDefault="00C42D5D" w:rsidP="00C42D5D">
      <w:r w:rsidRPr="005B25A1">
        <w:rPr>
          <w:b/>
          <w:bCs/>
        </w:rPr>
        <w:t>Status:</w:t>
      </w:r>
      <w:r>
        <w:t xml:space="preserve"> </w:t>
      </w:r>
      <w:r>
        <w:rPr>
          <w:color w:val="0000FF"/>
        </w:rPr>
        <w:t>Noted</w:t>
      </w:r>
      <w:r>
        <w:t>.</w:t>
      </w:r>
    </w:p>
    <w:p w14:paraId="37DAE418" w14:textId="77777777" w:rsidR="00B06148" w:rsidRDefault="00B06148" w:rsidP="00BB3F37"/>
    <w:p w14:paraId="636D4A87" w14:textId="77777777" w:rsidR="007615D6" w:rsidRDefault="007615D6" w:rsidP="0010433C">
      <w:pPr>
        <w:pStyle w:val="Heading2"/>
      </w:pPr>
      <w:bookmarkStart w:id="27" w:name="_Toc153785214"/>
      <w:r>
        <w:t>4.8</w:t>
      </w:r>
      <w:r>
        <w:tab/>
        <w:t>TSG CT reporting</w:t>
      </w:r>
      <w:bookmarkEnd w:id="27"/>
    </w:p>
    <w:p w14:paraId="426E2FC8" w14:textId="30ADF82E" w:rsidR="00A011CB" w:rsidRDefault="00A011CB" w:rsidP="00A011CB">
      <w:pPr>
        <w:pStyle w:val="NormTop"/>
      </w:pPr>
      <w:r>
        <w:rPr>
          <w:color w:val="0000FF"/>
        </w:rPr>
        <w:t>SP-231695</w:t>
      </w:r>
      <w:r w:rsidRPr="00D53282">
        <w:t xml:space="preserve"> </w:t>
      </w:r>
      <w:r>
        <w:t>(REPORT) Status report of TSG</w:t>
      </w:r>
      <w:r w:rsidR="00A32BFD">
        <w:t> </w:t>
      </w:r>
      <w:r>
        <w:t>CT#102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w:t>
      </w:r>
      <w:r w:rsidR="00A32BFD">
        <w:t> </w:t>
      </w:r>
      <w:r>
        <w:t>CT#102.</w:t>
      </w:r>
    </w:p>
    <w:p w14:paraId="4CC7152E" w14:textId="0C845DC1" w:rsidR="00E84327" w:rsidRPr="00E84327" w:rsidRDefault="00E84327" w:rsidP="00E84327">
      <w:pPr>
        <w:pStyle w:val="FP"/>
        <w:keepNext/>
        <w:rPr>
          <w:b/>
          <w:bCs/>
          <w:lang w:eastAsia="ja-JP"/>
        </w:rPr>
      </w:pPr>
      <w:r w:rsidRPr="00E84327">
        <w:rPr>
          <w:b/>
          <w:bCs/>
          <w:lang w:eastAsia="ja-JP"/>
        </w:rPr>
        <w:t>TSG WG CT Meeting Statistics</w:t>
      </w:r>
    </w:p>
    <w:p w14:paraId="5CC61CBB" w14:textId="0F18FEC3" w:rsidR="00E84327" w:rsidRDefault="00E84327" w:rsidP="00E84327">
      <w:pPr>
        <w:pStyle w:val="B1"/>
      </w:pPr>
      <w:r>
        <w:t>-</w:t>
      </w:r>
      <w:r>
        <w:tab/>
        <w:t>Number of handled documents</w:t>
      </w:r>
      <w:r>
        <w:tab/>
        <w:t>319</w:t>
      </w:r>
    </w:p>
    <w:p w14:paraId="155786F8" w14:textId="062FF4AF" w:rsidR="00E84327" w:rsidRDefault="00E84327" w:rsidP="00E84327">
      <w:pPr>
        <w:pStyle w:val="B1"/>
      </w:pPr>
      <w:r>
        <w:t>-</w:t>
      </w:r>
      <w:r>
        <w:tab/>
        <w:t>Approved CRs</w:t>
      </w:r>
      <w:r>
        <w:tab/>
      </w:r>
      <w:r>
        <w:tab/>
      </w:r>
      <w:r>
        <w:tab/>
        <w:t>1571</w:t>
      </w:r>
    </w:p>
    <w:p w14:paraId="6DDF691E" w14:textId="0CC141B1" w:rsidR="00E84327" w:rsidRDefault="00E84327" w:rsidP="00E84327">
      <w:pPr>
        <w:pStyle w:val="B1"/>
      </w:pPr>
      <w:r>
        <w:t>-</w:t>
      </w:r>
      <w:r>
        <w:tab/>
        <w:t>Approved New SID/WID</w:t>
      </w:r>
      <w:r>
        <w:tab/>
      </w:r>
      <w:r>
        <w:tab/>
        <w:t>2</w:t>
      </w:r>
    </w:p>
    <w:p w14:paraId="6F7333EC" w14:textId="7D9BBF4D" w:rsidR="00E84327" w:rsidRDefault="00E84327" w:rsidP="00E84327">
      <w:pPr>
        <w:pStyle w:val="B1"/>
      </w:pPr>
      <w:r>
        <w:t>-</w:t>
      </w:r>
      <w:r>
        <w:tab/>
        <w:t>Approved Revised SID/WID</w:t>
      </w:r>
      <w:r>
        <w:tab/>
        <w:t>12</w:t>
      </w:r>
    </w:p>
    <w:p w14:paraId="092EC53B" w14:textId="0D8FE2B5" w:rsidR="00E84327" w:rsidRDefault="00E84327" w:rsidP="00E84327">
      <w:pPr>
        <w:pStyle w:val="B1"/>
      </w:pPr>
      <w:r>
        <w:t>-</w:t>
      </w:r>
      <w:r>
        <w:tab/>
        <w:t>Noted or Approved TS/TR</w:t>
      </w:r>
      <w:r>
        <w:tab/>
      </w:r>
      <w:r>
        <w:tab/>
        <w:t>19</w:t>
      </w:r>
    </w:p>
    <w:p w14:paraId="1F053CDB" w14:textId="1444F4B5" w:rsidR="00E84327" w:rsidRDefault="00E84327" w:rsidP="00E84327">
      <w:pPr>
        <w:pStyle w:val="B1"/>
      </w:pPr>
      <w:r>
        <w:t>-</w:t>
      </w:r>
      <w:r>
        <w:tab/>
        <w:t>Attendances:</w:t>
      </w:r>
    </w:p>
    <w:p w14:paraId="3D0D6648" w14:textId="3FC80860" w:rsidR="00E84327" w:rsidRDefault="00E84327" w:rsidP="00E84327">
      <w:pPr>
        <w:pStyle w:val="B2"/>
      </w:pPr>
      <w:r>
        <w:t>-</w:t>
      </w:r>
      <w:r>
        <w:tab/>
        <w:t>305 registered</w:t>
      </w:r>
    </w:p>
    <w:p w14:paraId="614D26A3" w14:textId="363C5110" w:rsidR="00E84327" w:rsidRDefault="00E84327" w:rsidP="00E84327">
      <w:pPr>
        <w:pStyle w:val="B3"/>
      </w:pPr>
      <w:r>
        <w:t>-</w:t>
      </w:r>
      <w:r>
        <w:tab/>
        <w:t>196 confirmed participation</w:t>
      </w:r>
    </w:p>
    <w:p w14:paraId="76A7FC9D" w14:textId="3D43EA96" w:rsidR="00E84327" w:rsidRDefault="00E84327" w:rsidP="00E84327">
      <w:pPr>
        <w:pStyle w:val="B1"/>
      </w:pPr>
      <w:r>
        <w:t>-</w:t>
      </w:r>
      <w:r>
        <w:tab/>
        <w:t>CRs for conditional approval listed in the Annex</w:t>
      </w:r>
    </w:p>
    <w:p w14:paraId="18E7BE35" w14:textId="37CB79FD" w:rsidR="00E84327" w:rsidRDefault="00E84327" w:rsidP="00E84327">
      <w:pPr>
        <w:pStyle w:val="B1"/>
      </w:pPr>
      <w:r>
        <w:t>-</w:t>
      </w:r>
      <w:r>
        <w:tab/>
        <w:t>Rel-8 - Rel-14 Status (Cat F CRs)</w:t>
      </w:r>
    </w:p>
    <w:p w14:paraId="5286DC39" w14:textId="3B3C60BB" w:rsidR="00E84327" w:rsidRDefault="00E84327" w:rsidP="00E84327">
      <w:pPr>
        <w:pStyle w:val="B1"/>
      </w:pPr>
      <w:r>
        <w:t>-</w:t>
      </w:r>
      <w:r>
        <w:tab/>
        <w:t>Approved Rel-8 - Rel-14 CRs</w:t>
      </w:r>
      <w:r>
        <w:tab/>
      </w:r>
      <w:r>
        <w:tab/>
        <w:t>0</w:t>
      </w:r>
    </w:p>
    <w:p w14:paraId="2B1EDCC7" w14:textId="1331EB06" w:rsidR="00E84327" w:rsidRDefault="00E84327" w:rsidP="00E84327">
      <w:pPr>
        <w:pStyle w:val="B1"/>
      </w:pPr>
      <w:r>
        <w:t>-</w:t>
      </w:r>
      <w:r>
        <w:tab/>
        <w:t>Rel-15 CRs (Category F) are less than in last plenary</w:t>
      </w:r>
      <w:r>
        <w:tab/>
        <w:t>4 (1)</w:t>
      </w:r>
    </w:p>
    <w:p w14:paraId="54D4DD8D" w14:textId="485D380F" w:rsidR="00E84327" w:rsidRDefault="00E84327" w:rsidP="00E84327">
      <w:pPr>
        <w:pStyle w:val="B1"/>
      </w:pPr>
      <w:r>
        <w:t>-</w:t>
      </w:r>
      <w:r>
        <w:tab/>
        <w:t>Rel-16 CRs (Category F)</w:t>
      </w:r>
      <w:r>
        <w:tab/>
      </w:r>
      <w:r>
        <w:tab/>
      </w:r>
      <w:r>
        <w:tab/>
      </w:r>
      <w:r>
        <w:tab/>
      </w:r>
      <w:r>
        <w:tab/>
        <w:t>6 (11)</w:t>
      </w:r>
    </w:p>
    <w:p w14:paraId="3F98197B" w14:textId="28D32C74" w:rsidR="00E84327" w:rsidRDefault="00E84327" w:rsidP="00E84327">
      <w:pPr>
        <w:pStyle w:val="B1"/>
      </w:pPr>
      <w:r>
        <w:t>-</w:t>
      </w:r>
      <w:r>
        <w:tab/>
        <w:t>Rel-17 CRs (Category F)</w:t>
      </w:r>
      <w:r>
        <w:tab/>
      </w:r>
      <w:r>
        <w:tab/>
      </w:r>
      <w:r>
        <w:tab/>
      </w:r>
      <w:r>
        <w:tab/>
      </w:r>
      <w:r>
        <w:tab/>
        <w:t>99 (64 in previous TSG)</w:t>
      </w:r>
    </w:p>
    <w:p w14:paraId="6CC5748D" w14:textId="5D567329" w:rsidR="00E84327" w:rsidRPr="00E84327" w:rsidRDefault="00E84327" w:rsidP="00E84327">
      <w:pPr>
        <w:pStyle w:val="FP"/>
        <w:keepNext/>
        <w:rPr>
          <w:b/>
          <w:bCs/>
          <w:lang w:eastAsia="ja-JP"/>
        </w:rPr>
      </w:pPr>
      <w:r w:rsidRPr="00E84327">
        <w:rPr>
          <w:b/>
          <w:bCs/>
          <w:lang w:eastAsia="ja-JP"/>
        </w:rPr>
        <w:t>Release 18 Status</w:t>
      </w:r>
    </w:p>
    <w:p w14:paraId="3B433D3B" w14:textId="5C7604FA" w:rsidR="00E84327" w:rsidRDefault="00E84327" w:rsidP="00E84327">
      <w:pPr>
        <w:pStyle w:val="B1"/>
      </w:pPr>
      <w:r>
        <w:t>-</w:t>
      </w:r>
      <w:r>
        <w:tab/>
        <w:t>CRs (Category B/C/F/D)</w:t>
      </w:r>
      <w:r>
        <w:tab/>
      </w:r>
      <w:r>
        <w:tab/>
      </w:r>
      <w:r>
        <w:tab/>
      </w:r>
      <w:r>
        <w:tab/>
        <w:t>1367 (794 in previous TSG)</w:t>
      </w:r>
    </w:p>
    <w:p w14:paraId="6675C0CF" w14:textId="65D5F71D" w:rsidR="00E84327" w:rsidRDefault="00E84327" w:rsidP="00E84327">
      <w:pPr>
        <w:pStyle w:val="B1"/>
      </w:pPr>
      <w:r>
        <w:t>-</w:t>
      </w:r>
      <w:r>
        <w:tab/>
        <w:t>Approved New SID/WID</w:t>
      </w:r>
      <w:r>
        <w:tab/>
      </w:r>
      <w:r>
        <w:tab/>
      </w:r>
      <w:r>
        <w:tab/>
      </w:r>
      <w:r>
        <w:tab/>
        <w:t>2</w:t>
      </w:r>
    </w:p>
    <w:p w14:paraId="20912062" w14:textId="5ABB7DCD" w:rsidR="00E84327" w:rsidRDefault="00E84327" w:rsidP="00E84327">
      <w:pPr>
        <w:pStyle w:val="B1"/>
      </w:pPr>
      <w:r>
        <w:t>-</w:t>
      </w:r>
      <w:r>
        <w:tab/>
        <w:t>New Specification numbers allocated</w:t>
      </w:r>
      <w:r>
        <w:tab/>
      </w:r>
      <w:r>
        <w:tab/>
        <w:t>2</w:t>
      </w:r>
    </w:p>
    <w:p w14:paraId="7F2C12A4" w14:textId="5A9329E8" w:rsidR="00E84327" w:rsidRDefault="00E84327" w:rsidP="00E84327">
      <w:pPr>
        <w:pStyle w:val="B1"/>
      </w:pPr>
      <w:r>
        <w:t>-</w:t>
      </w:r>
      <w:r>
        <w:tab/>
        <w:t>New TS/TR presented for information/approval</w:t>
      </w:r>
      <w:r>
        <w:tab/>
        <w:t>19</w:t>
      </w:r>
    </w:p>
    <w:p w14:paraId="67B2F76A" w14:textId="77777777" w:rsidR="00E84327" w:rsidRPr="00E84327" w:rsidRDefault="00E84327" w:rsidP="00E84327">
      <w:pPr>
        <w:pStyle w:val="FP"/>
        <w:keepNext/>
        <w:rPr>
          <w:b/>
          <w:bCs/>
          <w:lang w:eastAsia="ja-JP"/>
        </w:rPr>
      </w:pPr>
      <w:r w:rsidRPr="00E84327">
        <w:rPr>
          <w:b/>
          <w:bCs/>
        </w:rPr>
        <w:t>Backward Incompatible Changes</w:t>
      </w:r>
    </w:p>
    <w:p w14:paraId="6BE3DAF4" w14:textId="5EF6ACFA" w:rsidR="00E84327" w:rsidRDefault="00E84327" w:rsidP="00E84327">
      <w:pPr>
        <w:pStyle w:val="B1"/>
      </w:pPr>
      <w:r>
        <w:t>-</w:t>
      </w:r>
      <w:r>
        <w:tab/>
        <w:t>3 Backward incompatible CRs on Rel-17 were approved in this plenary.</w:t>
      </w:r>
    </w:p>
    <w:p w14:paraId="6BE2CA6C" w14:textId="77072944" w:rsidR="00E84327" w:rsidRPr="00E84327" w:rsidRDefault="00E84327" w:rsidP="00E84327">
      <w:pPr>
        <w:pStyle w:val="FP"/>
        <w:keepNext/>
        <w:rPr>
          <w:b/>
          <w:bCs/>
          <w:lang w:eastAsia="ja-JP"/>
        </w:rPr>
      </w:pPr>
      <w:r w:rsidRPr="00E84327">
        <w:rPr>
          <w:b/>
          <w:bCs/>
          <w:lang w:eastAsia="ja-JP"/>
        </w:rPr>
        <w:t>For Information to SA:</w:t>
      </w:r>
    </w:p>
    <w:p w14:paraId="3FA80A23" w14:textId="1D4959D4" w:rsidR="00E84327" w:rsidRDefault="00E84327" w:rsidP="00E84327">
      <w:pPr>
        <w:pStyle w:val="B1"/>
      </w:pPr>
      <w:r>
        <w:t>-</w:t>
      </w:r>
      <w:r>
        <w:tab/>
        <w:t>PLMNsel_NS:</w:t>
      </w:r>
    </w:p>
    <w:p w14:paraId="219C3F7E" w14:textId="21EA1ADC" w:rsidR="00E84327" w:rsidRDefault="00E84327" w:rsidP="00E84327">
      <w:pPr>
        <w:pStyle w:val="B1"/>
      </w:pPr>
      <w:r>
        <w:t>-</w:t>
      </w:r>
      <w:r>
        <w:tab/>
        <w:t>Triggered by an LS from SA1 that they have removed the requirement for PLMN Selection based on Network Slice. CT has stopped the work and approved a CR to undo the already approved work.</w:t>
      </w:r>
    </w:p>
    <w:p w14:paraId="46026677" w14:textId="20434AA4" w:rsidR="00E84327" w:rsidRDefault="00E84327" w:rsidP="00E84327">
      <w:pPr>
        <w:pStyle w:val="B1"/>
      </w:pPr>
      <w:r>
        <w:t>-</w:t>
      </w:r>
      <w:r>
        <w:tab/>
        <w:t>This work item appears now as completed in the workplan</w:t>
      </w:r>
    </w:p>
    <w:p w14:paraId="397545EE" w14:textId="0E7D652D" w:rsidR="00E84327" w:rsidRDefault="00E84327" w:rsidP="00E84327">
      <w:pPr>
        <w:pStyle w:val="B1"/>
      </w:pPr>
      <w:r>
        <w:t>-</w:t>
      </w:r>
      <w:r>
        <w:tab/>
        <w:t>Overall progress on Rel-18 is good in CT</w:t>
      </w:r>
    </w:p>
    <w:p w14:paraId="61FCB041" w14:textId="21FC765B" w:rsidR="00E84327" w:rsidRDefault="00E84327" w:rsidP="00E84327">
      <w:pPr>
        <w:pStyle w:val="B1"/>
      </w:pPr>
      <w:r>
        <w:t>-</w:t>
      </w:r>
      <w:r>
        <w:tab/>
        <w:t>CT WGs have decided based on their progress on a meeting in January limited to topics which need more that one meeting to complete.</w:t>
      </w:r>
    </w:p>
    <w:p w14:paraId="78B07EBB" w14:textId="403800AA" w:rsidR="00E84327" w:rsidRDefault="00E84327" w:rsidP="00E84327">
      <w:pPr>
        <w:pStyle w:val="B1"/>
      </w:pPr>
      <w:r>
        <w:t>-</w:t>
      </w:r>
      <w:r>
        <w:tab/>
        <w:t>LS on Metaverse Standards Forum from SA4 that they have assigned one representative for the MSF Register. The question was raised if the understanding is correct that each WG shall nominate a delegate to the SA4 chair who should provide the list of contribution related to Metaverse to the SA4 chair and act as contact person for him.</w:t>
      </w:r>
    </w:p>
    <w:p w14:paraId="0CC27EBE" w14:textId="020551A4" w:rsidR="00E84327" w:rsidRPr="00E84327" w:rsidRDefault="00E84327" w:rsidP="00E84327">
      <w:pPr>
        <w:pStyle w:val="FP"/>
        <w:keepNext/>
        <w:rPr>
          <w:b/>
          <w:bCs/>
          <w:lang w:eastAsia="ja-JP"/>
        </w:rPr>
      </w:pPr>
      <w:r w:rsidRPr="00E84327">
        <w:rPr>
          <w:b/>
          <w:bCs/>
          <w:lang w:eastAsia="ja-JP"/>
        </w:rPr>
        <w:t xml:space="preserve">For </w:t>
      </w:r>
      <w:r>
        <w:rPr>
          <w:b/>
          <w:bCs/>
          <w:lang w:eastAsia="ja-JP"/>
        </w:rPr>
        <w:t>Action to TSG SA:</w:t>
      </w:r>
    </w:p>
    <w:p w14:paraId="73EEF9CE" w14:textId="5C6CAF5A" w:rsidR="00E84327" w:rsidRDefault="00E84327" w:rsidP="00E84327">
      <w:pPr>
        <w:pStyle w:val="B1"/>
      </w:pPr>
      <w:r>
        <w:t>-</w:t>
      </w:r>
      <w:r>
        <w:tab/>
        <w:t>Roaming5G/PRINS</w:t>
      </w:r>
    </w:p>
    <w:p w14:paraId="399FE92B" w14:textId="3E82E179" w:rsidR="00E84327" w:rsidRDefault="00E84327" w:rsidP="00E84327">
      <w:pPr>
        <w:pStyle w:val="B2"/>
      </w:pPr>
      <w:r>
        <w:lastRenderedPageBreak/>
        <w:t>-</w:t>
      </w:r>
      <w:r>
        <w:tab/>
        <w:t>CT4 has started work on PRINS modification (corresponding to 'Roaming5G' in stage2 from SA3),</w:t>
      </w:r>
    </w:p>
    <w:p w14:paraId="73AD46D6" w14:textId="222100B3" w:rsidR="00E84327" w:rsidRDefault="00E84327" w:rsidP="00E84327">
      <w:pPr>
        <w:pStyle w:val="B2"/>
      </w:pPr>
      <w:r>
        <w:t>-</w:t>
      </w:r>
      <w:r>
        <w:tab/>
        <w:t>CT ask SA to confirm the stability of stage2 requirement on this topic.</w:t>
      </w:r>
    </w:p>
    <w:p w14:paraId="2E209FB2" w14:textId="2F88A055" w:rsidR="00E84327" w:rsidRDefault="00E84327" w:rsidP="00E84327">
      <w:pPr>
        <w:pStyle w:val="B1"/>
      </w:pPr>
      <w:r>
        <w:t>-</w:t>
      </w:r>
      <w:r>
        <w:tab/>
        <w:t>Stability of Rel-18</w:t>
      </w:r>
    </w:p>
    <w:p w14:paraId="4234E47F" w14:textId="4D0CC5D2" w:rsidR="00E84327" w:rsidRDefault="00E84327" w:rsidP="00E84327">
      <w:pPr>
        <w:pStyle w:val="B2"/>
      </w:pPr>
      <w:r>
        <w:t>-</w:t>
      </w:r>
      <w:r>
        <w:tab/>
        <w:t>We noted that we have received changes on requirements for Rel-18 which triggers additional changes to stage 3 on parts assumed to be stable in SA2 and completed in Stage2 and stage 3 (e.g. Ranging_SL, ….)</w:t>
      </w:r>
    </w:p>
    <w:p w14:paraId="170BD9CE" w14:textId="779E05D6" w:rsidR="00E84327" w:rsidRDefault="00E84327" w:rsidP="00E84327">
      <w:pPr>
        <w:pStyle w:val="B2"/>
      </w:pPr>
      <w:r>
        <w:t>-</w:t>
      </w:r>
      <w:r>
        <w:tab/>
        <w:t>CT kindly ask SA to urge SA WGs to avoid late stage 2 changes for Rel-18 (and Rel-17) in Q1'2024</w:t>
      </w:r>
    </w:p>
    <w:p w14:paraId="39E7E849" w14:textId="1A244071" w:rsidR="00E84327" w:rsidRPr="00E84327" w:rsidRDefault="00E84327" w:rsidP="00E84327">
      <w:pPr>
        <w:pStyle w:val="FP"/>
        <w:keepNext/>
        <w:rPr>
          <w:b/>
          <w:bCs/>
          <w:lang w:eastAsia="ja-JP"/>
        </w:rPr>
      </w:pPr>
      <w:r w:rsidRPr="00E84327">
        <w:rPr>
          <w:b/>
          <w:bCs/>
          <w:lang w:eastAsia="ja-JP"/>
        </w:rPr>
        <w:t>Acknowledgement</w:t>
      </w:r>
    </w:p>
    <w:p w14:paraId="796A6068" w14:textId="7F169084" w:rsidR="00E84327" w:rsidRDefault="00E84327" w:rsidP="00E84327">
      <w:pPr>
        <w:pStyle w:val="B1"/>
      </w:pPr>
      <w:r>
        <w:t>-</w:t>
      </w:r>
      <w:r>
        <w:tab/>
        <w:t>Thanks to CT vice chairs, CT WG chairs/vice chairs and rapporteurs for the great coordination before and during the meeting. Special thanks to MCC for excellent meeting support.</w:t>
      </w:r>
    </w:p>
    <w:p w14:paraId="2D4D3C3A" w14:textId="36C090B0" w:rsidR="00E84327" w:rsidRDefault="00E84327" w:rsidP="00E84327">
      <w:pPr>
        <w:pStyle w:val="B1"/>
      </w:pPr>
      <w:r>
        <w:t>-</w:t>
      </w:r>
      <w:r>
        <w:tab/>
        <w:t>Thanks to the delegates in CT WGs and CT for achieving all deadlines as promised and delivering an enormous amount of CRs and input papers.</w:t>
      </w:r>
    </w:p>
    <w:p w14:paraId="7C03B1B1" w14:textId="609E1D44" w:rsidR="00E84327" w:rsidRDefault="00E84327" w:rsidP="00E84327">
      <w:pPr>
        <w:pStyle w:val="B1"/>
      </w:pPr>
      <w:r>
        <w:t>-</w:t>
      </w:r>
      <w:r>
        <w:tab/>
        <w:t>Thanks to Puneet (SA) and Wanshi (RAN) for the excellent coordination during the plenary week and in-between.</w:t>
      </w:r>
    </w:p>
    <w:p w14:paraId="0B3177DD" w14:textId="77777777" w:rsidR="00E84327" w:rsidRDefault="00E84327" w:rsidP="00E84327">
      <w:pPr>
        <w:pStyle w:val="FP"/>
        <w:keepNext/>
        <w:rPr>
          <w:lang w:eastAsia="ja-JP"/>
        </w:rPr>
      </w:pPr>
    </w:p>
    <w:p w14:paraId="4E636F12" w14:textId="77777777" w:rsidR="00A011CB" w:rsidRPr="005B25A1" w:rsidRDefault="00A011CB" w:rsidP="00A011CB">
      <w:pPr>
        <w:keepNext/>
        <w:keepLines/>
        <w:rPr>
          <w:b/>
          <w:bCs/>
        </w:rPr>
      </w:pPr>
      <w:r>
        <w:rPr>
          <w:b/>
          <w:bCs/>
        </w:rPr>
        <w:t>Questions and comments</w:t>
      </w:r>
      <w:r w:rsidRPr="005B25A1">
        <w:rPr>
          <w:b/>
          <w:bCs/>
        </w:rPr>
        <w:t>:</w:t>
      </w:r>
    </w:p>
    <w:p w14:paraId="57A8DF9A" w14:textId="4148DB2C" w:rsidR="00A011CB" w:rsidRDefault="00A011CB" w:rsidP="00A011CB">
      <w:pPr>
        <w:keepNext/>
        <w:keepLines/>
        <w:ind w:left="1134" w:hanging="1134"/>
      </w:pPr>
      <w:r>
        <w:t xml:space="preserve">Slide </w:t>
      </w:r>
      <w:r w:rsidR="00E84327">
        <w:t>20</w:t>
      </w:r>
      <w:r>
        <w:t>:</w:t>
      </w:r>
      <w:r>
        <w:tab/>
      </w:r>
      <w:r w:rsidR="00E84327">
        <w:t>It was clarified that CT WG1 and CT WG 3 will have e-meetings in January 2024.</w:t>
      </w:r>
    </w:p>
    <w:p w14:paraId="43D45C9C" w14:textId="57196AF5" w:rsidR="00E84327" w:rsidRDefault="00E84327" w:rsidP="00A011CB">
      <w:pPr>
        <w:keepNext/>
        <w:keepLines/>
        <w:ind w:left="1134" w:hanging="1134"/>
      </w:pPr>
      <w:r>
        <w:t>Slide 22:</w:t>
      </w:r>
      <w:r>
        <w:tab/>
        <w:t>The SA WG3 Chair confirmed the CRs were agreed and stable, with the applicability of back mapping to previous Releases to be further discussed.</w:t>
      </w:r>
    </w:p>
    <w:p w14:paraId="144BD411" w14:textId="20E392EC" w:rsidR="00E84327" w:rsidRDefault="00E84327" w:rsidP="00A011CB">
      <w:pPr>
        <w:keepNext/>
        <w:keepLines/>
        <w:ind w:left="1134" w:hanging="1134"/>
      </w:pPr>
      <w:r>
        <w:t>Slide 23:</w:t>
      </w:r>
      <w:r>
        <w:tab/>
        <w:t>The SA WG2 Chair reported that the Rel-18 Maintenance remains high and is expected to reduce in 2024, but no functional changes should are expected.</w:t>
      </w:r>
    </w:p>
    <w:p w14:paraId="0496FD87" w14:textId="616F0E98" w:rsidR="00A011CB" w:rsidRPr="00D55C06" w:rsidRDefault="00A011CB" w:rsidP="00A011CB">
      <w:pPr>
        <w:keepNext/>
        <w:keepLines/>
      </w:pPr>
      <w:r>
        <w:t>The TSG</w:t>
      </w:r>
      <w:r w:rsidR="00A32BFD">
        <w:t> </w:t>
      </w:r>
      <w:r>
        <w:t xml:space="preserve">CT Chair was thanked for this report, which was </w:t>
      </w:r>
      <w:r w:rsidRPr="00C3284B">
        <w:rPr>
          <w:color w:val="0000FF"/>
        </w:rPr>
        <w:t>noted</w:t>
      </w:r>
      <w:r>
        <w:t>.</w:t>
      </w:r>
    </w:p>
    <w:p w14:paraId="129756A9" w14:textId="6FB08E0F" w:rsidR="00A011CB" w:rsidRPr="00EB0339" w:rsidRDefault="00A011CB" w:rsidP="00A011CB">
      <w:r w:rsidRPr="005B25A1">
        <w:rPr>
          <w:b/>
          <w:bCs/>
        </w:rPr>
        <w:t>Status:</w:t>
      </w:r>
      <w:r>
        <w:t xml:space="preserve"> </w:t>
      </w:r>
      <w:r>
        <w:rPr>
          <w:color w:val="0000FF"/>
        </w:rPr>
        <w:t>Noted</w:t>
      </w:r>
      <w:r>
        <w:t>.</w:t>
      </w:r>
    </w:p>
    <w:p w14:paraId="52E45055" w14:textId="3235217D" w:rsidR="00A011CB" w:rsidRDefault="00A011CB" w:rsidP="00E84327">
      <w:pPr>
        <w:keepNext/>
        <w:pBdr>
          <w:top w:val="single" w:sz="4" w:space="1" w:color="auto"/>
        </w:pBdr>
      </w:pPr>
      <w:r>
        <w:rPr>
          <w:color w:val="0000FF"/>
        </w:rPr>
        <w:t>SP-231696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30677406" w14:textId="77777777" w:rsidR="00E84327" w:rsidRPr="00E84327" w:rsidRDefault="00E84327" w:rsidP="00E84327">
      <w:pPr>
        <w:pStyle w:val="FP"/>
        <w:keepNext/>
        <w:rPr>
          <w:b/>
          <w:bCs/>
          <w:lang w:eastAsia="ja-JP"/>
        </w:rPr>
      </w:pPr>
      <w:r w:rsidRPr="00E84327">
        <w:rPr>
          <w:b/>
          <w:bCs/>
          <w:lang w:eastAsia="ja-JP"/>
        </w:rPr>
        <w:t>3GPP-IETF Coordination</w:t>
      </w:r>
    </w:p>
    <w:p w14:paraId="29E34A46" w14:textId="52A3FCB4" w:rsidR="00E84327" w:rsidRPr="00E84327" w:rsidRDefault="00E84327" w:rsidP="00E84327">
      <w:pPr>
        <w:pStyle w:val="B1"/>
        <w:rPr>
          <w:b/>
          <w:bCs/>
        </w:rPr>
      </w:pPr>
      <w:r w:rsidRPr="00E84327">
        <w:rPr>
          <w:b/>
          <w:bCs/>
        </w:rPr>
        <w:t>-</w:t>
      </w:r>
      <w:r w:rsidRPr="00E84327">
        <w:rPr>
          <w:b/>
          <w:bCs/>
        </w:rPr>
        <w:tab/>
        <w:t>Last: @IETF#118 (Prague)</w:t>
      </w:r>
    </w:p>
    <w:p w14:paraId="4E1D5A0F" w14:textId="5A306628" w:rsidR="00E84327" w:rsidRDefault="00E84327" w:rsidP="00E84327">
      <w:pPr>
        <w:pStyle w:val="B2"/>
      </w:pPr>
      <w:r>
        <w:t>-</w:t>
      </w:r>
      <w:r>
        <w:tab/>
        <w:t>2023, November 6, 11:45 - 12:45 (CET)(remote access provided)</w:t>
      </w:r>
    </w:p>
    <w:p w14:paraId="56BBA58A" w14:textId="62969914" w:rsidR="00E84327" w:rsidRDefault="00E84327" w:rsidP="00E84327">
      <w:pPr>
        <w:pStyle w:val="B2"/>
      </w:pPr>
      <w:r>
        <w:t>-</w:t>
      </w:r>
      <w:r>
        <w:tab/>
        <w:t>With CT chair, IETF liaison, IESG members, IAB members, WG chairs and delegates. About 25 attendees</w:t>
      </w:r>
    </w:p>
    <w:p w14:paraId="31CB6960" w14:textId="0A977853" w:rsidR="00E84327" w:rsidRDefault="00E84327" w:rsidP="00E84327">
      <w:pPr>
        <w:pStyle w:val="B2"/>
      </w:pPr>
      <w:r>
        <w:t>-</w:t>
      </w:r>
      <w:r>
        <w:tab/>
        <w:t>LSs exchanged smoothly</w:t>
      </w:r>
    </w:p>
    <w:p w14:paraId="0810D4FD" w14:textId="5D7644B5" w:rsidR="00E84327" w:rsidRDefault="00E84327" w:rsidP="00E84327">
      <w:pPr>
        <w:pStyle w:val="B3"/>
      </w:pPr>
      <w:r>
        <w:t>-</w:t>
      </w:r>
      <w:r>
        <w:tab/>
        <w:t>Recommend IETG WG chairs continue to work with Charles and Peter to post LSs</w:t>
      </w:r>
    </w:p>
    <w:p w14:paraId="6E6FFA29" w14:textId="57BF5A18" w:rsidR="00E84327" w:rsidRDefault="00E84327" w:rsidP="00E84327">
      <w:pPr>
        <w:pStyle w:val="B2"/>
      </w:pPr>
      <w:r>
        <w:t>-</w:t>
      </w:r>
      <w:r>
        <w:tab/>
        <w:t>Remaining dependencies (about 7) under control</w:t>
      </w:r>
    </w:p>
    <w:p w14:paraId="2BE71B1C" w14:textId="32FF04E1" w:rsidR="00E84327" w:rsidRPr="00E84327" w:rsidRDefault="00E84327" w:rsidP="00E84327">
      <w:pPr>
        <w:pStyle w:val="B1"/>
        <w:rPr>
          <w:b/>
          <w:bCs/>
        </w:rPr>
      </w:pPr>
      <w:r w:rsidRPr="00E84327">
        <w:rPr>
          <w:b/>
          <w:bCs/>
        </w:rPr>
        <w:t>-</w:t>
      </w:r>
      <w:r w:rsidRPr="00E84327">
        <w:rPr>
          <w:b/>
          <w:bCs/>
        </w:rPr>
        <w:tab/>
        <w:t>Next: @IETF#119 (Brisbane, AUS)</w:t>
      </w:r>
    </w:p>
    <w:p w14:paraId="31E310DC" w14:textId="2F466183" w:rsidR="00E84327" w:rsidRDefault="00E84327" w:rsidP="00E84327">
      <w:pPr>
        <w:pStyle w:val="B2"/>
      </w:pPr>
      <w:r>
        <w:t>-</w:t>
      </w:r>
      <w:r>
        <w:tab/>
        <w:t>Will be held on 2024, March 18 (same week as CT/SA#103)</w:t>
      </w:r>
    </w:p>
    <w:p w14:paraId="06D55D0A" w14:textId="36485C78" w:rsidR="00E84327" w:rsidRDefault="00E84327" w:rsidP="00E84327">
      <w:pPr>
        <w:pStyle w:val="B2"/>
      </w:pPr>
      <w:r>
        <w:t>-</w:t>
      </w:r>
      <w:r>
        <w:tab/>
        <w:t>Remote access will be provided</w:t>
      </w:r>
    </w:p>
    <w:p w14:paraId="34FEEFC7" w14:textId="1AF09F0B" w:rsidR="00E84327" w:rsidRDefault="00E84327" w:rsidP="00E84327">
      <w:pPr>
        <w:pStyle w:val="FP"/>
        <w:keepNext/>
        <w:rPr>
          <w:b/>
          <w:bCs/>
          <w:lang w:eastAsia="ja-JP"/>
        </w:rPr>
      </w:pPr>
      <w:r>
        <w:rPr>
          <w:b/>
          <w:bCs/>
          <w:lang w:eastAsia="ja-JP"/>
        </w:rPr>
        <w:t>IETF - 3GPP IAB group</w:t>
      </w:r>
    </w:p>
    <w:p w14:paraId="1C7DA511" w14:textId="7DE3BF3D" w:rsidR="00E84327" w:rsidRDefault="00E84327" w:rsidP="00E84327">
      <w:pPr>
        <w:pStyle w:val="B1"/>
      </w:pPr>
      <w:r>
        <w:t>-</w:t>
      </w:r>
      <w:r>
        <w:tab/>
        <w:t>Created in April 2023, similar to the IETF-IEEE IAB group</w:t>
      </w:r>
    </w:p>
    <w:p w14:paraId="72B7635A" w14:textId="36664293" w:rsidR="00E84327" w:rsidRDefault="00E84327" w:rsidP="00E84327">
      <w:pPr>
        <w:pStyle w:val="B1"/>
      </w:pPr>
      <w:r>
        <w:t>-</w:t>
      </w:r>
      <w:r>
        <w:tab/>
        <w:t>Group description</w:t>
      </w:r>
    </w:p>
    <w:p w14:paraId="311140EE" w14:textId="1379F5BF" w:rsidR="00E84327" w:rsidRDefault="00E84327" w:rsidP="00E84327">
      <w:pPr>
        <w:pStyle w:val="B2"/>
      </w:pPr>
      <w:r>
        <w:t>-</w:t>
      </w:r>
      <w:r>
        <w:tab/>
        <w:t>The purpose of this group is to support coordination activities between IETF and 3GPP as documented in RFC 3113.</w:t>
      </w:r>
    </w:p>
    <w:p w14:paraId="2F94D83F" w14:textId="3CE4E11A" w:rsidR="00E84327" w:rsidRDefault="00E84327" w:rsidP="00E84327">
      <w:pPr>
        <w:pStyle w:val="B2"/>
      </w:pPr>
      <w:r>
        <w:t>-</w:t>
      </w:r>
      <w:r>
        <w:tab/>
        <w:t>Led jointly by the 3GPP and IETF liaison managers</w:t>
      </w:r>
    </w:p>
    <w:p w14:paraId="6491F87F" w14:textId="14647930" w:rsidR="00E84327" w:rsidRDefault="00E84327" w:rsidP="00E84327">
      <w:pPr>
        <w:pStyle w:val="B2"/>
      </w:pPr>
      <w:r>
        <w:t>-</w:t>
      </w:r>
      <w:r>
        <w:tab/>
        <w:t>No fixed membership but participation from relevant IETF Area Directors, IETF WG Chairs, 3GPP WG Chairs, and document authors/editors is encouraged.</w:t>
      </w:r>
    </w:p>
    <w:p w14:paraId="763F4234" w14:textId="5D290FCA" w:rsidR="00E84327" w:rsidRDefault="00E84327" w:rsidP="00E84327">
      <w:pPr>
        <w:pStyle w:val="B2"/>
      </w:pPr>
      <w:r>
        <w:t>-</w:t>
      </w:r>
      <w:r>
        <w:tab/>
        <w:t>See: https://datatracker.ietf.org/group/ietf3gpp/about/</w:t>
      </w:r>
    </w:p>
    <w:p w14:paraId="4D3F8844" w14:textId="092D496A" w:rsidR="00E84327" w:rsidRDefault="00E84327" w:rsidP="00E84327">
      <w:pPr>
        <w:pStyle w:val="B1"/>
      </w:pPr>
      <w:r>
        <w:t>-</w:t>
      </w:r>
      <w:r>
        <w:tab/>
        <w:t>Action Points:</w:t>
      </w:r>
    </w:p>
    <w:p w14:paraId="044F5C25" w14:textId="4CB8CC22" w:rsidR="00E84327" w:rsidRDefault="00E84327" w:rsidP="00E84327">
      <w:pPr>
        <w:pStyle w:val="B2"/>
      </w:pPr>
      <w:r>
        <w:t>-</w:t>
      </w:r>
      <w:r>
        <w:tab/>
        <w:t>Update the dependency list tool or create a new one (with IETF support)</w:t>
      </w:r>
    </w:p>
    <w:p w14:paraId="4365295D" w14:textId="7AA0BAD0" w:rsidR="00E84327" w:rsidRDefault="00E84327" w:rsidP="00E84327">
      <w:pPr>
        <w:pStyle w:val="B2"/>
      </w:pPr>
      <w:r>
        <w:t>-</w:t>
      </w:r>
      <w:r>
        <w:tab/>
        <w:t>Update RFC 3113: "3GPP-IETF Standardization Collaboration" (2001)</w:t>
      </w:r>
    </w:p>
    <w:p w14:paraId="6382127E" w14:textId="11102F9A" w:rsidR="00E84327" w:rsidRPr="00E84327" w:rsidRDefault="00E84327" w:rsidP="00E84327">
      <w:pPr>
        <w:pStyle w:val="FP"/>
        <w:keepNext/>
        <w:rPr>
          <w:b/>
          <w:bCs/>
          <w:lang w:eastAsia="ja-JP"/>
        </w:rPr>
      </w:pPr>
      <w:r w:rsidRPr="00E84327">
        <w:rPr>
          <w:b/>
          <w:bCs/>
          <w:lang w:eastAsia="ja-JP"/>
        </w:rPr>
        <w:t>Ongoing Liaison Statements exchanged between IETF and 3GPP</w:t>
      </w:r>
    </w:p>
    <w:p w14:paraId="5E994986" w14:textId="6E933236" w:rsidR="00E84327" w:rsidRPr="00E84327" w:rsidRDefault="00E84327" w:rsidP="00E84327">
      <w:pPr>
        <w:pStyle w:val="FP"/>
        <w:keepNext/>
        <w:rPr>
          <w:b/>
          <w:bCs/>
          <w:lang w:eastAsia="ja-JP"/>
        </w:rPr>
      </w:pPr>
      <w:r>
        <w:rPr>
          <w:b/>
          <w:bCs/>
          <w:lang w:eastAsia="ja-JP"/>
        </w:rPr>
        <w:t>-</w:t>
      </w:r>
      <w:r>
        <w:rPr>
          <w:b/>
          <w:bCs/>
          <w:lang w:eastAsia="ja-JP"/>
        </w:rPr>
        <w:tab/>
        <w:t>See slides 6 - 9</w:t>
      </w:r>
    </w:p>
    <w:p w14:paraId="43F99123" w14:textId="5B606DA1" w:rsidR="00E84327" w:rsidRDefault="00E84327" w:rsidP="00E84327">
      <w:pPr>
        <w:pStyle w:val="FP"/>
        <w:keepNext/>
        <w:rPr>
          <w:b/>
          <w:bCs/>
          <w:lang w:eastAsia="ja-JP"/>
        </w:rPr>
      </w:pPr>
      <w:r>
        <w:rPr>
          <w:b/>
          <w:bCs/>
          <w:lang w:eastAsia="ja-JP"/>
        </w:rPr>
        <w:t>Tracking requests to IANA</w:t>
      </w:r>
    </w:p>
    <w:p w14:paraId="3770E813" w14:textId="0183FDD1" w:rsidR="00E84327" w:rsidRDefault="00E84327" w:rsidP="00E84327">
      <w:pPr>
        <w:pStyle w:val="FP"/>
        <w:keepNext/>
        <w:rPr>
          <w:b/>
          <w:bCs/>
          <w:lang w:eastAsia="ja-JP"/>
        </w:rPr>
      </w:pPr>
      <w:r>
        <w:rPr>
          <w:b/>
          <w:bCs/>
          <w:lang w:eastAsia="ja-JP"/>
        </w:rPr>
        <w:t>IANA assignment request handling</w:t>
      </w:r>
    </w:p>
    <w:p w14:paraId="0F30C029" w14:textId="219DAE2F" w:rsidR="00E84327" w:rsidRDefault="00E84327" w:rsidP="00E84327">
      <w:pPr>
        <w:pStyle w:val="B1"/>
      </w:pPr>
      <w:r>
        <w:t>-</w:t>
      </w:r>
      <w:r>
        <w:tab/>
        <w:t>Triggered by review of Rel-17 specifications :</w:t>
      </w:r>
    </w:p>
    <w:p w14:paraId="69159A27" w14:textId="0516A9AA" w:rsidR="00E84327" w:rsidRDefault="00E84327" w:rsidP="00E84327">
      <w:pPr>
        <w:pStyle w:val="B2"/>
      </w:pPr>
      <w:r>
        <w:t>-</w:t>
      </w:r>
      <w:r>
        <w:tab/>
        <w:t>A lot of IANA assignment requests have been done</w:t>
      </w:r>
    </w:p>
    <w:p w14:paraId="17A89051" w14:textId="7107126D" w:rsidR="00E84327" w:rsidRDefault="00E84327" w:rsidP="00E84327">
      <w:pPr>
        <w:pStyle w:val="B2"/>
      </w:pPr>
      <w:r>
        <w:lastRenderedPageBreak/>
        <w:t>-</w:t>
      </w:r>
      <w:r>
        <w:tab/>
        <w:t>Any IANA assignment request must be indicated to the IETF liaison</w:t>
      </w:r>
    </w:p>
    <w:p w14:paraId="2CE251C8" w14:textId="32AD7FA4" w:rsidR="00E84327" w:rsidRDefault="00E84327" w:rsidP="00E84327">
      <w:pPr>
        <w:pStyle w:val="B2"/>
      </w:pPr>
      <w:r>
        <w:t>-</w:t>
      </w:r>
      <w:r>
        <w:tab/>
        <w:t>Template for IANA assignment request as an Appendix included in the 3GPP spec requiring the assignment</w:t>
      </w:r>
    </w:p>
    <w:p w14:paraId="63C047B0" w14:textId="2421F59C" w:rsidR="00E84327" w:rsidRDefault="00E84327" w:rsidP="00E84327">
      <w:pPr>
        <w:pStyle w:val="B2"/>
      </w:pPr>
      <w:r>
        <w:t>-</w:t>
      </w:r>
      <w:r>
        <w:tab/>
        <w:t>To track the requests MCC has created a web page:</w:t>
      </w:r>
    </w:p>
    <w:p w14:paraId="6BD7C631" w14:textId="77777777" w:rsidR="00E84327" w:rsidRDefault="00E84327" w:rsidP="00E84327">
      <w:pPr>
        <w:pStyle w:val="FP"/>
        <w:keepNext/>
        <w:rPr>
          <w:b/>
          <w:bCs/>
          <w:lang w:eastAsia="ja-JP"/>
        </w:rPr>
      </w:pPr>
      <w:r w:rsidRPr="00E84327">
        <w:rPr>
          <w:b/>
          <w:bCs/>
          <w:lang w:eastAsia="ja-JP"/>
        </w:rPr>
        <w:t>Status of the 3GPP-IETF dependencies</w:t>
      </w:r>
    </w:p>
    <w:p w14:paraId="120E522C" w14:textId="1F70DE0C" w:rsidR="00E84327" w:rsidRDefault="00E84327" w:rsidP="00E84327">
      <w:pPr>
        <w:pStyle w:val="FP"/>
        <w:keepNext/>
        <w:rPr>
          <w:b/>
          <w:bCs/>
          <w:lang w:eastAsia="ja-JP"/>
        </w:rPr>
      </w:pPr>
      <w:r>
        <w:rPr>
          <w:b/>
          <w:bCs/>
          <w:lang w:eastAsia="ja-JP"/>
        </w:rPr>
        <w:t>IETF Dependencies</w:t>
      </w:r>
      <w:r>
        <w:rPr>
          <w:b/>
          <w:bCs/>
          <w:lang w:eastAsia="ja-JP"/>
        </w:rPr>
        <w:tab/>
      </w:r>
      <w:r>
        <w:rPr>
          <w:b/>
          <w:bCs/>
          <w:lang w:eastAsia="ja-JP"/>
        </w:rPr>
        <w:tab/>
        <w:t>None</w:t>
      </w:r>
    </w:p>
    <w:p w14:paraId="3D333438" w14:textId="70671F42" w:rsidR="00E84327" w:rsidRPr="00E84327" w:rsidRDefault="00E84327" w:rsidP="00E84327">
      <w:pPr>
        <w:pStyle w:val="FP"/>
        <w:keepNext/>
        <w:rPr>
          <w:b/>
          <w:bCs/>
          <w:lang w:eastAsia="ja-JP"/>
        </w:rPr>
      </w:pPr>
      <w:r>
        <w:rPr>
          <w:b/>
          <w:bCs/>
          <w:lang w:eastAsia="ja-JP"/>
        </w:rPr>
        <w:t>New Published RFCs</w:t>
      </w:r>
    </w:p>
    <w:p w14:paraId="7F4FFA4C" w14:textId="42763806" w:rsidR="00E84327" w:rsidRDefault="00E84327" w:rsidP="00E84327">
      <w:pPr>
        <w:pStyle w:val="B1"/>
      </w:pPr>
      <w:r>
        <w:t>-</w:t>
      </w:r>
      <w:r>
        <w:tab/>
        <w:t>Additional OAuth Parameters for Authorization in Constrained Environments (ACE), RFC 9201</w:t>
      </w:r>
    </w:p>
    <w:p w14:paraId="1781F09F" w14:textId="35326675" w:rsidR="00E84327" w:rsidRDefault="00E84327" w:rsidP="00E84327">
      <w:pPr>
        <w:pStyle w:val="B2"/>
      </w:pPr>
      <w:r>
        <w:t>-</w:t>
      </w:r>
      <w:r>
        <w:tab/>
        <w:t>Was IETF draft: draft-ietf-ace-oauth-params-16</w:t>
      </w:r>
    </w:p>
    <w:p w14:paraId="59776FDA" w14:textId="0BDA6E48" w:rsidR="00E84327" w:rsidRDefault="00E84327" w:rsidP="00E84327">
      <w:pPr>
        <w:pStyle w:val="B2"/>
      </w:pPr>
      <w:r>
        <w:t>-</w:t>
      </w:r>
      <w:r>
        <w:tab/>
        <w:t>Published 08/2022</w:t>
      </w:r>
    </w:p>
    <w:p w14:paraId="7C7E3B5D" w14:textId="14115298" w:rsidR="00E84327" w:rsidRDefault="00E84327" w:rsidP="00E84327">
      <w:pPr>
        <w:pStyle w:val="B2"/>
      </w:pPr>
      <w:r>
        <w:t>-</w:t>
      </w:r>
      <w:r>
        <w:tab/>
        <w:t>Next step: CRs to 33.434</w:t>
      </w:r>
    </w:p>
    <w:p w14:paraId="05FE9BD5" w14:textId="75B4620A" w:rsidR="00E84327" w:rsidRDefault="00E84327" w:rsidP="00E84327">
      <w:pPr>
        <w:pStyle w:val="B1"/>
      </w:pPr>
      <w:r>
        <w:t>-</w:t>
      </w:r>
      <w:r>
        <w:tab/>
        <w:t>Datagram Transport Layer Security (DTLS) Profile for Authentication and Authorization for Constrained Environments (ACE) RFC 9202</w:t>
      </w:r>
    </w:p>
    <w:p w14:paraId="6D307097" w14:textId="48211CB3" w:rsidR="00E84327" w:rsidRDefault="00E84327" w:rsidP="00E84327">
      <w:pPr>
        <w:pStyle w:val="B2"/>
      </w:pPr>
      <w:r>
        <w:t>-</w:t>
      </w:r>
      <w:r>
        <w:tab/>
        <w:t>Was IETF draft: draft-ietf-ace-dtls-authorize-18.</w:t>
      </w:r>
    </w:p>
    <w:p w14:paraId="4AB62B33" w14:textId="55379DE5" w:rsidR="00E84327" w:rsidRDefault="00E84327" w:rsidP="00E84327">
      <w:pPr>
        <w:pStyle w:val="B2"/>
      </w:pPr>
      <w:r>
        <w:t>-</w:t>
      </w:r>
      <w:r>
        <w:tab/>
        <w:t>Published 08/2022</w:t>
      </w:r>
    </w:p>
    <w:p w14:paraId="3B37CC18" w14:textId="1822B1B1" w:rsidR="00E84327" w:rsidRDefault="00E84327" w:rsidP="00E84327">
      <w:pPr>
        <w:pStyle w:val="B2"/>
      </w:pPr>
      <w:r>
        <w:t>-</w:t>
      </w:r>
      <w:r>
        <w:tab/>
        <w:t>Next step: CRs to 33.434</w:t>
      </w:r>
    </w:p>
    <w:p w14:paraId="14C342DB" w14:textId="160A85C9" w:rsidR="00E84327" w:rsidRDefault="00E84327" w:rsidP="00E84327">
      <w:pPr>
        <w:pStyle w:val="B1"/>
      </w:pPr>
      <w:r>
        <w:t>-</w:t>
      </w:r>
      <w:r>
        <w:tab/>
        <w:t>The Object Security for Constrained RESTful Environments (OSCORE) Profile of the Authentication and Authorization for Constrained Environments (ACE) Framework, RFC 9203</w:t>
      </w:r>
    </w:p>
    <w:p w14:paraId="6E615952" w14:textId="235604EA" w:rsidR="00E84327" w:rsidRDefault="00E84327" w:rsidP="00E84327">
      <w:pPr>
        <w:pStyle w:val="B2"/>
      </w:pPr>
      <w:r>
        <w:t>-</w:t>
      </w:r>
      <w:r>
        <w:tab/>
        <w:t>Was IETF draft: draft-ietf-ace-oscore-profile-19</w:t>
      </w:r>
    </w:p>
    <w:p w14:paraId="21262D02" w14:textId="4EA9F7BC" w:rsidR="00E84327" w:rsidRDefault="00E84327" w:rsidP="00E84327">
      <w:pPr>
        <w:pStyle w:val="B2"/>
      </w:pPr>
      <w:r>
        <w:t>-</w:t>
      </w:r>
      <w:r>
        <w:tab/>
        <w:t>Published 08/2022</w:t>
      </w:r>
    </w:p>
    <w:p w14:paraId="429602BC" w14:textId="18BF20F9" w:rsidR="00E84327" w:rsidRDefault="00E84327" w:rsidP="00E84327">
      <w:pPr>
        <w:pStyle w:val="B2"/>
      </w:pPr>
      <w:r>
        <w:t>-</w:t>
      </w:r>
      <w:r>
        <w:tab/>
        <w:t>Next step: CRs to 33.434</w:t>
      </w:r>
    </w:p>
    <w:p w14:paraId="55606CC0" w14:textId="286B238E" w:rsidR="00E84327" w:rsidRDefault="00E84327" w:rsidP="00E84327">
      <w:pPr>
        <w:pStyle w:val="B1"/>
      </w:pPr>
      <w:r>
        <w:t>-</w:t>
      </w:r>
      <w:r>
        <w:tab/>
        <w:t>Handling of Identity Header Errors for Secure Telephone Identity Revisited (STIR), RFC 9410</w:t>
      </w:r>
    </w:p>
    <w:p w14:paraId="72448D6C" w14:textId="741D5BCB" w:rsidR="00E84327" w:rsidRDefault="00E84327" w:rsidP="00E84327">
      <w:pPr>
        <w:pStyle w:val="B2"/>
      </w:pPr>
      <w:r>
        <w:t>-</w:t>
      </w:r>
      <w:r>
        <w:tab/>
        <w:t>Published 07/2023</w:t>
      </w:r>
    </w:p>
    <w:p w14:paraId="4FE56AB6" w14:textId="23D5FEE9" w:rsidR="00E84327" w:rsidRDefault="00E84327" w:rsidP="00E84327">
      <w:pPr>
        <w:pStyle w:val="B2"/>
      </w:pPr>
      <w:r>
        <w:t>-</w:t>
      </w:r>
      <w:r>
        <w:tab/>
        <w:t>CRs to 24.229 and 29.165 approved</w:t>
      </w:r>
    </w:p>
    <w:p w14:paraId="1E0322B4" w14:textId="32D17798" w:rsidR="00E84327" w:rsidRDefault="00E84327" w:rsidP="00E84327">
      <w:pPr>
        <w:pStyle w:val="B1"/>
      </w:pPr>
      <w:r>
        <w:t>-</w:t>
      </w:r>
      <w:r>
        <w:tab/>
        <w:t>Extension of the Datagram Transport Layer Security (DTLS) RFC 9430</w:t>
      </w:r>
    </w:p>
    <w:p w14:paraId="1DA9020D" w14:textId="116F48B5" w:rsidR="00E84327" w:rsidRDefault="00E84327" w:rsidP="00E84327">
      <w:pPr>
        <w:pStyle w:val="B2"/>
      </w:pPr>
      <w:r>
        <w:t>-</w:t>
      </w:r>
      <w:r>
        <w:tab/>
        <w:t>Published 07/2023</w:t>
      </w:r>
    </w:p>
    <w:p w14:paraId="2D39B38B" w14:textId="737DAB8F" w:rsidR="00E84327" w:rsidRDefault="00E84327" w:rsidP="00E84327">
      <w:pPr>
        <w:pStyle w:val="B2"/>
      </w:pPr>
      <w:r>
        <w:t>-</w:t>
      </w:r>
      <w:r>
        <w:tab/>
        <w:t>Next step:</w:t>
      </w:r>
    </w:p>
    <w:p w14:paraId="1A09AAAE" w14:textId="1A5A7F5E" w:rsidR="00E84327" w:rsidRDefault="00E84327" w:rsidP="00E84327">
      <w:pPr>
        <w:pStyle w:val="B3"/>
      </w:pPr>
      <w:r>
        <w:t>-</w:t>
      </w:r>
      <w:r>
        <w:tab/>
        <w:t>CR to 33.434</w:t>
      </w:r>
    </w:p>
    <w:p w14:paraId="52BC483F" w14:textId="4001C860" w:rsidR="00E84327" w:rsidRDefault="00E84327" w:rsidP="00E84327">
      <w:pPr>
        <w:pStyle w:val="FP"/>
        <w:keepNext/>
        <w:rPr>
          <w:b/>
          <w:bCs/>
          <w:lang w:eastAsia="ja-JP"/>
        </w:rPr>
      </w:pPr>
      <w:r>
        <w:rPr>
          <w:b/>
          <w:bCs/>
          <w:lang w:eastAsia="ja-JP"/>
        </w:rPr>
        <w:t>IETF reference updates</w:t>
      </w:r>
      <w:r>
        <w:rPr>
          <w:b/>
          <w:bCs/>
          <w:lang w:eastAsia="ja-JP"/>
        </w:rPr>
        <w:tab/>
      </w:r>
      <w:r>
        <w:rPr>
          <w:b/>
          <w:bCs/>
          <w:lang w:eastAsia="ja-JP"/>
        </w:rPr>
        <w:tab/>
        <w:t>None</w:t>
      </w:r>
    </w:p>
    <w:p w14:paraId="6391EF2E" w14:textId="210460C9" w:rsidR="00E84327" w:rsidRDefault="00E84327" w:rsidP="00E84327">
      <w:pPr>
        <w:pStyle w:val="FP"/>
        <w:keepNext/>
        <w:rPr>
          <w:b/>
          <w:bCs/>
          <w:lang w:eastAsia="ja-JP"/>
        </w:rPr>
      </w:pPr>
      <w:r>
        <w:rPr>
          <w:b/>
          <w:bCs/>
          <w:lang w:eastAsia="ja-JP"/>
        </w:rPr>
        <w:t>Drafts in RFC Editor queue</w:t>
      </w:r>
    </w:p>
    <w:p w14:paraId="3F616B4A" w14:textId="2D26F309" w:rsidR="00E84327" w:rsidRDefault="00E84327" w:rsidP="00E84327">
      <w:pPr>
        <w:pStyle w:val="B1"/>
      </w:pPr>
      <w:r>
        <w:t>-</w:t>
      </w:r>
      <w:r>
        <w:tab/>
        <w:t>draft-ietf-stir-passport-rcd-26</w:t>
      </w:r>
    </w:p>
    <w:p w14:paraId="03F9C943" w14:textId="0A7A105C" w:rsidR="00E84327" w:rsidRDefault="00E84327" w:rsidP="00E84327">
      <w:pPr>
        <w:pStyle w:val="B2"/>
      </w:pPr>
      <w:r>
        <w:t>-</w:t>
      </w:r>
      <w:r>
        <w:tab/>
        <w:t xml:space="preserve">Title: </w:t>
      </w:r>
      <w:proofErr w:type="spellStart"/>
      <w:r>
        <w:t>PASSporT</w:t>
      </w:r>
      <w:proofErr w:type="spellEnd"/>
      <w:r>
        <w:t xml:space="preserve"> Extension for Rich Call Data</w:t>
      </w:r>
    </w:p>
    <w:p w14:paraId="548A405E" w14:textId="29EB4495" w:rsidR="00E84327" w:rsidRDefault="00E84327" w:rsidP="00E84327">
      <w:pPr>
        <w:pStyle w:val="B2"/>
      </w:pPr>
      <w:r>
        <w:t>-</w:t>
      </w:r>
      <w:r>
        <w:tab/>
        <w:t>Last update: 06/2023</w:t>
      </w:r>
    </w:p>
    <w:p w14:paraId="29581F82" w14:textId="036BFD1C" w:rsidR="00E84327" w:rsidRDefault="00E84327" w:rsidP="00E84327">
      <w:pPr>
        <w:pStyle w:val="B2"/>
      </w:pPr>
      <w:r>
        <w:t>-</w:t>
      </w:r>
      <w:r>
        <w:tab/>
        <w:t>Next steps: Publish as Proposed Standard RFC, CRs to 33.127 and 33.128</w:t>
      </w:r>
    </w:p>
    <w:p w14:paraId="67D8DD59" w14:textId="1FD95C78" w:rsidR="00E84327" w:rsidRDefault="00E84327" w:rsidP="00E84327">
      <w:pPr>
        <w:pStyle w:val="B1"/>
      </w:pPr>
      <w:r>
        <w:t>-</w:t>
      </w:r>
      <w:r>
        <w:tab/>
        <w:t>draft-ietf-stir-messaging-08</w:t>
      </w:r>
    </w:p>
    <w:p w14:paraId="5F67502C" w14:textId="2439D6E4" w:rsidR="00E84327" w:rsidRDefault="00E84327" w:rsidP="00E84327">
      <w:pPr>
        <w:pStyle w:val="B2"/>
      </w:pPr>
      <w:r>
        <w:t>-</w:t>
      </w:r>
      <w:r>
        <w:tab/>
        <w:t>Title: Messaging Use Cases and Extensions for STIR</w:t>
      </w:r>
    </w:p>
    <w:p w14:paraId="080628F3" w14:textId="41264F3A" w:rsidR="00E84327" w:rsidRDefault="00E84327" w:rsidP="00E84327">
      <w:pPr>
        <w:pStyle w:val="B2"/>
      </w:pPr>
      <w:r>
        <w:t>-</w:t>
      </w:r>
      <w:r>
        <w:tab/>
        <w:t>Last update: 08/2023</w:t>
      </w:r>
    </w:p>
    <w:p w14:paraId="7972AED7" w14:textId="0752C963" w:rsidR="00E84327" w:rsidRDefault="00E84327" w:rsidP="00E84327">
      <w:pPr>
        <w:pStyle w:val="B1"/>
      </w:pPr>
      <w:r>
        <w:t>-</w:t>
      </w:r>
      <w:r>
        <w:tab/>
        <w:t>Next steps: Publish as Proposed Standard RFC, CRs to 33.127</w:t>
      </w:r>
    </w:p>
    <w:p w14:paraId="05378267" w14:textId="676C4785" w:rsidR="00E84327" w:rsidRPr="00E84327" w:rsidRDefault="00E84327" w:rsidP="00E84327">
      <w:pPr>
        <w:pStyle w:val="B2"/>
        <w:rPr>
          <w:b/>
          <w:bCs/>
        </w:rPr>
      </w:pPr>
      <w:r w:rsidRPr="00E84327">
        <w:rPr>
          <w:b/>
          <w:bCs/>
        </w:rPr>
        <w:t>-</w:t>
      </w:r>
      <w:r w:rsidRPr="00E84327">
        <w:rPr>
          <w:b/>
          <w:bCs/>
        </w:rPr>
        <w:tab/>
        <w:t>!!! WARNING !!! Wrong draft reference in 33.127</w:t>
      </w:r>
    </w:p>
    <w:p w14:paraId="33336CAA" w14:textId="7184926A" w:rsidR="00E84327" w:rsidRDefault="00E84327" w:rsidP="00E84327">
      <w:pPr>
        <w:pStyle w:val="B3"/>
        <w:rPr>
          <w:lang w:eastAsia="ja-JP"/>
        </w:rPr>
      </w:pPr>
      <w:r>
        <w:rPr>
          <w:lang w:eastAsia="ja-JP"/>
        </w:rPr>
        <w:t>-</w:t>
      </w:r>
      <w:r>
        <w:rPr>
          <w:lang w:eastAsia="ja-JP"/>
        </w:rPr>
        <w:tab/>
        <w:t>IETF draft-ietf-stir-</w:t>
      </w:r>
      <w:r w:rsidRPr="00E84327">
        <w:rPr>
          <w:dstrike/>
          <w:color w:val="FF0000"/>
          <w:lang w:eastAsia="ja-JP"/>
        </w:rPr>
        <w:t>passport</w:t>
      </w:r>
      <w:r>
        <w:rPr>
          <w:lang w:eastAsia="ja-JP"/>
        </w:rPr>
        <w:t>-messaging-00, "Messaging Use Cases and Extensions for STIR".</w:t>
      </w:r>
    </w:p>
    <w:p w14:paraId="7293833C" w14:textId="4C30A1D2" w:rsidR="00E84327" w:rsidRDefault="00E84327" w:rsidP="00E84327">
      <w:pPr>
        <w:pStyle w:val="FP"/>
        <w:keepNext/>
        <w:rPr>
          <w:b/>
          <w:bCs/>
          <w:lang w:eastAsia="ja-JP"/>
        </w:rPr>
      </w:pPr>
      <w:r>
        <w:rPr>
          <w:b/>
          <w:bCs/>
          <w:lang w:eastAsia="ja-JP"/>
        </w:rPr>
        <w:t>Drafts under IESG review</w:t>
      </w:r>
    </w:p>
    <w:p w14:paraId="67F284AF" w14:textId="44DC30FA" w:rsidR="00E84327" w:rsidRDefault="00E84327" w:rsidP="00E84327">
      <w:pPr>
        <w:pStyle w:val="B1"/>
      </w:pPr>
      <w:r>
        <w:t>-</w:t>
      </w:r>
      <w:r>
        <w:tab/>
        <w:t>draft-ietf-detnet-yang-18</w:t>
      </w:r>
    </w:p>
    <w:p w14:paraId="6A51A6E4" w14:textId="65B2D8A6" w:rsidR="00E84327" w:rsidRDefault="00E84327" w:rsidP="00E84327">
      <w:pPr>
        <w:pStyle w:val="B2"/>
      </w:pPr>
      <w:r>
        <w:t>-</w:t>
      </w:r>
      <w:r>
        <w:tab/>
        <w:t>Title: Deterministic Networking (DetNet) YANG Model</w:t>
      </w:r>
    </w:p>
    <w:p w14:paraId="154D8FD3" w14:textId="20291A5E" w:rsidR="00E84327" w:rsidRDefault="00E84327" w:rsidP="00E84327">
      <w:pPr>
        <w:pStyle w:val="B2"/>
      </w:pPr>
      <w:r>
        <w:t>-</w:t>
      </w:r>
      <w:r>
        <w:tab/>
        <w:t>Last update: 07/2023, addressing AD evaluation and feedback</w:t>
      </w:r>
    </w:p>
    <w:p w14:paraId="3E7BF5E2" w14:textId="70E4847A" w:rsidR="00E84327" w:rsidRDefault="00E84327" w:rsidP="00E84327">
      <w:pPr>
        <w:pStyle w:val="B2"/>
      </w:pPr>
      <w:r>
        <w:t>-</w:t>
      </w:r>
      <w:r>
        <w:tab/>
        <w:t>Is in state IESG last call</w:t>
      </w:r>
    </w:p>
    <w:p w14:paraId="4534ED81" w14:textId="6E4FFAF6" w:rsidR="00E84327" w:rsidRDefault="00E84327" w:rsidP="00E84327">
      <w:pPr>
        <w:pStyle w:val="B2"/>
      </w:pPr>
      <w:r>
        <w:t>-</w:t>
      </w:r>
      <w:r>
        <w:tab/>
        <w:t>Next step:</w:t>
      </w:r>
    </w:p>
    <w:p w14:paraId="77F76449" w14:textId="0D29D6BB" w:rsidR="00E84327" w:rsidRDefault="00E84327" w:rsidP="00E84327">
      <w:pPr>
        <w:pStyle w:val="B3"/>
      </w:pPr>
      <w:r>
        <w:t>-</w:t>
      </w:r>
      <w:r>
        <w:tab/>
        <w:t>Publish as Proposed Standard RFC</w:t>
      </w:r>
    </w:p>
    <w:p w14:paraId="716CCBE2" w14:textId="657CFC9A" w:rsidR="00E84327" w:rsidRDefault="00E84327" w:rsidP="00E84327">
      <w:pPr>
        <w:pStyle w:val="B3"/>
      </w:pPr>
      <w:r>
        <w:t>-</w:t>
      </w:r>
      <w:r>
        <w:tab/>
        <w:t>CRs to 23.501, 23.503 and 29.565</w:t>
      </w:r>
    </w:p>
    <w:p w14:paraId="7E5699CB" w14:textId="3139F9B7" w:rsidR="00E84327" w:rsidRDefault="00E84327" w:rsidP="00E84327">
      <w:pPr>
        <w:pStyle w:val="FP"/>
        <w:keepNext/>
        <w:rPr>
          <w:b/>
          <w:bCs/>
          <w:lang w:eastAsia="ja-JP"/>
        </w:rPr>
      </w:pPr>
      <w:r>
        <w:rPr>
          <w:b/>
          <w:bCs/>
          <w:lang w:eastAsia="ja-JP"/>
        </w:rPr>
        <w:t>Active WG documents</w:t>
      </w:r>
    </w:p>
    <w:p w14:paraId="2D302DB2" w14:textId="66BD7BED" w:rsidR="00E84327" w:rsidRDefault="00E84327" w:rsidP="00E84327">
      <w:pPr>
        <w:pStyle w:val="B1"/>
      </w:pPr>
      <w:r>
        <w:t>-</w:t>
      </w:r>
      <w:r>
        <w:tab/>
        <w:t>draft-</w:t>
      </w:r>
      <w:proofErr w:type="spellStart"/>
      <w:r>
        <w:t>ietf</w:t>
      </w:r>
      <w:proofErr w:type="spellEnd"/>
      <w:r>
        <w:t>-</w:t>
      </w:r>
      <w:proofErr w:type="spellStart"/>
      <w:r>
        <w:t>quic</w:t>
      </w:r>
      <w:proofErr w:type="spellEnd"/>
      <w:r>
        <w:t>-multipath</w:t>
      </w:r>
    </w:p>
    <w:p w14:paraId="738C1F21" w14:textId="7EB4B2E1" w:rsidR="00E84327" w:rsidRDefault="00E84327" w:rsidP="00E84327">
      <w:pPr>
        <w:pStyle w:val="B2"/>
      </w:pPr>
      <w:r>
        <w:t>-</w:t>
      </w:r>
      <w:r>
        <w:tab/>
        <w:t>Title: Multipath Extension for QUIC</w:t>
      </w:r>
    </w:p>
    <w:p w14:paraId="67020F68" w14:textId="1BF0887A" w:rsidR="00E84327" w:rsidRDefault="00E84327" w:rsidP="00E84327">
      <w:pPr>
        <w:pStyle w:val="B2"/>
      </w:pPr>
      <w:r>
        <w:t>-</w:t>
      </w:r>
      <w:r>
        <w:tab/>
        <w:t>Status: WG document, draft-ietf-quic-multipath-06 posted 10/2023</w:t>
      </w:r>
    </w:p>
    <w:p w14:paraId="4583C9D6" w14:textId="0A396310" w:rsidR="00E84327" w:rsidRDefault="00E84327" w:rsidP="00E84327">
      <w:pPr>
        <w:pStyle w:val="B2"/>
      </w:pPr>
      <w:r>
        <w:t>-</w:t>
      </w:r>
      <w:r>
        <w:tab/>
        <w:t>Next step: WG review, IESG review, RFC publication, SA2 CR to 23.501</w:t>
      </w:r>
    </w:p>
    <w:p w14:paraId="7C7C3290" w14:textId="6EAC4159" w:rsidR="00E84327" w:rsidRDefault="00E84327" w:rsidP="00E84327">
      <w:pPr>
        <w:pStyle w:val="B1"/>
      </w:pPr>
      <w:r>
        <w:t>-</w:t>
      </w:r>
      <w:r>
        <w:tab/>
        <w:t>draft-</w:t>
      </w:r>
      <w:proofErr w:type="spellStart"/>
      <w:r>
        <w:t>boro</w:t>
      </w:r>
      <w:proofErr w:type="spellEnd"/>
      <w:r>
        <w:t>-</w:t>
      </w:r>
      <w:proofErr w:type="spellStart"/>
      <w:r>
        <w:t>opsawg</w:t>
      </w:r>
      <w:proofErr w:type="spellEnd"/>
      <w:r>
        <w:t>-teas-attachment-circuit</w:t>
      </w:r>
    </w:p>
    <w:p w14:paraId="6C84FD54" w14:textId="68A20F55" w:rsidR="00E84327" w:rsidRDefault="00E84327" w:rsidP="00E84327">
      <w:pPr>
        <w:pStyle w:val="B2"/>
      </w:pPr>
      <w:r>
        <w:t>-</w:t>
      </w:r>
      <w:r>
        <w:tab/>
        <w:t>Title: YANG Data Models for 'Attachment Circuits'-as-a-Service (</w:t>
      </w:r>
      <w:proofErr w:type="spellStart"/>
      <w:r>
        <w:t>ACaaS</w:t>
      </w:r>
      <w:proofErr w:type="spellEnd"/>
      <w:r>
        <w:t>)</w:t>
      </w:r>
    </w:p>
    <w:p w14:paraId="60D2824E" w14:textId="3D5C05C4" w:rsidR="00E84327" w:rsidRDefault="00E84327" w:rsidP="00E84327">
      <w:pPr>
        <w:pStyle w:val="B2"/>
      </w:pPr>
      <w:r>
        <w:t>-</w:t>
      </w:r>
      <w:r>
        <w:tab/>
        <w:t>Status: draft-boro-opsawg-teas-attachment-circuit-07 posted 07/2023</w:t>
      </w:r>
    </w:p>
    <w:p w14:paraId="0462A808" w14:textId="12A63FB2" w:rsidR="00E84327" w:rsidRDefault="00E84327" w:rsidP="00E84327">
      <w:pPr>
        <w:pStyle w:val="B3"/>
      </w:pPr>
      <w:r>
        <w:t>-</w:t>
      </w:r>
      <w:r>
        <w:tab/>
        <w:t>Changed to: draft-ietf-opsawg-teas-attachment-circuit-03 posted 12/23</w:t>
      </w:r>
    </w:p>
    <w:p w14:paraId="7BF57DFE" w14:textId="4A64A8A3" w:rsidR="00E84327" w:rsidRDefault="00E84327" w:rsidP="00E84327">
      <w:pPr>
        <w:pStyle w:val="B2"/>
      </w:pPr>
      <w:r>
        <w:t>-</w:t>
      </w:r>
      <w:r>
        <w:tab/>
        <w:t>Next steps: WG adoption updates, IESG review, RFC publication, SA5 CR to 28.541</w:t>
      </w:r>
    </w:p>
    <w:p w14:paraId="248EC898" w14:textId="4A122F6E" w:rsidR="00E84327" w:rsidRDefault="00E84327" w:rsidP="00E84327">
      <w:pPr>
        <w:pStyle w:val="B1"/>
      </w:pPr>
      <w:r>
        <w:t>-</w:t>
      </w:r>
      <w:r>
        <w:tab/>
        <w:t>draft-</w:t>
      </w:r>
      <w:proofErr w:type="spellStart"/>
      <w:r>
        <w:t>jesske</w:t>
      </w:r>
      <w:proofErr w:type="spellEnd"/>
      <w:r>
        <w:t>-update-p-visited-network</w:t>
      </w:r>
    </w:p>
    <w:p w14:paraId="13CF76F9" w14:textId="743D7FB9" w:rsidR="00E84327" w:rsidRDefault="00E84327" w:rsidP="00E84327">
      <w:pPr>
        <w:pStyle w:val="B2"/>
      </w:pPr>
      <w:r>
        <w:t>-</w:t>
      </w:r>
      <w:r>
        <w:tab/>
        <w:t>Title: Update to P-Visited-Network-ID in SIP Requests and Responses</w:t>
      </w:r>
    </w:p>
    <w:p w14:paraId="2C61CD64" w14:textId="6C338A50" w:rsidR="00E84327" w:rsidRDefault="00E84327" w:rsidP="00E84327">
      <w:pPr>
        <w:pStyle w:val="B2"/>
      </w:pPr>
      <w:r>
        <w:t>-</w:t>
      </w:r>
      <w:r>
        <w:tab/>
        <w:t>Agreement to handle within SIPCORE at IETF 116 coordination meeting</w:t>
      </w:r>
    </w:p>
    <w:p w14:paraId="56CCB37A" w14:textId="1BE4F590" w:rsidR="00E84327" w:rsidRDefault="00E84327" w:rsidP="00E84327">
      <w:pPr>
        <w:pStyle w:val="B2"/>
      </w:pPr>
      <w:r>
        <w:t>-</w:t>
      </w:r>
      <w:r>
        <w:tab/>
        <w:t>Status: Completed WGLC, agreement that best to deal with this as an update to RFC 7969</w:t>
      </w:r>
    </w:p>
    <w:p w14:paraId="6ADA5E35" w14:textId="488ED664" w:rsidR="00E84327" w:rsidRDefault="00E84327" w:rsidP="00E84327">
      <w:pPr>
        <w:pStyle w:val="B2"/>
      </w:pPr>
      <w:r>
        <w:lastRenderedPageBreak/>
        <w:t>-</w:t>
      </w:r>
      <w:r>
        <w:tab/>
        <w:t>Next steps: draft-ietf-siprcore-rfc7969bis to be posted, additional WG review, IESG review, RFC publication, CT1 CR to 24.229</w:t>
      </w:r>
    </w:p>
    <w:p w14:paraId="0B057020" w14:textId="41EAA4C2" w:rsidR="00E84327" w:rsidRDefault="00E84327" w:rsidP="00E84327">
      <w:pPr>
        <w:pStyle w:val="FP"/>
        <w:keepNext/>
        <w:rPr>
          <w:b/>
          <w:bCs/>
          <w:lang w:eastAsia="ja-JP"/>
        </w:rPr>
      </w:pPr>
      <w:r>
        <w:rPr>
          <w:b/>
          <w:bCs/>
          <w:lang w:eastAsia="ja-JP"/>
        </w:rPr>
        <w:t>Individual submissions</w:t>
      </w:r>
    </w:p>
    <w:p w14:paraId="0B56ED57" w14:textId="021CAB6F" w:rsidR="00E84327" w:rsidRDefault="00E84327" w:rsidP="00E84327">
      <w:pPr>
        <w:pStyle w:val="B1"/>
      </w:pPr>
      <w:r>
        <w:t>-</w:t>
      </w:r>
      <w:r>
        <w:tab/>
        <w:t>draft-schwarz-</w:t>
      </w:r>
      <w:proofErr w:type="spellStart"/>
      <w:r>
        <w:t>mmusic</w:t>
      </w:r>
      <w:proofErr w:type="spellEnd"/>
      <w:r>
        <w:t>-</w:t>
      </w:r>
      <w:proofErr w:type="spellStart"/>
      <w:r>
        <w:t>sdp</w:t>
      </w:r>
      <w:proofErr w:type="spellEnd"/>
      <w:r>
        <w:t>-for-</w:t>
      </w:r>
      <w:proofErr w:type="spellStart"/>
      <w:r>
        <w:t>gw</w:t>
      </w:r>
      <w:proofErr w:type="spellEnd"/>
    </w:p>
    <w:p w14:paraId="2FCFD159" w14:textId="343EB029" w:rsidR="00E84327" w:rsidRDefault="00E84327" w:rsidP="00E84327">
      <w:pPr>
        <w:pStyle w:val="B2"/>
      </w:pPr>
      <w:r>
        <w:t>-</w:t>
      </w:r>
      <w:r>
        <w:tab/>
        <w:t>Last update: draft-schwarz-mmusic-sdp-for-gw-05, posted 05/2016, expired</w:t>
      </w:r>
    </w:p>
    <w:p w14:paraId="3DE6EA61" w14:textId="5EFFBE92" w:rsidR="00E84327" w:rsidRDefault="00E84327" w:rsidP="00E84327">
      <w:pPr>
        <w:pStyle w:val="B2"/>
      </w:pPr>
      <w:r>
        <w:t>-</w:t>
      </w:r>
      <w:r>
        <w:tab/>
        <w:t>Next step: Still to be reactivated, published RFC, CT4 CR to 23.334 and 29.334</w:t>
      </w:r>
    </w:p>
    <w:p w14:paraId="1CADAB3D" w14:textId="4B0F14A5" w:rsidR="00E84327" w:rsidRDefault="00E84327" w:rsidP="00E84327">
      <w:pPr>
        <w:pStyle w:val="B2"/>
      </w:pPr>
      <w:r>
        <w:t>-</w:t>
      </w:r>
      <w:r>
        <w:tab/>
        <w:t xml:space="preserve">Action Point: Nobody seems to be </w:t>
      </w:r>
      <w:proofErr w:type="spellStart"/>
      <w:r>
        <w:t>realy</w:t>
      </w:r>
      <w:proofErr w:type="spellEnd"/>
      <w:r>
        <w:t xml:space="preserve"> interested in the topic. In principle the draft is mainly aiming to register "UDP/DTLS" as a "m="-line "proto" codepoint for SDP. Some delegates are working now on a way forward.</w:t>
      </w:r>
    </w:p>
    <w:p w14:paraId="09299ABA" w14:textId="77777777" w:rsidR="00E84327" w:rsidRPr="00E84327" w:rsidRDefault="00E84327" w:rsidP="00E84327">
      <w:pPr>
        <w:pStyle w:val="FP"/>
        <w:keepNext/>
        <w:rPr>
          <w:b/>
          <w:bCs/>
          <w:lang w:eastAsia="ja-JP"/>
        </w:rPr>
      </w:pPr>
      <w:r w:rsidRPr="00E84327">
        <w:rPr>
          <w:b/>
          <w:bCs/>
          <w:lang w:eastAsia="ja-JP"/>
        </w:rPr>
        <w:t>Reminder</w:t>
      </w:r>
    </w:p>
    <w:p w14:paraId="4E026322" w14:textId="19C97227" w:rsidR="00E84327" w:rsidRDefault="00E84327" w:rsidP="00E84327">
      <w:pPr>
        <w:pStyle w:val="B1"/>
      </w:pPr>
      <w:r>
        <w:t>-</w:t>
      </w:r>
      <w:r>
        <w:tab/>
        <w:t>To allow tracing of all IETF drafts referenced in 3GPP specifications</w:t>
      </w:r>
    </w:p>
    <w:p w14:paraId="0500FC96" w14:textId="3C67981C" w:rsidR="00E84327" w:rsidRDefault="00E84327" w:rsidP="00E84327">
      <w:pPr>
        <w:pStyle w:val="B2"/>
      </w:pPr>
      <w:r>
        <w:t>-</w:t>
      </w:r>
      <w:r>
        <w:tab/>
        <w:t>IETF dependencies newly introduced in a 3GPP specification should be reported to the workplan manager by the 3GPP WG chairs.</w:t>
      </w:r>
    </w:p>
    <w:p w14:paraId="613C7693" w14:textId="44FD2225" w:rsidR="00E84327" w:rsidRDefault="00E84327" w:rsidP="00E84327">
      <w:pPr>
        <w:pStyle w:val="B2"/>
      </w:pPr>
      <w:r>
        <w:t>-</w:t>
      </w:r>
      <w:r>
        <w:tab/>
        <w:t>IETF Coordinator will trace the progress of the IETF draft</w:t>
      </w:r>
    </w:p>
    <w:p w14:paraId="29A7803B" w14:textId="18BA6684" w:rsidR="00E84327" w:rsidRDefault="00E84327" w:rsidP="00E84327">
      <w:pPr>
        <w:pStyle w:val="B2"/>
      </w:pPr>
      <w:r>
        <w:t>-</w:t>
      </w:r>
      <w:r>
        <w:tab/>
        <w:t>The workplan manager will add a line to the workplan for each IETF draft.</w:t>
      </w:r>
    </w:p>
    <w:p w14:paraId="0761E631" w14:textId="6E631E20" w:rsidR="00E84327" w:rsidRDefault="00E84327" w:rsidP="00E84327">
      <w:pPr>
        <w:pStyle w:val="B2"/>
      </w:pPr>
      <w:r>
        <w:t>-</w:t>
      </w:r>
      <w:r>
        <w:tab/>
        <w:t>The workplan manager will mark the task as completed once the IETF draft becomes an RFC and the RFC is referenced in the TS</w:t>
      </w:r>
    </w:p>
    <w:p w14:paraId="5A13E5DD" w14:textId="19EF2B6E" w:rsidR="00E84327" w:rsidRDefault="00E84327" w:rsidP="00E84327">
      <w:pPr>
        <w:pStyle w:val="FP"/>
        <w:keepNext/>
        <w:rPr>
          <w:lang w:eastAsia="ja-JP"/>
        </w:rPr>
      </w:pPr>
    </w:p>
    <w:p w14:paraId="69FFB4AA" w14:textId="77777777" w:rsidR="00A011CB" w:rsidRPr="005B25A1" w:rsidRDefault="00A011CB" w:rsidP="00A011CB">
      <w:pPr>
        <w:keepNext/>
        <w:keepLines/>
        <w:rPr>
          <w:b/>
          <w:bCs/>
        </w:rPr>
      </w:pPr>
      <w:r>
        <w:rPr>
          <w:b/>
          <w:bCs/>
        </w:rPr>
        <w:t>Questions and comments</w:t>
      </w:r>
      <w:r w:rsidRPr="005B25A1">
        <w:rPr>
          <w:b/>
          <w:bCs/>
        </w:rPr>
        <w:t>:</w:t>
      </w:r>
    </w:p>
    <w:p w14:paraId="11C2DF03" w14:textId="36425E20" w:rsidR="00A011CB" w:rsidRDefault="00A011CB" w:rsidP="00A011CB">
      <w:pPr>
        <w:keepNext/>
        <w:keepLines/>
        <w:ind w:left="1134" w:hanging="1134"/>
      </w:pPr>
      <w:r>
        <w:t xml:space="preserve">Slide </w:t>
      </w:r>
      <w:r w:rsidR="00E84327">
        <w:t>9</w:t>
      </w:r>
      <w:r>
        <w:t>:</w:t>
      </w:r>
      <w:r>
        <w:tab/>
      </w:r>
      <w:r w:rsidR="00E84327">
        <w:t>Orange asked whether the Network Slicing draft should be forwarded to the CT WGs as they are likely to be impacted. The TSG CT Chair replied that this is discussed beforehand with the CT WG Chairs and no impacts on their WGs had been raised.</w:t>
      </w:r>
    </w:p>
    <w:p w14:paraId="7BF2363A" w14:textId="16E0C037" w:rsidR="00A011CB" w:rsidRPr="00D55C06" w:rsidRDefault="00A011CB" w:rsidP="00A011CB">
      <w:pPr>
        <w:keepNext/>
        <w:keepLines/>
      </w:pPr>
      <w:r>
        <w:t xml:space="preserve">The TSG CT Chair was thanked for this report, which was </w:t>
      </w:r>
      <w:r w:rsidRPr="00C3284B">
        <w:rPr>
          <w:color w:val="0000FF"/>
        </w:rPr>
        <w:t>noted</w:t>
      </w:r>
      <w:r>
        <w:t>.</w:t>
      </w:r>
    </w:p>
    <w:p w14:paraId="2A2D59DC" w14:textId="5D09534C" w:rsidR="00A011CB" w:rsidRPr="00EB0339" w:rsidRDefault="00A011CB" w:rsidP="00A011CB">
      <w:r w:rsidRPr="005B25A1">
        <w:rPr>
          <w:b/>
          <w:bCs/>
        </w:rPr>
        <w:t>Status:</w:t>
      </w:r>
      <w:r>
        <w:t xml:space="preserve"> </w:t>
      </w:r>
      <w:r>
        <w:rPr>
          <w:color w:val="0000FF"/>
        </w:rPr>
        <w:t>Noted</w:t>
      </w:r>
      <w:r>
        <w:t>.</w:t>
      </w:r>
    </w:p>
    <w:p w14:paraId="0DE6F937" w14:textId="2D1DAA35" w:rsidR="00A011CB" w:rsidRDefault="00A011CB" w:rsidP="00A011CB">
      <w:pPr>
        <w:pStyle w:val="NormTop"/>
      </w:pPr>
      <w:r>
        <w:rPr>
          <w:color w:val="0000FF"/>
        </w:rPr>
        <w:t>SP-231697</w:t>
      </w:r>
      <w:r w:rsidRPr="00D53282">
        <w:t xml:space="preserve"> </w:t>
      </w:r>
      <w:r>
        <w:t>(REPORT) Draft report of TSG CT#102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CT#102.</w:t>
      </w:r>
    </w:p>
    <w:p w14:paraId="70F37823" w14:textId="77777777" w:rsidR="00A011CB" w:rsidRPr="005B25A1" w:rsidRDefault="00A011CB" w:rsidP="00A011CB">
      <w:pPr>
        <w:keepNext/>
        <w:keepLines/>
        <w:rPr>
          <w:b/>
          <w:bCs/>
        </w:rPr>
      </w:pPr>
      <w:r w:rsidRPr="005B25A1">
        <w:rPr>
          <w:b/>
          <w:bCs/>
        </w:rPr>
        <w:t>Plenary Discussion:</w:t>
      </w:r>
    </w:p>
    <w:p w14:paraId="4754C9A8" w14:textId="4C54C74F" w:rsidR="00A011CB" w:rsidRPr="00A011CB" w:rsidRDefault="00A011CB" w:rsidP="00A011CB">
      <w:pPr>
        <w:keepNext/>
        <w:keepLines/>
      </w:pPr>
      <w:r>
        <w:t xml:space="preserve">This was provided for information and was </w:t>
      </w:r>
      <w:r w:rsidRPr="00C3284B">
        <w:rPr>
          <w:color w:val="0000FF"/>
        </w:rPr>
        <w:t>noted</w:t>
      </w:r>
      <w:r>
        <w:t>.</w:t>
      </w:r>
    </w:p>
    <w:p w14:paraId="1AC8FE16" w14:textId="40687426" w:rsidR="00A011CB" w:rsidRPr="00EB0339" w:rsidRDefault="00A011CB" w:rsidP="00A011CB">
      <w:r w:rsidRPr="005B25A1">
        <w:rPr>
          <w:b/>
          <w:bCs/>
        </w:rPr>
        <w:t>Status:</w:t>
      </w:r>
      <w:r>
        <w:t xml:space="preserve"> </w:t>
      </w:r>
      <w:r>
        <w:rPr>
          <w:color w:val="0000FF"/>
        </w:rPr>
        <w:t>Noted</w:t>
      </w:r>
      <w:r>
        <w:t>.</w:t>
      </w:r>
    </w:p>
    <w:p w14:paraId="57FD725B" w14:textId="77777777" w:rsidR="00B06148" w:rsidRDefault="00B06148" w:rsidP="00BB3F37"/>
    <w:p w14:paraId="3118EF4A" w14:textId="77777777" w:rsidR="007615D6" w:rsidRDefault="007615D6" w:rsidP="0010433C">
      <w:pPr>
        <w:pStyle w:val="Heading2"/>
      </w:pPr>
      <w:bookmarkStart w:id="28" w:name="_Toc153785215"/>
      <w:r>
        <w:t>4.9</w:t>
      </w:r>
      <w:r>
        <w:tab/>
        <w:t>Reports from external bodies (provided by Liaison persons)</w:t>
      </w:r>
      <w:bookmarkEnd w:id="28"/>
    </w:p>
    <w:p w14:paraId="24A0C8BE" w14:textId="77777777" w:rsidR="00B06148" w:rsidRDefault="00000000" w:rsidP="00BB3F37">
      <w:r>
        <w:t>There were no contributions to this agenda item.</w:t>
      </w:r>
    </w:p>
    <w:p w14:paraId="4741F937" w14:textId="77777777" w:rsidR="00B06148" w:rsidRDefault="00B06148" w:rsidP="00BB3F37"/>
    <w:p w14:paraId="490284CD" w14:textId="77777777" w:rsidR="007615D6" w:rsidRDefault="007615D6" w:rsidP="0010433C">
      <w:pPr>
        <w:pStyle w:val="Heading2"/>
      </w:pPr>
      <w:bookmarkStart w:id="29" w:name="_Toc153785216"/>
      <w:r>
        <w:t>4.10</w:t>
      </w:r>
      <w:r>
        <w:tab/>
        <w:t>Other reports</w:t>
      </w:r>
      <w:bookmarkEnd w:id="29"/>
    </w:p>
    <w:p w14:paraId="00AD93CE" w14:textId="77777777" w:rsidR="00B06148" w:rsidRDefault="00000000" w:rsidP="00BB3F37">
      <w:r>
        <w:t>There were no contributions to this agenda item.</w:t>
      </w:r>
    </w:p>
    <w:p w14:paraId="1E0BE575" w14:textId="77777777" w:rsidR="00B06148" w:rsidRDefault="00B06148" w:rsidP="00BB3F37"/>
    <w:p w14:paraId="496E8602" w14:textId="77777777" w:rsidR="007615D6" w:rsidRDefault="007615D6" w:rsidP="007615D6">
      <w:pPr>
        <w:pStyle w:val="Heading1"/>
      </w:pPr>
      <w:bookmarkStart w:id="30" w:name="_Toc153785217"/>
      <w:r>
        <w:t>5</w:t>
      </w:r>
      <w:r>
        <w:tab/>
        <w:t>Cross TSG Coordination</w:t>
      </w:r>
      <w:bookmarkEnd w:id="30"/>
    </w:p>
    <w:p w14:paraId="3017CB2A" w14:textId="77777777" w:rsidR="007615D6" w:rsidRDefault="007615D6" w:rsidP="0010433C">
      <w:pPr>
        <w:pStyle w:val="Heading2"/>
      </w:pPr>
      <w:bookmarkStart w:id="31" w:name="_Toc153785218"/>
      <w:r>
        <w:t>5.1</w:t>
      </w:r>
      <w:r>
        <w:tab/>
        <w:t>General Cross TSG Coordination</w:t>
      </w:r>
      <w:bookmarkEnd w:id="31"/>
    </w:p>
    <w:p w14:paraId="1BD9D08B" w14:textId="77777777" w:rsidR="00B06148" w:rsidRDefault="00000000" w:rsidP="00BB3F37">
      <w:r>
        <w:t>There were no contributions to this agenda item.</w:t>
      </w:r>
    </w:p>
    <w:p w14:paraId="0E222683" w14:textId="77777777" w:rsidR="00B06148" w:rsidRDefault="00B06148" w:rsidP="00BB3F37"/>
    <w:p w14:paraId="4F2C240A" w14:textId="77777777" w:rsidR="007615D6" w:rsidRDefault="007615D6" w:rsidP="0010433C">
      <w:pPr>
        <w:pStyle w:val="Heading2"/>
      </w:pPr>
      <w:bookmarkStart w:id="32" w:name="_Toc153785219"/>
      <w:r>
        <w:lastRenderedPageBreak/>
        <w:t>5.2</w:t>
      </w:r>
      <w:r>
        <w:tab/>
        <w:t>Input to Joint RAN/SA/CT meeting</w:t>
      </w:r>
      <w:bookmarkEnd w:id="32"/>
    </w:p>
    <w:p w14:paraId="6B6F732A" w14:textId="77777777" w:rsidR="00B06148" w:rsidRDefault="00000000" w:rsidP="00BB3F37">
      <w:r>
        <w:t>There were no contributions to this agenda item.</w:t>
      </w:r>
    </w:p>
    <w:p w14:paraId="7088EA0A" w14:textId="77777777" w:rsidR="009B206D" w:rsidRDefault="009B206D" w:rsidP="00BB3F37"/>
    <w:p w14:paraId="3B5245B8" w14:textId="77777777" w:rsidR="007615D6" w:rsidRDefault="007615D6" w:rsidP="007615D6">
      <w:pPr>
        <w:pStyle w:val="Heading1"/>
      </w:pPr>
      <w:bookmarkStart w:id="33" w:name="_Toc153785220"/>
      <w:r>
        <w:t>6</w:t>
      </w:r>
      <w:r>
        <w:tab/>
        <w:t>Work Item Descriptions, Study Item Descriptions, Specifications</w:t>
      </w:r>
      <w:bookmarkEnd w:id="33"/>
    </w:p>
    <w:p w14:paraId="5E49761D" w14:textId="77777777" w:rsidR="007615D6" w:rsidRDefault="007615D6" w:rsidP="0010433C">
      <w:pPr>
        <w:pStyle w:val="Heading2"/>
      </w:pPr>
      <w:bookmarkStart w:id="34" w:name="_Toc153785221"/>
      <w:r>
        <w:t>6.1</w:t>
      </w:r>
      <w:r>
        <w:tab/>
        <w:t>New Release 18 Study Item Descriptions</w:t>
      </w:r>
      <w:bookmarkEnd w:id="34"/>
    </w:p>
    <w:p w14:paraId="4345214F" w14:textId="77777777" w:rsidR="007615D6" w:rsidRDefault="007615D6" w:rsidP="005A50C0">
      <w:pPr>
        <w:pStyle w:val="Heading3"/>
      </w:pPr>
      <w:bookmarkStart w:id="35" w:name="_Toc153785222"/>
      <w:r>
        <w:t>6.1.1</w:t>
      </w:r>
      <w:r>
        <w:tab/>
        <w:t>SA WG1 New Release 18 Study Item Descriptions</w:t>
      </w:r>
      <w:bookmarkEnd w:id="35"/>
    </w:p>
    <w:p w14:paraId="4E1BA752" w14:textId="77777777" w:rsidR="00B06148" w:rsidRDefault="00000000" w:rsidP="00BB3F37">
      <w:r>
        <w:t>There were no contributions to this agenda item.</w:t>
      </w:r>
    </w:p>
    <w:p w14:paraId="15EEC38B" w14:textId="77777777" w:rsidR="00B06148" w:rsidRDefault="00B06148" w:rsidP="00BB3F37"/>
    <w:p w14:paraId="03D05B4E" w14:textId="77777777" w:rsidR="007615D6" w:rsidRDefault="007615D6" w:rsidP="005A50C0">
      <w:pPr>
        <w:pStyle w:val="Heading3"/>
      </w:pPr>
      <w:bookmarkStart w:id="36" w:name="_Toc153785223"/>
      <w:r>
        <w:t>6.1.2</w:t>
      </w:r>
      <w:r>
        <w:tab/>
        <w:t>SA WG2 New Release 18 Study Item Descriptions</w:t>
      </w:r>
      <w:bookmarkEnd w:id="36"/>
    </w:p>
    <w:p w14:paraId="6B4B6E77" w14:textId="77777777" w:rsidR="00B06148" w:rsidRDefault="00000000" w:rsidP="00BB3F37">
      <w:r>
        <w:t>There were no contributions to this agenda item.</w:t>
      </w:r>
    </w:p>
    <w:p w14:paraId="47D9AEBC" w14:textId="77777777" w:rsidR="00B06148" w:rsidRDefault="00B06148" w:rsidP="00BB3F37"/>
    <w:p w14:paraId="05114488" w14:textId="77777777" w:rsidR="007615D6" w:rsidRDefault="007615D6" w:rsidP="005A50C0">
      <w:pPr>
        <w:pStyle w:val="Heading3"/>
      </w:pPr>
      <w:bookmarkStart w:id="37" w:name="_Toc153785224"/>
      <w:r>
        <w:t>6.1.3</w:t>
      </w:r>
      <w:r>
        <w:tab/>
        <w:t>SA WG3 and SA WG3 LI New Release 18 Study Item Descriptions</w:t>
      </w:r>
      <w:bookmarkEnd w:id="37"/>
    </w:p>
    <w:p w14:paraId="027ECDE8" w14:textId="77777777" w:rsidR="00B06148" w:rsidRDefault="00000000" w:rsidP="00BB3F37">
      <w:r>
        <w:t>There were no contributions to this agenda item.</w:t>
      </w:r>
    </w:p>
    <w:p w14:paraId="55ADEF1C" w14:textId="77777777" w:rsidR="00B06148" w:rsidRDefault="00B06148" w:rsidP="00BB3F37"/>
    <w:p w14:paraId="0CBAD700" w14:textId="77777777" w:rsidR="007615D6" w:rsidRDefault="007615D6" w:rsidP="005A50C0">
      <w:pPr>
        <w:pStyle w:val="Heading3"/>
      </w:pPr>
      <w:bookmarkStart w:id="38" w:name="_Toc153785225"/>
      <w:r>
        <w:t>6.1.4</w:t>
      </w:r>
      <w:r>
        <w:tab/>
        <w:t>SA WG4 New Release 18 Study Item Descriptions</w:t>
      </w:r>
      <w:bookmarkEnd w:id="38"/>
    </w:p>
    <w:p w14:paraId="76D6CC99" w14:textId="77777777" w:rsidR="00B06148" w:rsidRDefault="00000000" w:rsidP="00BB3F37">
      <w:r>
        <w:t>There were no contributions to this agenda item.</w:t>
      </w:r>
    </w:p>
    <w:p w14:paraId="2974133A" w14:textId="77777777" w:rsidR="00B06148" w:rsidRDefault="00B06148" w:rsidP="00BB3F37"/>
    <w:p w14:paraId="65126578" w14:textId="77777777" w:rsidR="007615D6" w:rsidRDefault="007615D6" w:rsidP="005A50C0">
      <w:pPr>
        <w:pStyle w:val="Heading3"/>
      </w:pPr>
      <w:bookmarkStart w:id="39" w:name="_Toc153785226"/>
      <w:r>
        <w:t>6.1.5</w:t>
      </w:r>
      <w:r>
        <w:tab/>
        <w:t>SA WG5 New Release 18 Study Item Descriptions</w:t>
      </w:r>
      <w:bookmarkEnd w:id="39"/>
    </w:p>
    <w:p w14:paraId="0DCB9ECA" w14:textId="77777777" w:rsidR="00B06148" w:rsidRDefault="00000000" w:rsidP="00BB3F37">
      <w:r>
        <w:t>There were no contributions to this agenda item.</w:t>
      </w:r>
    </w:p>
    <w:p w14:paraId="579757F7" w14:textId="77777777" w:rsidR="00B06148" w:rsidRDefault="00B06148" w:rsidP="00BB3F37"/>
    <w:p w14:paraId="64167B7D" w14:textId="77777777" w:rsidR="007615D6" w:rsidRDefault="007615D6" w:rsidP="005A50C0">
      <w:pPr>
        <w:pStyle w:val="Heading3"/>
      </w:pPr>
      <w:bookmarkStart w:id="40" w:name="_Toc153785227"/>
      <w:r>
        <w:t>6.1.6</w:t>
      </w:r>
      <w:r>
        <w:tab/>
        <w:t>SA WG6 New Release 18 Study Item Descriptions</w:t>
      </w:r>
      <w:bookmarkEnd w:id="40"/>
    </w:p>
    <w:p w14:paraId="4D8C65AB" w14:textId="77777777" w:rsidR="00B06148" w:rsidRDefault="00000000" w:rsidP="00BB3F37">
      <w:r>
        <w:t>There were no contributions to this agenda item.</w:t>
      </w:r>
    </w:p>
    <w:p w14:paraId="1E25233F" w14:textId="77777777" w:rsidR="00B06148" w:rsidRDefault="00B06148" w:rsidP="00BB3F37"/>
    <w:p w14:paraId="11C5DE5D" w14:textId="77777777" w:rsidR="007615D6" w:rsidRDefault="007615D6" w:rsidP="0010433C">
      <w:pPr>
        <w:pStyle w:val="Heading2"/>
      </w:pPr>
      <w:bookmarkStart w:id="41" w:name="_Toc153785228"/>
      <w:r>
        <w:t>6.2</w:t>
      </w:r>
      <w:r>
        <w:tab/>
        <w:t>New Release 18 Work Item Descriptions</w:t>
      </w:r>
      <w:bookmarkEnd w:id="41"/>
    </w:p>
    <w:p w14:paraId="6EF04B48" w14:textId="77777777" w:rsidR="007615D6" w:rsidRDefault="007615D6" w:rsidP="005A50C0">
      <w:pPr>
        <w:pStyle w:val="Heading3"/>
      </w:pPr>
      <w:bookmarkStart w:id="42" w:name="_Toc153785229"/>
      <w:r>
        <w:t>6.2.1</w:t>
      </w:r>
      <w:r>
        <w:tab/>
        <w:t>SA WG1 New Release 18 Work Item Descriptions</w:t>
      </w:r>
      <w:bookmarkEnd w:id="42"/>
    </w:p>
    <w:p w14:paraId="1384FD86" w14:textId="77777777" w:rsidR="00B06148" w:rsidRDefault="00000000" w:rsidP="00BB3F37">
      <w:r>
        <w:t>There were no contributions to this agenda item.</w:t>
      </w:r>
    </w:p>
    <w:p w14:paraId="6FFEB499" w14:textId="77777777" w:rsidR="00B06148" w:rsidRDefault="00B06148" w:rsidP="00BB3F37"/>
    <w:p w14:paraId="19635742" w14:textId="77777777" w:rsidR="007615D6" w:rsidRDefault="007615D6" w:rsidP="005A50C0">
      <w:pPr>
        <w:pStyle w:val="Heading3"/>
      </w:pPr>
      <w:bookmarkStart w:id="43" w:name="_Toc153785230"/>
      <w:r>
        <w:t>6.2.2</w:t>
      </w:r>
      <w:r>
        <w:tab/>
        <w:t>SA WG2 New Release 18 Work Item Descriptions</w:t>
      </w:r>
      <w:bookmarkEnd w:id="43"/>
    </w:p>
    <w:p w14:paraId="13173441" w14:textId="77777777" w:rsidR="00B06148" w:rsidRDefault="00000000" w:rsidP="00BB3F37">
      <w:r>
        <w:t>There were no contributions to this agenda item.</w:t>
      </w:r>
    </w:p>
    <w:p w14:paraId="7C3C5AB5" w14:textId="77777777" w:rsidR="00B06148" w:rsidRDefault="00B06148" w:rsidP="00BB3F37"/>
    <w:p w14:paraId="3270BB54" w14:textId="77777777" w:rsidR="007615D6" w:rsidRDefault="007615D6" w:rsidP="005A50C0">
      <w:pPr>
        <w:pStyle w:val="Heading3"/>
      </w:pPr>
      <w:bookmarkStart w:id="44" w:name="_Toc153785231"/>
      <w:r>
        <w:lastRenderedPageBreak/>
        <w:t>6.2.3</w:t>
      </w:r>
      <w:r>
        <w:tab/>
        <w:t>SA WG3 and SA WG3-LI New Release 18 Work Item Descriptions</w:t>
      </w:r>
      <w:bookmarkEnd w:id="44"/>
    </w:p>
    <w:p w14:paraId="29CF5CCF" w14:textId="77777777" w:rsidR="00B06148" w:rsidRDefault="00000000" w:rsidP="00BB3F37">
      <w:r>
        <w:t>There were no contributions to this agenda item.</w:t>
      </w:r>
    </w:p>
    <w:p w14:paraId="13283C21" w14:textId="77777777" w:rsidR="00B06148" w:rsidRDefault="00B06148" w:rsidP="00BB3F37"/>
    <w:p w14:paraId="09978A0B" w14:textId="77777777" w:rsidR="007615D6" w:rsidRDefault="007615D6" w:rsidP="005A50C0">
      <w:pPr>
        <w:pStyle w:val="Heading3"/>
      </w:pPr>
      <w:bookmarkStart w:id="45" w:name="_Toc153785232"/>
      <w:r>
        <w:t>6.2.4</w:t>
      </w:r>
      <w:r>
        <w:tab/>
        <w:t>SA WG4 New Release 18 Work Item Descriptions</w:t>
      </w:r>
      <w:bookmarkEnd w:id="45"/>
    </w:p>
    <w:p w14:paraId="1597897D" w14:textId="77777777" w:rsidR="00B06148" w:rsidRDefault="00000000" w:rsidP="00BB3F37">
      <w:r>
        <w:t>There were no contributions to this agenda item.</w:t>
      </w:r>
    </w:p>
    <w:p w14:paraId="71822A71" w14:textId="77777777" w:rsidR="00B06148" w:rsidRDefault="00B06148" w:rsidP="00BB3F37"/>
    <w:p w14:paraId="29A32D6F" w14:textId="77777777" w:rsidR="007615D6" w:rsidRDefault="007615D6" w:rsidP="005A50C0">
      <w:pPr>
        <w:pStyle w:val="Heading3"/>
      </w:pPr>
      <w:bookmarkStart w:id="46" w:name="_Toc153785233"/>
      <w:r>
        <w:t>6.2.5</w:t>
      </w:r>
      <w:r>
        <w:tab/>
        <w:t>SA WG5 New Release 18 Work Item Descriptions</w:t>
      </w:r>
      <w:bookmarkEnd w:id="46"/>
    </w:p>
    <w:p w14:paraId="7412C2E1" w14:textId="77777777" w:rsidR="00E00DA6" w:rsidRDefault="007615D6" w:rsidP="000A3FBD">
      <w:pPr>
        <w:pStyle w:val="NormTop"/>
      </w:pPr>
      <w:r>
        <w:rPr>
          <w:color w:val="0000FF"/>
        </w:rPr>
        <w:t>SP-231434</w:t>
      </w:r>
      <w:r w:rsidRPr="00D53282">
        <w:t xml:space="preserve"> </w:t>
      </w:r>
      <w:r>
        <w:t>(WID NEW) New WID on NEF Charging enhancement to support AI/ML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NEF Northbound API converged charging enhancements related to 5GS enhancements to support AI/ML-based services.</w:t>
      </w:r>
    </w:p>
    <w:p w14:paraId="0ECB1D7D" w14:textId="77777777" w:rsidR="007615D6" w:rsidRPr="005B25A1" w:rsidRDefault="007615D6" w:rsidP="007615D6">
      <w:pPr>
        <w:keepNext/>
        <w:keepLines/>
        <w:rPr>
          <w:b/>
          <w:bCs/>
        </w:rPr>
      </w:pPr>
      <w:r w:rsidRPr="005B25A1">
        <w:rPr>
          <w:b/>
          <w:bCs/>
        </w:rPr>
        <w:t>Plenary Discussion:</w:t>
      </w:r>
    </w:p>
    <w:p w14:paraId="1717E412" w14:textId="5CD73633" w:rsidR="002D3396" w:rsidRDefault="002D3396" w:rsidP="007615D6">
      <w:pPr>
        <w:keepNext/>
        <w:keepLines/>
      </w:pPr>
      <w:r>
        <w:t xml:space="preserve">AT&amp;T asked to be added as a supporting company. This was revised in </w:t>
      </w:r>
      <w:r w:rsidRPr="00CE3EC0">
        <w:rPr>
          <w:color w:val="0000FF"/>
        </w:rPr>
        <w:t>S</w:t>
      </w:r>
      <w:r>
        <w:rPr>
          <w:color w:val="0000FF"/>
        </w:rPr>
        <w:t>P</w:t>
      </w:r>
      <w:r w:rsidRPr="00CE3EC0">
        <w:rPr>
          <w:color w:val="0000FF"/>
        </w:rPr>
        <w:t>-23</w:t>
      </w:r>
      <w:r>
        <w:rPr>
          <w:color w:val="0000FF"/>
        </w:rPr>
        <w:t>1706</w:t>
      </w:r>
      <w:r>
        <w:t>.</w:t>
      </w:r>
    </w:p>
    <w:p w14:paraId="2136FFAE" w14:textId="5395061A" w:rsidR="007615D6" w:rsidRPr="002D3396" w:rsidRDefault="002D3396" w:rsidP="007615D6">
      <w:pPr>
        <w:keepNext/>
        <w:keepLines/>
      </w:pPr>
      <w:r>
        <w:t xml:space="preserve">This new WID was </w:t>
      </w:r>
      <w:r w:rsidRPr="00C3284B">
        <w:rPr>
          <w:color w:val="FF0000"/>
          <w:lang w:eastAsia="en-US"/>
        </w:rPr>
        <w:t>approved</w:t>
      </w:r>
      <w:r>
        <w:t>.</w:t>
      </w:r>
    </w:p>
    <w:p w14:paraId="55FB83B0" w14:textId="5C20060D" w:rsidR="007615D6" w:rsidRPr="00EB0339" w:rsidRDefault="007615D6" w:rsidP="007615D6">
      <w:r w:rsidRPr="005B25A1">
        <w:rPr>
          <w:b/>
          <w:bCs/>
        </w:rPr>
        <w:t>Status:</w:t>
      </w:r>
      <w:r>
        <w:t xml:space="preserve"> </w:t>
      </w:r>
      <w:r w:rsidR="002D3396" w:rsidRPr="00C3284B">
        <w:rPr>
          <w:color w:val="FF0000"/>
          <w:lang w:eastAsia="en-US"/>
        </w:rPr>
        <w:t>Approved</w:t>
      </w:r>
      <w:r>
        <w:t>.</w:t>
      </w:r>
    </w:p>
    <w:p w14:paraId="2CF7C9BC" w14:textId="77777777" w:rsidR="00E00DA6" w:rsidRDefault="007615D6" w:rsidP="000A3FBD">
      <w:pPr>
        <w:pStyle w:val="NormTop"/>
      </w:pPr>
      <w:r>
        <w:rPr>
          <w:color w:val="0000FF"/>
        </w:rPr>
        <w:t>SP-231462</w:t>
      </w:r>
      <w:r w:rsidRPr="00D53282">
        <w:t xml:space="preserve"> </w:t>
      </w:r>
      <w:r>
        <w:t>(CR PACK) Rel-18 CRs on NEF Charging enhancement to support AI/ML in 5GS (Source: SA WG5)</w:t>
      </w:r>
      <w:r>
        <w:br/>
      </w:r>
      <w:r w:rsidRPr="00D53282">
        <w:rPr>
          <w:b/>
        </w:rPr>
        <w:t>Document for:</w:t>
      </w:r>
      <w:r w:rsidRPr="00D53282">
        <w:t xml:space="preserve"> </w:t>
      </w:r>
      <w:r>
        <w:t>Approval</w:t>
      </w:r>
      <w:r>
        <w:br/>
      </w:r>
      <w:r w:rsidRPr="00D53282">
        <w:rPr>
          <w:b/>
        </w:rPr>
        <w:t>Abstract:</w:t>
      </w:r>
      <w:r w:rsidRPr="00D53282">
        <w:t xml:space="preserve"> </w:t>
      </w:r>
      <w:r>
        <w:br/>
        <w:t>32.254 CR0034R1.</w:t>
      </w:r>
    </w:p>
    <w:p w14:paraId="3903001F" w14:textId="77777777" w:rsidR="007615D6" w:rsidRPr="005B25A1" w:rsidRDefault="007615D6" w:rsidP="007615D6">
      <w:pPr>
        <w:keepNext/>
        <w:keepLines/>
        <w:rPr>
          <w:b/>
          <w:bCs/>
        </w:rPr>
      </w:pPr>
      <w:r w:rsidRPr="005B25A1">
        <w:rPr>
          <w:b/>
          <w:bCs/>
        </w:rPr>
        <w:t>Plenary Discussion:</w:t>
      </w:r>
    </w:p>
    <w:p w14:paraId="43288266" w14:textId="5B5DF04C" w:rsidR="007615D6" w:rsidRPr="002D3396" w:rsidRDefault="002D3396" w:rsidP="007615D6">
      <w:pPr>
        <w:keepNext/>
        <w:keepLines/>
      </w:pPr>
      <w:r>
        <w:t xml:space="preserve">This CR Pack was </w:t>
      </w:r>
      <w:r w:rsidRPr="00C3284B">
        <w:rPr>
          <w:color w:val="FF0000"/>
          <w:lang w:eastAsia="en-US"/>
        </w:rPr>
        <w:t>approved</w:t>
      </w:r>
      <w:r>
        <w:t>.</w:t>
      </w:r>
    </w:p>
    <w:p w14:paraId="020B48B2" w14:textId="77777777" w:rsidR="002D3396" w:rsidRPr="00EB0339" w:rsidRDefault="002D3396" w:rsidP="002D3396">
      <w:r w:rsidRPr="005B25A1">
        <w:rPr>
          <w:b/>
          <w:bCs/>
        </w:rPr>
        <w:t>Status:</w:t>
      </w:r>
      <w:r>
        <w:t xml:space="preserve"> </w:t>
      </w:r>
      <w:r w:rsidRPr="00C3284B">
        <w:rPr>
          <w:color w:val="FF0000"/>
          <w:lang w:eastAsia="en-US"/>
        </w:rPr>
        <w:t>Approved</w:t>
      </w:r>
      <w:r>
        <w:t>.</w:t>
      </w:r>
    </w:p>
    <w:p w14:paraId="40F6BD7A" w14:textId="77777777" w:rsidR="00E00DA6" w:rsidRDefault="007615D6" w:rsidP="000A3FBD">
      <w:pPr>
        <w:pStyle w:val="NormTop"/>
      </w:pPr>
      <w:r>
        <w:rPr>
          <w:color w:val="0000FF"/>
        </w:rPr>
        <w:t>SP-231435</w:t>
      </w:r>
      <w:r w:rsidRPr="00D53282">
        <w:t xml:space="preserve"> </w:t>
      </w:r>
      <w:r>
        <w:t>(WID NEW) New WID on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work item is to specify the business relationships (e.g. SSC, SSP, SMNO), requirements and solutions for: - Satellite backhaul charging - Edge Computing with satellite backhaul, including - subscriber charging; and - inter-provider charging - SSC-to-SSC communications via satellite backhaul charging This work will be based on the corresponding conclusions documented in the TR 28.844;</w:t>
      </w:r>
    </w:p>
    <w:p w14:paraId="54CFD007" w14:textId="77777777" w:rsidR="007615D6" w:rsidRPr="005B25A1" w:rsidRDefault="007615D6" w:rsidP="007615D6">
      <w:pPr>
        <w:keepNext/>
        <w:keepLines/>
        <w:rPr>
          <w:b/>
          <w:bCs/>
        </w:rPr>
      </w:pPr>
      <w:r w:rsidRPr="005B25A1">
        <w:rPr>
          <w:b/>
          <w:bCs/>
        </w:rPr>
        <w:t>Convenor comment:</w:t>
      </w:r>
    </w:p>
    <w:p w14:paraId="436C8D29" w14:textId="77777777" w:rsidR="007615D6" w:rsidRPr="005B25A1" w:rsidRDefault="007615D6" w:rsidP="007615D6">
      <w:pPr>
        <w:keepNext/>
        <w:keepLines/>
      </w:pPr>
      <w:r w:rsidRPr="005B25A1">
        <w:t>Correct proposed Acronym: There is no '5GSATB_Ph2' - and the Name does not say 'Phase 2'.</w:t>
      </w:r>
    </w:p>
    <w:p w14:paraId="367037F6" w14:textId="77777777" w:rsidR="007615D6" w:rsidRPr="005B25A1" w:rsidRDefault="007615D6" w:rsidP="007615D6">
      <w:pPr>
        <w:keepNext/>
        <w:keepLines/>
        <w:rPr>
          <w:b/>
          <w:bCs/>
        </w:rPr>
      </w:pPr>
      <w:r w:rsidRPr="005B25A1">
        <w:rPr>
          <w:b/>
          <w:bCs/>
        </w:rPr>
        <w:t>Plenary Discussion:</w:t>
      </w:r>
    </w:p>
    <w:p w14:paraId="7B5C89DA" w14:textId="6D705311" w:rsidR="002D3396" w:rsidRDefault="002D3396" w:rsidP="002D3396">
      <w:pPr>
        <w:keepNext/>
        <w:keepLines/>
      </w:pPr>
      <w:r>
        <w:t xml:space="preserve">The Acronym should be </w:t>
      </w:r>
      <w:r w:rsidRPr="005B25A1">
        <w:t>5GSATB_</w:t>
      </w:r>
      <w:r>
        <w:t xml:space="preserve">CH. Deutsche Telekom asked to improve the term 'inter-provider'. This was left for off-line discussion and revised in </w:t>
      </w:r>
      <w:r w:rsidRPr="00CE3EC0">
        <w:rPr>
          <w:color w:val="0000FF"/>
        </w:rPr>
        <w:t>S</w:t>
      </w:r>
      <w:r>
        <w:rPr>
          <w:color w:val="0000FF"/>
        </w:rPr>
        <w:t>P</w:t>
      </w:r>
      <w:r w:rsidRPr="00CE3EC0">
        <w:rPr>
          <w:color w:val="0000FF"/>
        </w:rPr>
        <w:t>-23</w:t>
      </w:r>
      <w:r>
        <w:rPr>
          <w:color w:val="0000FF"/>
        </w:rPr>
        <w:t>1707</w:t>
      </w:r>
      <w:r>
        <w:t>.</w:t>
      </w:r>
    </w:p>
    <w:p w14:paraId="28215C65" w14:textId="2158F333" w:rsidR="002D3396" w:rsidRPr="0029461A" w:rsidRDefault="0029461A" w:rsidP="002D3396">
      <w:pPr>
        <w:keepNext/>
        <w:keepLines/>
      </w:pPr>
      <w:r>
        <w:t xml:space="preserve">This new WID was reviewed and </w:t>
      </w:r>
      <w:r w:rsidRPr="00C3284B">
        <w:rPr>
          <w:color w:val="FF0000"/>
          <w:lang w:eastAsia="en-US"/>
        </w:rPr>
        <w:t>approved</w:t>
      </w:r>
      <w:r>
        <w:t>.</w:t>
      </w:r>
    </w:p>
    <w:p w14:paraId="22E24D42" w14:textId="7E32EBE9" w:rsidR="002D3396" w:rsidRPr="0029461A" w:rsidRDefault="002D3396" w:rsidP="002D3396">
      <w:r w:rsidRPr="005B25A1">
        <w:rPr>
          <w:b/>
          <w:bCs/>
        </w:rPr>
        <w:t>Status:</w:t>
      </w:r>
      <w:r>
        <w:t xml:space="preserve"> </w:t>
      </w:r>
      <w:r w:rsidR="0029461A" w:rsidRPr="00C3284B">
        <w:rPr>
          <w:color w:val="FF0000"/>
          <w:lang w:eastAsia="en-US"/>
        </w:rPr>
        <w:t>Approved</w:t>
      </w:r>
      <w:r w:rsidR="0029461A">
        <w:t>.</w:t>
      </w:r>
    </w:p>
    <w:p w14:paraId="5BC222E1" w14:textId="77777777" w:rsidR="00E00DA6" w:rsidRDefault="007615D6" w:rsidP="000A3FBD">
      <w:pPr>
        <w:pStyle w:val="NormTop"/>
      </w:pPr>
      <w:r>
        <w:rPr>
          <w:color w:val="0000FF"/>
        </w:rPr>
        <w:lastRenderedPageBreak/>
        <w:t>SP-231463</w:t>
      </w:r>
      <w:r w:rsidRPr="00D53282">
        <w:t xml:space="preserve"> </w:t>
      </w:r>
      <w:r>
        <w:t xml:space="preserve">(CR PACK) Rel-18 CRs on </w:t>
      </w:r>
      <w:proofErr w:type="spellStart"/>
      <w:r>
        <w:t>on</w:t>
      </w:r>
      <w:proofErr w:type="spellEnd"/>
      <w:r>
        <w:t xml:space="preserve"> charging aspects of Satellite Backhaul in 5GS (Source: SA WG5)</w:t>
      </w:r>
      <w:r>
        <w:br/>
      </w:r>
      <w:r w:rsidRPr="00D53282">
        <w:rPr>
          <w:b/>
        </w:rPr>
        <w:t>Document for:</w:t>
      </w:r>
      <w:r w:rsidRPr="00D53282">
        <w:t xml:space="preserve"> </w:t>
      </w:r>
      <w:r>
        <w:t>Approval</w:t>
      </w:r>
      <w:r>
        <w:br/>
      </w:r>
      <w:r w:rsidRPr="00D53282">
        <w:rPr>
          <w:b/>
        </w:rPr>
        <w:t>Abstract:</w:t>
      </w:r>
      <w:r w:rsidRPr="00D53282">
        <w:t xml:space="preserve"> </w:t>
      </w:r>
      <w:r>
        <w:br/>
        <w:t>32.255 CR0478R1; 32.255 CR0479R1; 32.255 CR0480R1; 32.255 CR0481R1; 32.257 CR0011R1; 32.257 CR0012R1; 28.541 CR1121R2.</w:t>
      </w:r>
    </w:p>
    <w:p w14:paraId="41C0F95D" w14:textId="77777777" w:rsidR="007615D6" w:rsidRPr="005B25A1" w:rsidRDefault="007615D6" w:rsidP="007615D6">
      <w:pPr>
        <w:keepNext/>
        <w:keepLines/>
        <w:rPr>
          <w:b/>
          <w:bCs/>
        </w:rPr>
      </w:pPr>
      <w:r w:rsidRPr="005B25A1">
        <w:rPr>
          <w:b/>
          <w:bCs/>
        </w:rPr>
        <w:t>Plenary Discussion:</w:t>
      </w:r>
    </w:p>
    <w:p w14:paraId="29FC0A2B" w14:textId="5B220DAC" w:rsidR="002D3396" w:rsidRPr="0029461A" w:rsidRDefault="002D3396" w:rsidP="002D3396">
      <w:pPr>
        <w:keepNext/>
        <w:keepLines/>
      </w:pPr>
      <w:r>
        <w:t>This was left for approval of the associated WID.</w:t>
      </w:r>
      <w:r w:rsidR="0029461A">
        <w:t xml:space="preserve"> This CR Pack was </w:t>
      </w:r>
      <w:r w:rsidR="0029461A" w:rsidRPr="00C3284B">
        <w:rPr>
          <w:color w:val="FF0000"/>
          <w:lang w:eastAsia="en-US"/>
        </w:rPr>
        <w:t>approved</w:t>
      </w:r>
      <w:r w:rsidR="0029461A">
        <w:t>.</w:t>
      </w:r>
    </w:p>
    <w:p w14:paraId="7B4C2B78" w14:textId="6B2EAB45" w:rsidR="002D3396" w:rsidRPr="0029461A" w:rsidRDefault="002D3396" w:rsidP="002D3396">
      <w:r w:rsidRPr="005B25A1">
        <w:rPr>
          <w:b/>
          <w:bCs/>
        </w:rPr>
        <w:t>Status:</w:t>
      </w:r>
      <w:r>
        <w:t xml:space="preserve"> </w:t>
      </w:r>
      <w:r w:rsidR="0029461A" w:rsidRPr="00C3284B">
        <w:rPr>
          <w:color w:val="FF0000"/>
          <w:lang w:eastAsia="en-US"/>
        </w:rPr>
        <w:t>Approved</w:t>
      </w:r>
      <w:r w:rsidR="0029461A">
        <w:t>.</w:t>
      </w:r>
    </w:p>
    <w:p w14:paraId="0ED278BA" w14:textId="77777777" w:rsidR="002D3396" w:rsidRDefault="002D3396" w:rsidP="002D3396">
      <w:pPr>
        <w:pStyle w:val="NormTop"/>
      </w:pPr>
      <w:r>
        <w:rPr>
          <w:color w:val="0000FF"/>
        </w:rPr>
        <w:t>SP-231445</w:t>
      </w:r>
      <w:r w:rsidRPr="00D53282">
        <w:t xml:space="preserve"> </w:t>
      </w:r>
      <w:r>
        <w:t>(WID NEW) New WID on Management aspects of 5G system with satellite backhaul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the work item are as follows: WT-1 Specify potential new configuration that support 5G system with satellite backhaul architecture WT-1.1 Dynamic configuration of AMF to support satellite backhaul type, e.g., </w:t>
      </w:r>
      <w:proofErr w:type="spellStart"/>
      <w:r>
        <w:t>AMFFunction</w:t>
      </w:r>
      <w:proofErr w:type="spellEnd"/>
      <w:r>
        <w:t xml:space="preserve"> extension WT-1.2 Configuration of UPF deployed on satellite, e.g., </w:t>
      </w:r>
      <w:proofErr w:type="spellStart"/>
      <w:r>
        <w:t>UPFFunction</w:t>
      </w:r>
      <w:proofErr w:type="spellEnd"/>
      <w:r>
        <w:t xml:space="preserve"> extension WT-1.3 Configuration that support edge computing via UPF deployed on satellite, e.g., DNAI extension WT-1.4 Configuration that support local switch via UPF deployed on satellite, e.g., allocating/releasing N19 tunnel resources WT-2 Specifying potential new performance measurements related to </w:t>
      </w:r>
      <w:proofErr w:type="spellStart"/>
      <w:r>
        <w:t>Qos</w:t>
      </w:r>
      <w:proofErr w:type="spellEnd"/>
      <w:r>
        <w:t xml:space="preserve"> control, especially when dynamic Satellite Backhaul is used.</w:t>
      </w:r>
    </w:p>
    <w:p w14:paraId="3B6E2F18" w14:textId="77777777" w:rsidR="002D3396" w:rsidRPr="005B25A1" w:rsidRDefault="002D3396" w:rsidP="002D3396">
      <w:pPr>
        <w:keepNext/>
        <w:keepLines/>
        <w:rPr>
          <w:b/>
          <w:bCs/>
        </w:rPr>
      </w:pPr>
      <w:r w:rsidRPr="005B25A1">
        <w:rPr>
          <w:b/>
          <w:bCs/>
        </w:rPr>
        <w:t>Convenor comment:</w:t>
      </w:r>
    </w:p>
    <w:p w14:paraId="0D11760D" w14:textId="77777777" w:rsidR="002D3396" w:rsidRPr="005B25A1" w:rsidRDefault="002D3396" w:rsidP="002D3396">
      <w:pPr>
        <w:keepNext/>
        <w:keepLines/>
      </w:pPr>
      <w:r w:rsidRPr="005B25A1">
        <w:t>UID missing.</w:t>
      </w:r>
    </w:p>
    <w:p w14:paraId="71EA8B64" w14:textId="77777777" w:rsidR="002D3396" w:rsidRPr="00B81031" w:rsidRDefault="002D3396" w:rsidP="002D3396">
      <w:pPr>
        <w:keepNext/>
        <w:keepLines/>
        <w:rPr>
          <w:i/>
        </w:rPr>
      </w:pPr>
      <w:r w:rsidRPr="00B81031">
        <w:rPr>
          <w:b/>
          <w:bCs/>
          <w:i/>
        </w:rPr>
        <w:t>Comment:</w:t>
      </w:r>
      <w:r>
        <w:rPr>
          <w:i/>
        </w:rPr>
        <w:t xml:space="preserve"> UID missing.</w:t>
      </w:r>
    </w:p>
    <w:p w14:paraId="4DF25DC9" w14:textId="77777777" w:rsidR="002D3396" w:rsidRPr="005B25A1" w:rsidRDefault="002D3396" w:rsidP="002D3396">
      <w:pPr>
        <w:keepNext/>
        <w:keepLines/>
        <w:rPr>
          <w:b/>
          <w:bCs/>
        </w:rPr>
      </w:pPr>
      <w:r w:rsidRPr="005B25A1">
        <w:rPr>
          <w:b/>
          <w:bCs/>
        </w:rPr>
        <w:t>Plenary Discussion:</w:t>
      </w:r>
    </w:p>
    <w:p w14:paraId="6604B591" w14:textId="38EA2824" w:rsidR="002D3396" w:rsidRPr="002D3396" w:rsidRDefault="002D3396" w:rsidP="002D3396">
      <w:pPr>
        <w:keepNext/>
        <w:keepLines/>
      </w:pPr>
      <w:r>
        <w:t xml:space="preserve">This was revised to add the UID in </w:t>
      </w:r>
      <w:r w:rsidRPr="00CE3EC0">
        <w:rPr>
          <w:color w:val="0000FF"/>
        </w:rPr>
        <w:t>S</w:t>
      </w:r>
      <w:r>
        <w:rPr>
          <w:color w:val="0000FF"/>
        </w:rPr>
        <w:t>P</w:t>
      </w:r>
      <w:r w:rsidRPr="00CE3EC0">
        <w:rPr>
          <w:color w:val="0000FF"/>
        </w:rPr>
        <w:t>-23</w:t>
      </w:r>
      <w:r>
        <w:rPr>
          <w:color w:val="0000FF"/>
        </w:rPr>
        <w:t>11708</w:t>
      </w:r>
      <w:r w:rsidRPr="002D3396">
        <w:t>.</w:t>
      </w:r>
    </w:p>
    <w:p w14:paraId="764A0CFE" w14:textId="77777777" w:rsidR="002D3396" w:rsidRPr="002D3396" w:rsidRDefault="002D3396" w:rsidP="002D3396">
      <w:pPr>
        <w:keepNext/>
        <w:keepLines/>
      </w:pPr>
      <w:r>
        <w:t xml:space="preserve">This new WID was </w:t>
      </w:r>
      <w:r w:rsidRPr="00C3284B">
        <w:rPr>
          <w:color w:val="FF0000"/>
          <w:lang w:eastAsia="en-US"/>
        </w:rPr>
        <w:t>approved</w:t>
      </w:r>
      <w:r>
        <w:t>.</w:t>
      </w:r>
    </w:p>
    <w:p w14:paraId="11E16C7B" w14:textId="77777777" w:rsidR="002D3396" w:rsidRPr="00EB0339" w:rsidRDefault="002D3396" w:rsidP="002D3396">
      <w:r w:rsidRPr="005B25A1">
        <w:rPr>
          <w:b/>
          <w:bCs/>
        </w:rPr>
        <w:t>Status:</w:t>
      </w:r>
      <w:r>
        <w:t xml:space="preserve"> </w:t>
      </w:r>
      <w:r w:rsidRPr="00C3284B">
        <w:rPr>
          <w:color w:val="FF0000"/>
          <w:lang w:eastAsia="en-US"/>
        </w:rPr>
        <w:t>Approved</w:t>
      </w:r>
      <w:r>
        <w:t>.</w:t>
      </w:r>
    </w:p>
    <w:p w14:paraId="4DB7FA6C" w14:textId="77777777" w:rsidR="00B06148" w:rsidRDefault="00B06148" w:rsidP="00BB3F37"/>
    <w:p w14:paraId="260ED3CF" w14:textId="77777777" w:rsidR="007615D6" w:rsidRDefault="007615D6" w:rsidP="005A50C0">
      <w:pPr>
        <w:pStyle w:val="Heading3"/>
      </w:pPr>
      <w:bookmarkStart w:id="47" w:name="_Toc153785234"/>
      <w:r>
        <w:t>6.2.6</w:t>
      </w:r>
      <w:r>
        <w:tab/>
        <w:t>SA WG6 New Release 18 Work Item Descriptions</w:t>
      </w:r>
      <w:bookmarkEnd w:id="47"/>
    </w:p>
    <w:p w14:paraId="21E0661F" w14:textId="77777777" w:rsidR="00B06148" w:rsidRDefault="00000000" w:rsidP="00BB3F37">
      <w:r>
        <w:t>There were no contributions to this agenda item.</w:t>
      </w:r>
    </w:p>
    <w:p w14:paraId="38BA7666" w14:textId="77777777" w:rsidR="00B06148" w:rsidRDefault="00B06148" w:rsidP="00BB3F37"/>
    <w:p w14:paraId="645CF74D" w14:textId="77777777" w:rsidR="007615D6" w:rsidRDefault="007615D6" w:rsidP="0010433C">
      <w:pPr>
        <w:pStyle w:val="Heading2"/>
      </w:pPr>
      <w:bookmarkStart w:id="48" w:name="_Toc153785235"/>
      <w:r>
        <w:t>6.3</w:t>
      </w:r>
      <w:r>
        <w:tab/>
        <w:t>Revised Release 18 Study Item Descriptions and Work Item Descriptions</w:t>
      </w:r>
      <w:bookmarkEnd w:id="48"/>
    </w:p>
    <w:p w14:paraId="5D88336A" w14:textId="77777777" w:rsidR="007615D6" w:rsidRDefault="007615D6" w:rsidP="005A50C0">
      <w:pPr>
        <w:pStyle w:val="Heading3"/>
      </w:pPr>
      <w:bookmarkStart w:id="49" w:name="_Toc153785236"/>
      <w:r>
        <w:t>6.3.1</w:t>
      </w:r>
      <w:r>
        <w:tab/>
        <w:t>SA WG1 Revised Release 18 Study Item Descriptions and Work Item Descriptions</w:t>
      </w:r>
      <w:bookmarkEnd w:id="49"/>
    </w:p>
    <w:p w14:paraId="4D295FAB" w14:textId="77777777" w:rsidR="00B06148" w:rsidRDefault="00000000" w:rsidP="00BB3F37">
      <w:r>
        <w:t>There were no contributions to this agenda item.</w:t>
      </w:r>
    </w:p>
    <w:p w14:paraId="47480E1E" w14:textId="77777777" w:rsidR="00B06148" w:rsidRDefault="00B06148" w:rsidP="00BB3F37"/>
    <w:p w14:paraId="32527D6D" w14:textId="77777777" w:rsidR="007615D6" w:rsidRDefault="007615D6" w:rsidP="005A50C0">
      <w:pPr>
        <w:pStyle w:val="Heading3"/>
      </w:pPr>
      <w:bookmarkStart w:id="50" w:name="_Toc153785237"/>
      <w:r>
        <w:lastRenderedPageBreak/>
        <w:t>6.3.2</w:t>
      </w:r>
      <w:r>
        <w:tab/>
        <w:t>SA WG2 Revised Release 18 Study Item Descriptions and Work Item Descriptions</w:t>
      </w:r>
      <w:bookmarkEnd w:id="50"/>
    </w:p>
    <w:p w14:paraId="21A280FC" w14:textId="77777777" w:rsidR="00E00DA6" w:rsidRDefault="007615D6" w:rsidP="000A3FBD">
      <w:pPr>
        <w:pStyle w:val="NormTop"/>
      </w:pPr>
      <w:r>
        <w:rPr>
          <w:color w:val="0000FF"/>
        </w:rPr>
        <w:t>SP-231278</w:t>
      </w:r>
      <w:r w:rsidRPr="00D53282">
        <w:t xml:space="preserve"> </w:t>
      </w:r>
      <w:r>
        <w:t>(SID REVISED) Revised WID: System Support for AI/ML-based Services (AIMLsys) (Source: SA WG2)</w:t>
      </w:r>
      <w:r>
        <w:br/>
      </w:r>
      <w:r w:rsidRPr="00D53282">
        <w:rPr>
          <w:b/>
        </w:rPr>
        <w:t>Document for:</w:t>
      </w:r>
      <w:r w:rsidRPr="00D53282">
        <w:t xml:space="preserve"> </w:t>
      </w:r>
      <w:r>
        <w:t>Approval</w:t>
      </w:r>
      <w:r>
        <w:br/>
      </w:r>
      <w:r w:rsidRPr="00D53282">
        <w:rPr>
          <w:b/>
        </w:rPr>
        <w:t>Abstract:</w:t>
      </w:r>
      <w:r w:rsidRPr="00D53282">
        <w:t xml:space="preserve"> </w:t>
      </w:r>
      <w:r>
        <w:br/>
        <w:t>Change of Rapporteur.</w:t>
      </w:r>
    </w:p>
    <w:p w14:paraId="723B1AD6" w14:textId="77777777" w:rsidR="007615D6" w:rsidRPr="005B25A1" w:rsidRDefault="007615D6" w:rsidP="007615D6">
      <w:pPr>
        <w:keepNext/>
        <w:keepLines/>
        <w:rPr>
          <w:b/>
          <w:bCs/>
        </w:rPr>
      </w:pPr>
      <w:r w:rsidRPr="005B25A1">
        <w:rPr>
          <w:b/>
          <w:bCs/>
        </w:rPr>
        <w:t>Plenary Discussion:</w:t>
      </w:r>
    </w:p>
    <w:p w14:paraId="6459900D" w14:textId="5E2E84EE" w:rsidR="00B65CA2" w:rsidRPr="002D3396" w:rsidRDefault="00B65CA2" w:rsidP="00B65CA2">
      <w:pPr>
        <w:keepNext/>
        <w:keepLines/>
      </w:pPr>
      <w:r>
        <w:t xml:space="preserve">This new SID was </w:t>
      </w:r>
      <w:r w:rsidRPr="00C3284B">
        <w:rPr>
          <w:color w:val="FF0000"/>
          <w:lang w:eastAsia="en-US"/>
        </w:rPr>
        <w:t>approved</w:t>
      </w:r>
      <w:r>
        <w:t>.</w:t>
      </w:r>
    </w:p>
    <w:p w14:paraId="5AF837C2" w14:textId="77777777" w:rsidR="00B65CA2" w:rsidRPr="00EB0339" w:rsidRDefault="00B65CA2" w:rsidP="00B65CA2">
      <w:r w:rsidRPr="005B25A1">
        <w:rPr>
          <w:b/>
          <w:bCs/>
        </w:rPr>
        <w:t>Status:</w:t>
      </w:r>
      <w:r>
        <w:t xml:space="preserve"> </w:t>
      </w:r>
      <w:r w:rsidRPr="00C3284B">
        <w:rPr>
          <w:color w:val="FF0000"/>
          <w:lang w:eastAsia="en-US"/>
        </w:rPr>
        <w:t>Approved</w:t>
      </w:r>
      <w:r>
        <w:t>.</w:t>
      </w:r>
    </w:p>
    <w:p w14:paraId="6FED86F9" w14:textId="77777777" w:rsidR="00B06148" w:rsidRDefault="00B06148" w:rsidP="00BB3F37"/>
    <w:p w14:paraId="065FFAD8" w14:textId="77777777" w:rsidR="007615D6" w:rsidRDefault="007615D6" w:rsidP="005A50C0">
      <w:pPr>
        <w:pStyle w:val="Heading3"/>
      </w:pPr>
      <w:bookmarkStart w:id="51" w:name="_Toc153785238"/>
      <w:r>
        <w:t>6.3.3</w:t>
      </w:r>
      <w:r>
        <w:tab/>
        <w:t>SA WG3 and SA WG3-LI Revised Release 18 Study Item Descriptions and Work Item Descriptions</w:t>
      </w:r>
      <w:bookmarkEnd w:id="51"/>
    </w:p>
    <w:p w14:paraId="2B26D1AA" w14:textId="77777777" w:rsidR="00B06148" w:rsidRDefault="00000000" w:rsidP="00BB3F37">
      <w:r>
        <w:t>There were no contributions to this agenda item.</w:t>
      </w:r>
    </w:p>
    <w:p w14:paraId="0B462C25" w14:textId="77777777" w:rsidR="00B06148" w:rsidRDefault="00B06148" w:rsidP="00BB3F37"/>
    <w:p w14:paraId="1E184290" w14:textId="77777777" w:rsidR="007615D6" w:rsidRDefault="007615D6" w:rsidP="005A50C0">
      <w:pPr>
        <w:pStyle w:val="Heading3"/>
      </w:pPr>
      <w:bookmarkStart w:id="52" w:name="_Toc153785239"/>
      <w:r>
        <w:t>6.3.4</w:t>
      </w:r>
      <w:r>
        <w:tab/>
        <w:t>SA WG4 Revised Release 18 Study Item Descriptions and Work Item Descriptions</w:t>
      </w:r>
      <w:bookmarkEnd w:id="52"/>
    </w:p>
    <w:p w14:paraId="23BE4DDB" w14:textId="77777777" w:rsidR="00E00DA6" w:rsidRDefault="007615D6" w:rsidP="000A3FBD">
      <w:pPr>
        <w:pStyle w:val="NormTop"/>
      </w:pPr>
      <w:r>
        <w:rPr>
          <w:color w:val="0000FF"/>
        </w:rPr>
        <w:t>SP-231290</w:t>
      </w:r>
      <w:r w:rsidRPr="00D53282">
        <w:t xml:space="preserve"> </w:t>
      </w:r>
      <w:r>
        <w:t>(WID REVISED) Revised WID on Multiparty Real-Time Text (Source: SA WG4)</w:t>
      </w:r>
      <w:r>
        <w:br/>
      </w:r>
      <w:r w:rsidRPr="00D53282">
        <w:rPr>
          <w:b/>
        </w:rPr>
        <w:t>Document for:</w:t>
      </w:r>
      <w:r w:rsidRPr="00D53282">
        <w:t xml:space="preserve"> </w:t>
      </w:r>
      <w:r>
        <w:t>Approval</w:t>
      </w:r>
      <w:r>
        <w:br/>
      </w:r>
      <w:r w:rsidRPr="00D53282">
        <w:rPr>
          <w:b/>
        </w:rPr>
        <w:t>Abstract:</w:t>
      </w:r>
      <w:r w:rsidRPr="00D53282">
        <w:t xml:space="preserve"> </w:t>
      </w:r>
      <w:r>
        <w:br/>
        <w:t>Adds Output TR.</w:t>
      </w:r>
    </w:p>
    <w:p w14:paraId="56BD7F3B" w14:textId="77777777" w:rsidR="007615D6" w:rsidRPr="005B25A1" w:rsidRDefault="007615D6" w:rsidP="007615D6">
      <w:pPr>
        <w:keepNext/>
        <w:keepLines/>
        <w:rPr>
          <w:b/>
          <w:bCs/>
        </w:rPr>
      </w:pPr>
      <w:r w:rsidRPr="005B25A1">
        <w:rPr>
          <w:b/>
          <w:bCs/>
        </w:rPr>
        <w:t>Plenary Discussion:</w:t>
      </w:r>
    </w:p>
    <w:p w14:paraId="48B98976" w14:textId="7A62E2E5" w:rsidR="00B65CA2" w:rsidRDefault="00B65CA2" w:rsidP="00B65CA2">
      <w:pPr>
        <w:keepNext/>
        <w:keepLines/>
      </w:pPr>
      <w:r>
        <w:t xml:space="preserve">The TR number was 26.982. This was revised to add the TR number and update the title to 'implementation guidelines' in </w:t>
      </w:r>
      <w:r w:rsidRPr="00CE3EC0">
        <w:rPr>
          <w:color w:val="0000FF"/>
        </w:rPr>
        <w:t>S</w:t>
      </w:r>
      <w:r>
        <w:rPr>
          <w:color w:val="0000FF"/>
        </w:rPr>
        <w:t>P</w:t>
      </w:r>
      <w:r w:rsidRPr="00CE3EC0">
        <w:rPr>
          <w:color w:val="0000FF"/>
        </w:rPr>
        <w:t>-23</w:t>
      </w:r>
      <w:r>
        <w:rPr>
          <w:color w:val="0000FF"/>
        </w:rPr>
        <w:t>1709</w:t>
      </w:r>
      <w:r>
        <w:t>.</w:t>
      </w:r>
    </w:p>
    <w:p w14:paraId="6CEBE54C" w14:textId="307C0454" w:rsidR="00B65CA2" w:rsidRPr="002D3396" w:rsidRDefault="00B65CA2" w:rsidP="00B65CA2">
      <w:pPr>
        <w:keepNext/>
        <w:keepLines/>
      </w:pPr>
      <w:r>
        <w:t xml:space="preserve">This revised WID was </w:t>
      </w:r>
      <w:r w:rsidRPr="00C3284B">
        <w:rPr>
          <w:color w:val="FF0000"/>
          <w:lang w:eastAsia="en-US"/>
        </w:rPr>
        <w:t>approved</w:t>
      </w:r>
      <w:r>
        <w:t>.</w:t>
      </w:r>
    </w:p>
    <w:p w14:paraId="30C89437" w14:textId="77777777" w:rsidR="00B65CA2" w:rsidRPr="00EB0339" w:rsidRDefault="00B65CA2" w:rsidP="00B65CA2">
      <w:r w:rsidRPr="005B25A1">
        <w:rPr>
          <w:b/>
          <w:bCs/>
        </w:rPr>
        <w:t>Status:</w:t>
      </w:r>
      <w:r>
        <w:t xml:space="preserve"> </w:t>
      </w:r>
      <w:r w:rsidRPr="00C3284B">
        <w:rPr>
          <w:color w:val="FF0000"/>
          <w:lang w:eastAsia="en-US"/>
        </w:rPr>
        <w:t>Approved</w:t>
      </w:r>
      <w:r>
        <w:t>.</w:t>
      </w:r>
    </w:p>
    <w:p w14:paraId="1487BD06" w14:textId="77777777" w:rsidR="00E00DA6" w:rsidRDefault="007615D6" w:rsidP="000A3FBD">
      <w:pPr>
        <w:pStyle w:val="NormTop"/>
      </w:pPr>
      <w:r>
        <w:rPr>
          <w:color w:val="0000FF"/>
        </w:rPr>
        <w:t>SP-231291</w:t>
      </w:r>
      <w:r w:rsidRPr="00D53282">
        <w:t xml:space="preserve"> </w:t>
      </w:r>
      <w:r>
        <w:t>(WID REVISED) Revised WID on Immersive Audio for Split Rendering Scenarios (Source: SA WG4)</w:t>
      </w:r>
      <w:r>
        <w:br/>
      </w:r>
      <w:r w:rsidRPr="00D53282">
        <w:rPr>
          <w:b/>
        </w:rPr>
        <w:t>Document for:</w:t>
      </w:r>
      <w:r w:rsidRPr="00D53282">
        <w:t xml:space="preserve"> </w:t>
      </w:r>
      <w:r>
        <w:t>Approval</w:t>
      </w:r>
      <w:r>
        <w:br/>
      </w:r>
      <w:r w:rsidRPr="00D53282">
        <w:rPr>
          <w:b/>
        </w:rPr>
        <w:t>Abstract:</w:t>
      </w:r>
      <w:r w:rsidRPr="00D53282">
        <w:t xml:space="preserve"> </w:t>
      </w:r>
      <w:r>
        <w:br/>
        <w:t xml:space="preserve">Updates Objectives, Justification, Related </w:t>
      </w:r>
      <w:proofErr w:type="spellStart"/>
      <w:r>
        <w:t>WIs.</w:t>
      </w:r>
      <w:proofErr w:type="spellEnd"/>
    </w:p>
    <w:p w14:paraId="366B48F3" w14:textId="77777777" w:rsidR="007615D6" w:rsidRPr="005B25A1" w:rsidRDefault="007615D6" w:rsidP="007615D6">
      <w:pPr>
        <w:keepNext/>
        <w:keepLines/>
        <w:rPr>
          <w:b/>
          <w:bCs/>
        </w:rPr>
      </w:pPr>
      <w:r w:rsidRPr="005B25A1">
        <w:rPr>
          <w:b/>
          <w:bCs/>
        </w:rPr>
        <w:t>Plenary Discussion:</w:t>
      </w:r>
    </w:p>
    <w:p w14:paraId="3F9A542B" w14:textId="77777777" w:rsidR="00B65CA2" w:rsidRPr="002D3396" w:rsidRDefault="00B65CA2" w:rsidP="00B65CA2">
      <w:pPr>
        <w:keepNext/>
        <w:keepLines/>
      </w:pPr>
      <w:r>
        <w:t xml:space="preserve">This revised WID was </w:t>
      </w:r>
      <w:r w:rsidRPr="00C3284B">
        <w:rPr>
          <w:color w:val="FF0000"/>
          <w:lang w:eastAsia="en-US"/>
        </w:rPr>
        <w:t>approved</w:t>
      </w:r>
      <w:r>
        <w:t>.</w:t>
      </w:r>
    </w:p>
    <w:p w14:paraId="1E9BD635" w14:textId="77777777" w:rsidR="00B65CA2" w:rsidRPr="00EB0339" w:rsidRDefault="00B65CA2" w:rsidP="00B65CA2">
      <w:r w:rsidRPr="005B25A1">
        <w:rPr>
          <w:b/>
          <w:bCs/>
        </w:rPr>
        <w:t>Status:</w:t>
      </w:r>
      <w:r>
        <w:t xml:space="preserve"> </w:t>
      </w:r>
      <w:r w:rsidRPr="00C3284B">
        <w:rPr>
          <w:color w:val="FF0000"/>
          <w:lang w:eastAsia="en-US"/>
        </w:rPr>
        <w:t>Approved</w:t>
      </w:r>
      <w:r>
        <w:t>.</w:t>
      </w:r>
    </w:p>
    <w:p w14:paraId="4B7DFCD9" w14:textId="77777777" w:rsidR="00B06148" w:rsidRDefault="00B06148" w:rsidP="00BB3F37"/>
    <w:p w14:paraId="3B59FEAD" w14:textId="77777777" w:rsidR="007615D6" w:rsidRDefault="007615D6" w:rsidP="005A50C0">
      <w:pPr>
        <w:pStyle w:val="Heading3"/>
      </w:pPr>
      <w:bookmarkStart w:id="53" w:name="_Toc153785240"/>
      <w:r>
        <w:lastRenderedPageBreak/>
        <w:t>6.3.5</w:t>
      </w:r>
      <w:r>
        <w:tab/>
        <w:t>SA WG5 Revised Release 18 Study Item Descriptions and Work Item Descriptions</w:t>
      </w:r>
      <w:bookmarkEnd w:id="53"/>
    </w:p>
    <w:p w14:paraId="068C17A1" w14:textId="77777777" w:rsidR="00E00DA6" w:rsidRDefault="007615D6" w:rsidP="000A3FBD">
      <w:pPr>
        <w:pStyle w:val="NormTop"/>
      </w:pPr>
      <w:r>
        <w:rPr>
          <w:color w:val="0000FF"/>
        </w:rPr>
        <w:t>SP-231448</w:t>
      </w:r>
      <w:r w:rsidRPr="00D53282">
        <w:t xml:space="preserve"> </w:t>
      </w:r>
      <w:r>
        <w:t>(WID REVISED) Revised WID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Updates impacts.</w:t>
      </w:r>
    </w:p>
    <w:p w14:paraId="47733ABA" w14:textId="77777777" w:rsidR="007615D6" w:rsidRPr="005B25A1" w:rsidRDefault="007615D6" w:rsidP="007615D6">
      <w:pPr>
        <w:keepNext/>
        <w:keepLines/>
        <w:rPr>
          <w:b/>
          <w:bCs/>
        </w:rPr>
      </w:pPr>
      <w:r w:rsidRPr="005B25A1">
        <w:rPr>
          <w:b/>
          <w:bCs/>
        </w:rPr>
        <w:t>Plenary Discussion:</w:t>
      </w:r>
    </w:p>
    <w:p w14:paraId="01F14962" w14:textId="77777777" w:rsidR="00B65CA2" w:rsidRPr="002D3396" w:rsidRDefault="00B65CA2" w:rsidP="00B65CA2">
      <w:pPr>
        <w:keepNext/>
        <w:keepLines/>
      </w:pPr>
      <w:r>
        <w:t xml:space="preserve">This revised WID was </w:t>
      </w:r>
      <w:r w:rsidRPr="00C3284B">
        <w:rPr>
          <w:color w:val="FF0000"/>
          <w:lang w:eastAsia="en-US"/>
        </w:rPr>
        <w:t>approved</w:t>
      </w:r>
      <w:r>
        <w:t>.</w:t>
      </w:r>
    </w:p>
    <w:p w14:paraId="2098E130" w14:textId="77777777" w:rsidR="00B65CA2" w:rsidRPr="00EB0339" w:rsidRDefault="00B65CA2" w:rsidP="00B65CA2">
      <w:r w:rsidRPr="005B25A1">
        <w:rPr>
          <w:b/>
          <w:bCs/>
        </w:rPr>
        <w:t>Status:</w:t>
      </w:r>
      <w:r>
        <w:t xml:space="preserve"> </w:t>
      </w:r>
      <w:r w:rsidRPr="00C3284B">
        <w:rPr>
          <w:color w:val="FF0000"/>
          <w:lang w:eastAsia="en-US"/>
        </w:rPr>
        <w:t>Approved</w:t>
      </w:r>
      <w:r>
        <w:t>.</w:t>
      </w:r>
    </w:p>
    <w:p w14:paraId="07804E43" w14:textId="77777777" w:rsidR="00E00DA6" w:rsidRDefault="007615D6" w:rsidP="000A3FBD">
      <w:pPr>
        <w:pStyle w:val="NormTop"/>
      </w:pPr>
      <w:r>
        <w:rPr>
          <w:color w:val="0000FF"/>
        </w:rPr>
        <w:t>SP-231443</w:t>
      </w:r>
      <w:r w:rsidRPr="00D53282">
        <w:t xml:space="preserve"> </w:t>
      </w:r>
      <w:r>
        <w:t>(WID REVISED) Revised WID on Service Based Management Architecture (SBMA) (Source: SA WG5)</w:t>
      </w:r>
      <w:r>
        <w:br/>
      </w:r>
      <w:r w:rsidRPr="00D53282">
        <w:rPr>
          <w:b/>
        </w:rPr>
        <w:t>Document for:</w:t>
      </w:r>
      <w:r w:rsidRPr="00D53282">
        <w:t xml:space="preserve"> </w:t>
      </w:r>
      <w:r>
        <w:t>Approval</w:t>
      </w:r>
      <w:r>
        <w:br/>
      </w:r>
      <w:r w:rsidRPr="00D53282">
        <w:rPr>
          <w:b/>
        </w:rPr>
        <w:t>Abstract:</w:t>
      </w:r>
      <w:r w:rsidRPr="00D53282">
        <w:t xml:space="preserve"> </w:t>
      </w:r>
      <w:r>
        <w:br/>
        <w:t>Updates Impacts and Rapporteur.</w:t>
      </w:r>
    </w:p>
    <w:p w14:paraId="60471C5B" w14:textId="77777777" w:rsidR="007615D6" w:rsidRPr="005B25A1" w:rsidRDefault="007615D6" w:rsidP="007615D6">
      <w:pPr>
        <w:keepNext/>
        <w:keepLines/>
        <w:rPr>
          <w:b/>
          <w:bCs/>
        </w:rPr>
      </w:pPr>
      <w:r w:rsidRPr="005B25A1">
        <w:rPr>
          <w:b/>
          <w:bCs/>
        </w:rPr>
        <w:t>Plenary Discussion:</w:t>
      </w:r>
    </w:p>
    <w:p w14:paraId="43F70EF0" w14:textId="77777777" w:rsidR="00B65CA2" w:rsidRPr="002D3396" w:rsidRDefault="00B65CA2" w:rsidP="00B65CA2">
      <w:pPr>
        <w:keepNext/>
        <w:keepLines/>
      </w:pPr>
      <w:r>
        <w:t xml:space="preserve">This revised WID was </w:t>
      </w:r>
      <w:r w:rsidRPr="00C3284B">
        <w:rPr>
          <w:color w:val="FF0000"/>
          <w:lang w:eastAsia="en-US"/>
        </w:rPr>
        <w:t>approved</w:t>
      </w:r>
      <w:r>
        <w:t>.</w:t>
      </w:r>
    </w:p>
    <w:p w14:paraId="7804EAEB" w14:textId="77777777" w:rsidR="00B65CA2" w:rsidRPr="00EB0339" w:rsidRDefault="00B65CA2" w:rsidP="00B65CA2">
      <w:r w:rsidRPr="005B25A1">
        <w:rPr>
          <w:b/>
          <w:bCs/>
        </w:rPr>
        <w:t>Status:</w:t>
      </w:r>
      <w:r>
        <w:t xml:space="preserve"> </w:t>
      </w:r>
      <w:r w:rsidRPr="00C3284B">
        <w:rPr>
          <w:color w:val="FF0000"/>
          <w:lang w:eastAsia="en-US"/>
        </w:rPr>
        <w:t>Approved</w:t>
      </w:r>
      <w:r>
        <w:t>.</w:t>
      </w:r>
    </w:p>
    <w:p w14:paraId="584A9DCC" w14:textId="77777777" w:rsidR="00E00DA6" w:rsidRDefault="007615D6" w:rsidP="000A3FBD">
      <w:pPr>
        <w:pStyle w:val="NormTop"/>
      </w:pPr>
      <w:r>
        <w:rPr>
          <w:color w:val="0000FF"/>
        </w:rPr>
        <w:t>SP-231440</w:t>
      </w:r>
      <w:r w:rsidRPr="00D53282">
        <w:t xml:space="preserve"> </w:t>
      </w:r>
      <w:r>
        <w:t>(WID REVISED) Revised WID on 5G Advanced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Outputs.</w:t>
      </w:r>
    </w:p>
    <w:p w14:paraId="41947B64" w14:textId="77777777" w:rsidR="007615D6" w:rsidRPr="005B25A1" w:rsidRDefault="007615D6" w:rsidP="007615D6">
      <w:pPr>
        <w:keepNext/>
        <w:keepLines/>
        <w:rPr>
          <w:b/>
          <w:bCs/>
        </w:rPr>
      </w:pPr>
      <w:r w:rsidRPr="005B25A1">
        <w:rPr>
          <w:b/>
          <w:bCs/>
        </w:rPr>
        <w:t>Plenary Discussion:</w:t>
      </w:r>
    </w:p>
    <w:p w14:paraId="56898C65" w14:textId="77777777" w:rsidR="00B65CA2" w:rsidRPr="002D3396" w:rsidRDefault="00B65CA2" w:rsidP="00B65CA2">
      <w:pPr>
        <w:keepNext/>
        <w:keepLines/>
      </w:pPr>
      <w:r>
        <w:t xml:space="preserve">This revised WID was </w:t>
      </w:r>
      <w:r w:rsidRPr="00C3284B">
        <w:rPr>
          <w:color w:val="FF0000"/>
          <w:lang w:eastAsia="en-US"/>
        </w:rPr>
        <w:t>approved</w:t>
      </w:r>
      <w:r>
        <w:t>.</w:t>
      </w:r>
    </w:p>
    <w:p w14:paraId="75DBDD79" w14:textId="77777777" w:rsidR="00B65CA2" w:rsidRPr="00EB0339" w:rsidRDefault="00B65CA2" w:rsidP="00B65CA2">
      <w:r w:rsidRPr="005B25A1">
        <w:rPr>
          <w:b/>
          <w:bCs/>
        </w:rPr>
        <w:t>Status:</w:t>
      </w:r>
      <w:r>
        <w:t xml:space="preserve"> </w:t>
      </w:r>
      <w:r w:rsidRPr="00C3284B">
        <w:rPr>
          <w:color w:val="FF0000"/>
          <w:lang w:eastAsia="en-US"/>
        </w:rPr>
        <w:t>Approved</w:t>
      </w:r>
      <w:r>
        <w:t>.</w:t>
      </w:r>
    </w:p>
    <w:p w14:paraId="7D5D4DDB" w14:textId="77777777" w:rsidR="00E00DA6" w:rsidRDefault="007615D6" w:rsidP="000A3FBD">
      <w:pPr>
        <w:pStyle w:val="NormTop"/>
      </w:pPr>
      <w:r>
        <w:rPr>
          <w:color w:val="0000FF"/>
        </w:rPr>
        <w:t>SP-231441</w:t>
      </w:r>
      <w:r w:rsidRPr="00D53282">
        <w:t xml:space="preserve"> </w:t>
      </w:r>
      <w:r>
        <w:t>(WID REVISED) Revised WID on enhancements of 5G performance measurements and KPIs phase3 (Source: SA WG5)</w:t>
      </w:r>
      <w:r>
        <w:br/>
      </w:r>
      <w:r w:rsidRPr="00D53282">
        <w:rPr>
          <w:b/>
        </w:rPr>
        <w:t>Document for:</w:t>
      </w:r>
      <w:r w:rsidRPr="00D53282">
        <w:t xml:space="preserve"> </w:t>
      </w:r>
      <w:r>
        <w:t>Approval</w:t>
      </w:r>
      <w:r>
        <w:br/>
      </w:r>
      <w:r w:rsidRPr="00D53282">
        <w:rPr>
          <w:b/>
        </w:rPr>
        <w:t>Abstract:</w:t>
      </w:r>
      <w:r w:rsidRPr="00D53282">
        <w:t xml:space="preserve"> </w:t>
      </w:r>
      <w:r>
        <w:br/>
        <w:t>Updates Justification, Objectives: and Timescales.</w:t>
      </w:r>
    </w:p>
    <w:p w14:paraId="7F80C7C3" w14:textId="77777777" w:rsidR="007615D6" w:rsidRPr="005B25A1" w:rsidRDefault="007615D6" w:rsidP="007615D6">
      <w:pPr>
        <w:keepNext/>
        <w:keepLines/>
        <w:rPr>
          <w:b/>
          <w:bCs/>
        </w:rPr>
      </w:pPr>
      <w:r w:rsidRPr="005B25A1">
        <w:rPr>
          <w:b/>
          <w:bCs/>
        </w:rPr>
        <w:t>Plenary Discussion:</w:t>
      </w:r>
    </w:p>
    <w:p w14:paraId="3FE68E60" w14:textId="067A96B2" w:rsidR="00B65CA2" w:rsidRDefault="00B65CA2" w:rsidP="00B65CA2">
      <w:pPr>
        <w:keepNext/>
        <w:keepLines/>
      </w:pPr>
      <w:r>
        <w:t xml:space="preserve">The TS number should be added. This was revised in </w:t>
      </w:r>
      <w:r w:rsidRPr="00CE3EC0">
        <w:rPr>
          <w:color w:val="0000FF"/>
        </w:rPr>
        <w:t>S</w:t>
      </w:r>
      <w:r>
        <w:rPr>
          <w:color w:val="0000FF"/>
        </w:rPr>
        <w:t>P</w:t>
      </w:r>
      <w:r w:rsidRPr="00CE3EC0">
        <w:rPr>
          <w:color w:val="0000FF"/>
        </w:rPr>
        <w:t>-23</w:t>
      </w:r>
      <w:r>
        <w:rPr>
          <w:color w:val="0000FF"/>
        </w:rPr>
        <w:t>1710</w:t>
      </w:r>
      <w:r>
        <w:t>.</w:t>
      </w:r>
    </w:p>
    <w:p w14:paraId="3FB02F2C" w14:textId="7ACDB004" w:rsidR="00B65CA2" w:rsidRPr="002D3396" w:rsidRDefault="00B65CA2" w:rsidP="00B65CA2">
      <w:pPr>
        <w:keepNext/>
        <w:keepLines/>
      </w:pPr>
      <w:r>
        <w:t xml:space="preserve">This revised WID was </w:t>
      </w:r>
      <w:r w:rsidRPr="00C3284B">
        <w:rPr>
          <w:color w:val="FF0000"/>
          <w:lang w:eastAsia="en-US"/>
        </w:rPr>
        <w:t>approved</w:t>
      </w:r>
      <w:r>
        <w:t>.</w:t>
      </w:r>
    </w:p>
    <w:p w14:paraId="650E9096" w14:textId="77777777" w:rsidR="00B65CA2" w:rsidRPr="00EB0339" w:rsidRDefault="00B65CA2" w:rsidP="00B65CA2">
      <w:r w:rsidRPr="005B25A1">
        <w:rPr>
          <w:b/>
          <w:bCs/>
        </w:rPr>
        <w:t>Status:</w:t>
      </w:r>
      <w:r>
        <w:t xml:space="preserve"> </w:t>
      </w:r>
      <w:r w:rsidRPr="00C3284B">
        <w:rPr>
          <w:color w:val="FF0000"/>
          <w:lang w:eastAsia="en-US"/>
        </w:rPr>
        <w:t>Approved</w:t>
      </w:r>
      <w:r>
        <w:t>.</w:t>
      </w:r>
    </w:p>
    <w:p w14:paraId="1F2F4B10" w14:textId="77777777" w:rsidR="00E00DA6" w:rsidRDefault="007615D6" w:rsidP="000A3FBD">
      <w:pPr>
        <w:pStyle w:val="NormTop"/>
      </w:pPr>
      <w:r>
        <w:rPr>
          <w:color w:val="0000FF"/>
        </w:rPr>
        <w:t>SP-231432</w:t>
      </w:r>
      <w:r w:rsidRPr="00D53282">
        <w:t xml:space="preserve"> </w:t>
      </w:r>
      <w:r>
        <w:t>(SID REVISED) Revised Study on Key Quality Indicators (KQIs) for 5G service experience (Source: SA WG5)</w:t>
      </w:r>
      <w:r>
        <w:br/>
      </w:r>
      <w:r w:rsidRPr="00D53282">
        <w:rPr>
          <w:b/>
        </w:rPr>
        <w:t>Document for:</w:t>
      </w:r>
      <w:r w:rsidRPr="00D53282">
        <w:t xml:space="preserve"> </w:t>
      </w:r>
      <w:r>
        <w:t>Approval</w:t>
      </w:r>
      <w:r>
        <w:br/>
      </w:r>
      <w:r w:rsidRPr="00D53282">
        <w:rPr>
          <w:b/>
        </w:rPr>
        <w:t>Abstract:</w:t>
      </w:r>
      <w:r w:rsidRPr="00D53282">
        <w:t xml:space="preserve"> </w:t>
      </w:r>
      <w:r>
        <w:br/>
        <w:t>Updates Objectives and completion dates.</w:t>
      </w:r>
    </w:p>
    <w:p w14:paraId="745F603A" w14:textId="77777777" w:rsidR="007615D6" w:rsidRPr="005B25A1" w:rsidRDefault="007615D6" w:rsidP="007615D6">
      <w:pPr>
        <w:keepNext/>
        <w:keepLines/>
        <w:rPr>
          <w:b/>
          <w:bCs/>
        </w:rPr>
      </w:pPr>
      <w:r w:rsidRPr="005B25A1">
        <w:rPr>
          <w:b/>
          <w:bCs/>
        </w:rPr>
        <w:t>Plenary Discussion:</w:t>
      </w:r>
    </w:p>
    <w:p w14:paraId="42067361" w14:textId="0197E150" w:rsidR="00FA4A26" w:rsidRPr="002D3396" w:rsidRDefault="00FA4A26" w:rsidP="00FA4A26">
      <w:pPr>
        <w:keepNext/>
        <w:keepLines/>
      </w:pPr>
      <w:r>
        <w:t xml:space="preserve">This SID was down-scoped to remove the work which could not reach agreement and the WI is now completed. This revised SID was </w:t>
      </w:r>
      <w:r w:rsidRPr="00C3284B">
        <w:rPr>
          <w:color w:val="FF0000"/>
          <w:lang w:eastAsia="en-US"/>
        </w:rPr>
        <w:t>approved</w:t>
      </w:r>
      <w:r>
        <w:t>.</w:t>
      </w:r>
    </w:p>
    <w:p w14:paraId="0C85152D" w14:textId="77777777" w:rsidR="00FA4A26" w:rsidRPr="00EB0339" w:rsidRDefault="00FA4A26" w:rsidP="00FA4A26">
      <w:r w:rsidRPr="005B25A1">
        <w:rPr>
          <w:b/>
          <w:bCs/>
        </w:rPr>
        <w:t>Status:</w:t>
      </w:r>
      <w:r>
        <w:t xml:space="preserve"> </w:t>
      </w:r>
      <w:r w:rsidRPr="00C3284B">
        <w:rPr>
          <w:color w:val="FF0000"/>
          <w:lang w:eastAsia="en-US"/>
        </w:rPr>
        <w:t>Approved</w:t>
      </w:r>
      <w:r>
        <w:t>.</w:t>
      </w:r>
    </w:p>
    <w:p w14:paraId="339AFA8A" w14:textId="77777777" w:rsidR="00E00DA6" w:rsidRDefault="007615D6" w:rsidP="000A3FBD">
      <w:pPr>
        <w:pStyle w:val="NormTop"/>
      </w:pPr>
      <w:r>
        <w:rPr>
          <w:color w:val="0000FF"/>
        </w:rPr>
        <w:lastRenderedPageBreak/>
        <w:t>SP-231444</w:t>
      </w:r>
      <w:r w:rsidRPr="00D53282">
        <w:t xml:space="preserve"> </w:t>
      </w:r>
      <w:r>
        <w:t>(WID REVISED) Revised WID Access control for management service (Source: SA WG5)</w:t>
      </w:r>
      <w:r>
        <w:br/>
      </w:r>
      <w:r w:rsidRPr="00D53282">
        <w:rPr>
          <w:b/>
        </w:rPr>
        <w:t>Document for:</w:t>
      </w:r>
      <w:r w:rsidRPr="00D53282">
        <w:t xml:space="preserve"> </w:t>
      </w:r>
      <w:r>
        <w:t>Approval</w:t>
      </w:r>
      <w:r>
        <w:br/>
      </w:r>
      <w:r w:rsidRPr="00D53282">
        <w:rPr>
          <w:b/>
        </w:rPr>
        <w:t>Abstract:</w:t>
      </w:r>
      <w:r w:rsidRPr="00D53282">
        <w:t xml:space="preserve"> </w:t>
      </w:r>
      <w:r>
        <w:br/>
        <w:t>Updates Outputs, Timescales and Rapporteur.</w:t>
      </w:r>
    </w:p>
    <w:p w14:paraId="5B8A5639" w14:textId="77777777" w:rsidR="007615D6" w:rsidRPr="005B25A1" w:rsidRDefault="007615D6" w:rsidP="007615D6">
      <w:pPr>
        <w:keepNext/>
        <w:keepLines/>
        <w:rPr>
          <w:b/>
          <w:bCs/>
        </w:rPr>
      </w:pPr>
      <w:r w:rsidRPr="005B25A1">
        <w:rPr>
          <w:b/>
          <w:bCs/>
        </w:rPr>
        <w:t>Plenary Discussion:</w:t>
      </w:r>
    </w:p>
    <w:p w14:paraId="0E16A1B0" w14:textId="527BD06C" w:rsidR="00FA4A26" w:rsidRDefault="00FA4A26" w:rsidP="00FA4A26">
      <w:pPr>
        <w:keepNext/>
        <w:keepLines/>
      </w:pPr>
      <w:r>
        <w:t xml:space="preserve">It was noted that an older WID template is used. The TS number needed to be added. This was revised to </w:t>
      </w:r>
      <w:r w:rsidRPr="00CE3EC0">
        <w:rPr>
          <w:color w:val="0000FF"/>
        </w:rPr>
        <w:t>S</w:t>
      </w:r>
      <w:r>
        <w:rPr>
          <w:color w:val="0000FF"/>
        </w:rPr>
        <w:t>P</w:t>
      </w:r>
      <w:r w:rsidRPr="00CE3EC0">
        <w:rPr>
          <w:color w:val="0000FF"/>
        </w:rPr>
        <w:t>-23</w:t>
      </w:r>
      <w:r>
        <w:rPr>
          <w:color w:val="0000FF"/>
        </w:rPr>
        <w:t>1711</w:t>
      </w:r>
      <w:r>
        <w:t>.</w:t>
      </w:r>
    </w:p>
    <w:p w14:paraId="45AE7473" w14:textId="5F7E5F30" w:rsidR="00FA4A26" w:rsidRPr="002D3396" w:rsidRDefault="00FA4A26" w:rsidP="00FA4A26">
      <w:pPr>
        <w:keepNext/>
        <w:keepLines/>
      </w:pPr>
      <w:r>
        <w:t xml:space="preserve">This revised WID was </w:t>
      </w:r>
      <w:r w:rsidRPr="00C3284B">
        <w:rPr>
          <w:color w:val="FF0000"/>
          <w:lang w:eastAsia="en-US"/>
        </w:rPr>
        <w:t>approved</w:t>
      </w:r>
      <w:r>
        <w:t>.</w:t>
      </w:r>
    </w:p>
    <w:p w14:paraId="50B634F8" w14:textId="77777777" w:rsidR="00FA4A26" w:rsidRPr="00EB0339" w:rsidRDefault="00FA4A26" w:rsidP="00FA4A26">
      <w:r w:rsidRPr="005B25A1">
        <w:rPr>
          <w:b/>
          <w:bCs/>
        </w:rPr>
        <w:t>Status:</w:t>
      </w:r>
      <w:r>
        <w:t xml:space="preserve"> </w:t>
      </w:r>
      <w:r w:rsidRPr="00C3284B">
        <w:rPr>
          <w:color w:val="FF0000"/>
          <w:lang w:eastAsia="en-US"/>
        </w:rPr>
        <w:t>Approved</w:t>
      </w:r>
      <w:r>
        <w:t>.</w:t>
      </w:r>
    </w:p>
    <w:p w14:paraId="657EDB53" w14:textId="77777777" w:rsidR="00E00DA6" w:rsidRDefault="007615D6" w:rsidP="000A3FBD">
      <w:pPr>
        <w:pStyle w:val="NormTop"/>
      </w:pPr>
      <w:r>
        <w:rPr>
          <w:color w:val="0000FF"/>
        </w:rPr>
        <w:t>SP-231442</w:t>
      </w:r>
      <w:r w:rsidRPr="00D53282">
        <w:t xml:space="preserve"> </w:t>
      </w:r>
      <w:r>
        <w:t>(WID REVISED) Revised WID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Updates Outputs, Impacts and Supporting companies.</w:t>
      </w:r>
    </w:p>
    <w:p w14:paraId="4EB0E188" w14:textId="77777777" w:rsidR="007615D6" w:rsidRPr="005B25A1" w:rsidRDefault="007615D6" w:rsidP="007615D6">
      <w:pPr>
        <w:keepNext/>
        <w:keepLines/>
        <w:rPr>
          <w:b/>
          <w:bCs/>
        </w:rPr>
      </w:pPr>
      <w:r w:rsidRPr="005B25A1">
        <w:rPr>
          <w:b/>
          <w:bCs/>
        </w:rPr>
        <w:t>Plenary Discussion:</w:t>
      </w:r>
    </w:p>
    <w:p w14:paraId="4BFFCAAF" w14:textId="77C52C91" w:rsidR="00FA4A26" w:rsidRDefault="00FA4A26" w:rsidP="00FA4A26">
      <w:pPr>
        <w:keepNext/>
        <w:keepLines/>
      </w:pPr>
      <w:r>
        <w:t xml:space="preserve">The TS number needed to be added. This was revised to </w:t>
      </w:r>
      <w:r w:rsidRPr="00CE3EC0">
        <w:rPr>
          <w:color w:val="0000FF"/>
        </w:rPr>
        <w:t>S</w:t>
      </w:r>
      <w:r>
        <w:rPr>
          <w:color w:val="0000FF"/>
        </w:rPr>
        <w:t>P</w:t>
      </w:r>
      <w:r w:rsidRPr="00CE3EC0">
        <w:rPr>
          <w:color w:val="0000FF"/>
        </w:rPr>
        <w:t>-23</w:t>
      </w:r>
      <w:r>
        <w:rPr>
          <w:color w:val="0000FF"/>
        </w:rPr>
        <w:t>1712</w:t>
      </w:r>
      <w:r>
        <w:t>.</w:t>
      </w:r>
    </w:p>
    <w:p w14:paraId="2F0F7D82" w14:textId="77777777" w:rsidR="00FA4A26" w:rsidRPr="002D3396" w:rsidRDefault="00FA4A26" w:rsidP="00FA4A26">
      <w:pPr>
        <w:keepNext/>
        <w:keepLines/>
      </w:pPr>
      <w:r>
        <w:t xml:space="preserve">This revised WID was </w:t>
      </w:r>
      <w:r w:rsidRPr="00C3284B">
        <w:rPr>
          <w:color w:val="FF0000"/>
          <w:lang w:eastAsia="en-US"/>
        </w:rPr>
        <w:t>approved</w:t>
      </w:r>
      <w:r>
        <w:t>.</w:t>
      </w:r>
    </w:p>
    <w:p w14:paraId="004EA737" w14:textId="77777777" w:rsidR="00FA4A26" w:rsidRPr="00EB0339" w:rsidRDefault="00FA4A26" w:rsidP="00FA4A26">
      <w:r w:rsidRPr="005B25A1">
        <w:rPr>
          <w:b/>
          <w:bCs/>
        </w:rPr>
        <w:t>Status:</w:t>
      </w:r>
      <w:r>
        <w:t xml:space="preserve"> </w:t>
      </w:r>
      <w:r w:rsidRPr="00C3284B">
        <w:rPr>
          <w:color w:val="FF0000"/>
          <w:lang w:eastAsia="en-US"/>
        </w:rPr>
        <w:t>Approved</w:t>
      </w:r>
      <w:r>
        <w:t>.</w:t>
      </w:r>
    </w:p>
    <w:p w14:paraId="68667000" w14:textId="77777777" w:rsidR="00B06148" w:rsidRDefault="00B06148" w:rsidP="00BB3F37"/>
    <w:p w14:paraId="3CE39561" w14:textId="77777777" w:rsidR="007615D6" w:rsidRDefault="007615D6" w:rsidP="005A50C0">
      <w:pPr>
        <w:pStyle w:val="Heading3"/>
      </w:pPr>
      <w:bookmarkStart w:id="54" w:name="_Toc153785241"/>
      <w:r>
        <w:t>6.3.6</w:t>
      </w:r>
      <w:r>
        <w:tab/>
        <w:t>SA WG6 Revised Release 18 Study Item Descriptions and Work Item Descriptions</w:t>
      </w:r>
      <w:bookmarkEnd w:id="54"/>
    </w:p>
    <w:p w14:paraId="01E67ADE" w14:textId="77777777" w:rsidR="00B06148" w:rsidRDefault="00000000" w:rsidP="00BB3F37">
      <w:r>
        <w:t>There were no contributions to this agenda item.</w:t>
      </w:r>
    </w:p>
    <w:p w14:paraId="020434D9" w14:textId="77777777" w:rsidR="00B06148" w:rsidRDefault="00B06148" w:rsidP="00BB3F37"/>
    <w:p w14:paraId="766C2406" w14:textId="77777777" w:rsidR="007615D6" w:rsidRDefault="007615D6" w:rsidP="0010433C">
      <w:pPr>
        <w:pStyle w:val="Heading2"/>
      </w:pPr>
      <w:bookmarkStart w:id="55" w:name="_Toc153785242"/>
      <w:r>
        <w:t>6.4</w:t>
      </w:r>
      <w:r>
        <w:tab/>
        <w:t>New Release 19 Study Item Descriptions</w:t>
      </w:r>
      <w:bookmarkEnd w:id="55"/>
    </w:p>
    <w:p w14:paraId="2DAEFE0D" w14:textId="77777777" w:rsidR="007615D6" w:rsidRDefault="007615D6" w:rsidP="005A50C0">
      <w:pPr>
        <w:pStyle w:val="Heading3"/>
      </w:pPr>
      <w:bookmarkStart w:id="56" w:name="_Toc153785243"/>
      <w:r>
        <w:t>6.4.1</w:t>
      </w:r>
      <w:r>
        <w:tab/>
        <w:t>SA WG1 New Release 19 Study Item Descriptions</w:t>
      </w:r>
      <w:bookmarkEnd w:id="56"/>
    </w:p>
    <w:p w14:paraId="2D54FF15" w14:textId="77777777" w:rsidR="00E00DA6" w:rsidRDefault="007615D6" w:rsidP="000A3FBD">
      <w:pPr>
        <w:pStyle w:val="NormTop"/>
      </w:pPr>
      <w:r>
        <w:rPr>
          <w:color w:val="0000FF"/>
        </w:rPr>
        <w:t>SP-231376</w:t>
      </w:r>
      <w:r w:rsidRPr="00D53282">
        <w:t xml:space="preserve"> </w:t>
      </w:r>
      <w:r>
        <w:t>(DISCUSSION) MBS Use Cases for NTN (Source: SES S.A.)</w:t>
      </w:r>
      <w:r>
        <w:br/>
      </w:r>
      <w:r w:rsidRPr="00D53282">
        <w:rPr>
          <w:b/>
        </w:rPr>
        <w:t>Document for:</w:t>
      </w:r>
      <w:r w:rsidRPr="00D53282">
        <w:t xml:space="preserve"> </w:t>
      </w:r>
      <w:r>
        <w:t>Discussion</w:t>
      </w:r>
      <w:r>
        <w:br/>
      </w:r>
      <w:r w:rsidRPr="00D53282">
        <w:rPr>
          <w:b/>
        </w:rPr>
        <w:t>Abstract:</w:t>
      </w:r>
      <w:r w:rsidRPr="00D53282">
        <w:t xml:space="preserve"> </w:t>
      </w:r>
      <w:r>
        <w:br/>
        <w:t>The objective of this document is to initiate a study item within SA WG1 to study all the impact of the presented MBS NTN use cases.</w:t>
      </w:r>
    </w:p>
    <w:p w14:paraId="30CA919C" w14:textId="77777777" w:rsidR="007615D6" w:rsidRPr="005B25A1" w:rsidRDefault="007615D6" w:rsidP="007615D6">
      <w:pPr>
        <w:keepNext/>
        <w:keepLines/>
        <w:rPr>
          <w:b/>
          <w:bCs/>
        </w:rPr>
      </w:pPr>
      <w:r w:rsidRPr="005B25A1">
        <w:rPr>
          <w:b/>
          <w:bCs/>
        </w:rPr>
        <w:t>Plenary Discussion:</w:t>
      </w:r>
    </w:p>
    <w:p w14:paraId="6640E45D" w14:textId="1A300ACB" w:rsidR="007615D6" w:rsidRPr="00FA4A26" w:rsidRDefault="00FA4A26" w:rsidP="007615D6">
      <w:pPr>
        <w:keepNext/>
        <w:keepLines/>
      </w:pPr>
      <w:r>
        <w:t>The TSG SA Chair commented that proposals such as this should be brought first to the relevant WG, in this case, SA WG1. The source companies were asked to submit this proposal to SA</w:t>
      </w:r>
      <w:r w:rsidR="00220124">
        <w:t> </w:t>
      </w:r>
      <w:r>
        <w:t xml:space="preserve">WG1. This was then </w:t>
      </w:r>
      <w:r w:rsidRPr="00C3284B">
        <w:rPr>
          <w:color w:val="0000FF"/>
        </w:rPr>
        <w:t>noted</w:t>
      </w:r>
      <w:r>
        <w:t>.</w:t>
      </w:r>
    </w:p>
    <w:p w14:paraId="6285A3B1" w14:textId="23F06CCE" w:rsidR="007615D6" w:rsidRPr="00EB0339" w:rsidRDefault="007615D6" w:rsidP="007615D6">
      <w:r w:rsidRPr="005B25A1">
        <w:rPr>
          <w:b/>
          <w:bCs/>
        </w:rPr>
        <w:t>Status:</w:t>
      </w:r>
      <w:r>
        <w:t xml:space="preserve"> </w:t>
      </w:r>
      <w:r>
        <w:rPr>
          <w:color w:val="0000FF"/>
        </w:rPr>
        <w:t>Noted</w:t>
      </w:r>
      <w:r>
        <w:t>.</w:t>
      </w:r>
    </w:p>
    <w:p w14:paraId="1EE8A346" w14:textId="77777777" w:rsidR="00B06148" w:rsidRDefault="00B06148" w:rsidP="00BB3F37"/>
    <w:p w14:paraId="5DCC8281" w14:textId="77777777" w:rsidR="007615D6" w:rsidRDefault="007615D6" w:rsidP="005A50C0">
      <w:pPr>
        <w:pStyle w:val="Heading3"/>
      </w:pPr>
      <w:bookmarkStart w:id="57" w:name="_Toc153785244"/>
      <w:r>
        <w:t>6.4.2</w:t>
      </w:r>
      <w:r>
        <w:tab/>
        <w:t>SA WG2 New Release 19 Study Item Descriptions</w:t>
      </w:r>
      <w:bookmarkEnd w:id="57"/>
    </w:p>
    <w:p w14:paraId="09B7730C" w14:textId="77777777" w:rsidR="00B06148" w:rsidRDefault="00000000" w:rsidP="00BB3F37">
      <w:r>
        <w:t>There were no contributions to this agenda item.</w:t>
      </w:r>
    </w:p>
    <w:p w14:paraId="5DC54137" w14:textId="77777777" w:rsidR="00B06148" w:rsidRDefault="00B06148" w:rsidP="00BB3F37"/>
    <w:p w14:paraId="7363BB1C" w14:textId="77777777" w:rsidR="007615D6" w:rsidRDefault="007615D6" w:rsidP="005A50C0">
      <w:pPr>
        <w:pStyle w:val="Heading3"/>
      </w:pPr>
      <w:bookmarkStart w:id="58" w:name="_Toc153785245"/>
      <w:r>
        <w:lastRenderedPageBreak/>
        <w:t>6.4.3</w:t>
      </w:r>
      <w:r>
        <w:tab/>
        <w:t>SA WG3 and SA WG3-LI New Release 19 Study Item Descriptions</w:t>
      </w:r>
      <w:bookmarkEnd w:id="58"/>
    </w:p>
    <w:p w14:paraId="6A57280A" w14:textId="77777777" w:rsidR="00E00DA6" w:rsidRDefault="007615D6" w:rsidP="000A3FBD">
      <w:pPr>
        <w:pStyle w:val="NormTop"/>
      </w:pPr>
      <w:r>
        <w:rPr>
          <w:color w:val="0000FF"/>
        </w:rPr>
        <w:t>SP-231307</w:t>
      </w:r>
      <w:r w:rsidRPr="00D53282">
        <w:t xml:space="preserve"> </w:t>
      </w:r>
      <w:r>
        <w:t>(SID NEW) New Study on enablers for Zero Trust Security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of the study includes: Work Task (WT) WT1 Data exposure for security evaluation and monitoring - Identify potential threats and attacks on the 5G SBA layer intended to identify which data may be relevant to be exposed, and whether additional data exposure is necessary to detect the threats and attacks. NOTE 1: The external security evaluation and monitoring is up to operator s implementation and outside the 3GPP domain. The aspects to enable OAM based data collection is up to SA WG5 WG. The necessary adaptations specific to exposure services for providing data to the external security function needs SA WG2 collaboration. NOTE 2: The related SA WG3 study in Rel-18 captured in TR 33.894 needs to be taken into account. WT2 Security mechanism for dynamic policy enforcement - Study whether potential threats on the 5G SBA layer can be addressed by dynamic policy enforcement on the 5G SBA layer.</w:t>
      </w:r>
    </w:p>
    <w:p w14:paraId="2CA7EC57" w14:textId="77777777" w:rsidR="007615D6" w:rsidRPr="005B25A1" w:rsidRDefault="007615D6" w:rsidP="007615D6">
      <w:pPr>
        <w:keepNext/>
        <w:keepLines/>
        <w:rPr>
          <w:b/>
          <w:bCs/>
        </w:rPr>
      </w:pPr>
      <w:r w:rsidRPr="005B25A1">
        <w:rPr>
          <w:b/>
          <w:bCs/>
        </w:rPr>
        <w:t>Plenary Discussion:</w:t>
      </w:r>
    </w:p>
    <w:p w14:paraId="01745172" w14:textId="7DDAC51B" w:rsidR="00220124" w:rsidRDefault="00220124" w:rsidP="00220124">
      <w:pPr>
        <w:keepNext/>
        <w:keepLines/>
      </w:pPr>
      <w:r>
        <w:t xml:space="preserve">OPPO asked to be added as a supporting company when the Rapporteur is allocated. This was revised in </w:t>
      </w:r>
      <w:r w:rsidRPr="00CE3EC0">
        <w:rPr>
          <w:color w:val="0000FF"/>
        </w:rPr>
        <w:t>S</w:t>
      </w:r>
      <w:r>
        <w:rPr>
          <w:color w:val="0000FF"/>
        </w:rPr>
        <w:t>P</w:t>
      </w:r>
      <w:r w:rsidRPr="00CE3EC0">
        <w:rPr>
          <w:color w:val="0000FF"/>
        </w:rPr>
        <w:t>-23</w:t>
      </w:r>
      <w:r>
        <w:rPr>
          <w:color w:val="0000FF"/>
        </w:rPr>
        <w:t>1713</w:t>
      </w:r>
      <w:r>
        <w:t>.</w:t>
      </w:r>
    </w:p>
    <w:p w14:paraId="730E5C7F" w14:textId="15B3DA58"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1784</w:t>
      </w:r>
      <w:r>
        <w:t>.</w:t>
      </w:r>
    </w:p>
    <w:p w14:paraId="44177FCF" w14:textId="0E992FE2" w:rsidR="0029461A" w:rsidRPr="002D3396" w:rsidRDefault="0029461A" w:rsidP="0029461A">
      <w:pPr>
        <w:keepNext/>
        <w:keepLines/>
      </w:pPr>
      <w:r>
        <w:t xml:space="preserve">This new SID was </w:t>
      </w:r>
      <w:r w:rsidRPr="0029461A">
        <w:rPr>
          <w:color w:val="FF0000"/>
          <w:lang w:eastAsia="en-US"/>
        </w:rPr>
        <w:t>approved</w:t>
      </w:r>
      <w:r>
        <w:t>.</w:t>
      </w:r>
    </w:p>
    <w:p w14:paraId="08FF78FD"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E8F985D" w14:textId="77777777" w:rsidR="00E00DA6" w:rsidRDefault="007615D6" w:rsidP="000A3FBD">
      <w:pPr>
        <w:pStyle w:val="NormTop"/>
      </w:pPr>
      <w:r>
        <w:rPr>
          <w:color w:val="0000FF"/>
        </w:rPr>
        <w:t>SP-231310</w:t>
      </w:r>
      <w:r w:rsidRPr="00D53282">
        <w:t xml:space="preserve"> </w:t>
      </w:r>
      <w:r>
        <w:t>(SID NEW) New Study on privacy and security aspects of 5GS Energy Saving (Source: SA WG3)</w:t>
      </w:r>
      <w:r>
        <w:br/>
      </w:r>
      <w:r w:rsidRPr="00D53282">
        <w:rPr>
          <w:b/>
        </w:rPr>
        <w:t>Document for:</w:t>
      </w:r>
      <w:r w:rsidRPr="00D53282">
        <w:t xml:space="preserve"> </w:t>
      </w:r>
      <w:r>
        <w:t>Approval</w:t>
      </w:r>
      <w:r>
        <w:br/>
      </w:r>
      <w:r w:rsidRPr="00D53282">
        <w:rPr>
          <w:b/>
        </w:rPr>
        <w:t>Abstract:</w:t>
      </w:r>
      <w:r w:rsidRPr="00D53282">
        <w:t xml:space="preserve"> </w:t>
      </w:r>
      <w:r>
        <w:br/>
        <w:t>Objective: The following aspects will be studied: 1. Study privacy and security aspects concerning the collection of information studied by SA WG2 WT#1. 2. Study privacy and security impacts of exposure of energy related information studied by SA WG2 WT#1. NOTE: Additional privacy and security aspects related to SA WG2 WT2 and WT3 can be added based on SA WG2 progress.</w:t>
      </w:r>
    </w:p>
    <w:p w14:paraId="25D50DFD" w14:textId="77777777" w:rsidR="007615D6" w:rsidRPr="005B25A1" w:rsidRDefault="007615D6" w:rsidP="007615D6">
      <w:pPr>
        <w:keepNext/>
        <w:keepLines/>
        <w:rPr>
          <w:b/>
          <w:bCs/>
        </w:rPr>
      </w:pPr>
      <w:r w:rsidRPr="005B25A1">
        <w:rPr>
          <w:b/>
          <w:bCs/>
        </w:rPr>
        <w:t>Convenor comment:</w:t>
      </w:r>
    </w:p>
    <w:p w14:paraId="79867374" w14:textId="77777777" w:rsidR="007615D6" w:rsidRPr="005B25A1" w:rsidRDefault="007615D6" w:rsidP="007615D6">
      <w:pPr>
        <w:keepNext/>
        <w:keepLines/>
      </w:pPr>
      <w:r w:rsidRPr="005B25A1">
        <w:t>Proposed Acronym should be '</w:t>
      </w:r>
      <w:proofErr w:type="spellStart"/>
      <w:r w:rsidRPr="005B25A1">
        <w:t>FS_EnergyServ_Sec</w:t>
      </w:r>
      <w:proofErr w:type="spellEnd"/>
      <w:r w:rsidRPr="005B25A1">
        <w:t>'.</w:t>
      </w:r>
    </w:p>
    <w:p w14:paraId="36083376" w14:textId="77777777" w:rsidR="007615D6" w:rsidRPr="005B25A1" w:rsidRDefault="007615D6" w:rsidP="007615D6">
      <w:pPr>
        <w:keepNext/>
        <w:keepLines/>
        <w:rPr>
          <w:b/>
          <w:bCs/>
        </w:rPr>
      </w:pPr>
      <w:r w:rsidRPr="005B25A1">
        <w:rPr>
          <w:b/>
          <w:bCs/>
        </w:rPr>
        <w:t>Plenary Discussion:</w:t>
      </w:r>
    </w:p>
    <w:p w14:paraId="28AD60EF" w14:textId="16423A4A" w:rsidR="00D23E8B" w:rsidRPr="00220124" w:rsidRDefault="00220124" w:rsidP="007615D6">
      <w:pPr>
        <w:keepNext/>
        <w:keepLines/>
      </w:pPr>
      <w:r>
        <w:t>It was commented that there is no agreed SA WG2 work on this. Qualcomm asked why SA WG3 think there are security impacts before any solutions have been considered in SA WG2. The SA WG3 Chair replied that this was developed when there appeared to have been some progress in SA WG2, but if this is not the case then SA</w:t>
      </w:r>
      <w:r w:rsidR="00D23E8B">
        <w:t> </w:t>
      </w:r>
      <w:r>
        <w:t xml:space="preserve">WG3 will not start studying yet. </w:t>
      </w:r>
      <w:r w:rsidR="00D23E8B">
        <w:t>The UK Home office commented that it is important to include the security in the design of the system and welcomed having such Work Items. OPPO commented that there may be work related to the RAN work on energy efficiency. China Mobile suggested this can be approved and necessary alignment done later. Ericsson suggested clarifying that the work in SA WG3 will be triggered by the SA WG2 solutions that are developed. The MCC Work Plan Manager asked to align the title and acronyms of the Energy efficiency work across the TSGs and WGs. The dependencies listed</w:t>
      </w:r>
      <w:r w:rsidR="00D23E8B" w:rsidRPr="00D23E8B">
        <w:t xml:space="preserve"> </w:t>
      </w:r>
      <w:r w:rsidR="00D23E8B">
        <w:t xml:space="preserve">only SA WG5 items and no SA WG2 dependencies, whereas the objectives only mention SA WG2 dependencies. This was left for further consideration and was </w:t>
      </w:r>
      <w:r w:rsidR="00D23E8B" w:rsidRPr="00D23E8B">
        <w:rPr>
          <w:color w:val="0000FF"/>
        </w:rPr>
        <w:t>postponed</w:t>
      </w:r>
      <w:r w:rsidR="00D23E8B">
        <w:t>.</w:t>
      </w:r>
    </w:p>
    <w:p w14:paraId="009291F4" w14:textId="0686D06C" w:rsidR="007615D6" w:rsidRPr="00EB0339" w:rsidRDefault="007615D6" w:rsidP="007615D6">
      <w:r w:rsidRPr="005B25A1">
        <w:rPr>
          <w:b/>
          <w:bCs/>
        </w:rPr>
        <w:t>Status:</w:t>
      </w:r>
      <w:r>
        <w:t xml:space="preserve"> </w:t>
      </w:r>
      <w:r w:rsidR="00D23E8B" w:rsidRPr="00D23E8B">
        <w:rPr>
          <w:color w:val="0000FF"/>
        </w:rPr>
        <w:t>Postponed</w:t>
      </w:r>
      <w:r>
        <w:t>.</w:t>
      </w:r>
    </w:p>
    <w:p w14:paraId="11F5E9A0" w14:textId="77777777" w:rsidR="00E00DA6" w:rsidRDefault="007615D6" w:rsidP="000A3FBD">
      <w:pPr>
        <w:pStyle w:val="NormTop"/>
      </w:pPr>
      <w:r>
        <w:rPr>
          <w:color w:val="0000FF"/>
        </w:rPr>
        <w:lastRenderedPageBreak/>
        <w:t>SP-231311</w:t>
      </w:r>
      <w:r w:rsidRPr="00D53282">
        <w:t xml:space="preserve"> </w:t>
      </w:r>
      <w:r>
        <w:t>(SID NEW) New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study aims at investigating the security impacts of the new features of the Next Generation Real Time Communication studied in TR 23.700-77. More specifically the study aims at: - WT1: IMS third party identity security handling NOTE 1: The related SA WG3 study in Rel-18 captured in TR 33.890 will be taken into account if applicable. - WT2: Studying the security handling of the enhancements to IMS media plane to support the use cases of IMS based Metaverse services. NOTE 2: New objectives can be added to address security aspects of other key issues introduced in SA WG2 after further progress made in SA WG2.</w:t>
      </w:r>
    </w:p>
    <w:p w14:paraId="22106A82" w14:textId="77777777" w:rsidR="007615D6" w:rsidRPr="005B25A1" w:rsidRDefault="007615D6" w:rsidP="007615D6">
      <w:pPr>
        <w:keepNext/>
        <w:keepLines/>
        <w:rPr>
          <w:b/>
          <w:bCs/>
        </w:rPr>
      </w:pPr>
      <w:r w:rsidRPr="005B25A1">
        <w:rPr>
          <w:b/>
          <w:bCs/>
        </w:rPr>
        <w:t>Plenary Discussion:</w:t>
      </w:r>
    </w:p>
    <w:p w14:paraId="42F3D584" w14:textId="40E7F6BE" w:rsidR="002322AE" w:rsidRDefault="002322AE" w:rsidP="002322AE">
      <w:pPr>
        <w:keepNext/>
        <w:keepLines/>
      </w:pPr>
      <w:r>
        <w:t xml:space="preserve">The Rapporteur needs to be allocated. This was revised in </w:t>
      </w:r>
      <w:r w:rsidRPr="00CE3EC0">
        <w:rPr>
          <w:color w:val="0000FF"/>
        </w:rPr>
        <w:t>S</w:t>
      </w:r>
      <w:r>
        <w:rPr>
          <w:color w:val="0000FF"/>
        </w:rPr>
        <w:t>P</w:t>
      </w:r>
      <w:r w:rsidRPr="00CE3EC0">
        <w:rPr>
          <w:color w:val="0000FF"/>
        </w:rPr>
        <w:t>-23</w:t>
      </w:r>
      <w:r>
        <w:rPr>
          <w:color w:val="0000FF"/>
        </w:rPr>
        <w:t>1714</w:t>
      </w:r>
      <w:r>
        <w:t>.</w:t>
      </w:r>
    </w:p>
    <w:p w14:paraId="1A38C0FC" w14:textId="3BB52B4F"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1785</w:t>
      </w:r>
      <w:r>
        <w:t>.</w:t>
      </w:r>
    </w:p>
    <w:p w14:paraId="0E504197" w14:textId="77777777" w:rsidR="0029461A" w:rsidRPr="002D3396" w:rsidRDefault="0029461A" w:rsidP="0029461A">
      <w:pPr>
        <w:keepNext/>
        <w:keepLines/>
      </w:pPr>
      <w:r>
        <w:t xml:space="preserve">This new SID was </w:t>
      </w:r>
      <w:r w:rsidRPr="0029461A">
        <w:rPr>
          <w:color w:val="FF0000"/>
          <w:lang w:eastAsia="en-US"/>
        </w:rPr>
        <w:t>approved</w:t>
      </w:r>
      <w:r>
        <w:t>.</w:t>
      </w:r>
    </w:p>
    <w:p w14:paraId="37F1009E"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4945978B" w14:textId="77777777" w:rsidR="00E00DA6" w:rsidRDefault="007615D6" w:rsidP="000A3FBD">
      <w:pPr>
        <w:pStyle w:val="NormTop"/>
      </w:pPr>
      <w:r>
        <w:rPr>
          <w:color w:val="0000FF"/>
        </w:rPr>
        <w:t>SP-231312</w:t>
      </w:r>
      <w:r w:rsidRPr="00D53282">
        <w:t xml:space="preserve"> </w:t>
      </w:r>
      <w:r>
        <w:t>(SID NEW) New Study on security for PLMN hosting a NPN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1. Identify which dedicated NFs are likely to be hosted by NPN in customer premises. 2. Identify key issues and potential security requirements for the scenarios of PLMN hosting a NPN with dedicated NFs deployed in customer premises. 3. If necessary, develop solutions to address the identified requirements.</w:t>
      </w:r>
    </w:p>
    <w:p w14:paraId="0DD39A33" w14:textId="77777777" w:rsidR="007615D6" w:rsidRPr="005B25A1" w:rsidRDefault="007615D6" w:rsidP="007615D6">
      <w:pPr>
        <w:keepNext/>
        <w:keepLines/>
        <w:rPr>
          <w:b/>
          <w:bCs/>
        </w:rPr>
      </w:pPr>
      <w:r w:rsidRPr="005B25A1">
        <w:rPr>
          <w:b/>
          <w:bCs/>
        </w:rPr>
        <w:t>Plenary Discussion:</w:t>
      </w:r>
    </w:p>
    <w:p w14:paraId="5960937E" w14:textId="6CFD507C" w:rsidR="002322AE" w:rsidRDefault="002322AE" w:rsidP="002322AE">
      <w:pPr>
        <w:keepNext/>
        <w:keepLines/>
      </w:pPr>
      <w:r>
        <w:t xml:space="preserve">The TSG SA Chair asked to add the TSG meetings in parentheses for the Target completion dates. The TR numbers should be added. The Rapporteur needs to be allocated. This was revised in </w:t>
      </w:r>
      <w:r w:rsidRPr="00CE3EC0">
        <w:rPr>
          <w:color w:val="0000FF"/>
        </w:rPr>
        <w:t>S</w:t>
      </w:r>
      <w:r>
        <w:rPr>
          <w:color w:val="0000FF"/>
        </w:rPr>
        <w:t>P</w:t>
      </w:r>
      <w:r w:rsidRPr="00CE3EC0">
        <w:rPr>
          <w:color w:val="0000FF"/>
        </w:rPr>
        <w:t>-23</w:t>
      </w:r>
      <w:r>
        <w:rPr>
          <w:color w:val="0000FF"/>
        </w:rPr>
        <w:t>1715</w:t>
      </w:r>
      <w:r>
        <w:t>.</w:t>
      </w:r>
    </w:p>
    <w:p w14:paraId="304B43A0" w14:textId="632B00B1"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1786</w:t>
      </w:r>
      <w:r>
        <w:t>.</w:t>
      </w:r>
    </w:p>
    <w:p w14:paraId="526E275E" w14:textId="77777777" w:rsidR="0029461A" w:rsidRPr="002D3396" w:rsidRDefault="0029461A" w:rsidP="0029461A">
      <w:pPr>
        <w:keepNext/>
        <w:keepLines/>
      </w:pPr>
      <w:r>
        <w:t xml:space="preserve">This new SID was </w:t>
      </w:r>
      <w:r w:rsidRPr="0029461A">
        <w:rPr>
          <w:color w:val="FF0000"/>
          <w:lang w:eastAsia="en-US"/>
        </w:rPr>
        <w:t>approved</w:t>
      </w:r>
      <w:r>
        <w:t>.</w:t>
      </w:r>
    </w:p>
    <w:p w14:paraId="66E91D9C"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E8E97E6" w14:textId="77777777" w:rsidR="00E00DA6" w:rsidRDefault="007615D6" w:rsidP="000A3FBD">
      <w:pPr>
        <w:pStyle w:val="NormTop"/>
      </w:pPr>
      <w:r>
        <w:rPr>
          <w:color w:val="0000FF"/>
        </w:rPr>
        <w:t>SP-231313</w:t>
      </w:r>
      <w:r w:rsidRPr="00D53282">
        <w:t xml:space="preserve"> </w:t>
      </w:r>
      <w:r>
        <w:t>(SID NEW) New Study of ACME for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Objective: Identify key issues and study solutions addressed using ACME for automated certificate management in SBA. Areas of study include: Automated certificate management protocol and procedures for certificate life cycle events (i.e., enrolment, renewal, and revocation) within 5G SBA (i.e., to be used by operator CAs and all 5GC NFs including NRF, SCP, SEPP, etc.), including the following: o ACME transport and request/response messages for 5G SBA use cases o ACME certificate profiles for all 5G SBA entities Mechanisms for establishing initial trust and chain of trust of Certificate Authority hierarchies, including the following: o Existing ACME challenge types and if any new challenge types are needed for 3GPP use cases: Creation, deletion, rotation, revocation and storage of the certificates o Ability to automate ACME challenge validation o Suitability of existing mechanisms when 5G SBA is for standalone NPN (SNPN) Call flow of the messages exchanged between different entities in the chain of trust. Note, certificate management for the external interface of the SEPP is out of scope.</w:t>
      </w:r>
    </w:p>
    <w:p w14:paraId="3F665202" w14:textId="77777777" w:rsidR="007615D6" w:rsidRPr="005B25A1" w:rsidRDefault="007615D6" w:rsidP="007615D6">
      <w:pPr>
        <w:keepNext/>
        <w:keepLines/>
        <w:rPr>
          <w:b/>
          <w:bCs/>
        </w:rPr>
      </w:pPr>
      <w:r w:rsidRPr="005B25A1">
        <w:rPr>
          <w:b/>
          <w:bCs/>
        </w:rPr>
        <w:t>Plenary Discussion:</w:t>
      </w:r>
    </w:p>
    <w:p w14:paraId="553AEFA4" w14:textId="3CE92483" w:rsidR="002322AE" w:rsidRDefault="002322AE" w:rsidP="002322AE">
      <w:pPr>
        <w:keepNext/>
        <w:keepLines/>
      </w:pPr>
      <w:r>
        <w:t xml:space="preserve">The type of TR (internal or external) needs to be decided and the TR number added. It was confirmed as an external TR (900 series). The Target completion dates should include TSG number. The Rapporteur needs to be allocated. This was revised in </w:t>
      </w:r>
      <w:r w:rsidRPr="00CE3EC0">
        <w:rPr>
          <w:color w:val="0000FF"/>
        </w:rPr>
        <w:t>S</w:t>
      </w:r>
      <w:r>
        <w:rPr>
          <w:color w:val="0000FF"/>
        </w:rPr>
        <w:t>P</w:t>
      </w:r>
      <w:r w:rsidRPr="00CE3EC0">
        <w:rPr>
          <w:color w:val="0000FF"/>
        </w:rPr>
        <w:t>-23</w:t>
      </w:r>
      <w:r>
        <w:rPr>
          <w:color w:val="0000FF"/>
        </w:rPr>
        <w:t>1716</w:t>
      </w:r>
      <w:r>
        <w:t>.</w:t>
      </w:r>
    </w:p>
    <w:p w14:paraId="03C661A4" w14:textId="010AFB58"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1787</w:t>
      </w:r>
      <w:r>
        <w:t>.</w:t>
      </w:r>
    </w:p>
    <w:p w14:paraId="6C9C9429" w14:textId="77777777" w:rsidR="0029461A" w:rsidRPr="002D3396" w:rsidRDefault="0029461A" w:rsidP="0029461A">
      <w:pPr>
        <w:keepNext/>
        <w:keepLines/>
      </w:pPr>
      <w:r>
        <w:t xml:space="preserve">This new SID was </w:t>
      </w:r>
      <w:r w:rsidRPr="0029461A">
        <w:rPr>
          <w:color w:val="FF0000"/>
          <w:lang w:eastAsia="en-US"/>
        </w:rPr>
        <w:t>approved</w:t>
      </w:r>
      <w:r>
        <w:t>.</w:t>
      </w:r>
    </w:p>
    <w:p w14:paraId="4DECE2F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1F05B141" w14:textId="77777777" w:rsidR="00E00DA6" w:rsidRDefault="007615D6" w:rsidP="000A3FBD">
      <w:pPr>
        <w:pStyle w:val="NormTop"/>
      </w:pPr>
      <w:r>
        <w:rPr>
          <w:color w:val="0000FF"/>
        </w:rPr>
        <w:lastRenderedPageBreak/>
        <w:t>SP-231314</w:t>
      </w:r>
      <w:r w:rsidRPr="00D53282">
        <w:t xml:space="preserve"> </w:t>
      </w:r>
      <w:r>
        <w:t>(SID NEW) New Study on enabling a cryptographic algorithm transition to 256-bits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this study: - Studying key issues and candidate solutions concerning the negotiation (selection) of key sizes between UE and network, including: - Potential risks and impacts to the current system when supporting both 128-bit and 256-bit algorithms in parallel and the adoption of 256-bit algorithms in existing deployments where 128 bits is already supported, e.g. handover scenarios within 5G system - How to prioritise the use of 256-bit algorithms and mitigate bidding-down attacks when negotiating key sizes; - How to ensure 256-bit security is achieved concerning varying levels of support for 256-bit algorithms by different UEs and within the network; potential dependencies in key-length selection of AS and NAS layers - Study the implications and requirements for the key hierarchies to support 256-bit cryptographic algorithms - Study the implications and requirements to AKA procedures. NOTE: coordination with other working groups may be needed during the study.</w:t>
      </w:r>
    </w:p>
    <w:p w14:paraId="386DD398" w14:textId="77777777" w:rsidR="007615D6" w:rsidRPr="005B25A1" w:rsidRDefault="007615D6" w:rsidP="007615D6">
      <w:pPr>
        <w:keepNext/>
        <w:keepLines/>
        <w:rPr>
          <w:b/>
          <w:bCs/>
        </w:rPr>
      </w:pPr>
      <w:r w:rsidRPr="005B25A1">
        <w:rPr>
          <w:b/>
          <w:bCs/>
        </w:rPr>
        <w:t>Plenary Discussion:</w:t>
      </w:r>
    </w:p>
    <w:p w14:paraId="295ED350" w14:textId="0F35E3A9" w:rsidR="002322AE" w:rsidRDefault="002322AE" w:rsidP="002322AE">
      <w:pPr>
        <w:keepNext/>
        <w:keepLines/>
      </w:pPr>
      <w:r>
        <w:t xml:space="preserve">The Target completion dates should include TSG number.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1717</w:t>
      </w:r>
      <w:r>
        <w:t>.</w:t>
      </w:r>
    </w:p>
    <w:p w14:paraId="1D590A5B" w14:textId="771A2DF0"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1788</w:t>
      </w:r>
      <w:r>
        <w:t>.</w:t>
      </w:r>
    </w:p>
    <w:p w14:paraId="7BEEFF0D" w14:textId="77777777" w:rsidR="0029461A" w:rsidRPr="002D3396" w:rsidRDefault="0029461A" w:rsidP="0029461A">
      <w:pPr>
        <w:keepNext/>
        <w:keepLines/>
      </w:pPr>
      <w:r>
        <w:t xml:space="preserve">This new SID was </w:t>
      </w:r>
      <w:r w:rsidRPr="0029461A">
        <w:rPr>
          <w:color w:val="FF0000"/>
          <w:lang w:eastAsia="en-US"/>
        </w:rPr>
        <w:t>approved</w:t>
      </w:r>
      <w:r>
        <w:t>.</w:t>
      </w:r>
    </w:p>
    <w:p w14:paraId="1ABB91B2"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056D43F" w14:textId="77777777" w:rsidR="00E00DA6" w:rsidRDefault="007615D6" w:rsidP="000A3FBD">
      <w:pPr>
        <w:pStyle w:val="NormTop"/>
      </w:pPr>
      <w:r>
        <w:rPr>
          <w:color w:val="0000FF"/>
        </w:rPr>
        <w:t>SP-231316</w:t>
      </w:r>
      <w:r w:rsidRPr="00D53282">
        <w:t xml:space="preserve"> </w:t>
      </w:r>
      <w:r>
        <w:t>(SID NEW) New Study on mitigations against bidding down attacks (Source: SA WG3)</w:t>
      </w:r>
      <w:r>
        <w:br/>
      </w:r>
      <w:r w:rsidRPr="00D53282">
        <w:rPr>
          <w:b/>
        </w:rPr>
        <w:t>Document for:</w:t>
      </w:r>
      <w:r w:rsidRPr="00D53282">
        <w:t xml:space="preserve"> </w:t>
      </w:r>
      <w:r>
        <w:t>Approval</w:t>
      </w:r>
      <w:r>
        <w:br/>
      </w:r>
      <w:r w:rsidRPr="00D53282">
        <w:rPr>
          <w:b/>
        </w:rPr>
        <w:t>Abstract:</w:t>
      </w:r>
      <w:r w:rsidRPr="00D53282">
        <w:t xml:space="preserve"> </w:t>
      </w:r>
      <w:r>
        <w:br/>
        <w:t>Objective: This study will focus on mitigating bidding down attack, i.e. preventing UE that is currently connected to 4G/5G is establishing a connection with 2G/3G FBS considering for example the decommissioning of 2G and 3G networks. The identified topics are: WT1: WT1.1: Identify attack scenarios and threats in the context of decommissioning of 2G and 3G networks, e.g. cell (re)selection or forced handovers on 2G or 3G once 4G and 5G signalling are blocked when 2G/3G networks are decommissioned; WT12: Study solutions for the identified security threats and requirements.</w:t>
      </w:r>
    </w:p>
    <w:p w14:paraId="3E193361" w14:textId="77777777" w:rsidR="007615D6" w:rsidRPr="005B25A1" w:rsidRDefault="007615D6" w:rsidP="007615D6">
      <w:pPr>
        <w:keepNext/>
        <w:keepLines/>
        <w:rPr>
          <w:b/>
          <w:bCs/>
        </w:rPr>
      </w:pPr>
      <w:r w:rsidRPr="005B25A1">
        <w:rPr>
          <w:b/>
          <w:bCs/>
        </w:rPr>
        <w:t>Plenary Discussion:</w:t>
      </w:r>
    </w:p>
    <w:p w14:paraId="426559B3" w14:textId="2B2FAE16" w:rsidR="00B55AE4" w:rsidRDefault="00B55AE4" w:rsidP="00B55AE4">
      <w:pPr>
        <w:keepNext/>
        <w:keepLines/>
      </w:pPr>
      <w:r>
        <w:t xml:space="preserve">The Target completion dates should include TSG number. The TR number should be added. The Rapporteur needs to be allocated. Further supporting companies will be added. This was revised in </w:t>
      </w:r>
      <w:r w:rsidRPr="00CE3EC0">
        <w:rPr>
          <w:color w:val="0000FF"/>
        </w:rPr>
        <w:t>S</w:t>
      </w:r>
      <w:r>
        <w:rPr>
          <w:color w:val="0000FF"/>
        </w:rPr>
        <w:t>P</w:t>
      </w:r>
      <w:r w:rsidRPr="00CE3EC0">
        <w:rPr>
          <w:color w:val="0000FF"/>
        </w:rPr>
        <w:t>-23</w:t>
      </w:r>
      <w:r>
        <w:rPr>
          <w:color w:val="0000FF"/>
        </w:rPr>
        <w:t>1718</w:t>
      </w:r>
      <w:r>
        <w:t>.</w:t>
      </w:r>
    </w:p>
    <w:p w14:paraId="42613C9C" w14:textId="450D6321"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1789</w:t>
      </w:r>
      <w:r>
        <w:t>.</w:t>
      </w:r>
    </w:p>
    <w:p w14:paraId="275F0038" w14:textId="77777777" w:rsidR="0029461A" w:rsidRPr="002D3396" w:rsidRDefault="0029461A" w:rsidP="0029461A">
      <w:pPr>
        <w:keepNext/>
        <w:keepLines/>
      </w:pPr>
      <w:r>
        <w:t xml:space="preserve">This new SID was </w:t>
      </w:r>
      <w:r w:rsidRPr="0029461A">
        <w:rPr>
          <w:color w:val="FF0000"/>
          <w:lang w:eastAsia="en-US"/>
        </w:rPr>
        <w:t>approved</w:t>
      </w:r>
      <w:r>
        <w:t>.</w:t>
      </w:r>
    </w:p>
    <w:p w14:paraId="02982C21"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9ACBB39" w14:textId="77777777" w:rsidR="00E00DA6" w:rsidRDefault="007615D6" w:rsidP="000A3FBD">
      <w:pPr>
        <w:pStyle w:val="NormTop"/>
      </w:pPr>
      <w:r>
        <w:rPr>
          <w:color w:val="0000FF"/>
        </w:rPr>
        <w:lastRenderedPageBreak/>
        <w:t>SP-231317</w:t>
      </w:r>
      <w:r w:rsidRPr="00D53282">
        <w:t xml:space="preserve"> </w:t>
      </w:r>
      <w:r>
        <w:t>(SID NEW) New Study on Security Aspects of 5G Satellite Access Phase 2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 is to study the security and privacy aspects of 5G satellite access phase 3. Ensure that security solutions are aligned with the work in SA WG2, RANs and SA WG1. The work is comprised of the following parts: - WT1: Study the security and privacy key issues of the regenerative payload generic architecture in 5GS/EPS, and develop potential solutions to address these key issues. - WT2: Study the security and privacy key issues of the Store and Forward (S&amp;F) Satellite operation both for NR NTN (5GS) and for IoT NTN (EPS), and develop potential solutions to address these key issues. NOTE 1: Priority of security study between IoT NTN (EPS) and NR NTN (5GS) is to be aligned with SA WG2 study priority. - WT3: Study the security and privacy key issues of UE-Satellite-UE communication enhancements for 5GS, and develop potential solutions to address these key issues. NOTE 2: SA WG3 will need to align with the SA WG2 and RAN scope as well as study outcomes. Timely feedback on supporting SA WG2/RAN study needs to be considered.</w:t>
      </w:r>
    </w:p>
    <w:p w14:paraId="329758F1" w14:textId="77777777" w:rsidR="007615D6" w:rsidRPr="005B25A1" w:rsidRDefault="007615D6" w:rsidP="007615D6">
      <w:pPr>
        <w:keepNext/>
        <w:keepLines/>
        <w:rPr>
          <w:b/>
          <w:bCs/>
        </w:rPr>
      </w:pPr>
      <w:r w:rsidRPr="005B25A1">
        <w:rPr>
          <w:b/>
          <w:bCs/>
        </w:rPr>
        <w:t>Plenary Discussion:</w:t>
      </w:r>
    </w:p>
    <w:p w14:paraId="4C29EFAC" w14:textId="22C2A6CE" w:rsidR="00CB60C9" w:rsidRDefault="00B55AE4" w:rsidP="00CB60C9">
      <w:pPr>
        <w:keepNext/>
        <w:keepLines/>
      </w:pPr>
      <w:r>
        <w:t xml:space="preserve">The TR title and WI title are indicating different phases. It was clarified that this is covers Rel-18 and Rel-19 security for Satellite access. </w:t>
      </w:r>
      <w:r w:rsidR="00CB60C9">
        <w:t xml:space="preserve">The Rel-18 dependencies should be removed from the list. The TR number should be added. The Rapporteur needs to be allocated. Further supporting companies will be added. This was revised in </w:t>
      </w:r>
      <w:r w:rsidR="00CB60C9" w:rsidRPr="00CE3EC0">
        <w:rPr>
          <w:color w:val="0000FF"/>
        </w:rPr>
        <w:t>S</w:t>
      </w:r>
      <w:r w:rsidR="00CB60C9">
        <w:rPr>
          <w:color w:val="0000FF"/>
        </w:rPr>
        <w:t>P</w:t>
      </w:r>
      <w:r w:rsidR="00CB60C9" w:rsidRPr="00CE3EC0">
        <w:rPr>
          <w:color w:val="0000FF"/>
        </w:rPr>
        <w:t>-23</w:t>
      </w:r>
      <w:r w:rsidR="00CB60C9">
        <w:rPr>
          <w:color w:val="0000FF"/>
        </w:rPr>
        <w:t>1719</w:t>
      </w:r>
      <w:r w:rsidR="00CB60C9">
        <w:t>.</w:t>
      </w:r>
    </w:p>
    <w:p w14:paraId="2DA0C0A8" w14:textId="36C66F22"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1790</w:t>
      </w:r>
      <w:r>
        <w:t>.</w:t>
      </w:r>
    </w:p>
    <w:p w14:paraId="0B0BB471" w14:textId="77777777" w:rsidR="0029461A" w:rsidRPr="002D3396" w:rsidRDefault="0029461A" w:rsidP="0029461A">
      <w:pPr>
        <w:keepNext/>
        <w:keepLines/>
      </w:pPr>
      <w:r>
        <w:t xml:space="preserve">This new SID was </w:t>
      </w:r>
      <w:r w:rsidRPr="0029461A">
        <w:rPr>
          <w:color w:val="FF0000"/>
          <w:lang w:eastAsia="en-US"/>
        </w:rPr>
        <w:t>approved</w:t>
      </w:r>
      <w:r>
        <w:t>.</w:t>
      </w:r>
    </w:p>
    <w:p w14:paraId="5B160A7F"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6641CC02" w14:textId="77777777" w:rsidR="00E00DA6" w:rsidRDefault="007615D6" w:rsidP="000A3FBD">
      <w:pPr>
        <w:pStyle w:val="NormTop"/>
      </w:pPr>
      <w:r>
        <w:rPr>
          <w:color w:val="0000FF"/>
        </w:rPr>
        <w:t>SP-231318</w:t>
      </w:r>
      <w:r w:rsidRPr="00D53282">
        <w:t xml:space="preserve"> </w:t>
      </w:r>
      <w:r>
        <w:t>(SID NEW) New Study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Objective: Based on the above justification, the following objectives will be studied: 1. Study the security aspects and procedure enhancements needed to support UE connecting to a new target TNAP within the same TNGF without performing full primary authentication.). 2. Study the security aspects and procedure enhancements needed to support AUN3 connecting to a new target RG under the same WAGF without performing full primary authentication. 3. Study the security aspects and procedure enhancements needed to support N5CW devices connecting to a new target Trusted WLAN AP within the same TWIF without performing full primary authentication. 4. Study the security aspects and procedure enhancements needed to support UE connecting to a new WLAN AP that shares the same NSWOF without performing full primary authentication. In all the above scenarios (except the 4th objective because NSWOF is stateless), the 5GC is already holding a valid UE security context, and the objective is to study the optimised mobility procedures to avoid full primary authentication and reduce latency. This study does not have any architecture (SA WG2) level changes.</w:t>
      </w:r>
    </w:p>
    <w:p w14:paraId="053C4A70" w14:textId="77777777" w:rsidR="007615D6" w:rsidRPr="005B25A1" w:rsidRDefault="007615D6" w:rsidP="007615D6">
      <w:pPr>
        <w:keepNext/>
        <w:keepLines/>
        <w:rPr>
          <w:b/>
          <w:bCs/>
        </w:rPr>
      </w:pPr>
      <w:r w:rsidRPr="005B25A1">
        <w:rPr>
          <w:b/>
          <w:bCs/>
        </w:rPr>
        <w:t>Convenor comment:</w:t>
      </w:r>
    </w:p>
    <w:p w14:paraId="750058C4" w14:textId="77777777" w:rsidR="007615D6" w:rsidRPr="005B25A1" w:rsidRDefault="007615D6" w:rsidP="007615D6">
      <w:pPr>
        <w:keepNext/>
        <w:keepLines/>
      </w:pPr>
      <w:r w:rsidRPr="005B25A1">
        <w:t>Title should be 'Study on ...'.</w:t>
      </w:r>
    </w:p>
    <w:p w14:paraId="295A4C3E" w14:textId="77777777" w:rsidR="007615D6" w:rsidRPr="005B25A1" w:rsidRDefault="007615D6" w:rsidP="007615D6">
      <w:pPr>
        <w:keepNext/>
        <w:keepLines/>
        <w:rPr>
          <w:b/>
          <w:bCs/>
        </w:rPr>
      </w:pPr>
      <w:r w:rsidRPr="005B25A1">
        <w:rPr>
          <w:b/>
          <w:bCs/>
        </w:rPr>
        <w:t>Plenary Discussion:</w:t>
      </w:r>
    </w:p>
    <w:p w14:paraId="1EA1296B" w14:textId="749A8981" w:rsidR="00CB60C9" w:rsidRDefault="00CB60C9" w:rsidP="00CB60C9">
      <w:pPr>
        <w:keepNext/>
        <w:keepLines/>
      </w:pPr>
      <w:r>
        <w:t xml:space="preserve">The title should be 'Study on security for mobility over non-3GPP access to avoid full primary authentication'. The related WID in clause 2.2 should be in clause 2.3. The TR number should be added. The Rapporteur needs to be allocated. Further supporting companies will be added. This was revised in </w:t>
      </w:r>
      <w:r w:rsidRPr="00CE3EC0">
        <w:rPr>
          <w:color w:val="0000FF"/>
        </w:rPr>
        <w:t>S</w:t>
      </w:r>
      <w:r>
        <w:rPr>
          <w:color w:val="0000FF"/>
        </w:rPr>
        <w:t>P</w:t>
      </w:r>
      <w:r w:rsidRPr="00CE3EC0">
        <w:rPr>
          <w:color w:val="0000FF"/>
        </w:rPr>
        <w:t>-23</w:t>
      </w:r>
      <w:r>
        <w:rPr>
          <w:color w:val="0000FF"/>
        </w:rPr>
        <w:t>1720</w:t>
      </w:r>
      <w:r>
        <w:t>.</w:t>
      </w:r>
    </w:p>
    <w:p w14:paraId="1C14EB2A" w14:textId="0CB14562" w:rsidR="0029461A"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1791</w:t>
      </w:r>
      <w:r>
        <w:t>.</w:t>
      </w:r>
    </w:p>
    <w:p w14:paraId="698E6B71" w14:textId="77777777" w:rsidR="0029461A" w:rsidRPr="002D3396" w:rsidRDefault="0029461A" w:rsidP="0029461A">
      <w:pPr>
        <w:keepNext/>
        <w:keepLines/>
      </w:pPr>
      <w:r>
        <w:t xml:space="preserve">This new SID was </w:t>
      </w:r>
      <w:r w:rsidRPr="0029461A">
        <w:rPr>
          <w:color w:val="FF0000"/>
          <w:lang w:eastAsia="en-US"/>
        </w:rPr>
        <w:t>approved</w:t>
      </w:r>
      <w:r>
        <w:t>.</w:t>
      </w:r>
    </w:p>
    <w:p w14:paraId="17BCCF4E"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738FD3C" w14:textId="77777777" w:rsidR="000712E9" w:rsidRDefault="000712E9" w:rsidP="000712E9">
      <w:pPr>
        <w:pStyle w:val="NormTop"/>
      </w:pPr>
      <w:r>
        <w:rPr>
          <w:color w:val="0000FF"/>
        </w:rPr>
        <w:lastRenderedPageBreak/>
        <w:t>SP-231578</w:t>
      </w:r>
      <w:r w:rsidRPr="00D53282">
        <w:t xml:space="preserve"> </w:t>
      </w:r>
      <w:r>
        <w:t xml:space="preserve">(SID NEW) Study on Security Aspect of Ambient IoT Services in 5G (Source: OPPO, Apple, BUPT, CATT, China Mobile, China Unicom, </w:t>
      </w:r>
      <w:proofErr w:type="spellStart"/>
      <w:r>
        <w:t>HiSilicon</w:t>
      </w:r>
      <w:proofErr w:type="spellEnd"/>
      <w:r>
        <w:t xml:space="preserve">, Huawei, Lenovo, Philips International B.V., Samsung, Verizon, Vivo, Xiaomi, </w:t>
      </w:r>
      <w:proofErr w:type="spellStart"/>
      <w:r>
        <w:t>Xidian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This is a new R19 study proposal on the security aspect of ambient IoT services in 5G.</w:t>
      </w:r>
    </w:p>
    <w:p w14:paraId="2057C3C9" w14:textId="77777777" w:rsidR="000712E9" w:rsidRPr="005B25A1" w:rsidRDefault="000712E9" w:rsidP="000712E9">
      <w:pPr>
        <w:keepNext/>
        <w:keepLines/>
        <w:rPr>
          <w:b/>
          <w:bCs/>
        </w:rPr>
      </w:pPr>
      <w:r w:rsidRPr="005B25A1">
        <w:rPr>
          <w:b/>
          <w:bCs/>
        </w:rPr>
        <w:t>Plenary Discussion:</w:t>
      </w:r>
    </w:p>
    <w:p w14:paraId="61FEB974" w14:textId="006987C1" w:rsidR="000712E9" w:rsidRPr="00CB60C9" w:rsidRDefault="00CB60C9" w:rsidP="000712E9">
      <w:pPr>
        <w:keepNext/>
        <w:keepLines/>
      </w:pPr>
      <w:r>
        <w:t xml:space="preserve">This should be reviewed by SA WG3 before proposing to TSG SA. This was </w:t>
      </w:r>
      <w:r w:rsidRPr="00CB60C9">
        <w:rPr>
          <w:color w:val="0000FF"/>
        </w:rPr>
        <w:t>postponed</w:t>
      </w:r>
      <w:r>
        <w:t>.</w:t>
      </w:r>
    </w:p>
    <w:p w14:paraId="041D8344" w14:textId="36983D3E" w:rsidR="000712E9" w:rsidRPr="00EB0339" w:rsidRDefault="000712E9" w:rsidP="000712E9">
      <w:r w:rsidRPr="005B25A1">
        <w:rPr>
          <w:b/>
          <w:bCs/>
        </w:rPr>
        <w:t>Status:</w:t>
      </w:r>
      <w:r>
        <w:t xml:space="preserve"> </w:t>
      </w:r>
      <w:r w:rsidR="00CB60C9" w:rsidRPr="00CB60C9">
        <w:rPr>
          <w:color w:val="0000FF"/>
        </w:rPr>
        <w:t>Postponed</w:t>
      </w:r>
      <w:r>
        <w:t>.</w:t>
      </w:r>
    </w:p>
    <w:p w14:paraId="483BC907" w14:textId="77777777" w:rsidR="00B06148" w:rsidRDefault="00B06148" w:rsidP="00BB3F37"/>
    <w:p w14:paraId="389BFDF7" w14:textId="77777777" w:rsidR="007615D6" w:rsidRDefault="007615D6" w:rsidP="005A50C0">
      <w:pPr>
        <w:pStyle w:val="Heading3"/>
      </w:pPr>
      <w:bookmarkStart w:id="59" w:name="_Toc153785246"/>
      <w:r>
        <w:t>6.4.4</w:t>
      </w:r>
      <w:r>
        <w:tab/>
        <w:t>SA WG4 New Release 19 Study Item Descriptions</w:t>
      </w:r>
      <w:bookmarkEnd w:id="59"/>
    </w:p>
    <w:p w14:paraId="536AC033" w14:textId="77777777" w:rsidR="00B06148" w:rsidRDefault="00000000" w:rsidP="00BB3F37">
      <w:r>
        <w:t>There were no contributions to this agenda item.</w:t>
      </w:r>
    </w:p>
    <w:p w14:paraId="415C4BB4" w14:textId="77777777" w:rsidR="00B06148" w:rsidRDefault="00B06148" w:rsidP="00BB3F37"/>
    <w:p w14:paraId="0CD116CE" w14:textId="77777777" w:rsidR="007615D6" w:rsidRDefault="007615D6" w:rsidP="005A50C0">
      <w:pPr>
        <w:pStyle w:val="Heading3"/>
      </w:pPr>
      <w:bookmarkStart w:id="60" w:name="_Toc153785247"/>
      <w:r>
        <w:t>6.4.5</w:t>
      </w:r>
      <w:r>
        <w:tab/>
        <w:t>SA WG5 New Release 19 Study Item Descriptions</w:t>
      </w:r>
      <w:bookmarkEnd w:id="60"/>
    </w:p>
    <w:p w14:paraId="4C648B37" w14:textId="77777777" w:rsidR="00E00DA6" w:rsidRDefault="007615D6" w:rsidP="000A3FBD">
      <w:pPr>
        <w:pStyle w:val="NormTop"/>
      </w:pPr>
      <w:r>
        <w:rPr>
          <w:color w:val="0000FF"/>
        </w:rPr>
        <w:t>SP-231528</w:t>
      </w:r>
      <w:r w:rsidRPr="00D53282">
        <w:t xml:space="preserve"> </w:t>
      </w:r>
      <w:r>
        <w:t>(SID NEW) New SID: Study on Plan management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is to study WT-1 methods for creating planned configurations. WT-2 methods for updating planned configurations. WT-3 methods for validating the planned configurations. WT-4 methods for activating the planned configurations.</w:t>
      </w:r>
    </w:p>
    <w:p w14:paraId="483DA787" w14:textId="77777777" w:rsidR="007615D6" w:rsidRPr="005B25A1" w:rsidRDefault="007615D6" w:rsidP="007615D6">
      <w:pPr>
        <w:keepNext/>
        <w:keepLines/>
        <w:rPr>
          <w:b/>
          <w:bCs/>
        </w:rPr>
      </w:pPr>
      <w:r w:rsidRPr="005B25A1">
        <w:rPr>
          <w:b/>
          <w:bCs/>
        </w:rPr>
        <w:t>Convenor comment:</w:t>
      </w:r>
    </w:p>
    <w:p w14:paraId="0050CB20" w14:textId="77777777" w:rsidR="007615D6" w:rsidRPr="005B25A1" w:rsidRDefault="007615D6" w:rsidP="007615D6">
      <w:pPr>
        <w:keepNext/>
        <w:keepLines/>
      </w:pPr>
      <w:r w:rsidRPr="005B25A1">
        <w:t>UID missing.</w:t>
      </w:r>
    </w:p>
    <w:p w14:paraId="368D3F60" w14:textId="77777777" w:rsidR="00E00DA6" w:rsidRPr="00B81031" w:rsidRDefault="00000000" w:rsidP="00B81031">
      <w:pPr>
        <w:keepNext/>
        <w:keepLines/>
        <w:rPr>
          <w:i/>
        </w:rPr>
      </w:pPr>
      <w:r w:rsidRPr="00B81031">
        <w:rPr>
          <w:b/>
          <w:bCs/>
          <w:i/>
        </w:rPr>
        <w:t>Comment:</w:t>
      </w:r>
      <w:r>
        <w:rPr>
          <w:i/>
        </w:rPr>
        <w:t xml:space="preserve"> </w:t>
      </w:r>
      <w:r w:rsidR="007615D6">
        <w:rPr>
          <w:i/>
        </w:rPr>
        <w:t>UID missing.</w:t>
      </w:r>
    </w:p>
    <w:p w14:paraId="63C51AEB" w14:textId="77777777" w:rsidR="007615D6" w:rsidRPr="005B25A1" w:rsidRDefault="007615D6" w:rsidP="007615D6">
      <w:pPr>
        <w:keepNext/>
        <w:keepLines/>
        <w:rPr>
          <w:b/>
          <w:bCs/>
        </w:rPr>
      </w:pPr>
      <w:r w:rsidRPr="005B25A1">
        <w:rPr>
          <w:b/>
          <w:bCs/>
        </w:rPr>
        <w:t>Plenary Discussion:</w:t>
      </w:r>
    </w:p>
    <w:p w14:paraId="159BD057" w14:textId="69517AC7" w:rsidR="0019346E" w:rsidRDefault="0019346E" w:rsidP="0019346E">
      <w:pPr>
        <w:keepNext/>
        <w:keepLines/>
      </w:pPr>
      <w:r>
        <w:t xml:space="preserve">The UID should be added.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1721</w:t>
      </w:r>
      <w:r>
        <w:t>.</w:t>
      </w:r>
    </w:p>
    <w:p w14:paraId="15944E5C" w14:textId="698ACE73" w:rsidR="0019346E" w:rsidRPr="002D3396" w:rsidRDefault="0019346E" w:rsidP="0019346E">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w:t>
      </w:r>
      <w:r w:rsidR="0029461A">
        <w:t xml:space="preserve">This was </w:t>
      </w:r>
      <w:r w:rsidR="0029461A" w:rsidRPr="0029461A">
        <w:rPr>
          <w:color w:val="FF0000"/>
        </w:rPr>
        <w:t>block approved</w:t>
      </w:r>
      <w:r w:rsidR="0029461A">
        <w:t>.</w:t>
      </w:r>
    </w:p>
    <w:p w14:paraId="758ECE19" w14:textId="2B890438" w:rsidR="0019346E" w:rsidRPr="0029461A" w:rsidRDefault="0019346E" w:rsidP="0019346E">
      <w:r w:rsidRPr="005B25A1">
        <w:rPr>
          <w:b/>
          <w:bCs/>
        </w:rPr>
        <w:t>Status:</w:t>
      </w:r>
      <w:r>
        <w:t xml:space="preserve"> </w:t>
      </w:r>
      <w:r w:rsidR="0029461A">
        <w:rPr>
          <w:color w:val="FF0000"/>
        </w:rPr>
        <w:t>A</w:t>
      </w:r>
      <w:r w:rsidR="0029461A" w:rsidRPr="0029461A">
        <w:rPr>
          <w:color w:val="FF0000"/>
        </w:rPr>
        <w:t>pproved</w:t>
      </w:r>
      <w:r w:rsidR="0029461A">
        <w:t>.</w:t>
      </w:r>
    </w:p>
    <w:p w14:paraId="635E3034" w14:textId="77777777" w:rsidR="00E00DA6" w:rsidRDefault="007615D6" w:rsidP="000A3FBD">
      <w:pPr>
        <w:pStyle w:val="NormTop"/>
      </w:pPr>
      <w:r>
        <w:rPr>
          <w:color w:val="0000FF"/>
        </w:rPr>
        <w:lastRenderedPageBreak/>
        <w:t>SP-231417</w:t>
      </w:r>
      <w:r w:rsidRPr="00D53282">
        <w:t xml:space="preserve"> </w:t>
      </w:r>
      <w:r>
        <w:t>(SID NEW) New SID: Study on AI and 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on AI/ML management phase 2 include: WT-1. Continue the study on AI/ML emulation, AI/ML inference coordination and ML knowledge transfer that are leftover from Rel-18. WT-2. Study the management aspects (LCM CM and PM) of AI/ML functionalities defined by other 3GPP WGs, including WT-2.1. AI/ML model transfer in 5GS (SA WG1, Rel-18 WID 920037 and Rel-19 WID 1000030), WT-2.2. 5GS support for AI/ML-based services (SA WG2, Rel-18 WID 980019 and the potential Rel-19 enhancements) WT-2.3. Support for AI/ML services at application enablement layer (SA WG6, Rel-18 WID 970036), WT-2.4. AI/ML for Air interface (RAN WG1, Rel-18 SID 940084 and the potential Rel-19 WID). WT-3. Study the management aspects (LCM CM and PM) of AI/ML functionalities defined by SA WG5 WG, including WT-3.1. MDA (Management Data Analytics) phase 3 (SA WG5) WT-4. Study the AI/ML management and operation capabilities to support different types of AI/ML technologies as needed to support the AI/ML in 5GS, such as Federated Learning, Reinforcement Learning, Online and Offline training, Distributed Learning, and Generative AI. WT-5. Study the sustainability aspect of AI/ML, including WT-5.1 Evaluation of energy consumption/efficiency impacts associated with AI/ML solutions for all operational phases (training, emulation, deployment, inference). WT-6. Further study the trustworthiness aspects related to the AI/ML functionalities in 5GS, including WT-6.1 Concept of trustworthiness for AI/ML in the context of OAM, WT-6.2 Data (e.g., measurements, events) to support calculation of trustworthiness indicators.</w:t>
      </w:r>
    </w:p>
    <w:p w14:paraId="2F6C236B" w14:textId="77777777" w:rsidR="007615D6" w:rsidRPr="005B25A1" w:rsidRDefault="007615D6" w:rsidP="007615D6">
      <w:pPr>
        <w:keepNext/>
        <w:keepLines/>
        <w:rPr>
          <w:b/>
          <w:bCs/>
        </w:rPr>
      </w:pPr>
      <w:r w:rsidRPr="005B25A1">
        <w:rPr>
          <w:b/>
          <w:bCs/>
        </w:rPr>
        <w:t>Plenary Discussion:</w:t>
      </w:r>
    </w:p>
    <w:p w14:paraId="6155565F" w14:textId="108B68AC" w:rsidR="00073E4A" w:rsidRDefault="0019346E" w:rsidP="00A120F3">
      <w:pPr>
        <w:keepNext/>
        <w:keepLines/>
      </w:pPr>
      <w:r>
        <w:t xml:space="preserve">It was suggested to remove the RAN dependent aspects from WT2. This was left for off-line discussion and revised in </w:t>
      </w:r>
      <w:r w:rsidRPr="00CE3EC0">
        <w:rPr>
          <w:color w:val="0000FF"/>
        </w:rPr>
        <w:t>S</w:t>
      </w:r>
      <w:r>
        <w:rPr>
          <w:color w:val="0000FF"/>
        </w:rPr>
        <w:t>P</w:t>
      </w:r>
      <w:r w:rsidRPr="00CE3EC0">
        <w:rPr>
          <w:color w:val="0000FF"/>
        </w:rPr>
        <w:t>-23</w:t>
      </w:r>
      <w:r>
        <w:rPr>
          <w:color w:val="0000FF"/>
        </w:rPr>
        <w:t>1722</w:t>
      </w:r>
      <w:r>
        <w:t>.</w:t>
      </w:r>
    </w:p>
    <w:p w14:paraId="5AAB868C" w14:textId="6C7331A8" w:rsidR="0029461A" w:rsidRDefault="0029461A" w:rsidP="007615D6">
      <w:pPr>
        <w:keepNext/>
        <w:keepLines/>
      </w:pPr>
      <w:r>
        <w:t xml:space="preserve">This was revised to add 'External TR' to the TR number in </w:t>
      </w:r>
      <w:r w:rsidRPr="00CE3EC0">
        <w:rPr>
          <w:color w:val="0000FF"/>
        </w:rPr>
        <w:t>S</w:t>
      </w:r>
      <w:r>
        <w:rPr>
          <w:color w:val="0000FF"/>
        </w:rPr>
        <w:t>P</w:t>
      </w:r>
      <w:r w:rsidRPr="00CE3EC0">
        <w:rPr>
          <w:color w:val="0000FF"/>
        </w:rPr>
        <w:t>-23</w:t>
      </w:r>
      <w:r>
        <w:rPr>
          <w:color w:val="0000FF"/>
        </w:rPr>
        <w:t>1780</w:t>
      </w:r>
      <w:r>
        <w:t>.</w:t>
      </w:r>
    </w:p>
    <w:p w14:paraId="5E7AF895" w14:textId="38426796" w:rsidR="0029461A" w:rsidRPr="0029461A" w:rsidRDefault="0029461A" w:rsidP="007615D6">
      <w:pPr>
        <w:keepNext/>
        <w:keepLines/>
      </w:pPr>
      <w:r>
        <w:t xml:space="preserve">This new SID was </w:t>
      </w:r>
      <w:r w:rsidRPr="00C3284B">
        <w:rPr>
          <w:color w:val="FF0000"/>
          <w:lang w:eastAsia="en-US"/>
        </w:rPr>
        <w:t>approved</w:t>
      </w:r>
      <w:r>
        <w:t>.</w:t>
      </w:r>
    </w:p>
    <w:p w14:paraId="696CF544" w14:textId="1487C874" w:rsidR="007615D6" w:rsidRPr="00EB0339" w:rsidRDefault="007615D6" w:rsidP="007615D6">
      <w:r w:rsidRPr="005B25A1">
        <w:rPr>
          <w:b/>
          <w:bCs/>
        </w:rPr>
        <w:t>Status:</w:t>
      </w:r>
      <w:r>
        <w:t xml:space="preserve"> </w:t>
      </w:r>
      <w:r w:rsidR="0029461A" w:rsidRPr="00C3284B">
        <w:rPr>
          <w:color w:val="FF0000"/>
          <w:lang w:eastAsia="en-US"/>
        </w:rPr>
        <w:t>Approved</w:t>
      </w:r>
      <w:r>
        <w:t>.</w:t>
      </w:r>
    </w:p>
    <w:p w14:paraId="140A22FF" w14:textId="77777777" w:rsidR="00E00DA6" w:rsidRDefault="007615D6" w:rsidP="000A3FBD">
      <w:pPr>
        <w:pStyle w:val="NormTop"/>
      </w:pPr>
      <w:r>
        <w:rPr>
          <w:color w:val="0000FF"/>
        </w:rPr>
        <w:lastRenderedPageBreak/>
        <w:t>SP-231431</w:t>
      </w:r>
      <w:r w:rsidRPr="00D53282">
        <w:t xml:space="preserve"> </w:t>
      </w:r>
      <w:r>
        <w:t>(SID NEW) New SID: Study on energy efficiency and energy saving aspects of 5G networks and services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include: WT-1: Left-over SA WG5 topics from Rel-18 WT-1.1 Study new or enhanced Energy Consumption (EC) and Energy Efficiency (EE) KPIs and measurements, e.g. for new types of network slices, RAN sharing, etc. WT-1.2 Consideration of containerized VNFs, study enhancements to virtualized NF EC KPIs, including containerized VNF/VNFCs, and possible impacts to metrics collected from NFV MANO so as to be able to estimate their energy consumption based on e.g. their virtual CPU usage, virtual memory usage, etc. WT-1.3 Study new use cases, requirements and solutions for energy efficiency and energy saving, applying to NG-RAN and/or 5GC and/or network slicing, (including but not limited to intent based, analytics based and AI/ML assisted energy saving) WT-1.4 Study deployment scenarios involving multiple actors, e.g. in case of passive RAN sharing, active RAN sharing, MNO VNFs hosted on private cloud or public cloud, etc. WT-2: New Rel-19 topics from other SA WGs WT-2.1 Consideration of energy consumption measurement/estimation at various granularities WT-2.2 Study whether and how mapping measured or estimated energy consumption measurements on to carbon emissions is possible. Study the estimation of carbon emissions efficiency and how to achieve carbon emissions saving in the 5G system. Additionally, whether and how renewable energy consumption information can be obtained will be studied WT-2.3 Study the support of different energy states of network elements and network functions. SA WG5 may have to provide OAM support NOTE: the exact scope of WoP#2 may have to be adjusted depending on ongoing Rel-19 SA WG1 work item (</w:t>
      </w:r>
      <w:proofErr w:type="spellStart"/>
      <w:r>
        <w:t>EnergyServ</w:t>
      </w:r>
      <w:proofErr w:type="spellEnd"/>
      <w:r>
        <w:t xml:space="preserve">) and SA WG2 study item (FS_CNEES) outcomes. WT-3: OAM support to new Rel-19 RAN energy saving features WT-3.1 Study OAM support for requirements of RAN WGs related work as suitable and whether new performance measurements and/or new KPIs and/or new configuration parameters are needed to support energy saving features specified by RAN TSG/WGs NOTE: whether new performance measurements and/or KPIs and/or configuration parameters will be needed is unknown yet, since RAN TSG has not yet approved any Rel-19 SI or WI related to energy efficiency or energy saving. WT-4: Coordination with other SDOs / fora to build comprehensive and consistent solutions for EE WT-4.1 Continue the existing collaboration with ETSI TC EE 02 on a unified architecture for the control and monitoring of PEE (Power, Energy, Environmental) parameters of ICT equipment in RAN sites WT-4.2 Potentially start collaborating with ETSI EE EEPS / ITU-T SG5 on multi-dimensional network energy efficiency metrics (including e.g. </w:t>
      </w:r>
      <w:proofErr w:type="spellStart"/>
      <w:r>
        <w:t>QoE</w:t>
      </w:r>
      <w:proofErr w:type="spellEnd"/>
      <w:r>
        <w:t>, coverage, etc.) WT-4.3 Continue considering recommendations from NGMN GFN project WT-4.4 Continue exchanging information with ITU-T study groups on our respective outcomes WT-4.5 Potential collaboration with other SDOs, fora, etc. WT-5: Other WT-5.1 Continue maintaining SA WG5 comprehensive view of 3GPP work on energy efficiency and energy saving started in Rel-18 WT-5.2 This study on EE aspects of 5G networks and services may also have to monitor other study and/or work items in SA WG5 or in other WGs where some EE aspects are addressed, and propose harmonized solutions to them if deemed relevant. Potential collaboration will be needed with the following groups: SA WG1, SA WG2, RAN WGs, NGMN GFN, ETSI EE 02, ETSI EE EEPS, ITU-T SG5, SG11, SG13, ETSI NFV, ETSI GS OEU.</w:t>
      </w:r>
    </w:p>
    <w:p w14:paraId="63ED5CB0" w14:textId="77777777" w:rsidR="007615D6" w:rsidRPr="005B25A1" w:rsidRDefault="007615D6" w:rsidP="007615D6">
      <w:pPr>
        <w:keepNext/>
        <w:keepLines/>
        <w:rPr>
          <w:b/>
          <w:bCs/>
        </w:rPr>
      </w:pPr>
      <w:r w:rsidRPr="005B25A1">
        <w:rPr>
          <w:b/>
          <w:bCs/>
        </w:rPr>
        <w:t>Convenor comment:</w:t>
      </w:r>
    </w:p>
    <w:p w14:paraId="2409B3CA" w14:textId="0901B09F" w:rsidR="007615D6" w:rsidRPr="005B25A1" w:rsidRDefault="007615D6" w:rsidP="007615D6">
      <w:pPr>
        <w:keepNext/>
        <w:keepLines/>
      </w:pPr>
      <w:r w:rsidRPr="005B25A1">
        <w:t>Energy Saving aspects is already '</w:t>
      </w:r>
      <w:proofErr w:type="spellStart"/>
      <w:r w:rsidRPr="005B25A1">
        <w:t>EnergyServ</w:t>
      </w:r>
      <w:proofErr w:type="spellEnd"/>
      <w:r w:rsidRPr="005B25A1">
        <w:t>' in SA</w:t>
      </w:r>
      <w:r w:rsidR="00073E4A">
        <w:t> </w:t>
      </w:r>
      <w:r w:rsidRPr="005B25A1">
        <w:t>WG1. It is too bad that it is called EE5G in SA</w:t>
      </w:r>
      <w:r w:rsidR="00073E4A">
        <w:t> </w:t>
      </w:r>
      <w:r w:rsidRPr="005B25A1">
        <w:t>WG5.</w:t>
      </w:r>
    </w:p>
    <w:p w14:paraId="23431CC8" w14:textId="77777777" w:rsidR="007615D6" w:rsidRPr="005B25A1" w:rsidRDefault="007615D6" w:rsidP="007615D6">
      <w:pPr>
        <w:keepNext/>
        <w:keepLines/>
        <w:rPr>
          <w:b/>
          <w:bCs/>
        </w:rPr>
      </w:pPr>
      <w:r w:rsidRPr="005B25A1">
        <w:rPr>
          <w:b/>
          <w:bCs/>
        </w:rPr>
        <w:t>Plenary Discussion:</w:t>
      </w:r>
    </w:p>
    <w:p w14:paraId="39E62588" w14:textId="610A5DD2" w:rsidR="00073E4A" w:rsidRDefault="00073E4A" w:rsidP="00073E4A">
      <w:pPr>
        <w:keepNext/>
        <w:keepLines/>
      </w:pPr>
      <w:r>
        <w:t xml:space="preserve">AT&amp;T asked to be added as a supporting company. The UICC Apps and ME impacts should be clarified. The title and acronym should be aligned with the overall Energy Efficiency items.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1723</w:t>
      </w:r>
      <w:r>
        <w:t>.</w:t>
      </w:r>
    </w:p>
    <w:p w14:paraId="0739DAEF"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5190B19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9C5092B" w14:textId="77777777" w:rsidR="00E00DA6" w:rsidRDefault="007615D6" w:rsidP="000A3FBD">
      <w:pPr>
        <w:pStyle w:val="NormTop"/>
      </w:pPr>
      <w:r>
        <w:rPr>
          <w:color w:val="0000FF"/>
        </w:rPr>
        <w:lastRenderedPageBreak/>
        <w:t>SP-231430</w:t>
      </w:r>
      <w:r w:rsidRPr="00D53282">
        <w:t xml:space="preserve"> </w:t>
      </w:r>
      <w:r>
        <w:t>(SID NEW) New SID: Study on Enhancement of Management Aspects related to NWDAF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While keeping aligning with the study of Management of AI/ML in SA WG5, it is proposed to study the followings items to enhance the management of NWDAF in SA WG5: WT-1 Investigate the potential CM enhancements for NWDAF to support the new features introduced in Rel-18, including accuracy checking capability, Analytics Exposure in Roaming Case and Federated Learning. WT-2 Study how to evaluate the efficiency of the network data collection of NWDAF, data volume related to the data related services provided by NWDAF and the existed measurement about the number of NWDAF services invoked.</w:t>
      </w:r>
    </w:p>
    <w:p w14:paraId="66FD71E3" w14:textId="77777777" w:rsidR="007615D6" w:rsidRPr="005B25A1" w:rsidRDefault="007615D6" w:rsidP="007615D6">
      <w:pPr>
        <w:keepNext/>
        <w:keepLines/>
        <w:rPr>
          <w:b/>
          <w:bCs/>
        </w:rPr>
      </w:pPr>
      <w:r w:rsidRPr="005B25A1">
        <w:rPr>
          <w:b/>
          <w:bCs/>
        </w:rPr>
        <w:t>Convenor comment:</w:t>
      </w:r>
    </w:p>
    <w:p w14:paraId="2407054E" w14:textId="77777777" w:rsidR="007615D6" w:rsidRPr="005B25A1" w:rsidRDefault="007615D6" w:rsidP="007615D6">
      <w:pPr>
        <w:keepNext/>
        <w:keepLines/>
      </w:pPr>
      <w:r w:rsidRPr="005B25A1">
        <w:t>Name should not start with 'New'.</w:t>
      </w:r>
    </w:p>
    <w:p w14:paraId="3C635422" w14:textId="77777777" w:rsidR="007615D6" w:rsidRPr="005B25A1" w:rsidRDefault="007615D6" w:rsidP="007615D6">
      <w:pPr>
        <w:keepNext/>
        <w:keepLines/>
        <w:rPr>
          <w:b/>
          <w:bCs/>
        </w:rPr>
      </w:pPr>
      <w:r w:rsidRPr="005B25A1">
        <w:rPr>
          <w:b/>
          <w:bCs/>
        </w:rPr>
        <w:t>Plenary Discussion:</w:t>
      </w:r>
    </w:p>
    <w:p w14:paraId="7231BAD5" w14:textId="58357708" w:rsidR="00073E4A" w:rsidRDefault="00073E4A" w:rsidP="00073E4A">
      <w:pPr>
        <w:keepNext/>
        <w:keepLines/>
      </w:pPr>
      <w:r>
        <w:t xml:space="preserve">The WI title should not start with 'New'.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1724</w:t>
      </w:r>
      <w:r>
        <w:t>.</w:t>
      </w:r>
    </w:p>
    <w:p w14:paraId="36F961CB"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8297939"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6AB86C" w14:textId="77777777" w:rsidR="00E00DA6" w:rsidRDefault="007615D6" w:rsidP="000A3FBD">
      <w:pPr>
        <w:pStyle w:val="NormTop"/>
      </w:pPr>
      <w:r>
        <w:rPr>
          <w:color w:val="0000FF"/>
        </w:rPr>
        <w:t>SP-231421</w:t>
      </w:r>
      <w:r w:rsidRPr="00D53282">
        <w:t xml:space="preserve"> </w:t>
      </w:r>
      <w:r>
        <w:t>(SID NEW) New SID: Study on SBMA enhancement phase 3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Potential objectives include: WT-1 Further elaboration on usage guidance of model driven service based management services. Study how to enhance the SBMA definitions in TS 28.533 to clarify the model driven approach. WT-2 Study restructuring TSs, including WT-2.1 Study restructuring the PM TSs, TS 32.401 and TS 28.550, as it is difficult to make good implementations due to that information is needed from many different TSs. WT-2.2 Study restructuring the CM TSs, TS 28.622, as it is difficult to make good implementations due to that information is needed from many different TSs WT-3 Study aspects of alarm and notification including WT-3.1 Study whether a new 3GPP alarm type in Alarm definition if needed. WT-3.2 Study how to enhance reliability of notification transfer and how to document notification definitions. WT-4 Study how to advertise the management capabilities supported by a </w:t>
      </w:r>
      <w:proofErr w:type="spellStart"/>
      <w:r>
        <w:t>MnS</w:t>
      </w:r>
      <w:proofErr w:type="spellEnd"/>
      <w:r>
        <w:t xml:space="preserve"> Producer. WT-5 Study if and how to name a </w:t>
      </w:r>
      <w:proofErr w:type="spellStart"/>
      <w:r>
        <w:t>MnS</w:t>
      </w:r>
      <w:proofErr w:type="spellEnd"/>
      <w:r>
        <w:t xml:space="preserve"> supporting a specific set of capabilities. WT-6 Study how to configure a </w:t>
      </w:r>
      <w:proofErr w:type="spellStart"/>
      <w:r>
        <w:t>MnF</w:t>
      </w:r>
      <w:proofErr w:type="spellEnd"/>
      <w:r>
        <w:t xml:space="preserve"> with the </w:t>
      </w:r>
      <w:proofErr w:type="spellStart"/>
      <w:r>
        <w:t>MnS</w:t>
      </w:r>
      <w:proofErr w:type="spellEnd"/>
      <w:r>
        <w:t xml:space="preserve"> producers to be consumed. WT-7 Study where generic mechanisms (e.g. for data node selection or triggering action) can be applied to SA WG5 defined functions. WT-8 Study how to clarify the usage of </w:t>
      </w:r>
      <w:proofErr w:type="spellStart"/>
      <w:r>
        <w:t>MnsAgent</w:t>
      </w:r>
      <w:proofErr w:type="spellEnd"/>
      <w:r>
        <w:t xml:space="preserve">. WT-9 Study the introduction of common data type definitions. WT-10 Study operations aspects including WT-10.1 Study how to use </w:t>
      </w:r>
      <w:proofErr w:type="spellStart"/>
      <w:r>
        <w:t>OpenAPI</w:t>
      </w:r>
      <w:proofErr w:type="spellEnd"/>
      <w:r>
        <w:t xml:space="preserve"> when the interface needs to support many, a priori unknown resource schemas e.g. North Bound Interface of a management system. WT-10.2 Study how to allow operations which might take longer than http timeout with progress information. WT-10.3 Study needs for transactional </w:t>
      </w:r>
      <w:proofErr w:type="spellStart"/>
      <w:r>
        <w:t>behavior</w:t>
      </w:r>
      <w:proofErr w:type="spellEnd"/>
      <w:r>
        <w:t xml:space="preserve">. Client should be able to request atomic </w:t>
      </w:r>
      <w:proofErr w:type="spellStart"/>
      <w:r>
        <w:t>behavior</w:t>
      </w:r>
      <w:proofErr w:type="spellEnd"/>
      <w:r>
        <w:t xml:space="preserve"> of operations fully succeed or not at all.</w:t>
      </w:r>
    </w:p>
    <w:p w14:paraId="2C31C4C1" w14:textId="77777777" w:rsidR="007615D6" w:rsidRPr="005B25A1" w:rsidRDefault="007615D6" w:rsidP="007615D6">
      <w:pPr>
        <w:keepNext/>
        <w:keepLines/>
        <w:rPr>
          <w:b/>
          <w:bCs/>
        </w:rPr>
      </w:pPr>
      <w:r w:rsidRPr="005B25A1">
        <w:rPr>
          <w:b/>
          <w:bCs/>
        </w:rPr>
        <w:t>Plenary Discussion:</w:t>
      </w:r>
    </w:p>
    <w:p w14:paraId="3068F5F1" w14:textId="347CCB19" w:rsidR="00073E4A" w:rsidRDefault="00B53312" w:rsidP="00073E4A">
      <w:pPr>
        <w:keepNext/>
        <w:keepLines/>
      </w:pPr>
      <w:r>
        <w:t xml:space="preserve">The template guidance notes should be removed. </w:t>
      </w:r>
      <w:r w:rsidR="00073E4A">
        <w:t xml:space="preserve">The TR number should be added. The Rapporteur needs to be allocated. This was revised in </w:t>
      </w:r>
      <w:r w:rsidR="00073E4A" w:rsidRPr="00CE3EC0">
        <w:rPr>
          <w:color w:val="0000FF"/>
        </w:rPr>
        <w:t>S</w:t>
      </w:r>
      <w:r w:rsidR="00073E4A">
        <w:rPr>
          <w:color w:val="0000FF"/>
        </w:rPr>
        <w:t>P</w:t>
      </w:r>
      <w:r w:rsidR="00073E4A" w:rsidRPr="00CE3EC0">
        <w:rPr>
          <w:color w:val="0000FF"/>
        </w:rPr>
        <w:t>-23</w:t>
      </w:r>
      <w:r w:rsidR="00073E4A">
        <w:rPr>
          <w:color w:val="0000FF"/>
        </w:rPr>
        <w:t>1725</w:t>
      </w:r>
      <w:r w:rsidR="00073E4A">
        <w:t>.</w:t>
      </w:r>
    </w:p>
    <w:p w14:paraId="0A1C3655"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75D1E5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2F80C54" w14:textId="77777777" w:rsidR="00E00DA6" w:rsidRDefault="007615D6" w:rsidP="000A3FBD">
      <w:pPr>
        <w:pStyle w:val="NormTop"/>
      </w:pPr>
      <w:r>
        <w:rPr>
          <w:color w:val="0000FF"/>
        </w:rPr>
        <w:lastRenderedPageBreak/>
        <w:t>SP-231429</w:t>
      </w:r>
      <w:r w:rsidRPr="00D53282">
        <w:t xml:space="preserve"> </w:t>
      </w:r>
      <w:r>
        <w:t>(SID NEW) New SID: Study on Management Data Analytics (MDA)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on Management Data Analytics (MDA), Phase 3 is to investigate and discuss use cases along with the corresponding potential requirements and solutions for the following topics: WT-1 Energy efficiency analytics, Note: The work on this aspect will be in collaboration with SA WG5 5GEE work on any new enabling data requirements e.g., new relevant performance measurements and/or new KPIs will be developed under the scope of 5GEE work. WT-2 End-to-End performance analytics including Edge computing domain, WT-3 Data correlation analytics including, but not limited to supporting and facilitating e.g., ML model training operational tasks, WT-4 ATSSS performance analytics, WT-5 Non-3GPP access performance analytics, WT-6 UE throughput analytics, WT-7 Fault management related analytics and alarm prediction, WT-8 Software Upgrade Validation: Using MDAS predictions to validate the software upgrade for a future point of time, Note: Relation with CICD needs to be studied, as appropriate.</w:t>
      </w:r>
    </w:p>
    <w:p w14:paraId="70FDB2BA" w14:textId="77777777" w:rsidR="007615D6" w:rsidRPr="005B25A1" w:rsidRDefault="007615D6" w:rsidP="007615D6">
      <w:pPr>
        <w:keepNext/>
        <w:keepLines/>
        <w:rPr>
          <w:b/>
          <w:bCs/>
        </w:rPr>
      </w:pPr>
      <w:r w:rsidRPr="005B25A1">
        <w:rPr>
          <w:b/>
          <w:bCs/>
        </w:rPr>
        <w:t>Plenary Discussion:</w:t>
      </w:r>
    </w:p>
    <w:p w14:paraId="7ABABE84" w14:textId="4A431E78" w:rsidR="00B53312" w:rsidRDefault="00B53312" w:rsidP="00B53312">
      <w:pPr>
        <w:keepNext/>
        <w:keepLines/>
      </w:pPr>
      <w:r>
        <w:t>The 5GEE WI indicates SA WG5, but the WI dependencies table shows SA WG1 items. This should be added to the table in clause 2.3. The Rel-19 ATSSS study line should be removed.</w:t>
      </w:r>
      <w:r w:rsidRPr="00B53312">
        <w:t xml:space="preserve"> </w:t>
      </w:r>
      <w:r>
        <w:t xml:space="preserve">The TR number should be added. The Rapporteur needs to be allocated. ATSS should be ATSSS for the Rel-18 WI. The ME Impacts should be indicated. ORAN should be removed from clause 8, as it is not a 3GPP WG. This was revised in </w:t>
      </w:r>
      <w:r w:rsidRPr="00CE3EC0">
        <w:rPr>
          <w:color w:val="0000FF"/>
        </w:rPr>
        <w:t>S</w:t>
      </w:r>
      <w:r>
        <w:rPr>
          <w:color w:val="0000FF"/>
        </w:rPr>
        <w:t>P</w:t>
      </w:r>
      <w:r w:rsidRPr="00CE3EC0">
        <w:rPr>
          <w:color w:val="0000FF"/>
        </w:rPr>
        <w:t>-23</w:t>
      </w:r>
      <w:r>
        <w:rPr>
          <w:color w:val="0000FF"/>
        </w:rPr>
        <w:t>1726</w:t>
      </w:r>
      <w:r>
        <w:t>.</w:t>
      </w:r>
    </w:p>
    <w:p w14:paraId="4A60CF2F"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EF91C1B"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1DD72C09" w14:textId="77777777" w:rsidR="00E00DA6" w:rsidRDefault="007615D6" w:rsidP="000A3FBD">
      <w:pPr>
        <w:pStyle w:val="NormTop"/>
      </w:pPr>
      <w:r>
        <w:rPr>
          <w:color w:val="0000FF"/>
        </w:rPr>
        <w:t>SP-231428</w:t>
      </w:r>
      <w:r w:rsidRPr="00D53282">
        <w:t xml:space="preserve"> </w:t>
      </w:r>
      <w:r>
        <w:t>(SID NEW) New SID: Study on Management aspect of Network Digital Twin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will focus on the following aspects: WT-1 Investigate and define the terms related to Digital Twin (e.g. NDT) in the 3GPP management system. WT-2 Study scenarios and requirements for the use of NDT, e.g., for verification of the network operations. Scenarios may include RAN optimization and service assurance. WT-3 Collaboration/alignment for NDT management with other SDOs, especially ETSI ZSM.</w:t>
      </w:r>
    </w:p>
    <w:p w14:paraId="62C109CB" w14:textId="77777777" w:rsidR="007615D6" w:rsidRPr="005B25A1" w:rsidRDefault="007615D6" w:rsidP="007615D6">
      <w:pPr>
        <w:keepNext/>
        <w:keepLines/>
        <w:rPr>
          <w:b/>
          <w:bCs/>
        </w:rPr>
      </w:pPr>
      <w:r w:rsidRPr="005B25A1">
        <w:rPr>
          <w:b/>
          <w:bCs/>
        </w:rPr>
        <w:t>Convenor comment:</w:t>
      </w:r>
    </w:p>
    <w:p w14:paraId="22A19740" w14:textId="77777777" w:rsidR="007615D6" w:rsidRPr="005B25A1" w:rsidRDefault="007615D6" w:rsidP="007615D6">
      <w:pPr>
        <w:keepNext/>
        <w:keepLines/>
      </w:pPr>
      <w:r w:rsidRPr="005B25A1">
        <w:t>This should not be a Study/Feature on its own but part of the Feature it manages. Improve Name and proposed Acronym.</w:t>
      </w:r>
    </w:p>
    <w:p w14:paraId="2C34384F" w14:textId="77777777" w:rsidR="007615D6" w:rsidRPr="005B25A1" w:rsidRDefault="007615D6" w:rsidP="007615D6">
      <w:pPr>
        <w:keepNext/>
        <w:keepLines/>
        <w:rPr>
          <w:b/>
          <w:bCs/>
        </w:rPr>
      </w:pPr>
      <w:r w:rsidRPr="005B25A1">
        <w:rPr>
          <w:b/>
          <w:bCs/>
        </w:rPr>
        <w:t>Plenary Discussion:</w:t>
      </w:r>
    </w:p>
    <w:p w14:paraId="30914A67" w14:textId="4123C177" w:rsidR="00E3454D" w:rsidRDefault="00E3454D" w:rsidP="00E3454D">
      <w:pPr>
        <w:keepNext/>
        <w:keepLines/>
      </w:pPr>
      <w:r>
        <w:t>ITU-T SG13 and ETSI ZSM should be removed from clause 8, they are included in the objectives as WT-3 and should be moved into a note on collaboration with other bodies and included as part of WT-2. WT-1 should be for Network Digital Twin and the e.g. removed. Telefonica asked to be added as a supporting company. Ericsson asked to clarify which aspects involve other WGs under clause 8. Vodafone asked where the Digital Twin requirements are found.</w:t>
      </w:r>
      <w:r w:rsidR="005801AC">
        <w:t xml:space="preserve"> Deutsche Telekom clarified that the terminology work in other WGs will be checked and the terminology defined is needed.</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1727</w:t>
      </w:r>
      <w:r>
        <w:t>.</w:t>
      </w:r>
    </w:p>
    <w:p w14:paraId="35B83670"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70D3FA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2E6FA84" w14:textId="77777777" w:rsidR="00E00DA6" w:rsidRDefault="007615D6" w:rsidP="000A3FBD">
      <w:pPr>
        <w:pStyle w:val="NormTop"/>
      </w:pPr>
      <w:r>
        <w:rPr>
          <w:color w:val="0000FF"/>
        </w:rPr>
        <w:lastRenderedPageBreak/>
        <w:t>SP-231433</w:t>
      </w:r>
      <w:r w:rsidRPr="00D53282">
        <w:t xml:space="preserve"> </w:t>
      </w:r>
      <w:r>
        <w:t>(SID NEW) New SID: Study on Enhanced OAM for management exposure to external consumers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will be: WT-1 Exposure of management services to external consumers  WT-1.1 Identify generic requirements for exposure of SA WG5 management services to external consumers, irrespective of the vertical industry. WT-1.2 Identify 1) potential mechanisms to discover management service producers and their respective capabilities while leveraging as much as possible the existing solutions and extending where necessary. Compare existing solutions (e.g., CAPIF, EGMF, </w:t>
      </w:r>
      <w:proofErr w:type="spellStart"/>
      <w:r>
        <w:t>MnS</w:t>
      </w:r>
      <w:proofErr w:type="spellEnd"/>
      <w:r>
        <w:t xml:space="preserve"> Registry and/or MSAC) that could be leveraged. 2) procedures for exposure of management services based on CAPIF, EGMF, </w:t>
      </w:r>
      <w:proofErr w:type="spellStart"/>
      <w:r>
        <w:t>MnS</w:t>
      </w:r>
      <w:proofErr w:type="spellEnd"/>
      <w:r>
        <w:t xml:space="preserve"> Registry, MSAC or a combination thereof, as listed in S5-236381. WT-1.3 Identify potential requirements that would be provided to the access control (MSAC) work item. WT-1.4 Study whether and how SA WG5 defined exposure mechanisms fit within the GSMA Open Gateway framework. This framework includes OPG, CAMARA and TM Forum, as declared at https://www.gsma.com/futurenetworks/wp-content/uploads/2023/05/The-Ecosystem-for-Open-Gateway-NaaS-API-development.pdf . WT-2 management exposure WT-2.1 Study whether and how the requirements of communication services can be captured with &lt;&lt;</w:t>
      </w:r>
      <w:proofErr w:type="spellStart"/>
      <w:r>
        <w:t>ServiceProfile</w:t>
      </w:r>
      <w:proofErr w:type="spellEnd"/>
      <w:r>
        <w:t xml:space="preserve">&gt;&gt; (datatype) 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 WT-2.3 Study modelling solutions that provide alternative means to fulfil </w:t>
      </w:r>
      <w:proofErr w:type="spellStart"/>
      <w:r>
        <w:t>ServiceProfile</w:t>
      </w:r>
      <w:proofErr w:type="spellEnd"/>
      <w:r>
        <w:t xml:space="preserve"> other than via network slicing. Examples of these means include DNN provisioning and SNPN provisioning. WT-2.4 clarify the role of communication service (TS 28.530) in 3GPP management system, and the relationship with PDU session definition in 3GPP 5G system architecture (23.501) WT-3 Exposing network slice management capabilities in network sharing scenarios: WT-3.1 identify network slicing management aspects in network sharing scenarios beyond RAN sharing, e.g. backhaul sharing. These scenarios are motivated with the increasing tendency of telco operators to offload the ownership and management of access infrastructures on 3rd parties.  WT-3.2 study the impact of these aspects in the provisioning (28.531) and the models (Slice NRM fragment and the information elements of a potential new management information model). For this work, </w:t>
      </w:r>
      <w:proofErr w:type="spellStart"/>
      <w:r>
        <w:t>NSaaS</w:t>
      </w:r>
      <w:proofErr w:type="spellEnd"/>
      <w:r>
        <w:t xml:space="preserve"> and </w:t>
      </w:r>
      <w:proofErr w:type="spellStart"/>
      <w:r>
        <w:t>NSSaaS</w:t>
      </w:r>
      <w:proofErr w:type="spellEnd"/>
      <w:r>
        <w:t xml:space="preserve"> description reported 28.811 will be considered into account.</w:t>
      </w:r>
    </w:p>
    <w:p w14:paraId="22259510" w14:textId="77777777" w:rsidR="007615D6" w:rsidRPr="005B25A1" w:rsidRDefault="007615D6" w:rsidP="007615D6">
      <w:pPr>
        <w:keepNext/>
        <w:keepLines/>
        <w:rPr>
          <w:b/>
          <w:bCs/>
        </w:rPr>
      </w:pPr>
      <w:r w:rsidRPr="005B25A1">
        <w:rPr>
          <w:b/>
          <w:bCs/>
        </w:rPr>
        <w:t>Convenor comment:</w:t>
      </w:r>
    </w:p>
    <w:p w14:paraId="16D44B13" w14:textId="77777777" w:rsidR="007615D6" w:rsidRPr="005B25A1" w:rsidRDefault="007615D6" w:rsidP="007615D6">
      <w:pPr>
        <w:keepNext/>
        <w:keepLines/>
      </w:pPr>
      <w:r w:rsidRPr="005B25A1">
        <w:t>Name should start 'Study on ...'.</w:t>
      </w:r>
    </w:p>
    <w:p w14:paraId="6950DD95" w14:textId="77777777" w:rsidR="007615D6" w:rsidRPr="005B25A1" w:rsidRDefault="007615D6" w:rsidP="007615D6">
      <w:pPr>
        <w:keepNext/>
        <w:keepLines/>
        <w:rPr>
          <w:b/>
          <w:bCs/>
        </w:rPr>
      </w:pPr>
      <w:r w:rsidRPr="005B25A1">
        <w:rPr>
          <w:b/>
          <w:bCs/>
        </w:rPr>
        <w:t>Plenary Discussion:</w:t>
      </w:r>
    </w:p>
    <w:p w14:paraId="6EEBE05A" w14:textId="26FD14F9" w:rsidR="005801AC" w:rsidRDefault="005801AC" w:rsidP="00A120F3">
      <w:pPr>
        <w:keepNext/>
        <w:keepLines/>
      </w:pPr>
      <w:r>
        <w:t xml:space="preserve">The title should begin 'Study on'. Samsung proposed updates in </w:t>
      </w:r>
      <w:r>
        <w:rPr>
          <w:color w:val="0000FF"/>
        </w:rPr>
        <w:t>SP-231641</w:t>
      </w:r>
      <w:r>
        <w:t>, removing the reference to the WT-1.2 objective. The Impacts needed to be indicated. The TR number should be added. The Rapporteur needs to be allocated. This was left for off-line discussion and revised</w:t>
      </w:r>
      <w:r w:rsidR="007C0601">
        <w:t xml:space="preserve">, merging </w:t>
      </w:r>
      <w:r w:rsidR="007C0601" w:rsidRPr="007C0601">
        <w:rPr>
          <w:color w:val="0000FF"/>
        </w:rPr>
        <w:t>SP-231641</w:t>
      </w:r>
      <w:r w:rsidR="007C0601">
        <w:t>,</w:t>
      </w:r>
      <w:r>
        <w:t xml:space="preserve"> in </w:t>
      </w:r>
      <w:r w:rsidRPr="00CE3EC0">
        <w:rPr>
          <w:color w:val="0000FF"/>
        </w:rPr>
        <w:t>S</w:t>
      </w:r>
      <w:r>
        <w:rPr>
          <w:color w:val="0000FF"/>
        </w:rPr>
        <w:t>P</w:t>
      </w:r>
      <w:r w:rsidRPr="00CE3EC0">
        <w:rPr>
          <w:color w:val="0000FF"/>
        </w:rPr>
        <w:t>-23</w:t>
      </w:r>
      <w:r>
        <w:rPr>
          <w:color w:val="0000FF"/>
        </w:rPr>
        <w:t>1728</w:t>
      </w:r>
      <w:r>
        <w:t>.</w:t>
      </w:r>
    </w:p>
    <w:p w14:paraId="5E519A7B" w14:textId="1F0DF722" w:rsidR="007615D6" w:rsidRPr="0029461A" w:rsidRDefault="0029461A" w:rsidP="007615D6">
      <w:pPr>
        <w:keepNext/>
        <w:keepLines/>
      </w:pPr>
      <w:r>
        <w:t xml:space="preserve">This new SID was </w:t>
      </w:r>
      <w:r w:rsidRPr="00C3284B">
        <w:rPr>
          <w:color w:val="FF0000"/>
          <w:lang w:eastAsia="en-US"/>
        </w:rPr>
        <w:t>approved</w:t>
      </w:r>
      <w:r>
        <w:t>.</w:t>
      </w:r>
    </w:p>
    <w:p w14:paraId="7BA05C76" w14:textId="711F426E" w:rsidR="007615D6" w:rsidRPr="0029461A" w:rsidRDefault="007615D6" w:rsidP="007615D6">
      <w:r w:rsidRPr="005B25A1">
        <w:rPr>
          <w:b/>
          <w:bCs/>
        </w:rPr>
        <w:t>Status:</w:t>
      </w:r>
      <w:r>
        <w:t xml:space="preserve"> </w:t>
      </w:r>
      <w:r w:rsidR="0029461A" w:rsidRPr="00C3284B">
        <w:rPr>
          <w:color w:val="FF0000"/>
          <w:lang w:eastAsia="en-US"/>
        </w:rPr>
        <w:t>Approved</w:t>
      </w:r>
      <w:r w:rsidR="0029461A">
        <w:t>.</w:t>
      </w:r>
    </w:p>
    <w:p w14:paraId="3E3BB658" w14:textId="77777777" w:rsidR="005801AC" w:rsidRDefault="005801AC" w:rsidP="005801AC">
      <w:pPr>
        <w:pStyle w:val="NormTop"/>
      </w:pPr>
      <w:r>
        <w:rPr>
          <w:color w:val="0000FF"/>
        </w:rPr>
        <w:t>SP-231641</w:t>
      </w:r>
      <w:r w:rsidRPr="00D53282">
        <w:t xml:space="preserve"> </w:t>
      </w:r>
      <w:r>
        <w:t>(SID NEW) New SID: Study on Enhanced OAM for management exposure to external consumers (Source: Samsung)</w:t>
      </w:r>
      <w:r>
        <w:br/>
      </w:r>
      <w:r w:rsidRPr="00D53282">
        <w:rPr>
          <w:b/>
        </w:rPr>
        <w:t>Document for:</w:t>
      </w:r>
      <w:r w:rsidRPr="00D53282">
        <w:t xml:space="preserve"> </w:t>
      </w:r>
      <w:r>
        <w:t>Approval</w:t>
      </w:r>
      <w:r>
        <w:br/>
      </w:r>
      <w:r w:rsidRPr="00D53282">
        <w:rPr>
          <w:b/>
        </w:rPr>
        <w:t>Abstract:</w:t>
      </w:r>
      <w:r w:rsidRPr="00D53282">
        <w:t xml:space="preserve"> </w:t>
      </w:r>
      <w:r>
        <w:br/>
        <w:t>Revision of SP-231433 (SA WG5 agreed SID) to remove a reference in the WT-1.2 objective.</w:t>
      </w:r>
    </w:p>
    <w:p w14:paraId="13CF25F0" w14:textId="77777777" w:rsidR="005801AC" w:rsidRPr="00B81031" w:rsidRDefault="005801AC" w:rsidP="005801AC">
      <w:pPr>
        <w:keepNext/>
        <w:keepLines/>
        <w:rPr>
          <w:i/>
        </w:rPr>
      </w:pPr>
      <w:r w:rsidRPr="00B81031">
        <w:rPr>
          <w:b/>
          <w:bCs/>
          <w:i/>
        </w:rPr>
        <w:t>Comment:</w:t>
      </w:r>
      <w:r>
        <w:rPr>
          <w:i/>
        </w:rPr>
        <w:t xml:space="preserve"> Revision of SP-231433 (SA WG5 agreed SID).</w:t>
      </w:r>
    </w:p>
    <w:p w14:paraId="0CEF251C" w14:textId="77777777" w:rsidR="005801AC" w:rsidRPr="005B25A1" w:rsidRDefault="005801AC" w:rsidP="005801AC">
      <w:pPr>
        <w:keepNext/>
        <w:keepLines/>
        <w:rPr>
          <w:b/>
          <w:bCs/>
        </w:rPr>
      </w:pPr>
      <w:r w:rsidRPr="005B25A1">
        <w:rPr>
          <w:b/>
          <w:bCs/>
        </w:rPr>
        <w:t>Plenary Discussion:</w:t>
      </w:r>
    </w:p>
    <w:p w14:paraId="4D6F4A22" w14:textId="21205B90" w:rsidR="005801AC" w:rsidRPr="005B25A1" w:rsidRDefault="007C0601" w:rsidP="005801AC">
      <w:pPr>
        <w:keepNext/>
        <w:keepLines/>
      </w:pPr>
      <w:r>
        <w:t xml:space="preserve">Merged into </w:t>
      </w:r>
      <w:r w:rsidRPr="00CE3EC0">
        <w:rPr>
          <w:color w:val="0000FF"/>
        </w:rPr>
        <w:t>S</w:t>
      </w:r>
      <w:r>
        <w:rPr>
          <w:color w:val="0000FF"/>
        </w:rPr>
        <w:t>P</w:t>
      </w:r>
      <w:r w:rsidRPr="00CE3EC0">
        <w:rPr>
          <w:color w:val="0000FF"/>
        </w:rPr>
        <w:t>-23</w:t>
      </w:r>
      <w:r>
        <w:rPr>
          <w:color w:val="0000FF"/>
        </w:rPr>
        <w:t>1728</w:t>
      </w:r>
      <w:r>
        <w:t>.</w:t>
      </w:r>
    </w:p>
    <w:p w14:paraId="417BE593" w14:textId="63FBEDF1" w:rsidR="005801AC" w:rsidRPr="00EB0339" w:rsidRDefault="005801AC" w:rsidP="005801AC">
      <w:r w:rsidRPr="005B25A1">
        <w:rPr>
          <w:b/>
          <w:bCs/>
        </w:rPr>
        <w:t>Status:</w:t>
      </w:r>
      <w:r>
        <w:t xml:space="preserve"> </w:t>
      </w:r>
      <w:r w:rsidR="007C0601">
        <w:rPr>
          <w:color w:val="0000FF"/>
        </w:rPr>
        <w:t>Merg</w:t>
      </w:r>
      <w:r>
        <w:rPr>
          <w:color w:val="0000FF"/>
        </w:rPr>
        <w:t>ed</w:t>
      </w:r>
      <w:r>
        <w:t>.</w:t>
      </w:r>
    </w:p>
    <w:p w14:paraId="52081DC4" w14:textId="77777777" w:rsidR="00E00DA6" w:rsidRDefault="007615D6" w:rsidP="000A3FBD">
      <w:pPr>
        <w:pStyle w:val="NormTop"/>
      </w:pPr>
      <w:r>
        <w:rPr>
          <w:color w:val="0000FF"/>
        </w:rPr>
        <w:lastRenderedPageBreak/>
        <w:t>SP-231424</w:t>
      </w:r>
      <w:r w:rsidRPr="00D53282">
        <w:t xml:space="preserve"> </w:t>
      </w:r>
      <w:r>
        <w:t>(SID NEW) New SID: Study on Management of IAB Nodes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study include the following: WT-1 Identify the use cases and scenarios in which how IAB node connects to OAM system. WT-2 Investigate the potential enhancement to Plug and Connect NE to OAM system. WT-3 Identify the potential requirements and solutions to support the continuity of OAM connectivity during IAB node mobility and MBSR roaming over PLMNs. WT-4 Investigate the potential impact to CM, PM, and FM, and identify the potential requirements and solutions to support IAB FCAP management.</w:t>
      </w:r>
    </w:p>
    <w:p w14:paraId="1C6ACEA2" w14:textId="77777777" w:rsidR="007615D6" w:rsidRPr="005B25A1" w:rsidRDefault="007615D6" w:rsidP="007615D6">
      <w:pPr>
        <w:keepNext/>
        <w:keepLines/>
        <w:rPr>
          <w:b/>
          <w:bCs/>
        </w:rPr>
      </w:pPr>
      <w:r w:rsidRPr="005B25A1">
        <w:rPr>
          <w:b/>
          <w:bCs/>
        </w:rPr>
        <w:t>Convenor comment:</w:t>
      </w:r>
    </w:p>
    <w:p w14:paraId="4885DBF1" w14:textId="77777777" w:rsidR="007615D6" w:rsidRPr="005B25A1" w:rsidRDefault="007615D6" w:rsidP="007615D6">
      <w:pPr>
        <w:keepNext/>
        <w:keepLines/>
      </w:pPr>
      <w:r w:rsidRPr="005B25A1">
        <w:t>This should not be a Study/Feature on its own but part of the Feature it manages. Suggest Acronym '</w:t>
      </w:r>
      <w:proofErr w:type="spellStart"/>
      <w:r w:rsidRPr="005B25A1">
        <w:t>FS_NR_mobile_IAB_MGT</w:t>
      </w:r>
      <w:proofErr w:type="spellEnd"/>
      <w:r w:rsidRPr="005B25A1">
        <w:t>'.</w:t>
      </w:r>
    </w:p>
    <w:p w14:paraId="52538424" w14:textId="77777777" w:rsidR="007615D6" w:rsidRPr="005B25A1" w:rsidRDefault="007615D6" w:rsidP="007615D6">
      <w:pPr>
        <w:keepNext/>
        <w:keepLines/>
        <w:rPr>
          <w:b/>
          <w:bCs/>
        </w:rPr>
      </w:pPr>
      <w:r w:rsidRPr="005B25A1">
        <w:rPr>
          <w:b/>
          <w:bCs/>
        </w:rPr>
        <w:t>Plenary Discussion:</w:t>
      </w:r>
    </w:p>
    <w:p w14:paraId="30A5E92E" w14:textId="46F99C85" w:rsidR="007C0601" w:rsidRDefault="007C0601" w:rsidP="007C0601">
      <w:pPr>
        <w:keepNext/>
        <w:keepLines/>
      </w:pPr>
      <w:r>
        <w:t xml:space="preserve">Clause 8 should be corrected and the acronym aligned.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1729</w:t>
      </w:r>
      <w:r>
        <w:t>.</w:t>
      </w:r>
    </w:p>
    <w:p w14:paraId="524ECE4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344BEB55"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44479578" w14:textId="77777777" w:rsidR="00E00DA6" w:rsidRDefault="007615D6" w:rsidP="000A3FBD">
      <w:pPr>
        <w:pStyle w:val="NormTop"/>
      </w:pPr>
      <w:r>
        <w:rPr>
          <w:color w:val="0000FF"/>
        </w:rPr>
        <w:t>SP-231420</w:t>
      </w:r>
      <w:r w:rsidRPr="00D53282">
        <w:t xml:space="preserve"> </w:t>
      </w:r>
      <w:r>
        <w:t>(SID NEW) New SID: Study on cloud aspects of management and orchestration (Source: SA WG5)</w:t>
      </w:r>
      <w:r>
        <w:br/>
      </w:r>
      <w:r w:rsidRPr="00D53282">
        <w:rPr>
          <w:b/>
        </w:rPr>
        <w:t>Document for:</w:t>
      </w:r>
      <w:r w:rsidRPr="00D53282">
        <w:t xml:space="preserve"> </w:t>
      </w:r>
      <w:r>
        <w:t>Approval</w:t>
      </w:r>
      <w:r>
        <w:br/>
      </w:r>
      <w:r w:rsidRPr="00D53282">
        <w:rPr>
          <w:b/>
        </w:rPr>
        <w:t>Abstract:</w:t>
      </w:r>
      <w:r w:rsidRPr="00D53282">
        <w:t xml:space="preserve"> </w:t>
      </w:r>
      <w:r>
        <w:br/>
        <w:t>Objective: To study the cloud aspects of management and orchestration, including  WT-1: Study the use cases which utilize the new VNF generic OAM functions (specified in ETSI) and their potential impacts on the 3GPP management system, i.e., the requirements to support such use cases and the potential solutions. WT-2: Study the use cases that utilize the newly developed industry solutions for management of cloud native network functions which leverage industry standards not limited to NFV MANO; study the potential impact of supporting such use cases on the 3GPP management system, i.e., the potential requirements and solutions. Note: WT-2 includes studying the terminology to determine the appropriate term and definition for cloud native network functions for use in the 3GPP management system. WT-3: Study the use cases, potential requirements and possible solutions for 3GPP management system to support different cloud deployment scenarios, such as public-cloud, private-cloud, hybrid-cloud and multi-cloud deployment scenarios.</w:t>
      </w:r>
    </w:p>
    <w:p w14:paraId="093E056C" w14:textId="77777777" w:rsidR="007615D6" w:rsidRPr="005B25A1" w:rsidRDefault="007615D6" w:rsidP="007615D6">
      <w:pPr>
        <w:keepNext/>
        <w:keepLines/>
        <w:rPr>
          <w:b/>
          <w:bCs/>
        </w:rPr>
      </w:pPr>
      <w:r w:rsidRPr="005B25A1">
        <w:rPr>
          <w:b/>
          <w:bCs/>
        </w:rPr>
        <w:t>Convenor comment:</w:t>
      </w:r>
    </w:p>
    <w:p w14:paraId="751EA453" w14:textId="25E41B68" w:rsidR="007C0601" w:rsidRDefault="007615D6" w:rsidP="00A120F3">
      <w:pPr>
        <w:keepNext/>
        <w:keepLines/>
      </w:pPr>
      <w:r w:rsidRPr="005B25A1">
        <w:t>Improve proposed Acronym.</w:t>
      </w:r>
      <w:r w:rsidR="007C0601">
        <w:t xml:space="preserve"> Vodafone asked to clarify WT1 to indicate the study is on whether the generic functions need to be supported. The TR number should be added. The Rapporteur needs to be allocated. This was left for off-line discussion and revised in </w:t>
      </w:r>
      <w:r w:rsidR="007C0601" w:rsidRPr="00CE3EC0">
        <w:rPr>
          <w:color w:val="0000FF"/>
        </w:rPr>
        <w:t>S</w:t>
      </w:r>
      <w:r w:rsidR="007C0601">
        <w:rPr>
          <w:color w:val="0000FF"/>
        </w:rPr>
        <w:t>P</w:t>
      </w:r>
      <w:r w:rsidR="007C0601" w:rsidRPr="00CE3EC0">
        <w:rPr>
          <w:color w:val="0000FF"/>
        </w:rPr>
        <w:t>-23</w:t>
      </w:r>
      <w:r w:rsidR="007C0601">
        <w:rPr>
          <w:color w:val="0000FF"/>
        </w:rPr>
        <w:t>1730</w:t>
      </w:r>
      <w:r w:rsidR="007C0601">
        <w:t>.</w:t>
      </w:r>
    </w:p>
    <w:p w14:paraId="1C111C8D" w14:textId="10E00D15" w:rsidR="0029461A" w:rsidRDefault="0029461A" w:rsidP="00A120F3">
      <w:pPr>
        <w:keepNext/>
        <w:keepLines/>
      </w:pPr>
      <w:r>
        <w:t xml:space="preserve">This was revised to correct the Rapporteur name in </w:t>
      </w:r>
      <w:r w:rsidRPr="00CE3EC0">
        <w:rPr>
          <w:color w:val="0000FF"/>
        </w:rPr>
        <w:t>S</w:t>
      </w:r>
      <w:r>
        <w:rPr>
          <w:color w:val="0000FF"/>
        </w:rPr>
        <w:t>P</w:t>
      </w:r>
      <w:r w:rsidRPr="00CE3EC0">
        <w:rPr>
          <w:color w:val="0000FF"/>
        </w:rPr>
        <w:t>-23</w:t>
      </w:r>
      <w:r>
        <w:rPr>
          <w:color w:val="0000FF"/>
        </w:rPr>
        <w:t>1781</w:t>
      </w:r>
      <w:r>
        <w:t>.</w:t>
      </w:r>
    </w:p>
    <w:p w14:paraId="5D49A702" w14:textId="77777777" w:rsidR="0029461A" w:rsidRPr="0029461A" w:rsidRDefault="0029461A" w:rsidP="0029461A">
      <w:pPr>
        <w:keepNext/>
        <w:keepLines/>
      </w:pPr>
      <w:r>
        <w:t xml:space="preserve">This new SID was </w:t>
      </w:r>
      <w:r w:rsidRPr="00C3284B">
        <w:rPr>
          <w:color w:val="FF0000"/>
          <w:lang w:eastAsia="en-US"/>
        </w:rPr>
        <w:t>approved</w:t>
      </w:r>
      <w:r>
        <w:t>.</w:t>
      </w:r>
    </w:p>
    <w:p w14:paraId="6D98F142" w14:textId="77777777" w:rsidR="0029461A" w:rsidRPr="0029461A" w:rsidRDefault="0029461A" w:rsidP="0029461A">
      <w:r w:rsidRPr="005B25A1">
        <w:rPr>
          <w:b/>
          <w:bCs/>
        </w:rPr>
        <w:t>Status:</w:t>
      </w:r>
      <w:r>
        <w:t xml:space="preserve"> </w:t>
      </w:r>
      <w:r w:rsidRPr="00C3284B">
        <w:rPr>
          <w:color w:val="FF0000"/>
          <w:lang w:eastAsia="en-US"/>
        </w:rPr>
        <w:t>Approved</w:t>
      </w:r>
      <w:r>
        <w:t>.</w:t>
      </w:r>
    </w:p>
    <w:p w14:paraId="2B08E30E" w14:textId="77777777" w:rsidR="00E00DA6" w:rsidRDefault="007615D6" w:rsidP="000A3FBD">
      <w:pPr>
        <w:pStyle w:val="NormTop"/>
      </w:pPr>
      <w:r>
        <w:rPr>
          <w:color w:val="0000FF"/>
        </w:rPr>
        <w:lastRenderedPageBreak/>
        <w:t>SP-231425</w:t>
      </w:r>
      <w:r w:rsidRPr="00D53282">
        <w:t xml:space="preserve"> </w:t>
      </w:r>
      <w:r>
        <w:t>(SID NEW) New SID: Study on Management of Network Sharing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WT-1 Trace job and collection requirements for POPs.</w:t>
      </w:r>
    </w:p>
    <w:p w14:paraId="0EFB67FB" w14:textId="77777777" w:rsidR="007615D6" w:rsidRPr="005B25A1" w:rsidRDefault="007615D6" w:rsidP="007615D6">
      <w:pPr>
        <w:keepNext/>
        <w:keepLines/>
        <w:rPr>
          <w:b/>
          <w:bCs/>
        </w:rPr>
      </w:pPr>
      <w:r w:rsidRPr="005B25A1">
        <w:rPr>
          <w:b/>
          <w:bCs/>
        </w:rPr>
        <w:t>Convenor comment:</w:t>
      </w:r>
    </w:p>
    <w:p w14:paraId="5DD0BE21" w14:textId="77777777" w:rsidR="007615D6" w:rsidRPr="005B25A1" w:rsidRDefault="007615D6" w:rsidP="007615D6">
      <w:pPr>
        <w:keepNext/>
        <w:keepLines/>
      </w:pPr>
      <w:r w:rsidRPr="005B25A1">
        <w:t>Acronym should be 'FS_MANS_Ph3'.</w:t>
      </w:r>
    </w:p>
    <w:p w14:paraId="2C1AEFCD" w14:textId="77777777" w:rsidR="007615D6" w:rsidRPr="005B25A1" w:rsidRDefault="007615D6" w:rsidP="007615D6">
      <w:pPr>
        <w:keepNext/>
        <w:keepLines/>
        <w:rPr>
          <w:b/>
          <w:bCs/>
        </w:rPr>
      </w:pPr>
      <w:r w:rsidRPr="005B25A1">
        <w:rPr>
          <w:b/>
          <w:bCs/>
        </w:rPr>
        <w:t>Plenary Discussion:</w:t>
      </w:r>
    </w:p>
    <w:p w14:paraId="081FE5D3" w14:textId="0A40AED0" w:rsidR="00043EB0" w:rsidRDefault="007C0601" w:rsidP="00043EB0">
      <w:pPr>
        <w:keepNext/>
        <w:keepLines/>
      </w:pPr>
      <w:r>
        <w:t>The Acronym should be</w:t>
      </w:r>
      <w:r w:rsidR="00043EB0">
        <w:t xml:space="preserve"> aligned with other Network Sharing </w:t>
      </w:r>
      <w:proofErr w:type="spellStart"/>
      <w:r w:rsidR="00043EB0">
        <w:t>WIs.</w:t>
      </w:r>
      <w:proofErr w:type="spellEnd"/>
      <w:r w:rsidR="00043EB0">
        <w:t xml:space="preserve">  Ericsson commented that there are AN and CN impacts indicated, but no RAN dependency. It was clarified that it is dependent on the RAN technology, but will not impact RAN specifications. Clause 8 should show no impacts. The TR number should be added. The Rapporteur needs to be allocated. This was revised in </w:t>
      </w:r>
      <w:r w:rsidR="00043EB0" w:rsidRPr="00CE3EC0">
        <w:rPr>
          <w:color w:val="0000FF"/>
        </w:rPr>
        <w:t>S</w:t>
      </w:r>
      <w:r w:rsidR="00043EB0">
        <w:rPr>
          <w:color w:val="0000FF"/>
        </w:rPr>
        <w:t>P</w:t>
      </w:r>
      <w:r w:rsidR="00043EB0" w:rsidRPr="00CE3EC0">
        <w:rPr>
          <w:color w:val="0000FF"/>
        </w:rPr>
        <w:t>-23</w:t>
      </w:r>
      <w:r w:rsidR="00043EB0">
        <w:rPr>
          <w:color w:val="0000FF"/>
        </w:rPr>
        <w:t>1731</w:t>
      </w:r>
      <w:r w:rsidR="00043EB0">
        <w:t>.</w:t>
      </w:r>
    </w:p>
    <w:p w14:paraId="5F8FF38B"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307F0944"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9A45D9" w14:textId="77777777" w:rsidR="00E00DA6" w:rsidRDefault="007615D6" w:rsidP="000A3FBD">
      <w:pPr>
        <w:pStyle w:val="NormTop"/>
      </w:pPr>
      <w:r>
        <w:rPr>
          <w:color w:val="0000FF"/>
        </w:rPr>
        <w:t>SP-231422</w:t>
      </w:r>
      <w:r w:rsidRPr="00D53282">
        <w:t xml:space="preserve"> </w:t>
      </w:r>
      <w:r>
        <w:t>(SID NEW) New SID: Study on data management, regarding subscriptions and reporting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To study: WT-1 Study how the load on the NFs and/or 3GPP mgmt. system can be decreased by extracting some of the required functionality to be deployed outside the NFs implementing management capabilities defined in SA WG5. WT-2 Study how to solve to get unique job identifiers for performance measurement, Trace/MDT and </w:t>
      </w:r>
      <w:proofErr w:type="spellStart"/>
      <w:r>
        <w:t>QoE</w:t>
      </w:r>
      <w:proofErr w:type="spellEnd"/>
      <w:r>
        <w:t xml:space="preserve"> subscriptions/requests within a PLMN from different consumers. Propose potential requirements, use cases and solutions for this issue.</w:t>
      </w:r>
    </w:p>
    <w:p w14:paraId="4C766C60" w14:textId="77777777" w:rsidR="007615D6" w:rsidRPr="005B25A1" w:rsidRDefault="007615D6" w:rsidP="007615D6">
      <w:pPr>
        <w:keepNext/>
        <w:keepLines/>
        <w:rPr>
          <w:b/>
          <w:bCs/>
        </w:rPr>
      </w:pPr>
      <w:r w:rsidRPr="005B25A1">
        <w:rPr>
          <w:b/>
          <w:bCs/>
        </w:rPr>
        <w:t>Convenor comment:</w:t>
      </w:r>
    </w:p>
    <w:p w14:paraId="762870D8" w14:textId="77777777" w:rsidR="007615D6" w:rsidRPr="005B25A1" w:rsidRDefault="007615D6" w:rsidP="007615D6">
      <w:pPr>
        <w:keepNext/>
        <w:keepLines/>
      </w:pPr>
      <w:r w:rsidRPr="005B25A1">
        <w:t>Improve proposed Acronym.</w:t>
      </w:r>
    </w:p>
    <w:p w14:paraId="087E03BC" w14:textId="77777777" w:rsidR="007615D6" w:rsidRPr="005B25A1" w:rsidRDefault="007615D6" w:rsidP="007615D6">
      <w:pPr>
        <w:keepNext/>
        <w:keepLines/>
        <w:rPr>
          <w:b/>
          <w:bCs/>
        </w:rPr>
      </w:pPr>
      <w:r w:rsidRPr="005B25A1">
        <w:rPr>
          <w:b/>
          <w:bCs/>
        </w:rPr>
        <w:t>Plenary Discussion:</w:t>
      </w:r>
    </w:p>
    <w:p w14:paraId="6562011C" w14:textId="2CDDAA16" w:rsidR="007615D6" w:rsidRPr="00043EB0" w:rsidRDefault="00043EB0" w:rsidP="007615D6">
      <w:pPr>
        <w:keepNext/>
        <w:keepLines/>
      </w:pPr>
      <w:r>
        <w:t xml:space="preserve">The Title and Acronym should be updated.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1732</w:t>
      </w:r>
      <w:r>
        <w:t>.</w:t>
      </w:r>
    </w:p>
    <w:p w14:paraId="1493538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72F7B250"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309E913F" w14:textId="77777777" w:rsidR="00E00DA6" w:rsidRDefault="007615D6" w:rsidP="000A3FBD">
      <w:pPr>
        <w:pStyle w:val="NormTop"/>
      </w:pPr>
      <w:r>
        <w:rPr>
          <w:color w:val="0000FF"/>
        </w:rPr>
        <w:lastRenderedPageBreak/>
        <w:t>SP-231423</w:t>
      </w:r>
      <w:r w:rsidRPr="00D53282">
        <w:t xml:space="preserve"> </w:t>
      </w:r>
      <w:r>
        <w:t>(SID NEW) New SID: Study on Management Aspects of NTN Phase 2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This study item is to investigate the following aspects of the satellite access by taking into account the relevant works in RAN WG2, RAN WG3 and SA WG2, including: WT-1: Management capabilities to support new network architecture or functions for satellite regenerative payloads, considering different types of satellite constellations (both GSO and NGSO). WT-2: Management requirement, </w:t>
      </w:r>
      <w:proofErr w:type="spellStart"/>
      <w:r>
        <w:t>usecase</w:t>
      </w:r>
      <w:proofErr w:type="spellEnd"/>
      <w:r>
        <w:t xml:space="preserve"> and solution to support Store and Forward (S&amp;F) satellite operation and UE-Satellite-UE communication. WT-3: Requirements and potential solutions to support end to end management (including RAN domain and CN domain) in NTN scenarios, such as coordinate with non-3GPP part (e.g. Satellite Control System, Transport System) to provide the NTN specific requirements. WT-4: Management enhancement for NTN-TN and NTN-NTN mobility coordination and better service continuity. NOTE: This study depends on the progress in RAN WGs and SA WG2 WG and may require cooperation with them.</w:t>
      </w:r>
    </w:p>
    <w:p w14:paraId="4E36F986" w14:textId="77777777" w:rsidR="007615D6" w:rsidRPr="005B25A1" w:rsidRDefault="007615D6" w:rsidP="007615D6">
      <w:pPr>
        <w:keepNext/>
        <w:keepLines/>
        <w:rPr>
          <w:b/>
          <w:bCs/>
        </w:rPr>
      </w:pPr>
      <w:r w:rsidRPr="005B25A1">
        <w:rPr>
          <w:b/>
          <w:bCs/>
        </w:rPr>
        <w:t>Convenor comment:</w:t>
      </w:r>
    </w:p>
    <w:p w14:paraId="2E0F6924" w14:textId="77777777" w:rsidR="007615D6" w:rsidRPr="005B25A1" w:rsidRDefault="007615D6" w:rsidP="007615D6">
      <w:pPr>
        <w:keepNext/>
        <w:keepLines/>
      </w:pPr>
      <w:r w:rsidRPr="005B25A1">
        <w:t>This should not be a Study/Feature on its own but part of the Feature it manages. There is no 'NTN Phase 2'. Suggest Acronym '</w:t>
      </w:r>
      <w:proofErr w:type="spellStart"/>
      <w:r w:rsidRPr="005B25A1">
        <w:t>FS_NR_NTN_enh_MGT</w:t>
      </w:r>
      <w:proofErr w:type="spellEnd"/>
      <w:r w:rsidRPr="005B25A1">
        <w:t>'.</w:t>
      </w:r>
    </w:p>
    <w:p w14:paraId="20414D4B" w14:textId="77777777" w:rsidR="007615D6" w:rsidRPr="005B25A1" w:rsidRDefault="007615D6" w:rsidP="007615D6">
      <w:pPr>
        <w:keepNext/>
        <w:keepLines/>
        <w:rPr>
          <w:b/>
          <w:bCs/>
        </w:rPr>
      </w:pPr>
      <w:r w:rsidRPr="005B25A1">
        <w:rPr>
          <w:b/>
          <w:bCs/>
        </w:rPr>
        <w:t>Plenary Discussion:</w:t>
      </w:r>
    </w:p>
    <w:p w14:paraId="1F2A6C6A" w14:textId="085D7B92" w:rsidR="00043EB0" w:rsidRPr="00043EB0" w:rsidRDefault="00043EB0" w:rsidP="00043EB0">
      <w:pPr>
        <w:keepNext/>
        <w:keepLines/>
      </w:pPr>
      <w:r>
        <w:t>The Acronym should be updated.</w:t>
      </w:r>
      <w:r w:rsidR="00571809">
        <w:t xml:space="preserve"> DTAG should be changed to Deutsche Telekom.</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1733</w:t>
      </w:r>
      <w:r>
        <w:t>.</w:t>
      </w:r>
    </w:p>
    <w:p w14:paraId="23808C38"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58FFC37"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82E29F5" w14:textId="77777777" w:rsidR="00E00DA6" w:rsidRDefault="007615D6" w:rsidP="000A3FBD">
      <w:pPr>
        <w:pStyle w:val="NormTop"/>
      </w:pPr>
      <w:r>
        <w:rPr>
          <w:color w:val="0000FF"/>
        </w:rPr>
        <w:t>SP-231427</w:t>
      </w:r>
      <w:r w:rsidRPr="00D53282">
        <w:t xml:space="preserve"> </w:t>
      </w:r>
      <w:r>
        <w:t xml:space="preserve">(SID NEW) New SID: Study on management aspects of </w:t>
      </w:r>
      <w:proofErr w:type="spellStart"/>
      <w:r>
        <w:t>RedCap</w:t>
      </w:r>
      <w:proofErr w:type="spellEnd"/>
      <w:r>
        <w:t xml:space="preserve"> feature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WT-1 Study potential requirements related to management of </w:t>
      </w:r>
      <w:proofErr w:type="spellStart"/>
      <w:r>
        <w:t>RedCap</w:t>
      </w:r>
      <w:proofErr w:type="spellEnd"/>
      <w:r>
        <w:t xml:space="preserve"> based features in RAN network WT-1.1 Enhancement on management of </w:t>
      </w:r>
      <w:proofErr w:type="spellStart"/>
      <w:r>
        <w:t>RedCap</w:t>
      </w:r>
      <w:proofErr w:type="spellEnd"/>
      <w:r>
        <w:t xml:space="preserve"> related initial BWP; WT-1.2 Enhancement on management of </w:t>
      </w:r>
      <w:proofErr w:type="spellStart"/>
      <w:r>
        <w:t>eDRX</w:t>
      </w:r>
      <w:proofErr w:type="spellEnd"/>
      <w:r>
        <w:t xml:space="preserve"> for </w:t>
      </w:r>
      <w:proofErr w:type="spellStart"/>
      <w:r>
        <w:t>RedCap</w:t>
      </w:r>
      <w:proofErr w:type="spellEnd"/>
      <w:r>
        <w:t xml:space="preserve">; WT-1.3 Potential management enhancements related to other WGs; WT- 2 Study new performance measurements and new key performance indicators to evaluated performance of </w:t>
      </w:r>
      <w:proofErr w:type="spellStart"/>
      <w:r>
        <w:t>RedCap</w:t>
      </w:r>
      <w:proofErr w:type="spellEnd"/>
      <w:r>
        <w:t xml:space="preserve"> WT-2.1 Investigate the metrics for resource load of </w:t>
      </w:r>
      <w:proofErr w:type="spellStart"/>
      <w:r>
        <w:t>RedCap</w:t>
      </w:r>
      <w:proofErr w:type="spellEnd"/>
      <w:r>
        <w:t xml:space="preserve"> network; WT-2.2 Investigate new measurements or KPIs for Inactive UEs; WT- 3 Study the estimation method for </w:t>
      </w:r>
      <w:proofErr w:type="spellStart"/>
      <w:r>
        <w:t>RedCap</w:t>
      </w:r>
      <w:proofErr w:type="spellEnd"/>
      <w:r>
        <w:t xml:space="preserve"> energy consumption of network and the energy efficiency of </w:t>
      </w:r>
      <w:proofErr w:type="spellStart"/>
      <w:r>
        <w:t>RedCap</w:t>
      </w:r>
      <w:proofErr w:type="spellEnd"/>
      <w:r>
        <w:t xml:space="preserve">. WT- 4 Study what information about </w:t>
      </w:r>
      <w:proofErr w:type="spellStart"/>
      <w:r>
        <w:t>RedCap</w:t>
      </w:r>
      <w:proofErr w:type="spellEnd"/>
      <w:r>
        <w:t xml:space="preserve"> can be exposed between CSP and CSC, according to different </w:t>
      </w:r>
      <w:proofErr w:type="spellStart"/>
      <w:r>
        <w:t>RedCap</w:t>
      </w:r>
      <w:proofErr w:type="spellEnd"/>
      <w:r>
        <w:t xml:space="preserve"> use cases and different deployment scenarios.</w:t>
      </w:r>
    </w:p>
    <w:p w14:paraId="6E0C5D44" w14:textId="77777777" w:rsidR="007615D6" w:rsidRPr="005B25A1" w:rsidRDefault="007615D6" w:rsidP="007615D6">
      <w:pPr>
        <w:keepNext/>
        <w:keepLines/>
        <w:rPr>
          <w:b/>
          <w:bCs/>
        </w:rPr>
      </w:pPr>
      <w:r w:rsidRPr="005B25A1">
        <w:rPr>
          <w:b/>
          <w:bCs/>
        </w:rPr>
        <w:t>Convenor comment:</w:t>
      </w:r>
    </w:p>
    <w:p w14:paraId="6B62DB8F" w14:textId="77777777" w:rsidR="007615D6" w:rsidRPr="005B25A1" w:rsidRDefault="007615D6" w:rsidP="007615D6">
      <w:pPr>
        <w:keepNext/>
        <w:keepLines/>
      </w:pPr>
      <w:r w:rsidRPr="005B25A1">
        <w:t>This should not be a Study/Feature on its own but part of the Feature it manages. Suggest Acronym 'FS_NR_REDCAP_Ph2_MGT'.</w:t>
      </w:r>
    </w:p>
    <w:p w14:paraId="4A8DDF7B" w14:textId="77777777" w:rsidR="007615D6" w:rsidRPr="005B25A1" w:rsidRDefault="007615D6" w:rsidP="007615D6">
      <w:pPr>
        <w:keepNext/>
        <w:keepLines/>
        <w:rPr>
          <w:b/>
          <w:bCs/>
        </w:rPr>
      </w:pPr>
      <w:r w:rsidRPr="005B25A1">
        <w:rPr>
          <w:b/>
          <w:bCs/>
        </w:rPr>
        <w:t>Plenary Discussion:</w:t>
      </w:r>
    </w:p>
    <w:p w14:paraId="4EC2CF0B" w14:textId="5224010C" w:rsidR="00571809" w:rsidRPr="00043EB0" w:rsidRDefault="00571809" w:rsidP="00571809">
      <w:pPr>
        <w:keepNext/>
        <w:keepLines/>
      </w:pPr>
      <w:r>
        <w:t xml:space="preserve">The Acronym should be updated. The guidance text should be removed.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1734</w:t>
      </w:r>
      <w:r>
        <w:t>.</w:t>
      </w:r>
    </w:p>
    <w:p w14:paraId="4FCB827A"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4D595A83"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0818FEF6" w14:textId="77777777" w:rsidR="00E00DA6" w:rsidRDefault="007615D6" w:rsidP="000A3FBD">
      <w:pPr>
        <w:pStyle w:val="NormTop"/>
      </w:pPr>
      <w:r>
        <w:rPr>
          <w:color w:val="0000FF"/>
        </w:rPr>
        <w:lastRenderedPageBreak/>
        <w:t>SP-231419</w:t>
      </w:r>
      <w:r w:rsidRPr="00D53282">
        <w:t xml:space="preserve"> </w:t>
      </w:r>
      <w:r>
        <w:t>(SID NEW) New SID: Study on Closed Control loop management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the study includes studying the requirements and potential solutions for the following functionalities:  WT-1: Dynamic CCL creation: The CCL for communication service assurance (including network slice and network slice subnet) can be created by the management system implicitly based on some network events including but not limited to performance degradation, threshold crossing, slice Intent creation. WT-2: Multi-vendor CCL management: The CCL for communication service assurance can be disintegrated into multiple parts each coming from different vendor implying the standardized interaction between them. It is to be studied whether there would be any advantages and/or constraints for the use of multi-vendor CCL. This may also include determining which SA WG5 defined management services can support individual steps of a CCL. WT-3: Conflict Detection and Resolution: CCL related conflicts (including Initiation Conflict and Execution Conflicts) should be identified, mitigated or solved. WT-4: CCL scope: The Rel-16 COSLA and Rel-17 </w:t>
      </w:r>
      <w:proofErr w:type="spellStart"/>
      <w:r>
        <w:t>eCOSLA</w:t>
      </w:r>
      <w:proofErr w:type="spellEnd"/>
      <w:r>
        <w:t xml:space="preserve"> defined the CCL only used for communication service assurance scenarios (including network slice and network slice subnet). It is to be studied if the CCL scope can be extended to cover other scenarios including but not limited to RAN UE throughput optimization, fault management, network coverage optimization. WT-5: Management Coordination: Study the relation between closed loops and other management features (e.g. SON functions, MDA, Intent) with the objective to harmonize, as appropriate. WT-6: Monitoring: Study the advanced monitoring functionalities that provide real-time insights into the performance and outcomes of CCLs. WT-7: Other Enhancements: Study other probable measures (</w:t>
      </w:r>
      <w:proofErr w:type="spellStart"/>
      <w:r>
        <w:t>e.g</w:t>
      </w:r>
      <w:proofErr w:type="spellEnd"/>
      <w:r>
        <w:t xml:space="preserve"> CCL feedback, historical learning) to enhance the capabilities of a CCL for better and efficient operations. The study will be done considering the work done with ETSI ZSM, as appropriate.</w:t>
      </w:r>
    </w:p>
    <w:p w14:paraId="41F9D69E" w14:textId="77777777" w:rsidR="007615D6" w:rsidRPr="005B25A1" w:rsidRDefault="007615D6" w:rsidP="007615D6">
      <w:pPr>
        <w:keepNext/>
        <w:keepLines/>
        <w:rPr>
          <w:b/>
          <w:bCs/>
        </w:rPr>
      </w:pPr>
      <w:r w:rsidRPr="005B25A1">
        <w:rPr>
          <w:b/>
          <w:bCs/>
        </w:rPr>
        <w:t>Convenor comment:</w:t>
      </w:r>
    </w:p>
    <w:p w14:paraId="28AB4E88" w14:textId="77777777" w:rsidR="007615D6" w:rsidRPr="005B25A1" w:rsidRDefault="007615D6" w:rsidP="007615D6">
      <w:pPr>
        <w:keepNext/>
        <w:keepLines/>
      </w:pPr>
      <w:r w:rsidRPr="005B25A1">
        <w:t>Improve proposed Acronym.</w:t>
      </w:r>
    </w:p>
    <w:p w14:paraId="4EF076CC" w14:textId="77777777" w:rsidR="007615D6" w:rsidRPr="005B25A1" w:rsidRDefault="007615D6" w:rsidP="007615D6">
      <w:pPr>
        <w:keepNext/>
        <w:keepLines/>
        <w:rPr>
          <w:b/>
          <w:bCs/>
        </w:rPr>
      </w:pPr>
      <w:r w:rsidRPr="005B25A1">
        <w:rPr>
          <w:b/>
          <w:bCs/>
        </w:rPr>
        <w:t>Plenary Discussion:</w:t>
      </w:r>
    </w:p>
    <w:p w14:paraId="269A2956" w14:textId="30156C45" w:rsidR="00571809" w:rsidRPr="00043EB0" w:rsidRDefault="00571809" w:rsidP="00571809">
      <w:pPr>
        <w:keepNext/>
        <w:keepLines/>
      </w:pPr>
      <w:r>
        <w:t xml:space="preserve">The indicator in 2.1 should be 'X'. The Impacts should be completed. The parent work item should be removed. Clause 8 bodies should be removed as they are in the objectives.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1735</w:t>
      </w:r>
      <w:r>
        <w:t>.</w:t>
      </w:r>
    </w:p>
    <w:p w14:paraId="77F22569"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F921479"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10BB240" w14:textId="77777777" w:rsidR="00E00DA6" w:rsidRDefault="007615D6" w:rsidP="000A3FBD">
      <w:pPr>
        <w:pStyle w:val="NormTop"/>
      </w:pPr>
      <w:r>
        <w:rPr>
          <w:color w:val="0000FF"/>
        </w:rPr>
        <w:t>SP-231426</w:t>
      </w:r>
      <w:r w:rsidRPr="00D53282">
        <w:t xml:space="preserve"> </w:t>
      </w:r>
      <w:r>
        <w:t>(SID NEW) New SID: Study on Enablers for Security Monitoring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This study item aims at investigating the mechanisms to enhance the collection and aggregation of data required for continuous security monitoring like security alarms from various network entities(possibly radio and core NFs, </w:t>
      </w:r>
      <w:proofErr w:type="spellStart"/>
      <w:r>
        <w:t>MnFs</w:t>
      </w:r>
      <w:proofErr w:type="spellEnd"/>
      <w:r>
        <w:t xml:space="preserve">, UEs). The entities sending such relevant security data to the management systems will be considered but not limited to in this study include radio network functions and entities, core network functions, network management systems. This study considers 5G system architecture including and up to the features defined in Rel-18. Accordingly, this study aims at identifying the standardization enhancements required for: WT-1 - collection, management and corelation of security alarms, Specific scope is WT-1.1 Filtering of security alarms  WT-1.2 Alarm reporting WT-1.3 Retention policies of security alarms  The above data could be possibly collected from radio and core NFs, </w:t>
      </w:r>
      <w:proofErr w:type="spellStart"/>
      <w:r>
        <w:t>MnFs</w:t>
      </w:r>
      <w:proofErr w:type="spellEnd"/>
      <w:r>
        <w:t xml:space="preserve"> and UEs.</w:t>
      </w:r>
    </w:p>
    <w:p w14:paraId="68C242F3" w14:textId="77777777" w:rsidR="007615D6" w:rsidRPr="005B25A1" w:rsidRDefault="007615D6" w:rsidP="007615D6">
      <w:pPr>
        <w:keepNext/>
        <w:keepLines/>
        <w:rPr>
          <w:b/>
          <w:bCs/>
        </w:rPr>
      </w:pPr>
      <w:r w:rsidRPr="005B25A1">
        <w:rPr>
          <w:b/>
          <w:bCs/>
        </w:rPr>
        <w:t>Plenary Discussion:</w:t>
      </w:r>
    </w:p>
    <w:p w14:paraId="1F58F877" w14:textId="5241CC5B" w:rsidR="00571809" w:rsidRDefault="00571809" w:rsidP="00A120F3">
      <w:pPr>
        <w:keepNext/>
        <w:keepLines/>
      </w:pPr>
      <w:r>
        <w:t xml:space="preserve">The latest WID template should be used. It was commented that this is dependent on SA WG3 work and this should be reflected in clause 8.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1736</w:t>
      </w:r>
      <w:r>
        <w:t>.</w:t>
      </w:r>
    </w:p>
    <w:p w14:paraId="1CE0AE90" w14:textId="77777777" w:rsidR="0029461A" w:rsidRPr="0029461A" w:rsidRDefault="0029461A" w:rsidP="0029461A">
      <w:pPr>
        <w:keepNext/>
        <w:keepLines/>
      </w:pPr>
      <w:r>
        <w:t xml:space="preserve">This new SID was </w:t>
      </w:r>
      <w:r w:rsidRPr="00C3284B">
        <w:rPr>
          <w:color w:val="FF0000"/>
          <w:lang w:eastAsia="en-US"/>
        </w:rPr>
        <w:t>approved</w:t>
      </w:r>
      <w:r>
        <w:t>.</w:t>
      </w:r>
    </w:p>
    <w:p w14:paraId="72958042" w14:textId="77777777" w:rsidR="0029461A" w:rsidRPr="0029461A" w:rsidRDefault="0029461A" w:rsidP="0029461A">
      <w:r w:rsidRPr="005B25A1">
        <w:rPr>
          <w:b/>
          <w:bCs/>
        </w:rPr>
        <w:t>Status:</w:t>
      </w:r>
      <w:r>
        <w:t xml:space="preserve"> </w:t>
      </w:r>
      <w:r w:rsidRPr="00C3284B">
        <w:rPr>
          <w:color w:val="FF0000"/>
          <w:lang w:eastAsia="en-US"/>
        </w:rPr>
        <w:t>Approved</w:t>
      </w:r>
      <w:r>
        <w:t>.</w:t>
      </w:r>
    </w:p>
    <w:p w14:paraId="37F3D0F6" w14:textId="77777777" w:rsidR="00E00DA6" w:rsidRDefault="007615D6" w:rsidP="000A3FBD">
      <w:pPr>
        <w:pStyle w:val="NormTop"/>
      </w:pPr>
      <w:r>
        <w:rPr>
          <w:color w:val="0000FF"/>
        </w:rPr>
        <w:lastRenderedPageBreak/>
        <w:t>SP-231418</w:t>
      </w:r>
      <w:r w:rsidRPr="00D53282">
        <w:t xml:space="preserve"> </w:t>
      </w:r>
      <w:r>
        <w:t>(SID NEW) New SID: Study on intent driven management services for mobile networks phase 3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 of this study item is to study the following areas for enhancing the intent driven management services of 5G network: WT-1 Continuation of Rel-18 intent driven management service topics enhancement: WT-1.1 Intent driven management for user experience assurance WT-1.2 Enablers for Intent Fulfilment, including Intent-driven Closed Loop control, Intent-driven SON orchestration and Intent-driven for MDA. WT-2 New scenarios for intent driven management for mobile network, including but not limited to: WT-2.1 Intent driven management for Uncrewed Aerial Vehicle (UAV)). WT-2.2 Intent driven management for 5G radio network traffic assurance. WT-3 New requirements for additional intent driven management functionalities. WT-3.1 Intent negotiation functionalities, including WT-3.1.1 Management capability to enable </w:t>
      </w:r>
      <w:proofErr w:type="spellStart"/>
      <w:r>
        <w:t>MnS</w:t>
      </w:r>
      <w:proofErr w:type="spellEnd"/>
      <w:r>
        <w:t xml:space="preserve"> producer to ask the </w:t>
      </w:r>
      <w:proofErr w:type="spellStart"/>
      <w:r>
        <w:t>MnS</w:t>
      </w:r>
      <w:proofErr w:type="spellEnd"/>
      <w:r>
        <w:t xml:space="preserve"> consumer to decide which out of many possible outcomes is preferred from the </w:t>
      </w:r>
      <w:proofErr w:type="spellStart"/>
      <w:r>
        <w:t>MnS</w:t>
      </w:r>
      <w:proofErr w:type="spellEnd"/>
      <w:r>
        <w:t xml:space="preserve"> consumer s perspective. WT-3.1.2 Management capability to enable </w:t>
      </w:r>
      <w:proofErr w:type="spellStart"/>
      <w:r>
        <w:t>MnS</w:t>
      </w:r>
      <w:proofErr w:type="spellEnd"/>
      <w:r>
        <w:t xml:space="preserve"> consumer to verify or check the feasibility if proposed intent expectation is possible for an </w:t>
      </w:r>
      <w:proofErr w:type="spellStart"/>
      <w:r>
        <w:t>MnS</w:t>
      </w:r>
      <w:proofErr w:type="spellEnd"/>
      <w:r>
        <w:t xml:space="preserve"> producer. WT-3.1.3 Management capability to enable </w:t>
      </w:r>
      <w:proofErr w:type="spellStart"/>
      <w:r>
        <w:t>MnS</w:t>
      </w:r>
      <w:proofErr w:type="spellEnd"/>
      <w:r>
        <w:t xml:space="preserve"> consumer to explore the best value that can be achieved from an specific intent expectation or target. WT-3.2 Intent handling state management, the management system (including </w:t>
      </w:r>
      <w:proofErr w:type="spellStart"/>
      <w:r>
        <w:t>MnS</w:t>
      </w:r>
      <w:proofErr w:type="spellEnd"/>
      <w:r>
        <w:t xml:space="preserve"> consumer and </w:t>
      </w:r>
      <w:proofErr w:type="spellStart"/>
      <w:r>
        <w:t>MnS</w:t>
      </w:r>
      <w:proofErr w:type="spellEnd"/>
      <w:r>
        <w:t xml:space="preserve"> producer) needs to know the state of an intent instance to pursue the intent lifecycle management WT-3.3 Implicit intent report subscription, the intent report subscription action is triggered by intent creation request automatically. This functionality is to support </w:t>
      </w:r>
      <w:proofErr w:type="spellStart"/>
      <w:r>
        <w:t>MnS</w:t>
      </w:r>
      <w:proofErr w:type="spellEnd"/>
      <w:r>
        <w:t xml:space="preserve"> consumer who expresses the intent can obtain the fulfilment report by default. WT-4 Study how Intent Utility Function can be used to allow Intent driven </w:t>
      </w:r>
      <w:proofErr w:type="spellStart"/>
      <w:r>
        <w:t>MnS</w:t>
      </w:r>
      <w:proofErr w:type="spellEnd"/>
      <w:r>
        <w:t xml:space="preserve"> consumer to improve priority handling by assigning relative preferences to Expectations. Study whether utility may impact existing use cases. WT-5 Intent driven approach for network slicing delivering and assurance. Note: WT-6 depends on the outcome of TR 28.836 (FS_ NETSLICE_IDMS) WT-6 Investigate the scenario and possibility to further use natural language to express the intent.</w:t>
      </w:r>
    </w:p>
    <w:p w14:paraId="1FA44DBA" w14:textId="77777777" w:rsidR="007615D6" w:rsidRPr="005B25A1" w:rsidRDefault="007615D6" w:rsidP="007615D6">
      <w:pPr>
        <w:keepNext/>
        <w:keepLines/>
        <w:rPr>
          <w:b/>
          <w:bCs/>
        </w:rPr>
      </w:pPr>
      <w:r w:rsidRPr="005B25A1">
        <w:rPr>
          <w:b/>
          <w:bCs/>
        </w:rPr>
        <w:t>Convenor comment:</w:t>
      </w:r>
    </w:p>
    <w:p w14:paraId="7D46A2AC" w14:textId="77777777" w:rsidR="007615D6" w:rsidRPr="005B25A1" w:rsidRDefault="007615D6" w:rsidP="007615D6">
      <w:pPr>
        <w:keepNext/>
        <w:keepLines/>
      </w:pPr>
      <w:r w:rsidRPr="005B25A1">
        <w:t>Proposed Acronym should be 'IDMS_MN_Ph3'.</w:t>
      </w:r>
    </w:p>
    <w:p w14:paraId="19DB92FA" w14:textId="77777777" w:rsidR="007615D6" w:rsidRPr="005B25A1" w:rsidRDefault="007615D6" w:rsidP="007615D6">
      <w:pPr>
        <w:keepNext/>
        <w:keepLines/>
        <w:rPr>
          <w:b/>
          <w:bCs/>
        </w:rPr>
      </w:pPr>
      <w:r w:rsidRPr="005B25A1">
        <w:rPr>
          <w:b/>
          <w:bCs/>
        </w:rPr>
        <w:t>Plenary Discussion:</w:t>
      </w:r>
    </w:p>
    <w:p w14:paraId="3C783812" w14:textId="01557068" w:rsidR="00571809" w:rsidRPr="00043EB0" w:rsidRDefault="00571809" w:rsidP="00571809">
      <w:pPr>
        <w:keepNext/>
        <w:keepLines/>
      </w:pPr>
      <w:r>
        <w:t>The Acronym should be updated. Clause 8 should be corrected</w:t>
      </w:r>
      <w:r w:rsidR="004C36BF">
        <w:t xml:space="preserve"> to remove external bodies</w:t>
      </w:r>
      <w:r>
        <w:t>.</w:t>
      </w:r>
      <w:r w:rsidR="004C36BF">
        <w:t xml:space="preserve"> AN impacts should be updated.</w:t>
      </w:r>
      <w:r>
        <w:t xml:space="preserve"> The TR number should be added. The Rapporteur needs to be allocated. This was revised in </w:t>
      </w:r>
      <w:r w:rsidRPr="00CE3EC0">
        <w:rPr>
          <w:color w:val="0000FF"/>
        </w:rPr>
        <w:t>S</w:t>
      </w:r>
      <w:r>
        <w:rPr>
          <w:color w:val="0000FF"/>
        </w:rPr>
        <w:t>P</w:t>
      </w:r>
      <w:r w:rsidRPr="00CE3EC0">
        <w:rPr>
          <w:color w:val="0000FF"/>
        </w:rPr>
        <w:t>-23</w:t>
      </w:r>
      <w:r>
        <w:rPr>
          <w:color w:val="0000FF"/>
        </w:rPr>
        <w:t>173</w:t>
      </w:r>
      <w:r w:rsidR="004C36BF">
        <w:rPr>
          <w:color w:val="0000FF"/>
        </w:rPr>
        <w:t>7</w:t>
      </w:r>
      <w:r>
        <w:t>.</w:t>
      </w:r>
    </w:p>
    <w:p w14:paraId="42282C04" w14:textId="77777777" w:rsidR="0029461A" w:rsidRPr="002D3396" w:rsidRDefault="0029461A" w:rsidP="0029461A">
      <w:pPr>
        <w:keepNext/>
        <w:keepLines/>
      </w:pPr>
      <w:r>
        <w:t xml:space="preserve">This new SID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1A2D68ED"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2F351F9D" w14:textId="77777777" w:rsidR="00B06148" w:rsidRDefault="00B06148" w:rsidP="00BB3F37"/>
    <w:p w14:paraId="240AA2E7" w14:textId="77777777" w:rsidR="007615D6" w:rsidRDefault="007615D6" w:rsidP="005A50C0">
      <w:pPr>
        <w:pStyle w:val="Heading3"/>
      </w:pPr>
      <w:bookmarkStart w:id="61" w:name="_Toc153785248"/>
      <w:r>
        <w:lastRenderedPageBreak/>
        <w:t>6.4.6</w:t>
      </w:r>
      <w:r>
        <w:tab/>
        <w:t>SA WG6 New Release 19 Study Item Descriptions</w:t>
      </w:r>
      <w:bookmarkEnd w:id="61"/>
    </w:p>
    <w:p w14:paraId="47183BBA" w14:textId="77777777" w:rsidR="00E00DA6" w:rsidRDefault="007615D6" w:rsidP="000A3FBD">
      <w:pPr>
        <w:pStyle w:val="NormTop"/>
      </w:pPr>
      <w:r>
        <w:rPr>
          <w:color w:val="0000FF"/>
        </w:rPr>
        <w:t>SP-231541</w:t>
      </w:r>
      <w:r w:rsidRPr="00D53282">
        <w:t xml:space="preserve"> </w:t>
      </w:r>
      <w:r>
        <w:t>(SID NEW) New SID on application enablement for Satellite access enabled 5G Services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The SA WG6 objectives of this study item include the following: 1. Application Enablers: a. Study the impacts to application enablers for supporting satellite access, such as: </w:t>
      </w:r>
      <w:proofErr w:type="spellStart"/>
      <w:r>
        <w:t>i</w:t>
      </w:r>
      <w:proofErr w:type="spellEnd"/>
      <w:r>
        <w:t xml:space="preserve">) Use of satellite access characteristics to optimise application layer enablement behaviour ii) Discontinuous satellite coverage: Support the predictable discontinuous /intermittent connectivity patterns between UEs and AS/AFs for IoT services with satellite access e.g. asset tracking, critical infra asset monitoring delivered through low density NGSO satellite constellations. iii) Support delivery of content from a content caching application by taking advantage of satellites in supporting ubiquitous service. b. Identify key issues, deployment models and develop solutions for application enablers with satellite access based on impacts identified in 1.a. 2. Mission Critical: a. Study the impacts of usage of satellite communication for Mission Critical services, including: </w:t>
      </w:r>
      <w:proofErr w:type="spellStart"/>
      <w:r>
        <w:t>i</w:t>
      </w:r>
      <w:proofErr w:type="spellEnd"/>
      <w:r>
        <w:t>) Potential awareness of the satellite access usage to provide better user experience b. Identify key issues, deployment models and develop solutions for Mission Critical services with satellite access based on impacts identified in 2.a. NOTE 1: The study of Mission Critical over Satellite access will be based on the existing Mission Critical specifications. NOTE 2: Objectives: and solutions of this study should not establish new requirements for SA WG2.</w:t>
      </w:r>
    </w:p>
    <w:p w14:paraId="07B8372D" w14:textId="77777777" w:rsidR="007615D6" w:rsidRPr="005B25A1" w:rsidRDefault="007615D6" w:rsidP="007615D6">
      <w:pPr>
        <w:keepNext/>
        <w:keepLines/>
        <w:rPr>
          <w:b/>
          <w:bCs/>
        </w:rPr>
      </w:pPr>
      <w:r w:rsidRPr="005B25A1">
        <w:rPr>
          <w:b/>
          <w:bCs/>
        </w:rPr>
        <w:t>Convenor comment:</w:t>
      </w:r>
    </w:p>
    <w:p w14:paraId="41295C57" w14:textId="77777777" w:rsidR="007615D6" w:rsidRPr="005B25A1" w:rsidRDefault="007615D6" w:rsidP="007615D6">
      <w:pPr>
        <w:keepNext/>
        <w:keepLines/>
      </w:pPr>
      <w:r w:rsidRPr="005B25A1">
        <w:t>Proposed Acronym should be 'FS_5GSAT_Ph3_APP'.</w:t>
      </w:r>
    </w:p>
    <w:p w14:paraId="6AC848C6" w14:textId="77777777" w:rsidR="007615D6" w:rsidRPr="005B25A1" w:rsidRDefault="007615D6" w:rsidP="007615D6">
      <w:pPr>
        <w:keepNext/>
        <w:keepLines/>
        <w:rPr>
          <w:b/>
          <w:bCs/>
        </w:rPr>
      </w:pPr>
      <w:r w:rsidRPr="005B25A1">
        <w:rPr>
          <w:b/>
          <w:bCs/>
        </w:rPr>
        <w:t>Plenary Discussion:</w:t>
      </w:r>
    </w:p>
    <w:p w14:paraId="209CC599" w14:textId="6A029C14" w:rsidR="007615D6" w:rsidRDefault="00B26EE6" w:rsidP="007615D6">
      <w:pPr>
        <w:keepNext/>
        <w:keepLines/>
      </w:pPr>
      <w:r>
        <w:t xml:space="preserve">The Acronym should be updated to </w:t>
      </w:r>
      <w:r w:rsidRPr="005B25A1">
        <w:t>'FS_5GSAT_Ph3_APP'</w:t>
      </w:r>
      <w:r>
        <w:t xml:space="preserve">. The TR number should be added. This was revised in </w:t>
      </w:r>
      <w:r w:rsidRPr="00CE3EC0">
        <w:rPr>
          <w:color w:val="0000FF"/>
        </w:rPr>
        <w:t>S</w:t>
      </w:r>
      <w:r>
        <w:rPr>
          <w:color w:val="0000FF"/>
        </w:rPr>
        <w:t>P</w:t>
      </w:r>
      <w:r w:rsidRPr="00CE3EC0">
        <w:rPr>
          <w:color w:val="0000FF"/>
        </w:rPr>
        <w:t>-23</w:t>
      </w:r>
      <w:r>
        <w:rPr>
          <w:color w:val="0000FF"/>
        </w:rPr>
        <w:t>1738</w:t>
      </w:r>
      <w:r>
        <w:t>.</w:t>
      </w:r>
    </w:p>
    <w:p w14:paraId="20E28859" w14:textId="0DC9C673" w:rsidR="00B26EE6" w:rsidRPr="00B26EE6" w:rsidRDefault="00B26EE6" w:rsidP="007615D6">
      <w:pPr>
        <w:keepNext/>
        <w:keepLines/>
      </w:pPr>
      <w:r>
        <w:t xml:space="preserve">This new SID was </w:t>
      </w:r>
      <w:r w:rsidRPr="00B26EE6">
        <w:rPr>
          <w:color w:val="FF0000"/>
          <w:lang w:eastAsia="en-US"/>
        </w:rPr>
        <w:t>approved</w:t>
      </w:r>
      <w:r>
        <w:t>.</w:t>
      </w:r>
    </w:p>
    <w:p w14:paraId="39554730" w14:textId="2F644C49" w:rsidR="007615D6" w:rsidRPr="00EB0339" w:rsidRDefault="007615D6" w:rsidP="007615D6">
      <w:r w:rsidRPr="005B25A1">
        <w:rPr>
          <w:b/>
          <w:bCs/>
        </w:rPr>
        <w:t>Status:</w:t>
      </w:r>
      <w:r>
        <w:t xml:space="preserve"> </w:t>
      </w:r>
      <w:r w:rsidR="00B26EE6" w:rsidRPr="00B26EE6">
        <w:rPr>
          <w:color w:val="FF0000"/>
          <w:lang w:eastAsia="en-US"/>
        </w:rPr>
        <w:t>Approved</w:t>
      </w:r>
      <w:r>
        <w:t>.</w:t>
      </w:r>
    </w:p>
    <w:p w14:paraId="1798D6A7" w14:textId="77777777" w:rsidR="00E00DA6" w:rsidRDefault="007615D6" w:rsidP="000A3FBD">
      <w:pPr>
        <w:pStyle w:val="NormTop"/>
      </w:pPr>
      <w:r>
        <w:rPr>
          <w:color w:val="0000FF"/>
        </w:rPr>
        <w:t>SP-231539</w:t>
      </w:r>
      <w:r w:rsidRPr="00D53282">
        <w:t xml:space="preserve"> </w:t>
      </w:r>
      <w:r>
        <w:t>(SID NEW) New SID on application enabler for XR Services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To study how SA WG6 enablement layer can support the XR services to enhance the </w:t>
      </w:r>
      <w:proofErr w:type="spellStart"/>
      <w:r>
        <w:t>QoE</w:t>
      </w:r>
      <w:proofErr w:type="spellEnd"/>
      <w:r>
        <w:t>, with the following objectives: 1. Identify key issues, and solution recommendations to enable capabilities for XR services including: a. Support for applications to provide policy(</w:t>
      </w:r>
      <w:proofErr w:type="spellStart"/>
      <w:r>
        <w:t>ies</w:t>
      </w:r>
      <w:proofErr w:type="spellEnd"/>
      <w:r>
        <w:t>) for provisioning with the 5GC for flows associated with one or more XR services, etc., with the help of the application enablement layer; b. Potential support to apply application layer provided policy(</w:t>
      </w:r>
      <w:proofErr w:type="spellStart"/>
      <w:r>
        <w:t>ies</w:t>
      </w:r>
      <w:proofErr w:type="spellEnd"/>
      <w:r>
        <w:t>) for control of flows associated with an application, and/or among multiple applications considering 5GC flow control mechanism for XR services; c. Measurement, exposure and guarantee of KPI for XR services (e.g. traffic periodicity, Packet Delay Variation among the associated flows etc.); 2. Identify architecture requirements and solutions for architecture enhancement of SEAL/SEALDD to support the XR services based on (1); NOTE: For the objectives above, SA WG6 will align and coordinate with SA WG2 work on XRM where appropriate to avoid any overlap.</w:t>
      </w:r>
    </w:p>
    <w:p w14:paraId="5D6F92D1" w14:textId="77777777" w:rsidR="007615D6" w:rsidRPr="005B25A1" w:rsidRDefault="007615D6" w:rsidP="007615D6">
      <w:pPr>
        <w:keepNext/>
        <w:keepLines/>
        <w:rPr>
          <w:b/>
          <w:bCs/>
        </w:rPr>
      </w:pPr>
      <w:r w:rsidRPr="005B25A1">
        <w:rPr>
          <w:b/>
          <w:bCs/>
        </w:rPr>
        <w:t>Plenary Discussion:</w:t>
      </w:r>
    </w:p>
    <w:p w14:paraId="34BE2EAF" w14:textId="4BCCB4F5" w:rsidR="00B26EE6" w:rsidRDefault="00B26EE6" w:rsidP="00B26EE6">
      <w:pPr>
        <w:keepNext/>
        <w:keepLines/>
      </w:pPr>
      <w:r>
        <w:t xml:space="preserve">The TR number should be added. This was revised in </w:t>
      </w:r>
      <w:r w:rsidRPr="00CE3EC0">
        <w:rPr>
          <w:color w:val="0000FF"/>
        </w:rPr>
        <w:t>S</w:t>
      </w:r>
      <w:r>
        <w:rPr>
          <w:color w:val="0000FF"/>
        </w:rPr>
        <w:t>P</w:t>
      </w:r>
      <w:r w:rsidRPr="00CE3EC0">
        <w:rPr>
          <w:color w:val="0000FF"/>
        </w:rPr>
        <w:t>-23</w:t>
      </w:r>
      <w:r>
        <w:rPr>
          <w:color w:val="0000FF"/>
        </w:rPr>
        <w:t>1739</w:t>
      </w:r>
      <w:r>
        <w:t>.</w:t>
      </w:r>
    </w:p>
    <w:p w14:paraId="7F11BB79" w14:textId="77777777" w:rsidR="00B26EE6" w:rsidRDefault="00B26EE6" w:rsidP="00B26EE6">
      <w:pPr>
        <w:keepNext/>
        <w:keepLines/>
      </w:pPr>
      <w:r>
        <w:t xml:space="preserve">This new SID was </w:t>
      </w:r>
      <w:r w:rsidRPr="00B26EE6">
        <w:rPr>
          <w:color w:val="FF0000"/>
          <w:lang w:eastAsia="en-US"/>
        </w:rPr>
        <w:t>approved</w:t>
      </w:r>
      <w:r>
        <w:t>.</w:t>
      </w:r>
    </w:p>
    <w:p w14:paraId="1F63BAC4" w14:textId="1AADEF1F" w:rsidR="00B26EE6" w:rsidRPr="00B26EE6" w:rsidRDefault="00B26EE6" w:rsidP="00B26EE6">
      <w:pPr>
        <w:keepNext/>
        <w:keepLines/>
        <w:rPr>
          <w:b/>
          <w:bCs/>
        </w:rPr>
      </w:pPr>
      <w:r w:rsidRPr="00B26EE6">
        <w:rPr>
          <w:b/>
          <w:bCs/>
        </w:rPr>
        <w:t>The SA WG6 Chair was asked to try to include TU estimates in future, in order to allow tracking of the resources being used for Work.</w:t>
      </w:r>
    </w:p>
    <w:p w14:paraId="6652113B" w14:textId="77777777" w:rsidR="00B26EE6" w:rsidRPr="00EB0339" w:rsidRDefault="00B26EE6" w:rsidP="00B26EE6">
      <w:r w:rsidRPr="005B25A1">
        <w:rPr>
          <w:b/>
          <w:bCs/>
        </w:rPr>
        <w:t>Status:</w:t>
      </w:r>
      <w:r>
        <w:t xml:space="preserve"> </w:t>
      </w:r>
      <w:r w:rsidRPr="00B26EE6">
        <w:rPr>
          <w:color w:val="FF0000"/>
          <w:lang w:eastAsia="en-US"/>
        </w:rPr>
        <w:t>Approved</w:t>
      </w:r>
      <w:r>
        <w:t>.</w:t>
      </w:r>
    </w:p>
    <w:p w14:paraId="17D60483" w14:textId="77777777" w:rsidR="00E00DA6" w:rsidRDefault="007615D6" w:rsidP="000A3FBD">
      <w:pPr>
        <w:pStyle w:val="NormTop"/>
      </w:pPr>
      <w:r>
        <w:rPr>
          <w:color w:val="0000FF"/>
        </w:rPr>
        <w:lastRenderedPageBreak/>
        <w:t>SP-231540</w:t>
      </w:r>
      <w:r w:rsidRPr="00D53282">
        <w:t xml:space="preserve"> </w:t>
      </w:r>
      <w:r>
        <w:t>(SID NEW) New SID on application enablement for Localized Mobile Metaverse Services (Source: SA WG6)</w:t>
      </w:r>
      <w:r>
        <w:br/>
      </w:r>
      <w:r w:rsidRPr="00D53282">
        <w:rPr>
          <w:b/>
        </w:rPr>
        <w:t>Document for:</w:t>
      </w:r>
      <w:r w:rsidRPr="00D53282">
        <w:t xml:space="preserve"> </w:t>
      </w:r>
      <w:r>
        <w:t>Approval</w:t>
      </w:r>
      <w:r>
        <w:br/>
      </w:r>
      <w:r w:rsidRPr="00D53282">
        <w:rPr>
          <w:b/>
        </w:rPr>
        <w:t>Abstract:</w:t>
      </w:r>
      <w:r w:rsidRPr="00D53282">
        <w:t xml:space="preserve"> </w:t>
      </w:r>
      <w:r>
        <w:br/>
        <w:t>Objective: The objectives of the study include:  1) Study requirements for application enablement architecture to support localized mobile metaverse services in 3GPP specified networks, including the interactions between UE and application enablement layer for (non-exhaustive): a) Potential management and exposure service of avatar related information; NOTE 1: Objective: 1a) can leverage the user profile and digital assets related functionalities from the output of SA WG2 and SA WG4 studies. b) Potential management and exposure of spatial anchors; c) Potential enhancement to SEAL LMS to support localization service (e.g., based on Spatial mapping); d) Identify gaps, if any, and potential enhancements to the existing edge enabler features/services ; 2) Identify key issues based on 1), develop corresponding functional model, potential solutions and deployment models; NOTE 2: Changes to the objectives will be considered based on the requirements and progress in other working groups (i.e. SA WG2, SA WG4). NOTE 3: The objectives will be adjusted based on the outcomes of final Rel-19 Stage-1 normative output. NOTE 4: For some of the objective items (i.e. 1a, 1c), SA WG6 depends on progress and decisions by other working groups (i.e. SA WG2, SA WG4). Further, objective 1c) can leverage other features (e.g. positioning, sensing). NOTE 5: Objective: 1a) does not include management of media aspects.</w:t>
      </w:r>
    </w:p>
    <w:p w14:paraId="0877C745" w14:textId="77777777" w:rsidR="007615D6" w:rsidRPr="005B25A1" w:rsidRDefault="007615D6" w:rsidP="007615D6">
      <w:pPr>
        <w:keepNext/>
        <w:keepLines/>
        <w:rPr>
          <w:b/>
          <w:bCs/>
        </w:rPr>
      </w:pPr>
      <w:r w:rsidRPr="005B25A1">
        <w:rPr>
          <w:b/>
          <w:bCs/>
        </w:rPr>
        <w:t>Convenor comment:</w:t>
      </w:r>
    </w:p>
    <w:p w14:paraId="762465F3" w14:textId="77777777" w:rsidR="007615D6" w:rsidRPr="005B25A1" w:rsidRDefault="007615D6" w:rsidP="007615D6">
      <w:pPr>
        <w:keepNext/>
        <w:keepLines/>
      </w:pPr>
      <w:r w:rsidRPr="005B25A1">
        <w:t>Proposed Acronym should be '</w:t>
      </w:r>
      <w:proofErr w:type="spellStart"/>
      <w:r w:rsidRPr="005B25A1">
        <w:t>FS_Metaverse_App</w:t>
      </w:r>
      <w:proofErr w:type="spellEnd"/>
      <w:r w:rsidRPr="005B25A1">
        <w:t>'.</w:t>
      </w:r>
    </w:p>
    <w:p w14:paraId="6D680AD8" w14:textId="77777777" w:rsidR="007615D6" w:rsidRPr="005B25A1" w:rsidRDefault="007615D6" w:rsidP="007615D6">
      <w:pPr>
        <w:keepNext/>
        <w:keepLines/>
        <w:rPr>
          <w:b/>
          <w:bCs/>
        </w:rPr>
      </w:pPr>
      <w:r w:rsidRPr="005B25A1">
        <w:rPr>
          <w:b/>
          <w:bCs/>
        </w:rPr>
        <w:t>Plenary Discussion:</w:t>
      </w:r>
    </w:p>
    <w:p w14:paraId="3B40E309" w14:textId="5F0F92D2" w:rsidR="00B26EE6" w:rsidRDefault="00B26EE6" w:rsidP="00B26EE6">
      <w:pPr>
        <w:keepNext/>
        <w:keepLines/>
      </w:pPr>
      <w:r>
        <w:t xml:space="preserve">The Acronym should be updated to </w:t>
      </w:r>
      <w:r w:rsidRPr="005B25A1">
        <w:t>'</w:t>
      </w:r>
      <w:proofErr w:type="spellStart"/>
      <w:r>
        <w:t>FS_Metaverse_App</w:t>
      </w:r>
      <w:proofErr w:type="spellEnd"/>
      <w:r w:rsidRPr="005B25A1">
        <w:t>'</w:t>
      </w:r>
      <w:r>
        <w:t xml:space="preserve">. The TR number should be added. This was revised in </w:t>
      </w:r>
      <w:r w:rsidRPr="00CE3EC0">
        <w:rPr>
          <w:color w:val="0000FF"/>
        </w:rPr>
        <w:t>S</w:t>
      </w:r>
      <w:r>
        <w:rPr>
          <w:color w:val="0000FF"/>
        </w:rPr>
        <w:t>P</w:t>
      </w:r>
      <w:r w:rsidRPr="00CE3EC0">
        <w:rPr>
          <w:color w:val="0000FF"/>
        </w:rPr>
        <w:t>-23</w:t>
      </w:r>
      <w:r>
        <w:rPr>
          <w:color w:val="0000FF"/>
        </w:rPr>
        <w:t>1740</w:t>
      </w:r>
      <w:r>
        <w:t>.</w:t>
      </w:r>
    </w:p>
    <w:p w14:paraId="3E558D7D" w14:textId="0E452ABE" w:rsidR="00D339FE" w:rsidRDefault="00D339FE" w:rsidP="00B26EE6">
      <w:pPr>
        <w:keepNext/>
        <w:keepLines/>
      </w:pPr>
      <w:r>
        <w:t xml:space="preserve">Samsung reported that the SID in </w:t>
      </w:r>
      <w:r w:rsidRPr="00E84327">
        <w:rPr>
          <w:color w:val="0000FF"/>
        </w:rPr>
        <w:t>SP-231740</w:t>
      </w:r>
      <w:r>
        <w:t xml:space="preserve"> had an incorrect TR title in the new specifications section. This was revised in </w:t>
      </w:r>
      <w:r w:rsidRPr="00CE3EC0">
        <w:rPr>
          <w:color w:val="0000FF"/>
        </w:rPr>
        <w:t>S</w:t>
      </w:r>
      <w:r>
        <w:rPr>
          <w:color w:val="0000FF"/>
        </w:rPr>
        <w:t>P</w:t>
      </w:r>
      <w:r w:rsidRPr="00CE3EC0">
        <w:rPr>
          <w:color w:val="0000FF"/>
        </w:rPr>
        <w:t>-23</w:t>
      </w:r>
      <w:r>
        <w:rPr>
          <w:color w:val="0000FF"/>
        </w:rPr>
        <w:t>1806</w:t>
      </w:r>
      <w:r>
        <w:t>.</w:t>
      </w:r>
    </w:p>
    <w:p w14:paraId="435294C1" w14:textId="77777777" w:rsidR="00B26EE6" w:rsidRPr="00B26EE6" w:rsidRDefault="00B26EE6" w:rsidP="00B26EE6">
      <w:pPr>
        <w:keepNext/>
        <w:keepLines/>
      </w:pPr>
      <w:r>
        <w:t xml:space="preserve">This new SID was </w:t>
      </w:r>
      <w:r w:rsidRPr="00B26EE6">
        <w:rPr>
          <w:color w:val="FF0000"/>
          <w:lang w:eastAsia="en-US"/>
        </w:rPr>
        <w:t>approved</w:t>
      </w:r>
      <w:r>
        <w:t>.</w:t>
      </w:r>
    </w:p>
    <w:p w14:paraId="52218AB3" w14:textId="77777777" w:rsidR="00B26EE6" w:rsidRPr="00EB0339" w:rsidRDefault="00B26EE6" w:rsidP="00B26EE6">
      <w:r w:rsidRPr="005B25A1">
        <w:rPr>
          <w:b/>
          <w:bCs/>
        </w:rPr>
        <w:t>Status:</w:t>
      </w:r>
      <w:r>
        <w:t xml:space="preserve"> </w:t>
      </w:r>
      <w:r w:rsidRPr="00B26EE6">
        <w:rPr>
          <w:color w:val="FF0000"/>
          <w:lang w:eastAsia="en-US"/>
        </w:rPr>
        <w:t>Approved</w:t>
      </w:r>
      <w:r>
        <w:t>.</w:t>
      </w:r>
    </w:p>
    <w:p w14:paraId="4B2A99C0" w14:textId="77777777" w:rsidR="00E00DA6" w:rsidRDefault="007615D6" w:rsidP="000A3FBD">
      <w:pPr>
        <w:pStyle w:val="NormTop"/>
      </w:pPr>
      <w:r>
        <w:rPr>
          <w:color w:val="0000FF"/>
        </w:rPr>
        <w:lastRenderedPageBreak/>
        <w:t>SP-231579</w:t>
      </w:r>
      <w:r w:rsidRPr="00D53282">
        <w:t xml:space="preserve"> </w:t>
      </w:r>
      <w:r>
        <w:t>(SID NEW) New SID on sensing application enabler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 xml:space="preserve">Objective: The objectives of this study item include the following: Develop key issues, corresponding architecture requirements and solution recommendations to enable the application layer support for the sensing services over 3GPP system considering the following aspects: 1. Providing sensing based application enabler layer support to vertical applications through usage of 3GPP sensing result, and/or SEAL capabilities (by enhancing existed SEAL functional entities or new SEAL functional entities when needed). 2. Feasibility of combining the 3GPP sensing result from 3GPP network, and sensing result provided by non-3GPP sensors from application layer, e.g., camera, LiDAR, and offer enhanced sensing result, potentially analyse the value of offering enhanced sensing result at the application enabler layer. 3. Analyse potential scope to improve the accuracy of sensing result from network layer. NOTE 1: The objectives of the study are dependent and subject to the agreement of the related R19 SA WG2 study. Regular coordination is required with SA WG2, e.g. for the assumptions on the 5GC sensing information and architecture. NOTE 2: Objectives: and solutions of this study should not establish new requirements for SA WG2. NOTE 3: The establishment of SA WG6 Rel-19 normative work for </w:t>
      </w:r>
      <w:proofErr w:type="spellStart"/>
      <w:r>
        <w:t>SensingAPP</w:t>
      </w:r>
      <w:proofErr w:type="spellEnd"/>
      <w:r>
        <w:t xml:space="preserve"> depends on whether SA WG2 provides normative work in Rel-19. NOTE 4: The functional architecture and mechanisms to collect non-3GPP sensing data shall conform to the core network architecture and procedures to collect non-3GPP sensing data.</w:t>
      </w:r>
    </w:p>
    <w:p w14:paraId="3C59314B" w14:textId="77777777" w:rsidR="007615D6" w:rsidRPr="005B25A1" w:rsidRDefault="007615D6" w:rsidP="007615D6">
      <w:pPr>
        <w:keepNext/>
        <w:keepLines/>
        <w:rPr>
          <w:b/>
          <w:bCs/>
        </w:rPr>
      </w:pPr>
      <w:r w:rsidRPr="005B25A1">
        <w:rPr>
          <w:b/>
          <w:bCs/>
        </w:rPr>
        <w:t>Convenor comment:</w:t>
      </w:r>
    </w:p>
    <w:p w14:paraId="44C4DC38" w14:textId="77777777" w:rsidR="007615D6" w:rsidRPr="005B25A1" w:rsidRDefault="007615D6" w:rsidP="007615D6">
      <w:pPr>
        <w:keepNext/>
        <w:keepLines/>
      </w:pPr>
      <w:r w:rsidRPr="005B25A1">
        <w:t>Target Release is missing.</w:t>
      </w:r>
    </w:p>
    <w:p w14:paraId="4F411F3E" w14:textId="77777777" w:rsidR="007615D6" w:rsidRPr="005B25A1" w:rsidRDefault="007615D6" w:rsidP="007615D6">
      <w:pPr>
        <w:keepNext/>
        <w:keepLines/>
        <w:rPr>
          <w:b/>
          <w:bCs/>
        </w:rPr>
      </w:pPr>
      <w:r w:rsidRPr="005B25A1">
        <w:rPr>
          <w:b/>
          <w:bCs/>
        </w:rPr>
        <w:t>Plenary Discussion:</w:t>
      </w:r>
    </w:p>
    <w:p w14:paraId="105871A2" w14:textId="4559EB81" w:rsidR="007615D6" w:rsidRPr="00993737" w:rsidRDefault="00993737" w:rsidP="007615D6">
      <w:pPr>
        <w:keepNext/>
        <w:keepLines/>
      </w:pPr>
      <w:r>
        <w:t xml:space="preserve">This was technically endorsed in SA WG6 due to the unknown status of the Sensing work in Rel-19. The SA WG6 Chair was asked to only submit WG agreed SIDs and WIDs to TSG SA as SA WG6 source, other contributions should be submitted as company contributions. There were issues raised with approving this at this time and this was </w:t>
      </w:r>
      <w:r w:rsidRPr="00993737">
        <w:rPr>
          <w:color w:val="0000FF"/>
        </w:rPr>
        <w:t>postponed</w:t>
      </w:r>
      <w:r>
        <w:t>.</w:t>
      </w:r>
    </w:p>
    <w:p w14:paraId="2C0BFABE" w14:textId="06DD7E1B" w:rsidR="007615D6" w:rsidRPr="00EB0339" w:rsidRDefault="007615D6" w:rsidP="007615D6">
      <w:r w:rsidRPr="005B25A1">
        <w:rPr>
          <w:b/>
          <w:bCs/>
        </w:rPr>
        <w:t>Status:</w:t>
      </w:r>
      <w:r>
        <w:t xml:space="preserve"> </w:t>
      </w:r>
      <w:r w:rsidR="00993737" w:rsidRPr="00993737">
        <w:rPr>
          <w:color w:val="0000FF"/>
        </w:rPr>
        <w:t>Postponed</w:t>
      </w:r>
      <w:r>
        <w:t>.</w:t>
      </w:r>
    </w:p>
    <w:p w14:paraId="629F08EA" w14:textId="77777777" w:rsidR="00E00DA6" w:rsidRDefault="007615D6" w:rsidP="000A3FBD">
      <w:pPr>
        <w:pStyle w:val="NormTop"/>
      </w:pPr>
      <w:r>
        <w:rPr>
          <w:color w:val="0000FF"/>
        </w:rPr>
        <w:lastRenderedPageBreak/>
        <w:t>SP-231357</w:t>
      </w:r>
      <w:r w:rsidRPr="00D53282">
        <w:t xml:space="preserve"> </w:t>
      </w:r>
      <w:r>
        <w:t>(SID NEW) New study item on enhancements to CAPIF Phase 3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study item is to develop key issues with any feasibility analysis, corresponding architecture requirements and solutions for CAPIF to support the following scenarios: 1. To support the authentication and authorization interactions between Resource Owner and Authorization Functionality (CCF) for API invokers' access to service APIs, considering enhancements to CAPIF architecture including impact on CAPIF-8 reference point. 2. Potential support for the scenario where API invoker(s) which are deployed on the UE can access resources of other resource owners (users) (e.g., Application Client on UE is fetching location of another user). 3. For CAPIF to support scenarios for access control that is more granular than simply granted/denied for service API e.g., service operation level, resource level. NOTE 1: The security-related impacts to CAPIF architecture for objectives 1 to 3 is in the scope of SA WG3. 4. Support CAPIF with richer service API status and AEF status, aligning to AEF availability states defined by SA WG5. NOTE 2: Coordination with SA WG5 is required to align AEF availability states. 5. Support for any new CAPIF enhancements identified or originated from other WGs or SDOs/industry forums. NOTE 3: For identified requirements, coordination with other identified WGs and SDOs/industry forums will be undertaken. 6. To support more CAPIF interconnection services.</w:t>
      </w:r>
    </w:p>
    <w:p w14:paraId="0A25D433" w14:textId="77777777" w:rsidR="007615D6" w:rsidRPr="005B25A1" w:rsidRDefault="007615D6" w:rsidP="007615D6">
      <w:pPr>
        <w:keepNext/>
        <w:keepLines/>
        <w:rPr>
          <w:b/>
          <w:bCs/>
        </w:rPr>
      </w:pPr>
      <w:r w:rsidRPr="005B25A1">
        <w:rPr>
          <w:b/>
          <w:bCs/>
        </w:rPr>
        <w:t>Plenary Discussion:</w:t>
      </w:r>
    </w:p>
    <w:p w14:paraId="684A5E2D" w14:textId="521DEF4E" w:rsidR="007615D6" w:rsidRDefault="00993737" w:rsidP="007615D6">
      <w:pPr>
        <w:keepNext/>
        <w:keepLines/>
      </w:pPr>
      <w:r>
        <w:t>The SA</w:t>
      </w:r>
      <w:r w:rsidR="00591E99">
        <w:t> </w:t>
      </w:r>
      <w:r>
        <w:t xml:space="preserve">WG6 Chair clarified that this had been discussed in SA WG6 and concluded that a SID should be used for CAPIF enhancements instead of using TEI19 for the work. There was no time to create the SID at the meeting and Nokia agreed to submit a SID to TSG SA. </w:t>
      </w:r>
      <w:r w:rsidRPr="00993737">
        <w:rPr>
          <w:b/>
          <w:bCs/>
        </w:rPr>
        <w:t>The TSG SA Chair asked WGs to try to discuss all SIDs and WIDs in the WG rather than relying on company contribution to indicate the level of agreement in the WG to TSG SA.</w:t>
      </w:r>
    </w:p>
    <w:p w14:paraId="1F46EDDF" w14:textId="4E7F6A9C" w:rsidR="00993737" w:rsidRPr="00993737" w:rsidRDefault="00591E99" w:rsidP="007615D6">
      <w:pPr>
        <w:keepNext/>
        <w:keepLines/>
      </w:pPr>
      <w:r>
        <w:t xml:space="preserve">It was clarified that the SID was originally generated at the SA WG6 meeting and revised off-line to the current proposal. This was revised to add a UID, the TR number and to add Samsung as a supporting company in </w:t>
      </w:r>
      <w:r w:rsidRPr="00CE3EC0">
        <w:rPr>
          <w:color w:val="0000FF"/>
        </w:rPr>
        <w:t>S</w:t>
      </w:r>
      <w:r>
        <w:rPr>
          <w:color w:val="0000FF"/>
        </w:rPr>
        <w:t>P</w:t>
      </w:r>
      <w:r w:rsidRPr="00CE3EC0">
        <w:rPr>
          <w:color w:val="0000FF"/>
        </w:rPr>
        <w:t>-23</w:t>
      </w:r>
      <w:r>
        <w:rPr>
          <w:color w:val="0000FF"/>
        </w:rPr>
        <w:t>1741</w:t>
      </w:r>
      <w:r>
        <w:t>.</w:t>
      </w:r>
    </w:p>
    <w:p w14:paraId="421ABC27" w14:textId="77777777" w:rsidR="00591E99" w:rsidRPr="00B26EE6" w:rsidRDefault="00591E99" w:rsidP="00591E99">
      <w:pPr>
        <w:keepNext/>
        <w:keepLines/>
      </w:pPr>
      <w:r>
        <w:t xml:space="preserve">This new SID was </w:t>
      </w:r>
      <w:r w:rsidRPr="00B26EE6">
        <w:rPr>
          <w:color w:val="FF0000"/>
          <w:lang w:eastAsia="en-US"/>
        </w:rPr>
        <w:t>approved</w:t>
      </w:r>
      <w:r>
        <w:t>.</w:t>
      </w:r>
    </w:p>
    <w:p w14:paraId="16B0F624" w14:textId="77777777" w:rsidR="00591E99" w:rsidRPr="00EB0339" w:rsidRDefault="00591E99" w:rsidP="00591E99">
      <w:r w:rsidRPr="005B25A1">
        <w:rPr>
          <w:b/>
          <w:bCs/>
        </w:rPr>
        <w:t>Status:</w:t>
      </w:r>
      <w:r>
        <w:t xml:space="preserve"> </w:t>
      </w:r>
      <w:r w:rsidRPr="00B26EE6">
        <w:rPr>
          <w:color w:val="FF0000"/>
          <w:lang w:eastAsia="en-US"/>
        </w:rPr>
        <w:t>Approved</w:t>
      </w:r>
      <w:r>
        <w:t>.</w:t>
      </w:r>
    </w:p>
    <w:p w14:paraId="37F9E580" w14:textId="77777777" w:rsidR="00B06148" w:rsidRDefault="00B06148" w:rsidP="00BB3F37"/>
    <w:p w14:paraId="08E63838" w14:textId="77777777" w:rsidR="007615D6" w:rsidRDefault="007615D6" w:rsidP="0010433C">
      <w:pPr>
        <w:pStyle w:val="Heading2"/>
      </w:pPr>
      <w:bookmarkStart w:id="62" w:name="_Toc153785249"/>
      <w:r>
        <w:lastRenderedPageBreak/>
        <w:t>6.5</w:t>
      </w:r>
      <w:r>
        <w:tab/>
        <w:t>New Release 19 Work Item Descriptions</w:t>
      </w:r>
      <w:bookmarkEnd w:id="62"/>
    </w:p>
    <w:p w14:paraId="03077239" w14:textId="77777777" w:rsidR="007615D6" w:rsidRDefault="007615D6" w:rsidP="005A50C0">
      <w:pPr>
        <w:pStyle w:val="Heading3"/>
      </w:pPr>
      <w:bookmarkStart w:id="63" w:name="_Toc153785250"/>
      <w:r>
        <w:t>6.5.1</w:t>
      </w:r>
      <w:r>
        <w:tab/>
        <w:t>SA WG1 New Release 19 Work Item Descriptions</w:t>
      </w:r>
      <w:bookmarkEnd w:id="63"/>
    </w:p>
    <w:p w14:paraId="03BC037E" w14:textId="77777777" w:rsidR="003679F2" w:rsidRDefault="003679F2" w:rsidP="003679F2">
      <w:pPr>
        <w:pStyle w:val="NormTop"/>
      </w:pPr>
      <w:bookmarkStart w:id="64" w:name="_Hlk153272190"/>
      <w:r>
        <w:rPr>
          <w:color w:val="0000FF"/>
        </w:rPr>
        <w:t>SP-231400</w:t>
      </w:r>
      <w:r w:rsidRPr="00D53282">
        <w:t xml:space="preserve"> </w:t>
      </w:r>
      <w:r>
        <w:t>(WI EXCEPTION REQUEST) Rel-19 Study Item Exception for FS_ISN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Exception sheet for Rel-19 SID on Interconnect of SNPN The study on ISN started late in the process of Release 19 for SA WG1 with not enough meetings to complete the work on time. Contentious Issues: How to address SNPN network selection requirements in SA WG1.</w:t>
      </w:r>
    </w:p>
    <w:p w14:paraId="5EDEA0EF" w14:textId="77777777" w:rsidR="003679F2" w:rsidRPr="005B25A1" w:rsidRDefault="003679F2" w:rsidP="003679F2">
      <w:pPr>
        <w:keepNext/>
        <w:keepLines/>
        <w:rPr>
          <w:b/>
          <w:bCs/>
        </w:rPr>
      </w:pPr>
      <w:r w:rsidRPr="005B25A1">
        <w:rPr>
          <w:b/>
          <w:bCs/>
        </w:rPr>
        <w:t>Plenary Discussion:</w:t>
      </w:r>
    </w:p>
    <w:p w14:paraId="1DD0D874" w14:textId="77777777" w:rsidR="003679F2" w:rsidRDefault="003679F2" w:rsidP="003679F2">
      <w:pPr>
        <w:keepNext/>
        <w:keepLines/>
      </w:pPr>
      <w:r>
        <w:t xml:space="preserve">It was noted that exception sheets are not usually provided for Study work. It was clarified that the normative work included in the study is also expected to be completed by June 2024. The TSG SA Chair commented that we should not start considering exception requests for Study work. Intel explained that they have a Mini-WID submission to this meeting which is related to this study work. </w:t>
      </w:r>
    </w:p>
    <w:p w14:paraId="756D2957" w14:textId="77777777" w:rsidR="003679F2" w:rsidRDefault="003679F2" w:rsidP="003679F2">
      <w:pPr>
        <w:keepNext/>
        <w:keepLines/>
        <w:rPr>
          <w:b/>
          <w:bCs/>
        </w:rPr>
      </w:pPr>
      <w:r w:rsidRPr="007F1037">
        <w:rPr>
          <w:b/>
          <w:bCs/>
        </w:rPr>
        <w:t>SA WG1 were asked not to bring exception sheets for Studies but the WG can agree by consensus to continue a study after freeze deadlines, but any normative work following from the Study should be presented as a normative WID to TSG SA for approval in the normal way with an exception request if necessary.</w:t>
      </w:r>
    </w:p>
    <w:p w14:paraId="323EE988" w14:textId="5ECC1846" w:rsidR="003679F2" w:rsidRDefault="003679F2" w:rsidP="003679F2">
      <w:pPr>
        <w:keepNext/>
        <w:keepLines/>
        <w:rPr>
          <w:b/>
          <w:bCs/>
        </w:rPr>
      </w:pPr>
      <w:r>
        <w:rPr>
          <w:b/>
          <w:bCs/>
        </w:rPr>
        <w:t xml:space="preserve">The exception sheet for FS_ISN is noted. </w:t>
      </w:r>
      <w:r w:rsidR="00427B6A">
        <w:rPr>
          <w:b/>
          <w:bCs/>
        </w:rPr>
        <w:t>TSG </w:t>
      </w:r>
      <w:r>
        <w:rPr>
          <w:b/>
          <w:bCs/>
        </w:rPr>
        <w:t xml:space="preserve">SA encourages SA WG1 to conclude the work on ISN (i.e. study and normative work) by the March 2024 plenary. SA WG1 could submit to </w:t>
      </w:r>
      <w:r w:rsidR="00427B6A">
        <w:rPr>
          <w:b/>
          <w:bCs/>
        </w:rPr>
        <w:t>TSG </w:t>
      </w:r>
      <w:r>
        <w:rPr>
          <w:b/>
          <w:bCs/>
        </w:rPr>
        <w:t>SA#103 the agreed normative mini</w:t>
      </w:r>
      <w:r w:rsidR="00427B6A">
        <w:rPr>
          <w:b/>
          <w:bCs/>
        </w:rPr>
        <w:t>-</w:t>
      </w:r>
      <w:r>
        <w:rPr>
          <w:b/>
          <w:bCs/>
        </w:rPr>
        <w:t>WID(s) together with the companion CRs and an Exception sheet.</w:t>
      </w:r>
    </w:p>
    <w:p w14:paraId="2DD54A3C" w14:textId="77777777" w:rsidR="003679F2" w:rsidRDefault="003679F2" w:rsidP="003679F2">
      <w:pPr>
        <w:keepNext/>
        <w:keepLines/>
      </w:pPr>
      <w:r>
        <w:t xml:space="preserve">This exception sheet was then </w:t>
      </w:r>
      <w:r w:rsidRPr="00C3284B">
        <w:rPr>
          <w:color w:val="0000FF"/>
        </w:rPr>
        <w:t>noted</w:t>
      </w:r>
      <w:r>
        <w:t>.</w:t>
      </w:r>
    </w:p>
    <w:p w14:paraId="2C04733E" w14:textId="77777777" w:rsidR="003679F2" w:rsidRPr="003679F2" w:rsidRDefault="003679F2" w:rsidP="003679F2">
      <w:pPr>
        <w:keepNext/>
        <w:keepLines/>
        <w:rPr>
          <w:b/>
          <w:bCs/>
          <w:color w:val="0000FF"/>
        </w:rPr>
      </w:pPr>
      <w:r w:rsidRPr="003679F2">
        <w:rPr>
          <w:b/>
          <w:bCs/>
          <w:color w:val="0000FF"/>
        </w:rPr>
        <w:t>The decision on continuing a study item can be based on consensus in the WG and no exception requests should be prepared for Study WIDs.</w:t>
      </w:r>
    </w:p>
    <w:p w14:paraId="5731D540" w14:textId="77777777" w:rsidR="003679F2" w:rsidRPr="007F1037" w:rsidRDefault="003679F2" w:rsidP="003679F2">
      <w:r w:rsidRPr="005B25A1">
        <w:rPr>
          <w:b/>
          <w:bCs/>
        </w:rPr>
        <w:t>Status:</w:t>
      </w:r>
      <w:r>
        <w:t xml:space="preserve"> </w:t>
      </w:r>
      <w:r w:rsidRPr="00C3284B">
        <w:rPr>
          <w:color w:val="0000FF"/>
        </w:rPr>
        <w:t>Noted</w:t>
      </w:r>
      <w:r>
        <w:t>.</w:t>
      </w:r>
    </w:p>
    <w:bookmarkEnd w:id="64"/>
    <w:p w14:paraId="2DCEED11" w14:textId="77777777" w:rsidR="003679F2" w:rsidRDefault="003679F2" w:rsidP="003679F2">
      <w:pPr>
        <w:pStyle w:val="NormTop"/>
      </w:pPr>
      <w:r>
        <w:rPr>
          <w:color w:val="0000FF"/>
        </w:rPr>
        <w:t>SP-231645</w:t>
      </w:r>
      <w:r w:rsidRPr="00D53282">
        <w:t xml:space="preserve"> </w:t>
      </w:r>
      <w:r>
        <w:t>(DISCUSSION) Way forward on SNPN Cellular Hotspots (FS_ISN) (Source: Intel, Cisco Systems)</w:t>
      </w:r>
      <w:r>
        <w:br/>
      </w:r>
      <w:r w:rsidRPr="00D53282">
        <w:rPr>
          <w:b/>
        </w:rPr>
        <w:t>Document for:</w:t>
      </w:r>
      <w:r w:rsidRPr="00D53282">
        <w:t xml:space="preserve"> </w:t>
      </w:r>
      <w:r>
        <w:t>Decision</w:t>
      </w:r>
      <w:r>
        <w:br/>
      </w:r>
      <w:r w:rsidRPr="00D53282">
        <w:rPr>
          <w:b/>
        </w:rPr>
        <w:t>Abstract:</w:t>
      </w:r>
      <w:r w:rsidRPr="00D53282">
        <w:t xml:space="preserve"> </w:t>
      </w:r>
      <w:r>
        <w:br/>
        <w:t>Way forward on SNPN Cellular Hotspots (FS_ISN).</w:t>
      </w:r>
    </w:p>
    <w:p w14:paraId="76695F78" w14:textId="77777777" w:rsidR="003679F2" w:rsidRPr="005B25A1" w:rsidRDefault="003679F2" w:rsidP="003679F2">
      <w:pPr>
        <w:keepNext/>
        <w:keepLines/>
        <w:rPr>
          <w:b/>
          <w:bCs/>
        </w:rPr>
      </w:pPr>
      <w:r w:rsidRPr="005B25A1">
        <w:rPr>
          <w:b/>
          <w:bCs/>
        </w:rPr>
        <w:t>Plenary Discussion:</w:t>
      </w:r>
    </w:p>
    <w:p w14:paraId="43806492" w14:textId="60CAA5BF" w:rsidR="003679F2" w:rsidRPr="005E33CB" w:rsidRDefault="003679F2" w:rsidP="003679F2">
      <w:pPr>
        <w:keepNext/>
        <w:keepLines/>
      </w:pPr>
      <w:r>
        <w:t>This was reviewed and the related Mini-WID in</w:t>
      </w:r>
      <w:r w:rsidRPr="005E33CB">
        <w:rPr>
          <w:color w:val="0000FF"/>
        </w:rPr>
        <w:t xml:space="preserve"> </w:t>
      </w:r>
      <w:r>
        <w:rPr>
          <w:color w:val="0000FF"/>
        </w:rPr>
        <w:t>SP-231656</w:t>
      </w:r>
      <w:r w:rsidRPr="00D53282">
        <w:t xml:space="preserve"> </w:t>
      </w:r>
      <w:r>
        <w:t>was considered.</w:t>
      </w:r>
      <w:r w:rsidR="00427B6A">
        <w:t xml:space="preserve"> This was then </w:t>
      </w:r>
      <w:r w:rsidR="00427B6A" w:rsidRPr="00C3284B">
        <w:rPr>
          <w:color w:val="0000FF"/>
        </w:rPr>
        <w:t>noted</w:t>
      </w:r>
      <w:r w:rsidR="00427B6A">
        <w:t>.</w:t>
      </w:r>
    </w:p>
    <w:p w14:paraId="31A99945" w14:textId="77777777" w:rsidR="00427B6A" w:rsidRPr="00EB0339" w:rsidRDefault="00427B6A" w:rsidP="00427B6A">
      <w:r w:rsidRPr="005B25A1">
        <w:rPr>
          <w:b/>
          <w:bCs/>
        </w:rPr>
        <w:t>Status:</w:t>
      </w:r>
      <w:r>
        <w:t xml:space="preserve"> </w:t>
      </w:r>
      <w:r>
        <w:rPr>
          <w:color w:val="0000FF"/>
        </w:rPr>
        <w:t>Noted</w:t>
      </w:r>
      <w:r>
        <w:t>.</w:t>
      </w:r>
    </w:p>
    <w:p w14:paraId="08D3D883" w14:textId="77777777" w:rsidR="003679F2" w:rsidRDefault="003679F2" w:rsidP="003679F2">
      <w:pPr>
        <w:pStyle w:val="NormTop"/>
      </w:pPr>
      <w:r>
        <w:rPr>
          <w:color w:val="0000FF"/>
        </w:rPr>
        <w:t>SP-231656</w:t>
      </w:r>
      <w:r w:rsidRPr="00D53282">
        <w:t xml:space="preserve"> </w:t>
      </w:r>
      <w:r>
        <w:t>(WID NEW) New mini-WID on Scalable Interconnect of SNPN (Source: Intel, Cisco Systems)</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work item are: - To specify service requirements for scalable SNPN interconnect with dynamic connections.</w:t>
      </w:r>
    </w:p>
    <w:p w14:paraId="4225C44D" w14:textId="77777777" w:rsidR="003679F2" w:rsidRPr="00B81031" w:rsidRDefault="003679F2" w:rsidP="003679F2">
      <w:pPr>
        <w:keepNext/>
        <w:keepLines/>
        <w:rPr>
          <w:i/>
        </w:rPr>
      </w:pPr>
      <w:r w:rsidRPr="00B81031">
        <w:rPr>
          <w:b/>
          <w:bCs/>
          <w:i/>
        </w:rPr>
        <w:t>Comment:</w:t>
      </w:r>
      <w:r>
        <w:rPr>
          <w:i/>
        </w:rPr>
        <w:t xml:space="preserve"> Revision of S1-233477, noted at SA1#104.</w:t>
      </w:r>
    </w:p>
    <w:p w14:paraId="3DE885FB" w14:textId="77777777" w:rsidR="003679F2" w:rsidRPr="005B25A1" w:rsidRDefault="003679F2" w:rsidP="003679F2">
      <w:pPr>
        <w:keepNext/>
        <w:keepLines/>
        <w:rPr>
          <w:b/>
          <w:bCs/>
        </w:rPr>
      </w:pPr>
      <w:r w:rsidRPr="005B25A1">
        <w:rPr>
          <w:b/>
          <w:bCs/>
        </w:rPr>
        <w:t>Plenary Discussion:</w:t>
      </w:r>
    </w:p>
    <w:p w14:paraId="1C68B704" w14:textId="2CA50481" w:rsidR="003679F2" w:rsidRPr="007F1037" w:rsidRDefault="003679F2" w:rsidP="003679F2">
      <w:pPr>
        <w:keepNext/>
        <w:keepLines/>
      </w:pPr>
      <w:r>
        <w:t xml:space="preserve">It was decided that SA WG1 should further discuss the study and try to consolidate their conclusions and requirements to bring a WID to TSG SA#103 along with an Exception request. </w:t>
      </w:r>
      <w:r w:rsidR="00427B6A">
        <w:t xml:space="preserve">This was then </w:t>
      </w:r>
      <w:r w:rsidR="00427B6A" w:rsidRPr="00C3284B">
        <w:rPr>
          <w:color w:val="0000FF"/>
        </w:rPr>
        <w:t>noted</w:t>
      </w:r>
      <w:r w:rsidR="00427B6A">
        <w:t>.</w:t>
      </w:r>
    </w:p>
    <w:p w14:paraId="7841DD35" w14:textId="6382DBA9" w:rsidR="003679F2" w:rsidRPr="00EB0339" w:rsidRDefault="003679F2" w:rsidP="003679F2">
      <w:r w:rsidRPr="005B25A1">
        <w:rPr>
          <w:b/>
          <w:bCs/>
        </w:rPr>
        <w:t>Status:</w:t>
      </w:r>
      <w:r>
        <w:t xml:space="preserve"> </w:t>
      </w:r>
      <w:r>
        <w:rPr>
          <w:color w:val="0000FF"/>
        </w:rPr>
        <w:t>Noted</w:t>
      </w:r>
      <w:r>
        <w:t>.</w:t>
      </w:r>
    </w:p>
    <w:p w14:paraId="3E57F895" w14:textId="77777777" w:rsidR="00427B6A" w:rsidRDefault="00427B6A" w:rsidP="00427B6A">
      <w:pPr>
        <w:pStyle w:val="NormTop"/>
      </w:pPr>
      <w:r>
        <w:rPr>
          <w:color w:val="0000FF"/>
        </w:rPr>
        <w:lastRenderedPageBreak/>
        <w:t>SP-231657</w:t>
      </w:r>
      <w:r w:rsidRPr="00D53282">
        <w:t xml:space="preserve"> </w:t>
      </w:r>
      <w:r>
        <w:t>(CR) 22.261 CR0715R3 (Rel-19, 'B'): Service requirements for Scalable SNPN Interconnect with dynamic connections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3.1: Addition of definitions of SNPN Credential Provider, interconnect and Standalone Non-Public Network. Clause 3.2: Addition of the SNPN abbreviation. Clause 6.25.2: Addition of service requirements for Scalable SNPN Interconnect with dynamic connections.</w:t>
      </w:r>
    </w:p>
    <w:p w14:paraId="4FE8504F" w14:textId="77777777" w:rsidR="00427B6A" w:rsidRPr="00B81031" w:rsidRDefault="00427B6A" w:rsidP="00427B6A">
      <w:pPr>
        <w:keepNext/>
        <w:keepLines/>
        <w:rPr>
          <w:i/>
        </w:rPr>
      </w:pPr>
      <w:r w:rsidRPr="00B81031">
        <w:rPr>
          <w:b/>
          <w:bCs/>
          <w:i/>
        </w:rPr>
        <w:t>Comment:</w:t>
      </w:r>
      <w:r>
        <w:rPr>
          <w:i/>
        </w:rPr>
        <w:t xml:space="preserve"> Source to TSG incorrect. Revision of S1-233478, noted at SA1#104. Related to WID NEW in SP-231656.</w:t>
      </w:r>
    </w:p>
    <w:p w14:paraId="1E5DBAEC" w14:textId="77777777" w:rsidR="00427B6A" w:rsidRPr="005B25A1" w:rsidRDefault="00427B6A" w:rsidP="00427B6A">
      <w:pPr>
        <w:keepNext/>
        <w:keepLines/>
        <w:rPr>
          <w:b/>
          <w:bCs/>
        </w:rPr>
      </w:pPr>
      <w:r w:rsidRPr="005B25A1">
        <w:rPr>
          <w:b/>
          <w:bCs/>
        </w:rPr>
        <w:t>Plenary Discussion:</w:t>
      </w:r>
    </w:p>
    <w:p w14:paraId="0CD8A982" w14:textId="77777777" w:rsidR="00427B6A" w:rsidRPr="00427B6A" w:rsidRDefault="00427B6A" w:rsidP="00427B6A">
      <w:pPr>
        <w:keepNext/>
        <w:keepLines/>
      </w:pPr>
      <w:r>
        <w:t>Not Handled.</w:t>
      </w:r>
    </w:p>
    <w:p w14:paraId="6EEB956C" w14:textId="77777777" w:rsidR="00427B6A" w:rsidRPr="00EB0339" w:rsidRDefault="00427B6A" w:rsidP="00427B6A">
      <w:r w:rsidRPr="005B25A1">
        <w:rPr>
          <w:b/>
          <w:bCs/>
        </w:rPr>
        <w:t>Status:</w:t>
      </w:r>
      <w:r>
        <w:t xml:space="preserve"> </w:t>
      </w:r>
      <w:r>
        <w:rPr>
          <w:color w:val="0000FF"/>
        </w:rPr>
        <w:t>Not Handled</w:t>
      </w:r>
      <w:r>
        <w:t>.</w:t>
      </w:r>
    </w:p>
    <w:p w14:paraId="4FB598D2" w14:textId="77777777" w:rsidR="00E00DA6" w:rsidRDefault="007615D6" w:rsidP="000A3FBD">
      <w:pPr>
        <w:pStyle w:val="NormTop"/>
      </w:pPr>
      <w:r>
        <w:rPr>
          <w:color w:val="0000FF"/>
        </w:rPr>
        <w:t>SP-231403</w:t>
      </w:r>
      <w:r w:rsidRPr="00D53282">
        <w:t xml:space="preserve"> </w:t>
      </w:r>
      <w:r>
        <w:t>(WID NEW) New WID on Ambient power-enabled Internet of Things (</w:t>
      </w:r>
      <w:proofErr w:type="spellStart"/>
      <w:r>
        <w:t>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The objective is to specify 5G system requirements and KPIs in order to support ambient power enabled IoT services. The service requirements include the following aspects related to Ambient power-enabled IoT: - Communication, - Tracking, - Management, - Exposure, - Charging, - Security and privacy. Note 1: Specifics of how the device performs energy harvesting are not in the scope of this work.</w:t>
      </w:r>
    </w:p>
    <w:p w14:paraId="04B49F44" w14:textId="77777777" w:rsidR="00E00DA6" w:rsidRPr="00B81031" w:rsidRDefault="00000000" w:rsidP="00B81031">
      <w:pPr>
        <w:keepNext/>
        <w:keepLines/>
        <w:rPr>
          <w:i/>
        </w:rPr>
      </w:pPr>
      <w:r w:rsidRPr="00B81031">
        <w:rPr>
          <w:b/>
          <w:bCs/>
          <w:i/>
        </w:rPr>
        <w:t>Comment:</w:t>
      </w:r>
      <w:r>
        <w:rPr>
          <w:i/>
        </w:rPr>
        <w:t xml:space="preserve"> </w:t>
      </w:r>
      <w:r w:rsidR="007615D6">
        <w:rPr>
          <w:i/>
        </w:rPr>
        <w:t>Related TS for approval in SP-231405.</w:t>
      </w:r>
    </w:p>
    <w:p w14:paraId="204E9832" w14:textId="77777777" w:rsidR="007615D6" w:rsidRPr="005B25A1" w:rsidRDefault="007615D6" w:rsidP="007615D6">
      <w:pPr>
        <w:keepNext/>
        <w:keepLines/>
        <w:rPr>
          <w:b/>
          <w:bCs/>
        </w:rPr>
      </w:pPr>
      <w:r w:rsidRPr="005B25A1">
        <w:rPr>
          <w:b/>
          <w:bCs/>
        </w:rPr>
        <w:t>Plenary Discussion:</w:t>
      </w:r>
    </w:p>
    <w:p w14:paraId="02317B41" w14:textId="7232BFDE" w:rsidR="007615D6" w:rsidRPr="00427B6A" w:rsidRDefault="00427B6A" w:rsidP="007615D6">
      <w:pPr>
        <w:keepNext/>
        <w:keepLines/>
      </w:pPr>
      <w:r>
        <w:t xml:space="preserve">This new WID was </w:t>
      </w:r>
      <w:r w:rsidRPr="00C3284B">
        <w:rPr>
          <w:color w:val="FF0000"/>
          <w:lang w:eastAsia="en-US"/>
        </w:rPr>
        <w:t>approved</w:t>
      </w:r>
      <w:r>
        <w:t>.</w:t>
      </w:r>
    </w:p>
    <w:p w14:paraId="3F520BDC" w14:textId="79B38E4C" w:rsidR="007615D6" w:rsidRPr="00EB0339" w:rsidRDefault="007615D6" w:rsidP="007615D6">
      <w:r w:rsidRPr="005B25A1">
        <w:rPr>
          <w:b/>
          <w:bCs/>
        </w:rPr>
        <w:t>Status:</w:t>
      </w:r>
      <w:r>
        <w:t xml:space="preserve"> </w:t>
      </w:r>
      <w:r w:rsidR="00427B6A" w:rsidRPr="00C3284B">
        <w:rPr>
          <w:color w:val="FF0000"/>
          <w:lang w:eastAsia="en-US"/>
        </w:rPr>
        <w:t>Approved</w:t>
      </w:r>
      <w:r>
        <w:t>.</w:t>
      </w:r>
    </w:p>
    <w:p w14:paraId="499DC6F3" w14:textId="77777777" w:rsidR="00E00DA6" w:rsidRDefault="007615D6" w:rsidP="000A3FBD">
      <w:pPr>
        <w:pStyle w:val="NormTop"/>
      </w:pPr>
      <w:r>
        <w:rPr>
          <w:color w:val="0000FF"/>
        </w:rPr>
        <w:t>SP-231415</w:t>
      </w:r>
      <w:r w:rsidRPr="00D53282">
        <w:t xml:space="preserve"> </w:t>
      </w:r>
      <w:r>
        <w:t>(WID NEW) New WID on Timestamp Information Exposure for critical IoT (Source: SA WG1)</w:t>
      </w:r>
      <w:r>
        <w:br/>
      </w:r>
      <w:r w:rsidRPr="00D53282">
        <w:rPr>
          <w:b/>
        </w:rPr>
        <w:t>Document for:</w:t>
      </w:r>
      <w:r w:rsidRPr="00D53282">
        <w:t xml:space="preserve"> </w:t>
      </w:r>
      <w:r>
        <w:t>Approval</w:t>
      </w:r>
      <w:r>
        <w:br/>
      </w:r>
      <w:r w:rsidRPr="00D53282">
        <w:rPr>
          <w:b/>
        </w:rPr>
        <w:t>Abstract:</w:t>
      </w:r>
      <w:r w:rsidRPr="00D53282">
        <w:t xml:space="preserve"> </w:t>
      </w:r>
      <w:r>
        <w:br/>
        <w:t>Objective: This WID is aims to update Stage 1 specifications to obtain and expose timestamp information for specific IP datagrams entering and egressing from the 5G network.</w:t>
      </w:r>
    </w:p>
    <w:p w14:paraId="44E62275" w14:textId="77777777" w:rsidR="007615D6" w:rsidRPr="005B25A1" w:rsidRDefault="007615D6" w:rsidP="007615D6">
      <w:pPr>
        <w:keepNext/>
        <w:keepLines/>
        <w:rPr>
          <w:b/>
          <w:bCs/>
        </w:rPr>
      </w:pPr>
      <w:r w:rsidRPr="005B25A1">
        <w:rPr>
          <w:b/>
          <w:bCs/>
        </w:rPr>
        <w:t>Plenary Discussion:</w:t>
      </w:r>
    </w:p>
    <w:p w14:paraId="4BC4B599" w14:textId="39274088" w:rsidR="007615D6" w:rsidRPr="00427B6A" w:rsidRDefault="00427B6A" w:rsidP="007615D6">
      <w:pPr>
        <w:keepNext/>
        <w:keepLines/>
      </w:pPr>
      <w:r>
        <w:t xml:space="preserve">This was </w:t>
      </w:r>
      <w:r w:rsidRPr="00427B6A">
        <w:rPr>
          <w:color w:val="FF0000"/>
        </w:rPr>
        <w:t>withdrawn</w:t>
      </w:r>
      <w:r>
        <w:t>.</w:t>
      </w:r>
    </w:p>
    <w:p w14:paraId="54779947" w14:textId="4064DFBA" w:rsidR="007615D6" w:rsidRPr="00EB0339" w:rsidRDefault="007615D6" w:rsidP="007615D6">
      <w:r w:rsidRPr="005B25A1">
        <w:rPr>
          <w:b/>
          <w:bCs/>
        </w:rPr>
        <w:t>Status:</w:t>
      </w:r>
      <w:r>
        <w:t xml:space="preserve"> </w:t>
      </w:r>
      <w:r w:rsidR="00427B6A" w:rsidRPr="00427B6A">
        <w:rPr>
          <w:color w:val="FF0000"/>
        </w:rPr>
        <w:t>Withdrawn</w:t>
      </w:r>
      <w:r>
        <w:t>.</w:t>
      </w:r>
    </w:p>
    <w:p w14:paraId="0B402BD0" w14:textId="77777777" w:rsidR="00E00DA6" w:rsidRDefault="007615D6" w:rsidP="000A3FBD">
      <w:pPr>
        <w:pStyle w:val="NormTop"/>
      </w:pPr>
      <w:r>
        <w:rPr>
          <w:color w:val="0000FF"/>
        </w:rPr>
        <w:t>SP-231412</w:t>
      </w:r>
      <w:r w:rsidRPr="00D53282">
        <w:t xml:space="preserve"> </w:t>
      </w:r>
      <w:r>
        <w:t>(WID NEW) New WID on Upper layer traffic steering and switching over dual 3GPP (</w:t>
      </w:r>
      <w:proofErr w:type="spellStart"/>
      <w:r>
        <w:t>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Objective: Using the consolidated potential requirements captured in TR 22.841 as baseline, the objective of this work item is to introduce normative service requirements related to 5GS support of traffic steering and switching of user data (for different services) across two 3GPP access networks. The following scenarios should be covered: Single PLMN, PLMN plus PNI-NPN, two PLMNs  Same or different 3GPP RATs, using a combination of terrestrial and/or satellite access. The following applies: - a subscriber with two subscriptions/SUPIs, sharing one subscription profile from the same operator; - for simultaneous transmission over two networks, a device is assumed to include two separate UEs.</w:t>
      </w:r>
    </w:p>
    <w:p w14:paraId="37DD7712" w14:textId="77777777" w:rsidR="007615D6" w:rsidRPr="005B25A1" w:rsidRDefault="007615D6" w:rsidP="007615D6">
      <w:pPr>
        <w:keepNext/>
        <w:keepLines/>
        <w:rPr>
          <w:b/>
          <w:bCs/>
        </w:rPr>
      </w:pPr>
      <w:r w:rsidRPr="005B25A1">
        <w:rPr>
          <w:b/>
          <w:bCs/>
        </w:rPr>
        <w:t>Plenary Discussion:</w:t>
      </w:r>
    </w:p>
    <w:p w14:paraId="5EA68B20" w14:textId="77777777" w:rsidR="00427B6A" w:rsidRPr="00427B6A" w:rsidRDefault="00427B6A" w:rsidP="00427B6A">
      <w:pPr>
        <w:keepNext/>
        <w:keepLines/>
      </w:pPr>
      <w:r>
        <w:t xml:space="preserve">This new WID was </w:t>
      </w:r>
      <w:r w:rsidRPr="00C3284B">
        <w:rPr>
          <w:color w:val="FF0000"/>
          <w:lang w:eastAsia="en-US"/>
        </w:rPr>
        <w:t>approved</w:t>
      </w:r>
      <w:r>
        <w:t>.</w:t>
      </w:r>
    </w:p>
    <w:p w14:paraId="36343313" w14:textId="77777777" w:rsidR="00427B6A" w:rsidRPr="00EB0339" w:rsidRDefault="00427B6A" w:rsidP="00427B6A">
      <w:r w:rsidRPr="005B25A1">
        <w:rPr>
          <w:b/>
          <w:bCs/>
        </w:rPr>
        <w:t>Status:</w:t>
      </w:r>
      <w:r>
        <w:t xml:space="preserve"> </w:t>
      </w:r>
      <w:r w:rsidRPr="00C3284B">
        <w:rPr>
          <w:color w:val="FF0000"/>
          <w:lang w:eastAsia="en-US"/>
        </w:rPr>
        <w:t>Approved</w:t>
      </w:r>
      <w:r>
        <w:t>.</w:t>
      </w:r>
    </w:p>
    <w:p w14:paraId="589CA955" w14:textId="77777777" w:rsidR="00B06148" w:rsidRDefault="00B06148" w:rsidP="00BB3F37"/>
    <w:p w14:paraId="0D18F859" w14:textId="77777777" w:rsidR="007615D6" w:rsidRDefault="007615D6" w:rsidP="005A50C0">
      <w:pPr>
        <w:pStyle w:val="Heading3"/>
      </w:pPr>
      <w:bookmarkStart w:id="65" w:name="_Toc153785251"/>
      <w:r>
        <w:lastRenderedPageBreak/>
        <w:t>6.5.2</w:t>
      </w:r>
      <w:r>
        <w:tab/>
        <w:t>SA WG2 New Release 19 Work Item Descriptions</w:t>
      </w:r>
      <w:bookmarkEnd w:id="65"/>
    </w:p>
    <w:p w14:paraId="11FC3957" w14:textId="77777777" w:rsidR="00B06148" w:rsidRDefault="00000000" w:rsidP="00BB3F37">
      <w:r>
        <w:t>There were no contributions to this agenda item.</w:t>
      </w:r>
    </w:p>
    <w:p w14:paraId="14306B44" w14:textId="77777777" w:rsidR="00B06148" w:rsidRDefault="00B06148" w:rsidP="00BB3F37"/>
    <w:p w14:paraId="208FCD12" w14:textId="77777777" w:rsidR="007615D6" w:rsidRDefault="007615D6" w:rsidP="005A50C0">
      <w:pPr>
        <w:pStyle w:val="Heading3"/>
      </w:pPr>
      <w:bookmarkStart w:id="66" w:name="_Toc153785252"/>
      <w:r>
        <w:t>6.5.3</w:t>
      </w:r>
      <w:r>
        <w:tab/>
        <w:t>SA WG3 and SA WG3-LI New Release 19 Work Item Descriptions</w:t>
      </w:r>
      <w:bookmarkEnd w:id="66"/>
    </w:p>
    <w:p w14:paraId="47BAFC50" w14:textId="77777777" w:rsidR="00E00DA6" w:rsidRDefault="007615D6" w:rsidP="000A3FBD">
      <w:pPr>
        <w:pStyle w:val="NormTop"/>
      </w:pPr>
      <w:r>
        <w:rPr>
          <w:color w:val="0000FF"/>
        </w:rPr>
        <w:t>SP-231308</w:t>
      </w:r>
      <w:r w:rsidRPr="00D53282">
        <w:t xml:space="preserve"> </w:t>
      </w:r>
      <w:r>
        <w:t>(WID NEW) New WID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Objective: This work item will address the Rel-19 SA WG3 normative work for the mission critical security architecture based on normative output of SA WG6 enhancements, modifications, and/or corrections of the mission critical voice (MCPTT), mission critical data (</w:t>
      </w:r>
      <w:proofErr w:type="spellStart"/>
      <w:r>
        <w:t>MCData</w:t>
      </w:r>
      <w:proofErr w:type="spellEnd"/>
      <w:r>
        <w:t>), and mission critical video (</w:t>
      </w:r>
      <w:proofErr w:type="spellStart"/>
      <w:r>
        <w:t>MCVideo</w:t>
      </w:r>
      <w:proofErr w:type="spellEnd"/>
      <w:r>
        <w:t xml:space="preserve">) functional architecture and information flows. SA WG3 normative security work for Rel-19 may include: - Discreet listening and logging; - Limited Service feature; - Expanded message storage coverage for MCPTT and </w:t>
      </w:r>
      <w:proofErr w:type="spellStart"/>
      <w:r>
        <w:t>MCVideo</w:t>
      </w:r>
      <w:proofErr w:type="spellEnd"/>
      <w:r>
        <w:t xml:space="preserve"> services; - Broadband Callout feature; - Interworking between LMR and 3GPP; - Migration enhancements; - Railway; - Administration configuration exchange between interconnected MC service systems; - Functional aliases; - MC gateways and relays; - MC over 5G; - MC Over 5MBS; - ETSI </w:t>
      </w:r>
      <w:proofErr w:type="spellStart"/>
      <w:r>
        <w:t>plugtest</w:t>
      </w:r>
      <w:proofErr w:type="spellEnd"/>
      <w:r>
        <w:t xml:space="preserve"> and field test related issues, and - Unplanned MC security architecture corrections and/or clarifications. NOTE: Additional objectives to be considered based on approved SA WG6 Rel-19 WIDs on </w:t>
      </w:r>
      <w:proofErr w:type="spellStart"/>
      <w:r>
        <w:t>MCx</w:t>
      </w:r>
      <w:proofErr w:type="spellEnd"/>
      <w:r>
        <w:t>. The Stage 2 MC security architecture defined in 33.180 for Release 18 shall form the basis of the Release 19 architecture to maintain cohesion, integration, and backward compatibility across Mission Critical services.</w:t>
      </w:r>
    </w:p>
    <w:p w14:paraId="6B6E5B8E" w14:textId="77777777" w:rsidR="007615D6" w:rsidRPr="005B25A1" w:rsidRDefault="007615D6" w:rsidP="007615D6">
      <w:pPr>
        <w:keepNext/>
        <w:keepLines/>
        <w:rPr>
          <w:b/>
          <w:bCs/>
        </w:rPr>
      </w:pPr>
      <w:r w:rsidRPr="005B25A1">
        <w:rPr>
          <w:b/>
          <w:bCs/>
        </w:rPr>
        <w:t>Plenary Discussion:</w:t>
      </w:r>
    </w:p>
    <w:p w14:paraId="6B52BFB4" w14:textId="504CD540" w:rsidR="00591E99" w:rsidRDefault="00591E99" w:rsidP="00A120F3">
      <w:pPr>
        <w:keepNext/>
        <w:keepLines/>
      </w:pPr>
      <w:r>
        <w:t>The target completion date should be March 2025. The SA WG3 Chair was asked to add a TU estimate for this work. The TSG SA Chair asked how this work will be done before the SA WG6 Stage 2 work is stable, targeted for the Stage 2 freeze deadline. The Rapporteur can also be confirmed.</w:t>
      </w:r>
      <w:r w:rsidR="005D29C8">
        <w:t xml:space="preserve"> The new TS number should be added. The impacts should be specified and not left as 'Don't know'. The SA WG3 Chair clarified that as there is no study for this work, these impacts will be determined during the work.</w:t>
      </w:r>
      <w:r>
        <w:t xml:space="preserve"> This was left for off-line discussion and revised in </w:t>
      </w:r>
      <w:r w:rsidRPr="00CE3EC0">
        <w:rPr>
          <w:color w:val="0000FF"/>
        </w:rPr>
        <w:t>S</w:t>
      </w:r>
      <w:r>
        <w:rPr>
          <w:color w:val="0000FF"/>
        </w:rPr>
        <w:t>P</w:t>
      </w:r>
      <w:r w:rsidRPr="00CE3EC0">
        <w:rPr>
          <w:color w:val="0000FF"/>
        </w:rPr>
        <w:t>-23</w:t>
      </w:r>
      <w:r>
        <w:rPr>
          <w:color w:val="0000FF"/>
        </w:rPr>
        <w:t>1742</w:t>
      </w:r>
      <w:r>
        <w:t>.</w:t>
      </w:r>
    </w:p>
    <w:p w14:paraId="086591E1" w14:textId="77777777" w:rsidR="0029461A" w:rsidRDefault="0029461A" w:rsidP="007615D6">
      <w:pPr>
        <w:keepNext/>
        <w:keepLines/>
      </w:pPr>
      <w:r>
        <w:t xml:space="preserve">Some corrections were needed and this was revised in </w:t>
      </w:r>
      <w:r w:rsidRPr="00CE3EC0">
        <w:rPr>
          <w:color w:val="0000FF"/>
        </w:rPr>
        <w:t>S</w:t>
      </w:r>
      <w:r>
        <w:rPr>
          <w:color w:val="0000FF"/>
        </w:rPr>
        <w:t>P</w:t>
      </w:r>
      <w:r w:rsidRPr="00CE3EC0">
        <w:rPr>
          <w:color w:val="0000FF"/>
        </w:rPr>
        <w:t>-23</w:t>
      </w:r>
      <w:r>
        <w:rPr>
          <w:color w:val="0000FF"/>
        </w:rPr>
        <w:t>1783</w:t>
      </w:r>
      <w:r>
        <w:t>.</w:t>
      </w:r>
    </w:p>
    <w:p w14:paraId="03BB5645" w14:textId="3379B8E6" w:rsidR="007615D6" w:rsidRPr="0029461A" w:rsidRDefault="0029461A" w:rsidP="007615D6">
      <w:pPr>
        <w:keepNext/>
        <w:keepLines/>
      </w:pPr>
      <w:r>
        <w:t xml:space="preserve">This new WID was </w:t>
      </w:r>
      <w:r w:rsidRPr="00C3284B">
        <w:rPr>
          <w:color w:val="FF0000"/>
          <w:lang w:eastAsia="en-US"/>
        </w:rPr>
        <w:t>approved</w:t>
      </w:r>
      <w:r>
        <w:t>.</w:t>
      </w:r>
    </w:p>
    <w:p w14:paraId="44E935F6" w14:textId="51624EB7" w:rsidR="007615D6" w:rsidRPr="00EB0339" w:rsidRDefault="007615D6" w:rsidP="007615D6">
      <w:r w:rsidRPr="005B25A1">
        <w:rPr>
          <w:b/>
          <w:bCs/>
        </w:rPr>
        <w:t>Status:</w:t>
      </w:r>
      <w:r>
        <w:t xml:space="preserve"> </w:t>
      </w:r>
      <w:r w:rsidR="0029461A" w:rsidRPr="00C3284B">
        <w:rPr>
          <w:color w:val="FF0000"/>
          <w:lang w:eastAsia="en-US"/>
        </w:rPr>
        <w:t>Approved</w:t>
      </w:r>
      <w:r w:rsidR="0029461A">
        <w:t>.</w:t>
      </w:r>
    </w:p>
    <w:p w14:paraId="41C7EE3E" w14:textId="77777777" w:rsidR="00E00DA6" w:rsidRDefault="007615D6" w:rsidP="000A3FBD">
      <w:pPr>
        <w:pStyle w:val="NormTop"/>
      </w:pPr>
      <w:r>
        <w:rPr>
          <w:color w:val="0000FF"/>
        </w:rPr>
        <w:t>SP-231309</w:t>
      </w:r>
      <w:r w:rsidRPr="00D53282">
        <w:t xml:space="preserve"> </w:t>
      </w:r>
      <w:r>
        <w:t>(WID NEW) New WID on Addition of Milenage-256 algorithm (Source: SA WG3)</w:t>
      </w:r>
      <w:r>
        <w:br/>
      </w:r>
      <w:r w:rsidRPr="00D53282">
        <w:rPr>
          <w:b/>
        </w:rPr>
        <w:t>Document for:</w:t>
      </w:r>
      <w:r w:rsidRPr="00D53282">
        <w:t xml:space="preserve"> </w:t>
      </w:r>
      <w:r>
        <w:t>Approval</w:t>
      </w:r>
      <w:r>
        <w:br/>
      </w:r>
      <w:r w:rsidRPr="00D53282">
        <w:rPr>
          <w:b/>
        </w:rPr>
        <w:t>Abstract:</w:t>
      </w:r>
      <w:r w:rsidRPr="00D53282">
        <w:t xml:space="preserve"> </w:t>
      </w:r>
      <w:r>
        <w:br/>
        <w:t>Objective: The objectives to the WID are the following work tasks (WT): WT1: Selection of the version of Milenage-256 algorithm to specify. WT2: Specification of the Milenage-256 algorithm, implementors test data and design conformance test data, summary and results of design and evaluation.</w:t>
      </w:r>
    </w:p>
    <w:p w14:paraId="2E0B8C21" w14:textId="77777777" w:rsidR="007615D6" w:rsidRPr="005B25A1" w:rsidRDefault="007615D6" w:rsidP="007615D6">
      <w:pPr>
        <w:keepNext/>
        <w:keepLines/>
        <w:rPr>
          <w:b/>
          <w:bCs/>
        </w:rPr>
      </w:pPr>
      <w:r w:rsidRPr="005B25A1">
        <w:rPr>
          <w:b/>
          <w:bCs/>
        </w:rPr>
        <w:t>Plenary Discussion:</w:t>
      </w:r>
    </w:p>
    <w:p w14:paraId="0C0B8C08" w14:textId="5810F524" w:rsidR="007615D6" w:rsidRPr="005D29C8" w:rsidRDefault="005D29C8" w:rsidP="007615D6">
      <w:pPr>
        <w:keepNext/>
        <w:keepLines/>
      </w:pPr>
      <w:r>
        <w:t xml:space="preserve">The UICC App impacts should be 'Yes'. The TS numbers should be added. The Rapporteur should be selected and added. This was revised in </w:t>
      </w:r>
      <w:r w:rsidRPr="00CE3EC0">
        <w:rPr>
          <w:color w:val="0000FF"/>
        </w:rPr>
        <w:t>S</w:t>
      </w:r>
      <w:r>
        <w:rPr>
          <w:color w:val="0000FF"/>
        </w:rPr>
        <w:t>P</w:t>
      </w:r>
      <w:r w:rsidRPr="00CE3EC0">
        <w:rPr>
          <w:color w:val="0000FF"/>
        </w:rPr>
        <w:t>-23</w:t>
      </w:r>
      <w:r>
        <w:rPr>
          <w:color w:val="0000FF"/>
        </w:rPr>
        <w:t>1743</w:t>
      </w:r>
      <w:r>
        <w:t>.</w:t>
      </w:r>
    </w:p>
    <w:p w14:paraId="07BF6DB6" w14:textId="077F5831" w:rsidR="0029461A"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1792</w:t>
      </w:r>
      <w:r>
        <w:t>.</w:t>
      </w:r>
    </w:p>
    <w:p w14:paraId="55E09FEE" w14:textId="5C55D112" w:rsidR="0029461A" w:rsidRPr="002D3396" w:rsidRDefault="0029461A" w:rsidP="0029461A">
      <w:pPr>
        <w:keepNext/>
        <w:keepLines/>
      </w:pPr>
      <w:r>
        <w:t xml:space="preserve">This new WID was </w:t>
      </w:r>
      <w:r w:rsidRPr="0029461A">
        <w:rPr>
          <w:color w:val="FF0000"/>
          <w:lang w:eastAsia="en-US"/>
        </w:rPr>
        <w:t>approved</w:t>
      </w:r>
      <w:r>
        <w:t>.</w:t>
      </w:r>
    </w:p>
    <w:p w14:paraId="25644BDF" w14:textId="77777777" w:rsidR="0029461A" w:rsidRPr="0029461A" w:rsidRDefault="0029461A" w:rsidP="0029461A">
      <w:r w:rsidRPr="005B25A1">
        <w:rPr>
          <w:b/>
          <w:bCs/>
        </w:rPr>
        <w:t>Status:</w:t>
      </w:r>
      <w:r>
        <w:t xml:space="preserve"> </w:t>
      </w:r>
      <w:r>
        <w:rPr>
          <w:color w:val="FF0000"/>
        </w:rPr>
        <w:t>A</w:t>
      </w:r>
      <w:r w:rsidRPr="0029461A">
        <w:rPr>
          <w:color w:val="FF0000"/>
        </w:rPr>
        <w:t>pproved</w:t>
      </w:r>
      <w:r>
        <w:t>.</w:t>
      </w:r>
    </w:p>
    <w:p w14:paraId="710360E3" w14:textId="77777777" w:rsidR="00E00DA6" w:rsidRDefault="007615D6" w:rsidP="000A3FBD">
      <w:pPr>
        <w:pStyle w:val="NormTop"/>
      </w:pPr>
      <w:r>
        <w:rPr>
          <w:color w:val="0000FF"/>
        </w:rPr>
        <w:lastRenderedPageBreak/>
        <w:t>SP-231315</w:t>
      </w:r>
      <w:r w:rsidRPr="00D53282">
        <w:t xml:space="preserve"> </w:t>
      </w:r>
      <w:r>
        <w:t>(WID NEW) New WID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rsidRPr="00D53282">
        <w:t xml:space="preserve"> </w:t>
      </w:r>
      <w:r>
        <w:br/>
        <w:t xml:space="preserve">Objective: Update of cryptographic algorithms and the 3GPP security protocol profiles for security algorithms from other standards bodies (e.g., IETF), thereof where necessary and possible and considering backward compatibility issues, considering at least the following:  - Update the usage of (D)TLS, IKEv2, IPSec, HTTP, EAP, SCTP, OAuth, CMP, ACE, X.509 according to other standards bodies works, e.g., new IETF works. - Update obsolete references from e.g., IETF and NIST. - Remove references to TLS 1.0 and TLS 1.1. Remove examples with MD5 and SHA-1. State that use of MD5 and SHA-1 is not recommended. Note: This WID is to update the profiles, </w:t>
      </w:r>
      <w:proofErr w:type="spellStart"/>
      <w:r>
        <w:t>e.g</w:t>
      </w:r>
      <w:proofErr w:type="spellEnd"/>
      <w:r>
        <w:t>, a new cipher suite for TLS, of security features and not to introduce new security features.</w:t>
      </w:r>
    </w:p>
    <w:p w14:paraId="29A8E784" w14:textId="77777777" w:rsidR="007615D6" w:rsidRPr="005B25A1" w:rsidRDefault="007615D6" w:rsidP="007615D6">
      <w:pPr>
        <w:keepNext/>
        <w:keepLines/>
        <w:rPr>
          <w:b/>
          <w:bCs/>
        </w:rPr>
      </w:pPr>
      <w:r w:rsidRPr="005B25A1">
        <w:rPr>
          <w:b/>
          <w:bCs/>
        </w:rPr>
        <w:t>Plenary Discussion:</w:t>
      </w:r>
    </w:p>
    <w:p w14:paraId="520AD8F2" w14:textId="7C6472A1" w:rsidR="008E511C" w:rsidRPr="005D29C8" w:rsidRDefault="008E511C" w:rsidP="008E511C">
      <w:pPr>
        <w:keepNext/>
        <w:keepLines/>
      </w:pPr>
      <w:r>
        <w:t xml:space="preserve">TU estimates should be added and editorial corrections were needed. The Rapporteur should be selected and added. This was revised in </w:t>
      </w:r>
      <w:r w:rsidRPr="00CE3EC0">
        <w:rPr>
          <w:color w:val="0000FF"/>
        </w:rPr>
        <w:t>S</w:t>
      </w:r>
      <w:r>
        <w:rPr>
          <w:color w:val="0000FF"/>
        </w:rPr>
        <w:t>P</w:t>
      </w:r>
      <w:r w:rsidRPr="00CE3EC0">
        <w:rPr>
          <w:color w:val="0000FF"/>
        </w:rPr>
        <w:t>-23</w:t>
      </w:r>
      <w:r>
        <w:rPr>
          <w:color w:val="0000FF"/>
        </w:rPr>
        <w:t>1744</w:t>
      </w:r>
      <w:r>
        <w:t>.</w:t>
      </w:r>
    </w:p>
    <w:p w14:paraId="34D99646" w14:textId="65B4402C" w:rsidR="0029461A"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revised to clean up revision marks and file name in </w:t>
      </w:r>
      <w:r w:rsidRPr="00CE3EC0">
        <w:rPr>
          <w:color w:val="0000FF"/>
        </w:rPr>
        <w:t>S</w:t>
      </w:r>
      <w:r>
        <w:rPr>
          <w:color w:val="0000FF"/>
        </w:rPr>
        <w:t>P</w:t>
      </w:r>
      <w:r w:rsidRPr="00CE3EC0">
        <w:rPr>
          <w:color w:val="0000FF"/>
        </w:rPr>
        <w:t>-23</w:t>
      </w:r>
      <w:r>
        <w:rPr>
          <w:color w:val="0000FF"/>
        </w:rPr>
        <w:t>1793</w:t>
      </w:r>
      <w:r>
        <w:t>.</w:t>
      </w:r>
    </w:p>
    <w:p w14:paraId="1A66D5DF" w14:textId="77777777" w:rsidR="0029461A" w:rsidRPr="002D3396" w:rsidRDefault="0029461A" w:rsidP="0029461A">
      <w:pPr>
        <w:keepNext/>
        <w:keepLines/>
      </w:pPr>
      <w:r>
        <w:t xml:space="preserve">This new WID was </w:t>
      </w:r>
      <w:r w:rsidRPr="0029461A">
        <w:rPr>
          <w:color w:val="FF0000"/>
          <w:lang w:eastAsia="en-US"/>
        </w:rPr>
        <w:t>approved</w:t>
      </w:r>
      <w:r>
        <w:t>.</w:t>
      </w:r>
    </w:p>
    <w:p w14:paraId="09441388" w14:textId="77777777" w:rsidR="00B06148" w:rsidRDefault="00B06148" w:rsidP="00BB3F37"/>
    <w:p w14:paraId="13AE0122" w14:textId="77777777" w:rsidR="007615D6" w:rsidRDefault="007615D6" w:rsidP="005A50C0">
      <w:pPr>
        <w:pStyle w:val="Heading3"/>
      </w:pPr>
      <w:bookmarkStart w:id="67" w:name="_Toc153785253"/>
      <w:r>
        <w:t>6.5.4</w:t>
      </w:r>
      <w:r>
        <w:tab/>
        <w:t>SA WG4 New Release 19 Work Item Descriptions</w:t>
      </w:r>
      <w:bookmarkEnd w:id="67"/>
    </w:p>
    <w:p w14:paraId="156E2CB8" w14:textId="77777777" w:rsidR="00B06148" w:rsidRDefault="00000000" w:rsidP="00BB3F37">
      <w:r>
        <w:t>There were no contributions to this agenda item.</w:t>
      </w:r>
    </w:p>
    <w:p w14:paraId="3EB63BFD" w14:textId="77777777" w:rsidR="00B06148" w:rsidRDefault="00B06148" w:rsidP="00BB3F37"/>
    <w:p w14:paraId="70283063" w14:textId="77777777" w:rsidR="007615D6" w:rsidRDefault="007615D6" w:rsidP="005A50C0">
      <w:pPr>
        <w:pStyle w:val="Heading3"/>
      </w:pPr>
      <w:bookmarkStart w:id="68" w:name="_Toc153785254"/>
      <w:r>
        <w:t>6.5.5</w:t>
      </w:r>
      <w:r>
        <w:tab/>
        <w:t>SA WG5 New Release 19 Work Item Descriptions</w:t>
      </w:r>
      <w:bookmarkEnd w:id="68"/>
    </w:p>
    <w:p w14:paraId="6560AE5D" w14:textId="77777777" w:rsidR="00E00DA6" w:rsidRDefault="007615D6" w:rsidP="000A3FBD">
      <w:pPr>
        <w:pStyle w:val="NormTop"/>
      </w:pPr>
      <w:r>
        <w:rPr>
          <w:color w:val="0000FF"/>
        </w:rPr>
        <w:t>SP-231438</w:t>
      </w:r>
      <w:r w:rsidRPr="00D53282">
        <w:t xml:space="preserve"> </w:t>
      </w:r>
      <w:r>
        <w:t>(WID NEW) New WID on 5G Advanced NRM features phase 3 (Source: SA WG5)</w:t>
      </w:r>
      <w:r>
        <w:br/>
      </w:r>
      <w:r w:rsidRPr="00D53282">
        <w:rPr>
          <w:b/>
        </w:rPr>
        <w:t>Document for:</w:t>
      </w:r>
      <w:r w:rsidRPr="00D53282">
        <w:t xml:space="preserve"> </w:t>
      </w:r>
      <w:r>
        <w:t>Approval</w:t>
      </w:r>
      <w:r>
        <w:br/>
      </w:r>
      <w:r w:rsidRPr="00D53282">
        <w:rPr>
          <w:b/>
        </w:rPr>
        <w:t>Abstract:</w:t>
      </w:r>
      <w:r w:rsidRPr="00D53282">
        <w:t xml:space="preserve"> </w:t>
      </w:r>
      <w:r>
        <w:br/>
        <w:t>Objective: WT-1: Enhancement for 5GC NRM to support 5GC features (including but not limited to 5G_eLCS_Ph3, ranging based services). WT-2: Enhancement for NR NRM to support NR features (note: to be updated based on RAN Rel19 progress). WT-3: Enhancement for NRM fragment related to misalignment with NG.116.  WT-4: Generic NRM enhancement. WT-5: Stage 3 enhancement.</w:t>
      </w:r>
    </w:p>
    <w:p w14:paraId="490E1BCC" w14:textId="77777777" w:rsidR="007615D6" w:rsidRPr="005B25A1" w:rsidRDefault="007615D6" w:rsidP="007615D6">
      <w:pPr>
        <w:keepNext/>
        <w:keepLines/>
        <w:rPr>
          <w:b/>
          <w:bCs/>
        </w:rPr>
      </w:pPr>
      <w:r w:rsidRPr="005B25A1">
        <w:rPr>
          <w:b/>
          <w:bCs/>
        </w:rPr>
        <w:t>Plenary Discussion:</w:t>
      </w:r>
    </w:p>
    <w:p w14:paraId="521E8FFB" w14:textId="4DCAAB94" w:rsidR="008E511C" w:rsidRPr="005D29C8" w:rsidRDefault="008E511C" w:rsidP="008E511C">
      <w:pPr>
        <w:keepNext/>
        <w:keepLines/>
      </w:pPr>
      <w:r>
        <w:t xml:space="preserve">The template guidance text should be removed. The Rapporteur should be selected and added. This was revised in </w:t>
      </w:r>
      <w:r w:rsidRPr="00CE3EC0">
        <w:rPr>
          <w:color w:val="0000FF"/>
        </w:rPr>
        <w:t>S</w:t>
      </w:r>
      <w:r>
        <w:rPr>
          <w:color w:val="0000FF"/>
        </w:rPr>
        <w:t>P</w:t>
      </w:r>
      <w:r w:rsidRPr="00CE3EC0">
        <w:rPr>
          <w:color w:val="0000FF"/>
        </w:rPr>
        <w:t>-23</w:t>
      </w:r>
      <w:r>
        <w:rPr>
          <w:color w:val="0000FF"/>
        </w:rPr>
        <w:t>1745</w:t>
      </w:r>
      <w:r>
        <w:t>.</w:t>
      </w:r>
    </w:p>
    <w:p w14:paraId="798674A9" w14:textId="3BF16749" w:rsidR="008E511C" w:rsidRPr="002D3396" w:rsidRDefault="008E511C" w:rsidP="008E511C">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w:t>
      </w:r>
      <w:r w:rsidR="0029461A">
        <w:t xml:space="preserve">This was </w:t>
      </w:r>
      <w:r w:rsidR="0029461A" w:rsidRPr="0029461A">
        <w:rPr>
          <w:color w:val="FF0000"/>
        </w:rPr>
        <w:t>block approved</w:t>
      </w:r>
      <w:r w:rsidR="0029461A">
        <w:t>.</w:t>
      </w:r>
    </w:p>
    <w:p w14:paraId="3636677D" w14:textId="69B1DD2B" w:rsidR="008E511C" w:rsidRPr="00EB0339" w:rsidRDefault="008E511C" w:rsidP="008E511C">
      <w:r w:rsidRPr="005B25A1">
        <w:rPr>
          <w:b/>
          <w:bCs/>
        </w:rPr>
        <w:t>Status:</w:t>
      </w:r>
      <w:r>
        <w:t xml:space="preserve"> </w:t>
      </w:r>
      <w:r w:rsidR="0029461A" w:rsidRPr="0029461A">
        <w:rPr>
          <w:color w:val="FF0000"/>
        </w:rPr>
        <w:t>Approved</w:t>
      </w:r>
      <w:r w:rsidR="0029461A">
        <w:t>.</w:t>
      </w:r>
    </w:p>
    <w:p w14:paraId="3C1E05F7" w14:textId="77777777" w:rsidR="00E00DA6" w:rsidRDefault="007615D6" w:rsidP="000A3FBD">
      <w:pPr>
        <w:pStyle w:val="NormTop"/>
      </w:pPr>
      <w:r>
        <w:rPr>
          <w:color w:val="0000FF"/>
        </w:rPr>
        <w:t>SP-231436</w:t>
      </w:r>
      <w:r w:rsidRPr="00D53282">
        <w:t xml:space="preserve"> </w:t>
      </w:r>
      <w:r>
        <w:t>(WID NEW) New WID on Data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Objective: The objective of this WI is to WT-1.1 specify methods to discover historical management data WT-1.2 specify enhancements to existing methods for requesting the collection of management data to allow also for requesting historical management data. WT-1.3 specify enhancements to existing methods for reporting (newly) collected management data to allow also for reporting of historical management data. WT-2 specify the reporting format for '</w:t>
      </w:r>
      <w:proofErr w:type="spellStart"/>
      <w:r>
        <w:t>ManagementDataCollection</w:t>
      </w:r>
      <w:proofErr w:type="spellEnd"/>
      <w:r>
        <w:t>'. WT-3 specify methods to manage external management data.</w:t>
      </w:r>
    </w:p>
    <w:p w14:paraId="66D7B310" w14:textId="77777777" w:rsidR="007615D6" w:rsidRPr="005B25A1" w:rsidRDefault="007615D6" w:rsidP="007615D6">
      <w:pPr>
        <w:keepNext/>
        <w:keepLines/>
        <w:rPr>
          <w:b/>
          <w:bCs/>
        </w:rPr>
      </w:pPr>
      <w:r w:rsidRPr="005B25A1">
        <w:rPr>
          <w:b/>
          <w:bCs/>
        </w:rPr>
        <w:t>Plenary Discussion:</w:t>
      </w:r>
    </w:p>
    <w:p w14:paraId="325B2F18" w14:textId="54821FBB" w:rsidR="00FA404E" w:rsidRPr="005D29C8" w:rsidRDefault="00FA404E" w:rsidP="00FA404E">
      <w:pPr>
        <w:keepNext/>
        <w:keepLines/>
      </w:pPr>
      <w:r>
        <w:t xml:space="preserve">The Study WI in 2.2 should be removed as it is in 2.3. The Rapporteur should be selected and added. This was revised in </w:t>
      </w:r>
      <w:r w:rsidRPr="00CE3EC0">
        <w:rPr>
          <w:color w:val="0000FF"/>
        </w:rPr>
        <w:t>S</w:t>
      </w:r>
      <w:r>
        <w:rPr>
          <w:color w:val="0000FF"/>
        </w:rPr>
        <w:t>P</w:t>
      </w:r>
      <w:r w:rsidRPr="00CE3EC0">
        <w:rPr>
          <w:color w:val="0000FF"/>
        </w:rPr>
        <w:t>-23</w:t>
      </w:r>
      <w:r>
        <w:rPr>
          <w:color w:val="0000FF"/>
        </w:rPr>
        <w:t>1746</w:t>
      </w:r>
      <w:r>
        <w:t>.</w:t>
      </w:r>
    </w:p>
    <w:p w14:paraId="72A02E5D"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061FA4A5" w14:textId="77777777" w:rsidR="0029461A" w:rsidRPr="00EB0339" w:rsidRDefault="0029461A" w:rsidP="0029461A">
      <w:r w:rsidRPr="005B25A1">
        <w:rPr>
          <w:b/>
          <w:bCs/>
        </w:rPr>
        <w:t>Status:</w:t>
      </w:r>
      <w:r>
        <w:t xml:space="preserve"> </w:t>
      </w:r>
      <w:r w:rsidRPr="0029461A">
        <w:rPr>
          <w:color w:val="FF0000"/>
        </w:rPr>
        <w:t>Approved</w:t>
      </w:r>
      <w:r>
        <w:t>.</w:t>
      </w:r>
    </w:p>
    <w:p w14:paraId="58FE80B1" w14:textId="77777777" w:rsidR="00E00DA6" w:rsidRDefault="007615D6" w:rsidP="000A3FBD">
      <w:pPr>
        <w:pStyle w:val="NormTop"/>
      </w:pPr>
      <w:r>
        <w:rPr>
          <w:color w:val="0000FF"/>
        </w:rPr>
        <w:lastRenderedPageBreak/>
        <w:t>SP-231437</w:t>
      </w:r>
      <w:r w:rsidRPr="00D53282">
        <w:t xml:space="preserve"> </w:t>
      </w:r>
      <w:r>
        <w:t>(WID NEW) New WID on 5G performance measurements and KPIs phase 4 (Source: SA WG5)</w:t>
      </w:r>
      <w:r>
        <w:br/>
      </w:r>
      <w:r w:rsidRPr="00D53282">
        <w:rPr>
          <w:b/>
        </w:rPr>
        <w:t>Document for:</w:t>
      </w:r>
      <w:r w:rsidRPr="00D53282">
        <w:t xml:space="preserve"> </w:t>
      </w:r>
      <w:r>
        <w:t>Approval</w:t>
      </w:r>
      <w:r>
        <w:br/>
      </w:r>
      <w:r w:rsidRPr="00D53282">
        <w:rPr>
          <w:b/>
        </w:rPr>
        <w:t>Abstract:</w:t>
      </w:r>
      <w:r w:rsidRPr="00D53282">
        <w:t xml:space="preserve"> </w:t>
      </w:r>
      <w:r>
        <w:br/>
        <w:t>Objective: WT-1: To define new 5G performance measurements and KPIs for the following features, including: WT-1.1 Mobility Enhancements: Layer 1/2 triggered mobility (LTM); WT-1.2 Architecture Enhancements for XR (Extended Reality) and media service; WT-1.3 Mobile Terminated-Small Data Transmission; WT-1.4 Enhancements of NR Multicast and Broadcast Services; WT-1.5 Access Traffic Steering, Switch and Splitting support in the 5G system architecture Phase 3. NOTE: New performance measurements may be added/updated to support other related network new features based on the progress of other groups such as SA WG2. WT-2: To define and enhance the 5G performance measurements and KPIs that are still missing for the features that have been implemented in Rel-18. WT-3: To define and enhance the UE level measurements to support data analytics and AI/ML related features in 5GS. WT-4: To enhance the current PM streaming framework to have multiple measured objects in a stream and address requirements towards PM/KPI from other working groups.</w:t>
      </w:r>
    </w:p>
    <w:p w14:paraId="369BEBE8" w14:textId="77777777" w:rsidR="007615D6" w:rsidRPr="005B25A1" w:rsidRDefault="007615D6" w:rsidP="007615D6">
      <w:pPr>
        <w:keepNext/>
        <w:keepLines/>
        <w:rPr>
          <w:b/>
          <w:bCs/>
        </w:rPr>
      </w:pPr>
      <w:r w:rsidRPr="005B25A1">
        <w:rPr>
          <w:b/>
          <w:bCs/>
        </w:rPr>
        <w:t>Plenary Discussion:</w:t>
      </w:r>
    </w:p>
    <w:p w14:paraId="57524C02" w14:textId="0053A774" w:rsidR="00A87C9E" w:rsidRPr="005D29C8" w:rsidRDefault="00A87C9E" w:rsidP="00A87C9E">
      <w:pPr>
        <w:keepNext/>
        <w:keepLines/>
      </w:pPr>
      <w:r>
        <w:t xml:space="preserve">The impacts and dependencies should be updated and the missing TS number should be added. The Rapporteur should be selected and added. This was revised in </w:t>
      </w:r>
      <w:r w:rsidRPr="00CE3EC0">
        <w:rPr>
          <w:color w:val="0000FF"/>
        </w:rPr>
        <w:t>S</w:t>
      </w:r>
      <w:r>
        <w:rPr>
          <w:color w:val="0000FF"/>
        </w:rPr>
        <w:t>P</w:t>
      </w:r>
      <w:r w:rsidRPr="00CE3EC0">
        <w:rPr>
          <w:color w:val="0000FF"/>
        </w:rPr>
        <w:t>-23</w:t>
      </w:r>
      <w:r>
        <w:rPr>
          <w:color w:val="0000FF"/>
        </w:rPr>
        <w:t>1747</w:t>
      </w:r>
      <w:r>
        <w:t>.</w:t>
      </w:r>
    </w:p>
    <w:p w14:paraId="06FBEEFD"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0A0C175C" w14:textId="77777777" w:rsidR="0029461A" w:rsidRPr="00EB0339" w:rsidRDefault="0029461A" w:rsidP="0029461A">
      <w:r w:rsidRPr="005B25A1">
        <w:rPr>
          <w:b/>
          <w:bCs/>
        </w:rPr>
        <w:t>Status:</w:t>
      </w:r>
      <w:r>
        <w:t xml:space="preserve"> </w:t>
      </w:r>
      <w:r w:rsidRPr="0029461A">
        <w:rPr>
          <w:color w:val="FF0000"/>
        </w:rPr>
        <w:t>Approved</w:t>
      </w:r>
      <w:r>
        <w:t>.</w:t>
      </w:r>
    </w:p>
    <w:p w14:paraId="21CDEC24" w14:textId="77777777" w:rsidR="00E00DA6" w:rsidRDefault="007615D6" w:rsidP="000A3FBD">
      <w:pPr>
        <w:pStyle w:val="NormTop"/>
      </w:pPr>
      <w:r>
        <w:rPr>
          <w:color w:val="0000FF"/>
        </w:rPr>
        <w:t>SP-231439</w:t>
      </w:r>
      <w:r w:rsidRPr="00D53282">
        <w:t xml:space="preserve"> </w:t>
      </w:r>
      <w:r>
        <w:t xml:space="preserve">(WID NEW) New WID on Support for Subscriber and Equipment Trace and </w:t>
      </w:r>
      <w:proofErr w:type="spellStart"/>
      <w:r>
        <w:t>QoE</w:t>
      </w:r>
      <w:proofErr w:type="spellEnd"/>
      <w:r>
        <w:t xml:space="preserve"> collection functionality in RAN and core network (Source: SA WG5)</w:t>
      </w:r>
      <w:r>
        <w:br/>
      </w:r>
      <w:r w:rsidRPr="00D53282">
        <w:rPr>
          <w:b/>
        </w:rPr>
        <w:t>Document for:</w:t>
      </w:r>
      <w:r w:rsidRPr="00D53282">
        <w:t xml:space="preserve"> </w:t>
      </w:r>
      <w:r>
        <w:t>Approval</w:t>
      </w:r>
      <w:r>
        <w:br/>
      </w:r>
      <w:r w:rsidRPr="00D53282">
        <w:rPr>
          <w:b/>
        </w:rPr>
        <w:t>Abstract:</w:t>
      </w:r>
      <w:r w:rsidRPr="00D53282">
        <w:t xml:space="preserve"> </w:t>
      </w:r>
      <w:r>
        <w:br/>
        <w:t xml:space="preserve">Objective: To specify: WT-1 Specify use cases and requirements. WT-2 Specify overall function descriptions. WT-3 Specify updated management requests. For all WTs: This is to be done for the already specified Rel-18 RAN MRO measurements: Random Access (RA) Report Successful Handover Report (SHR) Successful </w:t>
      </w:r>
      <w:proofErr w:type="spellStart"/>
      <w:r>
        <w:t>PSCell</w:t>
      </w:r>
      <w:proofErr w:type="spellEnd"/>
      <w:r>
        <w:t xml:space="preserve"> Change Report (SPR) Mobility History Information (MHI) Report </w:t>
      </w:r>
      <w:proofErr w:type="spellStart"/>
      <w:r>
        <w:t>Xn</w:t>
      </w:r>
      <w:proofErr w:type="spellEnd"/>
      <w:r>
        <w:t xml:space="preserve"> message UE History Information (UHI) New Rel-19 topics from normative work out of RP-232624 and/or SA WG2. Also the RAN </w:t>
      </w:r>
      <w:proofErr w:type="spellStart"/>
      <w:r>
        <w:t>QoE</w:t>
      </w:r>
      <w:proofErr w:type="spellEnd"/>
      <w:r>
        <w:t xml:space="preserve"> work in Rel-18 that does not yet have any management support is included: </w:t>
      </w:r>
      <w:proofErr w:type="spellStart"/>
      <w:r>
        <w:t>QoE</w:t>
      </w:r>
      <w:proofErr w:type="spellEnd"/>
      <w:r>
        <w:t xml:space="preserve"> measurement collection for application sessions delivered via MBS broadcast or multicast. QMC support in RRC_IDLE and RRC_INACTIVE.</w:t>
      </w:r>
    </w:p>
    <w:p w14:paraId="73E8DD05" w14:textId="77777777" w:rsidR="007615D6" w:rsidRPr="005B25A1" w:rsidRDefault="007615D6" w:rsidP="007615D6">
      <w:pPr>
        <w:keepNext/>
        <w:keepLines/>
        <w:rPr>
          <w:b/>
          <w:bCs/>
        </w:rPr>
      </w:pPr>
      <w:r w:rsidRPr="005B25A1">
        <w:rPr>
          <w:b/>
          <w:bCs/>
        </w:rPr>
        <w:t>Convenor comment:</w:t>
      </w:r>
    </w:p>
    <w:p w14:paraId="4773EEA5" w14:textId="77777777" w:rsidR="007615D6" w:rsidRPr="005B25A1" w:rsidRDefault="007615D6" w:rsidP="007615D6">
      <w:pPr>
        <w:keepNext/>
        <w:keepLines/>
      </w:pPr>
      <w:r w:rsidRPr="005B25A1">
        <w:t>Name could be simplified.</w:t>
      </w:r>
    </w:p>
    <w:p w14:paraId="45970416" w14:textId="77777777" w:rsidR="007615D6" w:rsidRPr="005B25A1" w:rsidRDefault="007615D6" w:rsidP="007615D6">
      <w:pPr>
        <w:keepNext/>
        <w:keepLines/>
        <w:rPr>
          <w:b/>
          <w:bCs/>
        </w:rPr>
      </w:pPr>
      <w:r w:rsidRPr="005B25A1">
        <w:rPr>
          <w:b/>
          <w:bCs/>
        </w:rPr>
        <w:t>Plenary Discussion:</w:t>
      </w:r>
    </w:p>
    <w:p w14:paraId="69A62DE2" w14:textId="1C3A871E" w:rsidR="00A87C9E" w:rsidRPr="005D29C8" w:rsidRDefault="00A87C9E" w:rsidP="00A87C9E">
      <w:pPr>
        <w:keepNext/>
        <w:keepLines/>
      </w:pPr>
      <w:r>
        <w:t xml:space="preserve">The title should be clarified and simplified. It was noted that this is estimated to take 1 TU but is scheduled for completion in June 2025. The SA WG5 Chair clarified that all WIDs have target dates for June 2025 and will be updated if any complete earlier. The TD number should be removed from clause 8. The impacts should also be updated. The Rapporteur should be selected and added. This was revised in </w:t>
      </w:r>
      <w:r w:rsidRPr="00CE3EC0">
        <w:rPr>
          <w:color w:val="0000FF"/>
        </w:rPr>
        <w:t>S</w:t>
      </w:r>
      <w:r>
        <w:rPr>
          <w:color w:val="0000FF"/>
        </w:rPr>
        <w:t>P</w:t>
      </w:r>
      <w:r w:rsidRPr="00CE3EC0">
        <w:rPr>
          <w:color w:val="0000FF"/>
        </w:rPr>
        <w:t>-23</w:t>
      </w:r>
      <w:r>
        <w:rPr>
          <w:color w:val="0000FF"/>
        </w:rPr>
        <w:t>1748</w:t>
      </w:r>
      <w:r>
        <w:t>.</w:t>
      </w:r>
    </w:p>
    <w:p w14:paraId="0CE8E7C9" w14:textId="77777777" w:rsidR="0029461A" w:rsidRPr="002D3396" w:rsidRDefault="0029461A" w:rsidP="0029461A">
      <w:pPr>
        <w:keepNext/>
        <w:keepLines/>
      </w:pPr>
      <w:r>
        <w:t xml:space="preserve">This new WID was </w:t>
      </w:r>
      <w:r w:rsidRPr="00C3284B">
        <w:rPr>
          <w:color w:val="FF0000"/>
          <w:lang w:eastAsia="en-US"/>
        </w:rPr>
        <w:t>a</w:t>
      </w:r>
      <w:r>
        <w:rPr>
          <w:color w:val="FF0000"/>
          <w:lang w:eastAsia="en-US"/>
        </w:rPr>
        <w:t>gre</w:t>
      </w:r>
      <w:r w:rsidRPr="00C3284B">
        <w:rPr>
          <w:color w:val="FF0000"/>
          <w:lang w:eastAsia="en-US"/>
        </w:rPr>
        <w:t>ed</w:t>
      </w:r>
      <w:r>
        <w:t xml:space="preserve">. This was </w:t>
      </w:r>
      <w:r w:rsidRPr="0029461A">
        <w:rPr>
          <w:color w:val="FF0000"/>
        </w:rPr>
        <w:t>block approved</w:t>
      </w:r>
      <w:r>
        <w:t>.</w:t>
      </w:r>
    </w:p>
    <w:p w14:paraId="5E10C8CF" w14:textId="77777777" w:rsidR="0029461A" w:rsidRPr="00EB0339" w:rsidRDefault="0029461A" w:rsidP="0029461A">
      <w:r w:rsidRPr="005B25A1">
        <w:rPr>
          <w:b/>
          <w:bCs/>
        </w:rPr>
        <w:t>Status:</w:t>
      </w:r>
      <w:r>
        <w:t xml:space="preserve"> </w:t>
      </w:r>
      <w:r w:rsidRPr="0029461A">
        <w:rPr>
          <w:color w:val="FF0000"/>
        </w:rPr>
        <w:t>Approved</w:t>
      </w:r>
      <w:r>
        <w:t>.</w:t>
      </w:r>
    </w:p>
    <w:p w14:paraId="1AD2D2F0" w14:textId="77777777" w:rsidR="00B06148" w:rsidRDefault="00B06148" w:rsidP="00BB3F37"/>
    <w:p w14:paraId="24F30646" w14:textId="77777777" w:rsidR="007615D6" w:rsidRDefault="007615D6" w:rsidP="005A50C0">
      <w:pPr>
        <w:pStyle w:val="Heading3"/>
      </w:pPr>
      <w:bookmarkStart w:id="69" w:name="_Toc153785255"/>
      <w:r>
        <w:t>6.5.6</w:t>
      </w:r>
      <w:r>
        <w:tab/>
        <w:t>SA WG6 New Release 19 Work Item Descriptions</w:t>
      </w:r>
      <w:bookmarkEnd w:id="69"/>
    </w:p>
    <w:p w14:paraId="1A44710A" w14:textId="77777777" w:rsidR="00B06148" w:rsidRDefault="00000000" w:rsidP="00BB3F37">
      <w:r>
        <w:t>There were no contributions to this agenda item.</w:t>
      </w:r>
    </w:p>
    <w:p w14:paraId="4EB15CA8" w14:textId="77777777" w:rsidR="00B06148" w:rsidRDefault="00B06148" w:rsidP="00BB3F37"/>
    <w:p w14:paraId="053C7293" w14:textId="77777777" w:rsidR="007615D6" w:rsidRDefault="007615D6" w:rsidP="0010433C">
      <w:pPr>
        <w:pStyle w:val="Heading2"/>
      </w:pPr>
      <w:bookmarkStart w:id="70" w:name="_Toc153785256"/>
      <w:r>
        <w:t>6.6</w:t>
      </w:r>
      <w:r>
        <w:tab/>
        <w:t>Revised Release 19 Study Item and Work Item Descriptions</w:t>
      </w:r>
      <w:bookmarkEnd w:id="70"/>
    </w:p>
    <w:p w14:paraId="7B042733" w14:textId="77777777" w:rsidR="007615D6" w:rsidRDefault="007615D6" w:rsidP="005A50C0">
      <w:pPr>
        <w:pStyle w:val="Heading3"/>
      </w:pPr>
      <w:bookmarkStart w:id="71" w:name="_Toc153785257"/>
      <w:r>
        <w:t>6.6.1</w:t>
      </w:r>
      <w:r>
        <w:tab/>
        <w:t>SA WG1 Revised Release 19 Work Item Descriptions</w:t>
      </w:r>
      <w:bookmarkEnd w:id="71"/>
    </w:p>
    <w:p w14:paraId="6960B966" w14:textId="77777777" w:rsidR="00B06148" w:rsidRDefault="00000000" w:rsidP="00BB3F37">
      <w:r>
        <w:t>There were no contributions to this agenda item.</w:t>
      </w:r>
    </w:p>
    <w:p w14:paraId="3EB57138" w14:textId="77777777" w:rsidR="00B06148" w:rsidRDefault="00B06148" w:rsidP="00BB3F37"/>
    <w:p w14:paraId="51C55226" w14:textId="77777777" w:rsidR="007615D6" w:rsidRDefault="007615D6" w:rsidP="005A50C0">
      <w:pPr>
        <w:pStyle w:val="Heading3"/>
      </w:pPr>
      <w:bookmarkStart w:id="72" w:name="_Toc153785258"/>
      <w:r>
        <w:t>6.6.2</w:t>
      </w:r>
      <w:r>
        <w:tab/>
        <w:t>SA WG2 Revised Release 19 Work Item Descriptions</w:t>
      </w:r>
      <w:bookmarkEnd w:id="72"/>
    </w:p>
    <w:p w14:paraId="19ED6FB9" w14:textId="77777777" w:rsidR="00B06148" w:rsidRDefault="00000000" w:rsidP="00BB3F37">
      <w:r>
        <w:t>There were no contributions to this agenda item.</w:t>
      </w:r>
    </w:p>
    <w:p w14:paraId="44E3BF9C" w14:textId="77777777" w:rsidR="00B06148" w:rsidRDefault="00B06148" w:rsidP="00BB3F37"/>
    <w:p w14:paraId="703A8E5F" w14:textId="77777777" w:rsidR="007615D6" w:rsidRDefault="007615D6" w:rsidP="005A50C0">
      <w:pPr>
        <w:pStyle w:val="Heading3"/>
      </w:pPr>
      <w:bookmarkStart w:id="73" w:name="_Toc153785259"/>
      <w:r>
        <w:t>6.6.3</w:t>
      </w:r>
      <w:r>
        <w:tab/>
        <w:t>SA WG3 and SA WG3-LI Revised Release 19 Work Item Descriptions</w:t>
      </w:r>
      <w:bookmarkEnd w:id="73"/>
    </w:p>
    <w:p w14:paraId="1174D664" w14:textId="77777777" w:rsidR="00B06148" w:rsidRDefault="00000000" w:rsidP="00BB3F37">
      <w:r>
        <w:t>There were no contributions to this agenda item.</w:t>
      </w:r>
    </w:p>
    <w:p w14:paraId="4A5161D1" w14:textId="77777777" w:rsidR="00B06148" w:rsidRDefault="00B06148" w:rsidP="00BB3F37"/>
    <w:p w14:paraId="2F225E34" w14:textId="77777777" w:rsidR="007615D6" w:rsidRDefault="007615D6" w:rsidP="005A50C0">
      <w:pPr>
        <w:pStyle w:val="Heading3"/>
      </w:pPr>
      <w:bookmarkStart w:id="74" w:name="_Toc153785260"/>
      <w:r>
        <w:t>6.6.4</w:t>
      </w:r>
      <w:r>
        <w:tab/>
        <w:t>SA WG4 Revised Release 19 Work Item Descriptions</w:t>
      </w:r>
      <w:bookmarkEnd w:id="74"/>
    </w:p>
    <w:p w14:paraId="5484AB1C" w14:textId="77777777" w:rsidR="00B06148" w:rsidRDefault="00000000" w:rsidP="00BB3F37">
      <w:r>
        <w:t>There were no contributions to this agenda item.</w:t>
      </w:r>
    </w:p>
    <w:p w14:paraId="00A5302F" w14:textId="77777777" w:rsidR="00B06148" w:rsidRDefault="00B06148" w:rsidP="00BB3F37"/>
    <w:p w14:paraId="5C363AD6" w14:textId="77777777" w:rsidR="007615D6" w:rsidRDefault="007615D6" w:rsidP="005A50C0">
      <w:pPr>
        <w:pStyle w:val="Heading3"/>
      </w:pPr>
      <w:bookmarkStart w:id="75" w:name="_Toc153785261"/>
      <w:r>
        <w:t>6.6.5</w:t>
      </w:r>
      <w:r>
        <w:tab/>
        <w:t>SA WG5 Revised Release 19 Work Item Descriptions</w:t>
      </w:r>
      <w:bookmarkEnd w:id="75"/>
    </w:p>
    <w:p w14:paraId="277C13B0" w14:textId="77777777" w:rsidR="00B06148" w:rsidRDefault="00000000" w:rsidP="00BB3F37">
      <w:r>
        <w:t>There were no contributions to this agenda item.</w:t>
      </w:r>
    </w:p>
    <w:p w14:paraId="5E0C141D" w14:textId="77777777" w:rsidR="00B06148" w:rsidRDefault="00B06148" w:rsidP="00BB3F37"/>
    <w:p w14:paraId="106C79D3" w14:textId="77777777" w:rsidR="007615D6" w:rsidRDefault="007615D6" w:rsidP="005A50C0">
      <w:pPr>
        <w:pStyle w:val="Heading3"/>
      </w:pPr>
      <w:bookmarkStart w:id="76" w:name="_Toc153785262"/>
      <w:r>
        <w:t>6.6.6</w:t>
      </w:r>
      <w:r>
        <w:tab/>
        <w:t>SA WG6 Revised Release 19 Work Item Descriptions</w:t>
      </w:r>
      <w:bookmarkEnd w:id="76"/>
    </w:p>
    <w:p w14:paraId="2C8A4C99" w14:textId="77777777" w:rsidR="00B06148" w:rsidRDefault="00000000" w:rsidP="00BB3F37">
      <w:r>
        <w:t>There were no contributions to this agenda item.</w:t>
      </w:r>
    </w:p>
    <w:p w14:paraId="50A96538" w14:textId="77777777" w:rsidR="00B06148" w:rsidRDefault="00B06148" w:rsidP="00BB3F37"/>
    <w:p w14:paraId="0D9CF4CE" w14:textId="77777777" w:rsidR="007615D6" w:rsidRDefault="007615D6" w:rsidP="0010433C">
      <w:pPr>
        <w:pStyle w:val="Heading2"/>
      </w:pPr>
      <w:bookmarkStart w:id="77" w:name="_Toc153785263"/>
      <w:r>
        <w:t>6.7</w:t>
      </w:r>
      <w:r>
        <w:tab/>
        <w:t>Specifications for Information</w:t>
      </w:r>
      <w:bookmarkEnd w:id="77"/>
    </w:p>
    <w:p w14:paraId="5968460C" w14:textId="77777777" w:rsidR="007615D6" w:rsidRDefault="007615D6" w:rsidP="005A50C0">
      <w:pPr>
        <w:pStyle w:val="Heading3"/>
      </w:pPr>
      <w:bookmarkStart w:id="78" w:name="_Toc153785264"/>
      <w:r>
        <w:t>6.7.1</w:t>
      </w:r>
      <w:r>
        <w:tab/>
        <w:t>SA WG1 Specifications for Information</w:t>
      </w:r>
      <w:bookmarkEnd w:id="78"/>
    </w:p>
    <w:p w14:paraId="10541194" w14:textId="77777777" w:rsidR="00B06148" w:rsidRDefault="00000000" w:rsidP="00BB3F37">
      <w:r>
        <w:t>There were no contributions to this agenda item.</w:t>
      </w:r>
    </w:p>
    <w:p w14:paraId="04331EBB" w14:textId="77777777" w:rsidR="00B06148" w:rsidRDefault="00B06148" w:rsidP="00BB3F37"/>
    <w:p w14:paraId="382E95BF" w14:textId="77777777" w:rsidR="007615D6" w:rsidRDefault="007615D6" w:rsidP="005A50C0">
      <w:pPr>
        <w:pStyle w:val="Heading3"/>
      </w:pPr>
      <w:bookmarkStart w:id="79" w:name="_Toc153785265"/>
      <w:r>
        <w:t>6.7.2</w:t>
      </w:r>
      <w:r>
        <w:tab/>
        <w:t>SA WG2 Specifications for Information</w:t>
      </w:r>
      <w:bookmarkEnd w:id="79"/>
    </w:p>
    <w:p w14:paraId="6E33817F" w14:textId="77777777" w:rsidR="00B06148" w:rsidRDefault="00000000" w:rsidP="00BB3F37">
      <w:r>
        <w:t>There were no contributions to this agenda item.</w:t>
      </w:r>
    </w:p>
    <w:p w14:paraId="48FBDF6B" w14:textId="77777777" w:rsidR="00B06148" w:rsidRDefault="00B06148" w:rsidP="00BB3F37"/>
    <w:p w14:paraId="01B6F680" w14:textId="77777777" w:rsidR="007615D6" w:rsidRDefault="007615D6" w:rsidP="005A50C0">
      <w:pPr>
        <w:pStyle w:val="Heading3"/>
      </w:pPr>
      <w:bookmarkStart w:id="80" w:name="_Toc153785266"/>
      <w:r>
        <w:t>6.7.3</w:t>
      </w:r>
      <w:r>
        <w:tab/>
        <w:t>SA WG3 and SA WG3-LI Specifications for Information</w:t>
      </w:r>
      <w:bookmarkEnd w:id="80"/>
    </w:p>
    <w:p w14:paraId="631B2BD1" w14:textId="77777777" w:rsidR="00B06148" w:rsidRDefault="00000000" w:rsidP="00BB3F37">
      <w:r>
        <w:t>There were no contributions to this agenda item.</w:t>
      </w:r>
    </w:p>
    <w:p w14:paraId="246CEE49" w14:textId="77777777" w:rsidR="00B06148" w:rsidRDefault="00B06148" w:rsidP="00BB3F37"/>
    <w:p w14:paraId="01FE2C95" w14:textId="77777777" w:rsidR="007615D6" w:rsidRDefault="007615D6" w:rsidP="005A50C0">
      <w:pPr>
        <w:pStyle w:val="Heading3"/>
      </w:pPr>
      <w:bookmarkStart w:id="81" w:name="_Toc153785267"/>
      <w:r>
        <w:lastRenderedPageBreak/>
        <w:t>6.7.4</w:t>
      </w:r>
      <w:r>
        <w:tab/>
        <w:t>SA WG4 Specifications for Information</w:t>
      </w:r>
      <w:bookmarkEnd w:id="81"/>
    </w:p>
    <w:p w14:paraId="0F00FD3D" w14:textId="77777777" w:rsidR="00E00DA6" w:rsidRDefault="007615D6" w:rsidP="000A3FBD">
      <w:pPr>
        <w:pStyle w:val="NormTop"/>
      </w:pPr>
      <w:r>
        <w:rPr>
          <w:color w:val="0000FF"/>
        </w:rPr>
        <w:t>SP-231575</w:t>
      </w:r>
      <w:r w:rsidRPr="00D53282">
        <w:t xml:space="preserve"> </w:t>
      </w:r>
      <w:r>
        <w:t>(DRAFT TS) TS 26.143-100 - Messaging Media profiles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specifies the media types, formats, codecs capabilities and profiles for the messaging applications used over the 5G System. The scope of the present document extends to codecs for speech, audio, video, still images, bitmap graphics, 3D scenes and assets, and other media in general, as well as scene description. Changes since last presentation to SA: This is the first presentation. Outstanding Issues: Add support for the IVAS codec for speech messages.  Upgrade video profiles in alignment with 5GMS TS 26.511. Address the minimum work item objectives in alignment with MPEG MeMAF Generic MMBP Data Model Specification text on profile definition Ensure that the specification can be extended in the future. Ensure the specification can be used with 5G Messaging/RCS/MMS and IETF MIMI content functionalities (Container format can be multipart/MIME or MIMI, both should be enabled.) Contentious Issues: None.</w:t>
      </w:r>
    </w:p>
    <w:p w14:paraId="33FFCDFA" w14:textId="77777777" w:rsidR="007615D6" w:rsidRPr="005B25A1" w:rsidRDefault="007615D6" w:rsidP="007615D6">
      <w:pPr>
        <w:keepNext/>
        <w:keepLines/>
        <w:rPr>
          <w:b/>
          <w:bCs/>
        </w:rPr>
      </w:pPr>
      <w:r w:rsidRPr="005B25A1">
        <w:rPr>
          <w:b/>
          <w:bCs/>
        </w:rPr>
        <w:t>Plenary Discussion:</w:t>
      </w:r>
    </w:p>
    <w:p w14:paraId="778DBEDE" w14:textId="79DF8325" w:rsidR="007615D6" w:rsidRPr="00A87C9E" w:rsidRDefault="00A87C9E" w:rsidP="007615D6">
      <w:pPr>
        <w:keepNext/>
        <w:keepLines/>
      </w:pPr>
      <w:r>
        <w:t xml:space="preserve">This was provided for information and was </w:t>
      </w:r>
      <w:r w:rsidRPr="00C3284B">
        <w:rPr>
          <w:color w:val="0000FF"/>
        </w:rPr>
        <w:t>noted</w:t>
      </w:r>
      <w:r>
        <w:t>.</w:t>
      </w:r>
    </w:p>
    <w:p w14:paraId="13E03CB1" w14:textId="4D0C487F" w:rsidR="007615D6" w:rsidRPr="00EB0339" w:rsidRDefault="007615D6" w:rsidP="007615D6">
      <w:r w:rsidRPr="005B25A1">
        <w:rPr>
          <w:b/>
          <w:bCs/>
        </w:rPr>
        <w:t>Status:</w:t>
      </w:r>
      <w:r>
        <w:t xml:space="preserve"> </w:t>
      </w:r>
      <w:r>
        <w:rPr>
          <w:color w:val="0000FF"/>
        </w:rPr>
        <w:t>Noted</w:t>
      </w:r>
      <w:r>
        <w:t>.</w:t>
      </w:r>
    </w:p>
    <w:p w14:paraId="1C851776" w14:textId="77777777" w:rsidR="00E00DA6" w:rsidRDefault="007615D6" w:rsidP="000A3FBD">
      <w:pPr>
        <w:pStyle w:val="NormTop"/>
      </w:pPr>
      <w:r>
        <w:rPr>
          <w:color w:val="0000FF"/>
        </w:rPr>
        <w:t>SP-231302</w:t>
      </w:r>
      <w:r w:rsidRPr="00D53282">
        <w:t xml:space="preserve"> </w:t>
      </w:r>
      <w:r>
        <w:t>(DRAFT TS) TS 26.252-100 - Codec for Immersive Voice and Audio Services; Test sequences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26.252 (Codec for Immersive Voice and Audio Services; Test sequences) contains: - Digital test sequences to test conformance for an implementation of the IVAS codec (TS 26.250, TS 26.253), Rendering (TS 26.254), Error Concealment of Lost Packets (TS 26.255) and Jitter Buffer Management (JBM) (TS 26.256) and its reference C code specifications in TS 26.251 (fixed-point) and TS 26.258 (floating-point). - Conformance testing procedure for implementations of the IVAS codec with reference to TS 26.444 (Codec for Enhanced Voice Services (EVS); Test sequences) for the interoperable EVS mono operation. Changes since last presentation to SA Meeting: First presentation to SA Meeting. Outstanding Issues: - Definition of test sequences and conformance testing for stereo and immersive audio operation of IVAS, expected to be complemented for floating-point (TS 26.258) by SA#103 (March 2024) and for fixed-point (TS 26.251) by CR to SA#104 (June 2024). Contentious Issues: None.</w:t>
      </w:r>
    </w:p>
    <w:p w14:paraId="38E1D672" w14:textId="77777777" w:rsidR="007615D6" w:rsidRPr="005B25A1" w:rsidRDefault="007615D6" w:rsidP="007615D6">
      <w:pPr>
        <w:keepNext/>
        <w:keepLines/>
        <w:rPr>
          <w:b/>
          <w:bCs/>
        </w:rPr>
      </w:pPr>
      <w:r w:rsidRPr="005B25A1">
        <w:rPr>
          <w:b/>
          <w:bCs/>
        </w:rPr>
        <w:t>Plenary Discussion:</w:t>
      </w:r>
    </w:p>
    <w:p w14:paraId="42A8C126" w14:textId="77777777" w:rsidR="007308AB" w:rsidRPr="00A87C9E" w:rsidRDefault="007308AB" w:rsidP="007308AB">
      <w:pPr>
        <w:keepNext/>
        <w:keepLines/>
      </w:pPr>
      <w:r>
        <w:t xml:space="preserve">This was provided for information and was </w:t>
      </w:r>
      <w:r w:rsidRPr="00C3284B">
        <w:rPr>
          <w:color w:val="0000FF"/>
        </w:rPr>
        <w:t>noted</w:t>
      </w:r>
      <w:r>
        <w:t>.</w:t>
      </w:r>
    </w:p>
    <w:p w14:paraId="5F069C34" w14:textId="77777777" w:rsidR="007308AB" w:rsidRPr="00EB0339" w:rsidRDefault="007308AB" w:rsidP="007308AB">
      <w:r w:rsidRPr="005B25A1">
        <w:rPr>
          <w:b/>
          <w:bCs/>
        </w:rPr>
        <w:t>Status:</w:t>
      </w:r>
      <w:r>
        <w:t xml:space="preserve"> </w:t>
      </w:r>
      <w:r>
        <w:rPr>
          <w:color w:val="0000FF"/>
        </w:rPr>
        <w:t>Noted</w:t>
      </w:r>
      <w:r>
        <w:t>.</w:t>
      </w:r>
    </w:p>
    <w:p w14:paraId="4EE7A23F" w14:textId="77777777" w:rsidR="00E00DA6" w:rsidRDefault="007615D6" w:rsidP="000A3FBD">
      <w:pPr>
        <w:pStyle w:val="NormTop"/>
      </w:pPr>
      <w:r>
        <w:rPr>
          <w:color w:val="0000FF"/>
        </w:rPr>
        <w:lastRenderedPageBreak/>
        <w:t>SP-231300</w:t>
      </w:r>
      <w:r w:rsidRPr="00D53282">
        <w:t xml:space="preserve"> </w:t>
      </w:r>
      <w:r>
        <w:t>(DRAFT TS) TS 26.119-100 - Media Capabilities for Augmented Reality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Specification provides technologies for the deployment of Augmented Reality (AR) services and the execution of Augmented Reality applications on targeted devices. This Technical Specification defines the supported media formats, codecs, processing functions for XR Devices in UE per XR device type category, namely thin AR glasses, AR glasses, XR phones and XR HMDs. The </w:t>
      </w:r>
      <w:proofErr w:type="spellStart"/>
      <w:r>
        <w:t>capabilites</w:t>
      </w:r>
      <w:proofErr w:type="spellEnd"/>
      <w:r>
        <w:t xml:space="preserve"> introduced cover the support for XR system, video, audio/speech and scene description. The mapping of those capabilities to </w:t>
      </w:r>
      <w:proofErr w:type="spellStart"/>
      <w:r>
        <w:t>OpenXR</w:t>
      </w:r>
      <w:proofErr w:type="spellEnd"/>
      <w:r>
        <w:t xml:space="preserve"> is indicated for reference. Changes since last presentation to SA Meeting: This is the first presentation to SA. Outstanding Issues: The following aspects are still outstanding: - Provide a description of the Media pipelines to the XR runtime. - Describe the system functions and APIs from the reference XR device architecture. - Refine the encoding and decoding capabilities and recommended support for Video, Audio/speech and scene description. - Complete the device </w:t>
      </w:r>
      <w:proofErr w:type="spellStart"/>
      <w:r>
        <w:t>centrics</w:t>
      </w:r>
      <w:proofErr w:type="spellEnd"/>
      <w:r>
        <w:t xml:space="preserve"> </w:t>
      </w:r>
      <w:proofErr w:type="spellStart"/>
      <w:r>
        <w:t>QoE</w:t>
      </w:r>
      <w:proofErr w:type="spellEnd"/>
      <w:r>
        <w:t xml:space="preserve"> metrics Contentious Issues: none.</w:t>
      </w:r>
    </w:p>
    <w:p w14:paraId="2748203B" w14:textId="77777777" w:rsidR="007615D6" w:rsidRPr="005B25A1" w:rsidRDefault="007615D6" w:rsidP="007615D6">
      <w:pPr>
        <w:keepNext/>
        <w:keepLines/>
        <w:rPr>
          <w:b/>
          <w:bCs/>
        </w:rPr>
      </w:pPr>
      <w:r w:rsidRPr="005B25A1">
        <w:rPr>
          <w:b/>
          <w:bCs/>
        </w:rPr>
        <w:t>Plenary Discussion:</w:t>
      </w:r>
    </w:p>
    <w:p w14:paraId="3D522901" w14:textId="77777777" w:rsidR="007308AB" w:rsidRPr="00A87C9E" w:rsidRDefault="007308AB" w:rsidP="007308AB">
      <w:pPr>
        <w:keepNext/>
        <w:keepLines/>
      </w:pPr>
      <w:r>
        <w:t xml:space="preserve">This was provided for information and was </w:t>
      </w:r>
      <w:r w:rsidRPr="00C3284B">
        <w:rPr>
          <w:color w:val="0000FF"/>
        </w:rPr>
        <w:t>noted</w:t>
      </w:r>
      <w:r>
        <w:t>.</w:t>
      </w:r>
    </w:p>
    <w:p w14:paraId="13FBEC66" w14:textId="77777777" w:rsidR="007308AB" w:rsidRPr="00EB0339" w:rsidRDefault="007308AB" w:rsidP="007308AB">
      <w:r w:rsidRPr="005B25A1">
        <w:rPr>
          <w:b/>
          <w:bCs/>
        </w:rPr>
        <w:t>Status:</w:t>
      </w:r>
      <w:r>
        <w:t xml:space="preserve"> </w:t>
      </w:r>
      <w:r>
        <w:rPr>
          <w:color w:val="0000FF"/>
        </w:rPr>
        <w:t>Noted</w:t>
      </w:r>
      <w:r>
        <w:t>.</w:t>
      </w:r>
    </w:p>
    <w:p w14:paraId="2EB27711" w14:textId="77777777" w:rsidR="00E00DA6" w:rsidRDefault="007615D6" w:rsidP="000A3FBD">
      <w:pPr>
        <w:pStyle w:val="NormTop"/>
      </w:pPr>
      <w:r>
        <w:rPr>
          <w:color w:val="0000FF"/>
        </w:rPr>
        <w:t>SP-231298</w:t>
      </w:r>
      <w:r w:rsidRPr="00D53282">
        <w:t xml:space="preserve"> </w:t>
      </w:r>
      <w:r>
        <w:t>(DRAFT TS) TS 26.255-100 - Codec for Immersive Voice and Audio Services; Error concealment of lost packets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TS26.255 (Codec for Immersive Voice and Audio Services; Error Concealment of Lost Packets) contains: - General overview of the Error Concealment operations of the IVAS Codec and - lists specific error concealment operations by referencing to 26.253 (Codec for Immersive Voice and Audio Services Detailed algorithmic description). Changes since last presentation to SA Meeting: First presentation to SA Meeting. Outstanding Issues: The overview is not entirely accurate for audio formats that do not have an analysis/down-mix stage, e.g., ISM and MASA. The list of specific error concealment operations is expected to be extended. Contentious Issues: None.</w:t>
      </w:r>
    </w:p>
    <w:p w14:paraId="0F8EA66A" w14:textId="77777777" w:rsidR="007615D6" w:rsidRPr="005B25A1" w:rsidRDefault="007615D6" w:rsidP="007615D6">
      <w:pPr>
        <w:keepNext/>
        <w:keepLines/>
        <w:rPr>
          <w:b/>
          <w:bCs/>
        </w:rPr>
      </w:pPr>
      <w:r w:rsidRPr="005B25A1">
        <w:rPr>
          <w:b/>
          <w:bCs/>
        </w:rPr>
        <w:t>Plenary Discussion:</w:t>
      </w:r>
    </w:p>
    <w:p w14:paraId="2242EA87" w14:textId="77777777" w:rsidR="007308AB" w:rsidRPr="00A87C9E" w:rsidRDefault="007308AB" w:rsidP="007308AB">
      <w:pPr>
        <w:keepNext/>
        <w:keepLines/>
      </w:pPr>
      <w:r>
        <w:t xml:space="preserve">This was provided for information and was </w:t>
      </w:r>
      <w:r w:rsidRPr="00C3284B">
        <w:rPr>
          <w:color w:val="0000FF"/>
        </w:rPr>
        <w:t>noted</w:t>
      </w:r>
      <w:r>
        <w:t>.</w:t>
      </w:r>
    </w:p>
    <w:p w14:paraId="7C2BF490" w14:textId="77777777" w:rsidR="007308AB" w:rsidRPr="00EB0339" w:rsidRDefault="007308AB" w:rsidP="007308AB">
      <w:r w:rsidRPr="005B25A1">
        <w:rPr>
          <w:b/>
          <w:bCs/>
        </w:rPr>
        <w:t>Status:</w:t>
      </w:r>
      <w:r>
        <w:t xml:space="preserve"> </w:t>
      </w:r>
      <w:r>
        <w:rPr>
          <w:color w:val="0000FF"/>
        </w:rPr>
        <w:t>Noted</w:t>
      </w:r>
      <w:r>
        <w:t>.</w:t>
      </w:r>
    </w:p>
    <w:p w14:paraId="65840F5A" w14:textId="77777777" w:rsidR="00E00DA6" w:rsidRDefault="007615D6" w:rsidP="000A3FBD">
      <w:pPr>
        <w:pStyle w:val="NormTop"/>
      </w:pPr>
      <w:r>
        <w:rPr>
          <w:color w:val="0000FF"/>
        </w:rPr>
        <w:lastRenderedPageBreak/>
        <w:t>SP-231299</w:t>
      </w:r>
      <w:r w:rsidRPr="00D53282">
        <w:t xml:space="preserve"> </w:t>
      </w:r>
      <w:r>
        <w:t>(DRAFT TS) TS 26.254-100 - Codec for Immersive Voice and Audio Services; Rendering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TS26.254 (Codec for Immersive Voice and Audio Services; Rendering) contains: - A comprehensive description of the rendering functions of the decoder/renderer for Immersive Voice and Audio Services (IVAS codec). - References to other specifications for elsewhere defined subcomponents, especially TS 26.253 (Codec for Immersive Voice and Audio Services; Algorithmic Description), and TS 26.258 (Codec for Immersive Voice and Audio Services (IVAS); C code (floating point)). Changes since last presentation to SA Meeting: First presentation to SA Meeting. Outstanding Issues: Completion of description of rendering features, in alignment with TS 26.253. Contentious Issues: None.</w:t>
      </w:r>
    </w:p>
    <w:p w14:paraId="164DD168" w14:textId="77777777" w:rsidR="007615D6" w:rsidRPr="005B25A1" w:rsidRDefault="007615D6" w:rsidP="007615D6">
      <w:pPr>
        <w:keepNext/>
        <w:keepLines/>
        <w:rPr>
          <w:b/>
          <w:bCs/>
        </w:rPr>
      </w:pPr>
      <w:r w:rsidRPr="005B25A1">
        <w:rPr>
          <w:b/>
          <w:bCs/>
        </w:rPr>
        <w:t>Plenary Discussion:</w:t>
      </w:r>
    </w:p>
    <w:p w14:paraId="54A1C8FD" w14:textId="77777777" w:rsidR="007308AB" w:rsidRPr="00A87C9E" w:rsidRDefault="007308AB" w:rsidP="007308AB">
      <w:pPr>
        <w:keepNext/>
        <w:keepLines/>
      </w:pPr>
      <w:r>
        <w:t xml:space="preserve">This was provided for information and was </w:t>
      </w:r>
      <w:r w:rsidRPr="00C3284B">
        <w:rPr>
          <w:color w:val="0000FF"/>
        </w:rPr>
        <w:t>noted</w:t>
      </w:r>
      <w:r>
        <w:t>.</w:t>
      </w:r>
    </w:p>
    <w:p w14:paraId="5DA872A4" w14:textId="77777777" w:rsidR="007308AB" w:rsidRPr="00EB0339" w:rsidRDefault="007308AB" w:rsidP="007308AB">
      <w:r w:rsidRPr="005B25A1">
        <w:rPr>
          <w:b/>
          <w:bCs/>
        </w:rPr>
        <w:t>Status:</w:t>
      </w:r>
      <w:r>
        <w:t xml:space="preserve"> </w:t>
      </w:r>
      <w:r>
        <w:rPr>
          <w:color w:val="0000FF"/>
        </w:rPr>
        <w:t>Noted</w:t>
      </w:r>
      <w:r>
        <w:t>.</w:t>
      </w:r>
    </w:p>
    <w:p w14:paraId="6D5D1890" w14:textId="77777777" w:rsidR="00E00DA6" w:rsidRDefault="007615D6" w:rsidP="000A3FBD">
      <w:pPr>
        <w:pStyle w:val="NormTop"/>
      </w:pPr>
      <w:r>
        <w:rPr>
          <w:color w:val="0000FF"/>
        </w:rPr>
        <w:t>SP-231301</w:t>
      </w:r>
      <w:r w:rsidRPr="00D53282">
        <w:t xml:space="preserve"> </w:t>
      </w:r>
      <w:r>
        <w:t>(DRAFT TS) TS 26.253-100 - Codec for Immersive Voice and Audio Services; Detailed Algorithmic Description incl. RTP payload format and SDP parameter definitions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 26.253 (Codec for Immersive Voice and Audio Services; Detailed Algorithmic Description incl. RTP payload format and SDP parameter definitions) contains: - General overview of the IVAS coder - Detailed algorithmic description of the IVAS encoder - Detailed algorithmic description of the IVAS decoder - Detailed algorithmic description of the IVAS rendering modes and rendering control - Description of the transmitted parameter indices - RTP payload format and SDP parameters Changes since last presentation to SA Meeting: First presentation to SA Meeting. Outstanding Issues: - Completion of encoder, decoder, and renderer descriptions - Completion of description of the transmitted parameters - Completion of Annex describing RTP payload format and SDP parameter definitions - Clause numbering still subject to updates based on harmonization of structure Contentious Issues: None.</w:t>
      </w:r>
    </w:p>
    <w:p w14:paraId="27844C4B" w14:textId="77777777" w:rsidR="007615D6" w:rsidRPr="005B25A1" w:rsidRDefault="007615D6" w:rsidP="007615D6">
      <w:pPr>
        <w:keepNext/>
        <w:keepLines/>
        <w:rPr>
          <w:b/>
          <w:bCs/>
        </w:rPr>
      </w:pPr>
      <w:r w:rsidRPr="005B25A1">
        <w:rPr>
          <w:b/>
          <w:bCs/>
        </w:rPr>
        <w:t>Plenary Discussion:</w:t>
      </w:r>
    </w:p>
    <w:p w14:paraId="506BA2C9" w14:textId="77777777" w:rsidR="007308AB" w:rsidRPr="00A87C9E" w:rsidRDefault="007308AB" w:rsidP="007308AB">
      <w:pPr>
        <w:keepNext/>
        <w:keepLines/>
      </w:pPr>
      <w:r>
        <w:t xml:space="preserve">This was provided for information and was </w:t>
      </w:r>
      <w:r w:rsidRPr="00C3284B">
        <w:rPr>
          <w:color w:val="0000FF"/>
        </w:rPr>
        <w:t>noted</w:t>
      </w:r>
      <w:r>
        <w:t>.</w:t>
      </w:r>
    </w:p>
    <w:p w14:paraId="4C50D901" w14:textId="77777777" w:rsidR="007308AB" w:rsidRPr="00EB0339" w:rsidRDefault="007308AB" w:rsidP="007308AB">
      <w:r w:rsidRPr="005B25A1">
        <w:rPr>
          <w:b/>
          <w:bCs/>
        </w:rPr>
        <w:t>Status:</w:t>
      </w:r>
      <w:r>
        <w:t xml:space="preserve"> </w:t>
      </w:r>
      <w:r>
        <w:rPr>
          <w:color w:val="0000FF"/>
        </w:rPr>
        <w:t>Noted</w:t>
      </w:r>
      <w:r>
        <w:t>.</w:t>
      </w:r>
    </w:p>
    <w:p w14:paraId="2E70E992" w14:textId="77777777" w:rsidR="00E00DA6" w:rsidRDefault="007615D6" w:rsidP="000A3FBD">
      <w:pPr>
        <w:pStyle w:val="NormTop"/>
      </w:pPr>
      <w:r>
        <w:rPr>
          <w:color w:val="0000FF"/>
        </w:rPr>
        <w:lastRenderedPageBreak/>
        <w:t>SP-231303</w:t>
      </w:r>
      <w:r w:rsidRPr="00D53282">
        <w:t xml:space="preserve"> </w:t>
      </w:r>
      <w:r>
        <w:t>(DRAFT TS) TS 26.510-100 - Media delivery; interactions and APIs for provisioning and media session handling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TS 26.510 specifies a toolkit of interactions and interfaces for media session handling that can be selectively referenced by other stage 3 Technical Specifications related to media delivery. The first two such specifications identified by SA WG4 are: - TS 26.512 Rel-18, the stage 3 Technical Specification for 5G Media Streaming. TS 26.113 Rel 18, the stage 3 Technical Specification for Real-time Media Communication. The scope of TS 26.510 is: 1. Interactions and network interface specifications between a Media Application Provider and the Media AF (at reference point M1) for the purpose of provisioning the Media Delivery System. 2. Interactions and network interface specifications between a UE-based Media Session Handler and the Media AF (at reference point M5) and also between the Media AS and he Media AF (at reference point M3) for the purpose of network media session handling. 3. Interactions and client APIs between a Media-aware Application and the UE-based Media Session Handler (at reference point M6) and also between the Media Access Function and the Media Session Handler (at reference point M11) for the purpose of UE media session handling. - This includes the means to launch media session handling via a URL-based intent mechanism. 4. </w:t>
      </w:r>
      <w:proofErr w:type="spellStart"/>
      <w:r>
        <w:t>OpenAPI</w:t>
      </w:r>
      <w:proofErr w:type="spellEnd"/>
      <w:r>
        <w:t xml:space="preserve"> definitions of the network interface specifications referred to under items 1 and 2 above. Changes since last presentation to SA Meeting: This is the first presentation of TS 26.510 for information. The version of TS 26.510 presented incorporates the following: - Skeleton clauses covering the full anticipated scope as outlined above. - Baseline procedures ported from TS 26.512 V17.6.0, taking care to make the text applicable equally to uplink media delivery as well as downlink media delivery. - Basic operation of HTTP for network-based interface at reference points M1, M3 and M5 ported from TS 26.512 V17.6.0. Outstanding Issues: The following tasks are planned for the forthcoming SA WG4 ad hoc meeting in order to provide a more complete baseline text against which pseudo Change Requests can be raised: - Network interface specification clauses ported from TS 26 512 V17.7.0, modified according to WG agreements and indicating applicability to 5G Media Streaming and/or Real-time Media Communication. The following tasks are planned for the forthcoming SA WG4#127 meeting in February: - Agree pseudo Change Requests adding procedures and/or network interface specifications and/or client APIs in the scope of the 5GMS_Pro_Ph2 and </w:t>
      </w:r>
      <w:proofErr w:type="spellStart"/>
      <w:r>
        <w:t>iRTCW</w:t>
      </w:r>
      <w:proofErr w:type="spellEnd"/>
      <w:r>
        <w:t xml:space="preserve"> SA WG4 Work Items. </w:t>
      </w:r>
      <w:proofErr w:type="spellStart"/>
      <w:r>
        <w:t>OpenAPI</w:t>
      </w:r>
      <w:proofErr w:type="spellEnd"/>
      <w:r>
        <w:t xml:space="preserve"> definitions will then be created based on the agreed network interface specifications. Contentious Issues: There are no known contentious issues at this point.</w:t>
      </w:r>
    </w:p>
    <w:p w14:paraId="3CBD5C5B" w14:textId="77777777" w:rsidR="007615D6" w:rsidRPr="005B25A1" w:rsidRDefault="007615D6" w:rsidP="007615D6">
      <w:pPr>
        <w:keepNext/>
        <w:keepLines/>
        <w:rPr>
          <w:b/>
          <w:bCs/>
        </w:rPr>
      </w:pPr>
      <w:r w:rsidRPr="005B25A1">
        <w:rPr>
          <w:b/>
          <w:bCs/>
        </w:rPr>
        <w:t>Plenary Discussion:</w:t>
      </w:r>
    </w:p>
    <w:p w14:paraId="26701D97" w14:textId="77777777" w:rsidR="007308AB" w:rsidRPr="00A87C9E" w:rsidRDefault="007308AB" w:rsidP="007308AB">
      <w:pPr>
        <w:keepNext/>
        <w:keepLines/>
      </w:pPr>
      <w:r>
        <w:t xml:space="preserve">This was provided for information and was </w:t>
      </w:r>
      <w:r w:rsidRPr="00C3284B">
        <w:rPr>
          <w:color w:val="0000FF"/>
        </w:rPr>
        <w:t>noted</w:t>
      </w:r>
      <w:r>
        <w:t>.</w:t>
      </w:r>
    </w:p>
    <w:p w14:paraId="362BFBE7" w14:textId="77777777" w:rsidR="007308AB" w:rsidRPr="00EB0339" w:rsidRDefault="007308AB" w:rsidP="007308AB">
      <w:r w:rsidRPr="005B25A1">
        <w:rPr>
          <w:b/>
          <w:bCs/>
        </w:rPr>
        <w:t>Status:</w:t>
      </w:r>
      <w:r>
        <w:t xml:space="preserve"> </w:t>
      </w:r>
      <w:r>
        <w:rPr>
          <w:color w:val="0000FF"/>
        </w:rPr>
        <w:t>Noted</w:t>
      </w:r>
      <w:r>
        <w:t>.</w:t>
      </w:r>
    </w:p>
    <w:p w14:paraId="70382976" w14:textId="77777777" w:rsidR="00E00DA6" w:rsidRDefault="007615D6" w:rsidP="000A3FBD">
      <w:pPr>
        <w:pStyle w:val="NormTop"/>
      </w:pPr>
      <w:r>
        <w:rPr>
          <w:color w:val="0000FF"/>
        </w:rPr>
        <w:t>SP-231304</w:t>
      </w:r>
      <w:r w:rsidRPr="00D53282">
        <w:t xml:space="preserve"> </w:t>
      </w:r>
      <w:r>
        <w:t>(DRAFT TR) TR 26.966-100 - Evaluation of new HEVC coding tools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 Changes since last presentation to SA: None Outstanding Issues: Following issues are outstanding for this Technical Report: Completion of evaluation of solutions. Draw conclusions for the scenarios. Contentious Issues: none.</w:t>
      </w:r>
    </w:p>
    <w:p w14:paraId="359B920C" w14:textId="77777777" w:rsidR="007615D6" w:rsidRPr="005B25A1" w:rsidRDefault="007615D6" w:rsidP="007615D6">
      <w:pPr>
        <w:keepNext/>
        <w:keepLines/>
        <w:rPr>
          <w:b/>
          <w:bCs/>
        </w:rPr>
      </w:pPr>
      <w:r w:rsidRPr="005B25A1">
        <w:rPr>
          <w:b/>
          <w:bCs/>
        </w:rPr>
        <w:t>Plenary Discussion:</w:t>
      </w:r>
    </w:p>
    <w:p w14:paraId="525B490D" w14:textId="77777777" w:rsidR="007308AB" w:rsidRPr="00A87C9E" w:rsidRDefault="007308AB" w:rsidP="007308AB">
      <w:pPr>
        <w:keepNext/>
        <w:keepLines/>
      </w:pPr>
      <w:r>
        <w:t xml:space="preserve">This was provided for information and was </w:t>
      </w:r>
      <w:r w:rsidRPr="00C3284B">
        <w:rPr>
          <w:color w:val="0000FF"/>
        </w:rPr>
        <w:t>noted</w:t>
      </w:r>
      <w:r>
        <w:t>.</w:t>
      </w:r>
    </w:p>
    <w:p w14:paraId="130E4B6C" w14:textId="77777777" w:rsidR="007308AB" w:rsidRPr="00EB0339" w:rsidRDefault="007308AB" w:rsidP="007308AB">
      <w:r w:rsidRPr="005B25A1">
        <w:rPr>
          <w:b/>
          <w:bCs/>
        </w:rPr>
        <w:t>Status:</w:t>
      </w:r>
      <w:r>
        <w:t xml:space="preserve"> </w:t>
      </w:r>
      <w:r>
        <w:rPr>
          <w:color w:val="0000FF"/>
        </w:rPr>
        <w:t>Noted</w:t>
      </w:r>
      <w:r>
        <w:t>.</w:t>
      </w:r>
    </w:p>
    <w:p w14:paraId="77AEBA79" w14:textId="77777777" w:rsidR="00E00DA6" w:rsidRDefault="007615D6" w:rsidP="000A3FBD">
      <w:pPr>
        <w:pStyle w:val="NormTop"/>
      </w:pPr>
      <w:r>
        <w:rPr>
          <w:color w:val="0000FF"/>
        </w:rPr>
        <w:lastRenderedPageBreak/>
        <w:t>SP-231305</w:t>
      </w:r>
      <w:r w:rsidRPr="00D53282">
        <w:t xml:space="preserve"> </w:t>
      </w:r>
      <w:r>
        <w:t>(DRAFT TS) TS 26.113-100 - Real-Time Media Communication; Protocols and APIs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stage-3 technical specification specifies the set of protocols and APIs for real-time media communication (RTC) based on RTC architecture defined in TS 26.506. It provides procedures and data models for each reference points by selectively referring interfaces for media session handling specified in TS 26.510. As RTC basically supports the transport protocol in WebRTC defined in IETF, it also specifies WebRTC signalling protocol for establishment and management of WebRTC Application. Changes since last presentation to SA#93-e: This is the first presentation of TS 26.113 for information. Outstanding Issues: The procedures and interactions for the following reference points are planned to update: RTC-4 (RTC media AS to RTC endpoint) RTC-6 (RTC media session handler to Native WebRTC application) RTC-7 (WebRTC framework to Native WebRTC application) Contentious Issues: None foreseen.</w:t>
      </w:r>
    </w:p>
    <w:p w14:paraId="0534B882" w14:textId="77777777" w:rsidR="007615D6" w:rsidRPr="005B25A1" w:rsidRDefault="007615D6" w:rsidP="007615D6">
      <w:pPr>
        <w:keepNext/>
        <w:keepLines/>
        <w:rPr>
          <w:b/>
          <w:bCs/>
        </w:rPr>
      </w:pPr>
      <w:r w:rsidRPr="005B25A1">
        <w:rPr>
          <w:b/>
          <w:bCs/>
        </w:rPr>
        <w:t>Plenary Discussion:</w:t>
      </w:r>
    </w:p>
    <w:p w14:paraId="1D1DC3FD" w14:textId="77777777" w:rsidR="007308AB" w:rsidRPr="00A87C9E" w:rsidRDefault="007308AB" w:rsidP="007308AB">
      <w:pPr>
        <w:keepNext/>
        <w:keepLines/>
      </w:pPr>
      <w:r>
        <w:t xml:space="preserve">This was provided for information and was </w:t>
      </w:r>
      <w:r w:rsidRPr="00C3284B">
        <w:rPr>
          <w:color w:val="0000FF"/>
        </w:rPr>
        <w:t>noted</w:t>
      </w:r>
      <w:r>
        <w:t>.</w:t>
      </w:r>
    </w:p>
    <w:p w14:paraId="19F475E3" w14:textId="77777777" w:rsidR="007308AB" w:rsidRPr="00EB0339" w:rsidRDefault="007308AB" w:rsidP="007308AB">
      <w:r w:rsidRPr="005B25A1">
        <w:rPr>
          <w:b/>
          <w:bCs/>
        </w:rPr>
        <w:t>Status:</w:t>
      </w:r>
      <w:r>
        <w:t xml:space="preserve"> </w:t>
      </w:r>
      <w:r>
        <w:rPr>
          <w:color w:val="0000FF"/>
        </w:rPr>
        <w:t>Noted</w:t>
      </w:r>
      <w:r>
        <w:t>.</w:t>
      </w:r>
    </w:p>
    <w:p w14:paraId="34505E0E" w14:textId="77777777" w:rsidR="00E00DA6" w:rsidRDefault="007615D6" w:rsidP="000A3FBD">
      <w:pPr>
        <w:pStyle w:val="NormTop"/>
      </w:pPr>
      <w:r>
        <w:rPr>
          <w:color w:val="0000FF"/>
        </w:rPr>
        <w:t>SP-231306</w:t>
      </w:r>
      <w:r w:rsidRPr="00D53282">
        <w:t xml:space="preserve"> </w:t>
      </w:r>
      <w:r>
        <w:t>(DRAFT TS) TS 26.565-100 - Split Rendering Media Service Enabler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The split rendering specification defines a Media Service Enabler (MSE) for split rendering. Split rendering allows the operation of immersive multimedia services with high fidelity even on AR devices with low processing and graphics capabilities by delegating parts or all of the rendering process to the edge (or cloud). The split rendering MSE bundles all the necessary enablers to allow application providers to integrate split rendering with their applications. Changes since last presentation to SA Meeting: This is the first presentation to SA plenary. Outstanding Issues: The following issues are expected to be addressed for the finalization of the specification in Release 18: - Clarify dependencies with other specifications: TS26.119, TS26.113, and TS26.510, - Address open issues, such as the client pre-requisites and the </w:t>
      </w:r>
      <w:proofErr w:type="spellStart"/>
      <w:r>
        <w:t>QoE</w:t>
      </w:r>
      <w:proofErr w:type="spellEnd"/>
      <w:r>
        <w:t xml:space="preserve"> metrics for split rendering, - Finalize the details of the defined split rendering profiles. Contentious Issues: None.</w:t>
      </w:r>
    </w:p>
    <w:p w14:paraId="0A34FEC7" w14:textId="77777777" w:rsidR="007615D6" w:rsidRPr="005B25A1" w:rsidRDefault="007615D6" w:rsidP="007615D6">
      <w:pPr>
        <w:keepNext/>
        <w:keepLines/>
        <w:rPr>
          <w:b/>
          <w:bCs/>
        </w:rPr>
      </w:pPr>
      <w:r w:rsidRPr="005B25A1">
        <w:rPr>
          <w:b/>
          <w:bCs/>
        </w:rPr>
        <w:t>Plenary Discussion:</w:t>
      </w:r>
    </w:p>
    <w:p w14:paraId="7DC111A9" w14:textId="77777777" w:rsidR="007308AB" w:rsidRPr="00A87C9E" w:rsidRDefault="007308AB" w:rsidP="007308AB">
      <w:pPr>
        <w:keepNext/>
        <w:keepLines/>
      </w:pPr>
      <w:r>
        <w:t xml:space="preserve">This was provided for information and was </w:t>
      </w:r>
      <w:r w:rsidRPr="00C3284B">
        <w:rPr>
          <w:color w:val="0000FF"/>
        </w:rPr>
        <w:t>noted</w:t>
      </w:r>
      <w:r>
        <w:t>.</w:t>
      </w:r>
    </w:p>
    <w:p w14:paraId="72CF7DE6" w14:textId="77777777" w:rsidR="007308AB" w:rsidRPr="00EB0339" w:rsidRDefault="007308AB" w:rsidP="007308AB">
      <w:r w:rsidRPr="005B25A1">
        <w:rPr>
          <w:b/>
          <w:bCs/>
        </w:rPr>
        <w:t>Status:</w:t>
      </w:r>
      <w:r>
        <w:t xml:space="preserve"> </w:t>
      </w:r>
      <w:r>
        <w:rPr>
          <w:color w:val="0000FF"/>
        </w:rPr>
        <w:t>Noted</w:t>
      </w:r>
      <w:r>
        <w:t>.</w:t>
      </w:r>
    </w:p>
    <w:p w14:paraId="2CFD8977" w14:textId="77777777" w:rsidR="00E00DA6" w:rsidRDefault="007615D6" w:rsidP="000A3FBD">
      <w:pPr>
        <w:pStyle w:val="NormTop"/>
      </w:pPr>
      <w:r>
        <w:rPr>
          <w:color w:val="0000FF"/>
        </w:rPr>
        <w:t>SP-231297</w:t>
      </w:r>
      <w:r w:rsidRPr="00D53282">
        <w:t xml:space="preserve"> </w:t>
      </w:r>
      <w:r>
        <w:t xml:space="preserve">(DRAFT TR) TR 26.812-100 - </w:t>
      </w:r>
      <w:proofErr w:type="spellStart"/>
      <w:r>
        <w:t>QoE</w:t>
      </w:r>
      <w:proofErr w:type="spellEnd"/>
      <w:r>
        <w:t xml:space="preserve"> Metrics for AR/MR Services (Source: SA WG4)</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Report provides </w:t>
      </w:r>
      <w:proofErr w:type="spellStart"/>
      <w:r>
        <w:t>QoE</w:t>
      </w:r>
      <w:proofErr w:type="spellEnd"/>
      <w:r>
        <w:t xml:space="preserve"> metrics monitoring and definition for </w:t>
      </w:r>
      <w:proofErr w:type="spellStart"/>
      <w:r>
        <w:t>Xtended</w:t>
      </w:r>
      <w:proofErr w:type="spellEnd"/>
      <w:r>
        <w:t xml:space="preserve"> Reality (XR) device. In order to address this, available information in other organizations such as the ITU-T, IEEE, MPEG-I groups are collected, and the relevant observed information based on the AR/MR </w:t>
      </w:r>
      <w:proofErr w:type="spellStart"/>
      <w:r>
        <w:t>QoE</w:t>
      </w:r>
      <w:proofErr w:type="spellEnd"/>
      <w:r>
        <w:t xml:space="preserve"> reference model and observation points are discussed and presented. Some AR/MR </w:t>
      </w:r>
      <w:proofErr w:type="spellStart"/>
      <w:r>
        <w:t>QoE</w:t>
      </w:r>
      <w:proofErr w:type="spellEnd"/>
      <w:r>
        <w:t xml:space="preserve"> metrics are introduced, e.g. registration latency, tracking pose prediction error, etc. The information may be used by other 3GPP groups in order to perform the AR/MR </w:t>
      </w:r>
      <w:proofErr w:type="spellStart"/>
      <w:r>
        <w:t>QoE</w:t>
      </w:r>
      <w:proofErr w:type="spellEnd"/>
      <w:r>
        <w:t xml:space="preserve"> measurements and report the measurements to the 5G network for network optimization. Changes since last presentation to SA Meeting: This is the first presentation to SA. Outstanding Issues: The following aspects are still outstanding: - Additional parameters that can be monitored in observation points 2, 3, 4. - Editorial updates Contentious Issues: none.</w:t>
      </w:r>
    </w:p>
    <w:p w14:paraId="158F677C" w14:textId="77777777" w:rsidR="007615D6" w:rsidRPr="005B25A1" w:rsidRDefault="007615D6" w:rsidP="007615D6">
      <w:pPr>
        <w:keepNext/>
        <w:keepLines/>
        <w:rPr>
          <w:b/>
          <w:bCs/>
        </w:rPr>
      </w:pPr>
      <w:r w:rsidRPr="005B25A1">
        <w:rPr>
          <w:b/>
          <w:bCs/>
        </w:rPr>
        <w:t>Plenary Discussion:</w:t>
      </w:r>
    </w:p>
    <w:p w14:paraId="029D18A6" w14:textId="77777777" w:rsidR="007308AB" w:rsidRPr="00A87C9E" w:rsidRDefault="007308AB" w:rsidP="007308AB">
      <w:pPr>
        <w:keepNext/>
        <w:keepLines/>
      </w:pPr>
      <w:r>
        <w:t xml:space="preserve">This was provided for information and was </w:t>
      </w:r>
      <w:r w:rsidRPr="00C3284B">
        <w:rPr>
          <w:color w:val="0000FF"/>
        </w:rPr>
        <w:t>noted</w:t>
      </w:r>
      <w:r>
        <w:t>.</w:t>
      </w:r>
    </w:p>
    <w:p w14:paraId="5FC7597E" w14:textId="77777777" w:rsidR="007308AB" w:rsidRPr="00EB0339" w:rsidRDefault="007308AB" w:rsidP="007308AB">
      <w:r w:rsidRPr="005B25A1">
        <w:rPr>
          <w:b/>
          <w:bCs/>
        </w:rPr>
        <w:t>Status:</w:t>
      </w:r>
      <w:r>
        <w:t xml:space="preserve"> </w:t>
      </w:r>
      <w:r>
        <w:rPr>
          <w:color w:val="0000FF"/>
        </w:rPr>
        <w:t>Noted</w:t>
      </w:r>
      <w:r>
        <w:t>.</w:t>
      </w:r>
    </w:p>
    <w:p w14:paraId="2D69EDE3" w14:textId="77777777" w:rsidR="00E00DA6" w:rsidRDefault="007615D6" w:rsidP="000A3FBD">
      <w:pPr>
        <w:pStyle w:val="NormTop"/>
      </w:pPr>
      <w:r>
        <w:rPr>
          <w:color w:val="0000FF"/>
        </w:rPr>
        <w:lastRenderedPageBreak/>
        <w:t>SP-231296</w:t>
      </w:r>
      <w:r w:rsidRPr="00D53282">
        <w:t xml:space="preserve"> </w:t>
      </w:r>
      <w:r>
        <w:t>(DRAFT TS) TS 26.256-100 - Codec for Immersive Voice and Audio Services; Jitter Buffer Management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TS26.256 (Codec for Immersive Voice and Audio Services; Jitter Buffer Management) contains: - General overview of the Jitter Buffer Management of the IVAS Codec and specification of the subcomponents - References to other specifications for elsewhere defined subcomponents, especially TS26.448 (Codec for Enhanced Voice Services; Jitter Buffer Management) and TS26.253 (Codec for Immersive Voice and Audio Services; Algorithmic Description).  Changes since last presentation to SA Meeting: First presentation to SA Meeting. Outstanding Issues: None. Contentious Issues: None.</w:t>
      </w:r>
    </w:p>
    <w:p w14:paraId="53D7F967" w14:textId="77777777" w:rsidR="007615D6" w:rsidRPr="005B25A1" w:rsidRDefault="007615D6" w:rsidP="007615D6">
      <w:pPr>
        <w:keepNext/>
        <w:keepLines/>
        <w:rPr>
          <w:b/>
          <w:bCs/>
        </w:rPr>
      </w:pPr>
      <w:r w:rsidRPr="005B25A1">
        <w:rPr>
          <w:b/>
          <w:bCs/>
        </w:rPr>
        <w:t>Plenary Discussion:</w:t>
      </w:r>
    </w:p>
    <w:p w14:paraId="0096E690" w14:textId="77777777" w:rsidR="007308AB" w:rsidRPr="00A87C9E" w:rsidRDefault="007308AB" w:rsidP="007308AB">
      <w:pPr>
        <w:keepNext/>
        <w:keepLines/>
      </w:pPr>
      <w:r>
        <w:t xml:space="preserve">This was provided for information and was </w:t>
      </w:r>
      <w:r w:rsidRPr="00C3284B">
        <w:rPr>
          <w:color w:val="0000FF"/>
        </w:rPr>
        <w:t>noted</w:t>
      </w:r>
      <w:r>
        <w:t>.</w:t>
      </w:r>
    </w:p>
    <w:p w14:paraId="3817C2E8" w14:textId="77777777" w:rsidR="007308AB" w:rsidRPr="00EB0339" w:rsidRDefault="007308AB" w:rsidP="007308AB">
      <w:r w:rsidRPr="005B25A1">
        <w:rPr>
          <w:b/>
          <w:bCs/>
        </w:rPr>
        <w:t>Status:</w:t>
      </w:r>
      <w:r>
        <w:t xml:space="preserve"> </w:t>
      </w:r>
      <w:r>
        <w:rPr>
          <w:color w:val="0000FF"/>
        </w:rPr>
        <w:t>Noted</w:t>
      </w:r>
      <w:r>
        <w:t>.</w:t>
      </w:r>
    </w:p>
    <w:p w14:paraId="0C3CC5CE" w14:textId="77777777" w:rsidR="00E00DA6" w:rsidRDefault="007615D6" w:rsidP="000A3FBD">
      <w:pPr>
        <w:pStyle w:val="NormTop"/>
      </w:pPr>
      <w:r>
        <w:rPr>
          <w:color w:val="0000FF"/>
        </w:rPr>
        <w:t>SP-231665</w:t>
      </w:r>
      <w:r w:rsidRPr="00D53282">
        <w:t xml:space="preserve"> </w:t>
      </w:r>
      <w:r>
        <w:t>(DRAFT TR) TR 26.865-100 - ISAR Requirements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An essential architectural characteristic of XR clients is the reliance on a functional split between a set of composite pre-renderers that are implemented as parts of a presentation engine and a set of post-rendering operations implemented on a lightweight end-device (AR glasses) prior to final output. 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In other scenarios, that latency may be sufficiently low, in which case the head-tracked binaural rendering can exclusively be done in the presentation engine. It is notable that the transmission over the interface may generally be bit rate constrained and dependent on the specific physical interface. Technical solutions for the provision of immersive audio in split rendering scenarios are largely dependent on the associated properties and imposed requirements, which are identified by the present technical report TR26.865 (Immersive Audio for Split Rendering Scenarios; Requirements). The present TR contains: - A detailed description of interfaces and relevant split rendering scenarios - General design guidelines for solutions for split rendering scenarios of immersive audio - Physical design constraints applicable for IVAS split rendering scenarios - Functional design constraints applicable for IVAS split rendering scenarios - Performance requirements applicable for IVAS split rendering scenarios Changes since last presentation to SA Meeting: First presentation to SA Meeting. Outstanding Issues: Detailed design constraints applicable for IVAS split rendering scenarios still to be decided. Final review and acceptance of text sections in square brackets. Clean-up including removal of editor s notes. Contentious Issues: None.</w:t>
      </w:r>
    </w:p>
    <w:p w14:paraId="127D25B6" w14:textId="77777777" w:rsidR="007615D6" w:rsidRPr="005B25A1" w:rsidRDefault="007615D6" w:rsidP="007615D6">
      <w:pPr>
        <w:keepNext/>
        <w:keepLines/>
        <w:rPr>
          <w:b/>
          <w:bCs/>
        </w:rPr>
      </w:pPr>
      <w:r w:rsidRPr="005B25A1">
        <w:rPr>
          <w:b/>
          <w:bCs/>
        </w:rPr>
        <w:t>Plenary Discussion:</w:t>
      </w:r>
    </w:p>
    <w:p w14:paraId="47971DEA" w14:textId="77777777" w:rsidR="007308AB" w:rsidRPr="00A87C9E" w:rsidRDefault="007308AB" w:rsidP="007308AB">
      <w:pPr>
        <w:keepNext/>
        <w:keepLines/>
      </w:pPr>
      <w:r>
        <w:t xml:space="preserve">This was provided for information and was </w:t>
      </w:r>
      <w:r w:rsidRPr="00C3284B">
        <w:rPr>
          <w:color w:val="0000FF"/>
        </w:rPr>
        <w:t>noted</w:t>
      </w:r>
      <w:r>
        <w:t>.</w:t>
      </w:r>
    </w:p>
    <w:p w14:paraId="0B636E9B" w14:textId="77777777" w:rsidR="007308AB" w:rsidRPr="00EB0339" w:rsidRDefault="007308AB" w:rsidP="007308AB">
      <w:r w:rsidRPr="005B25A1">
        <w:rPr>
          <w:b/>
          <w:bCs/>
        </w:rPr>
        <w:t>Status:</w:t>
      </w:r>
      <w:r>
        <w:t xml:space="preserve"> </w:t>
      </w:r>
      <w:r>
        <w:rPr>
          <w:color w:val="0000FF"/>
        </w:rPr>
        <w:t>Noted</w:t>
      </w:r>
      <w:r>
        <w:t>.</w:t>
      </w:r>
    </w:p>
    <w:p w14:paraId="77CE3ED1" w14:textId="77777777" w:rsidR="00B06148" w:rsidRDefault="00B06148" w:rsidP="00BB3F37"/>
    <w:p w14:paraId="3E4CC313" w14:textId="77777777" w:rsidR="007615D6" w:rsidRDefault="007615D6" w:rsidP="005A50C0">
      <w:pPr>
        <w:pStyle w:val="Heading3"/>
      </w:pPr>
      <w:bookmarkStart w:id="82" w:name="_Toc153785268"/>
      <w:r>
        <w:lastRenderedPageBreak/>
        <w:t>6.7.5</w:t>
      </w:r>
      <w:r>
        <w:tab/>
        <w:t>SA WG5 Specifications for Information</w:t>
      </w:r>
      <w:bookmarkEnd w:id="82"/>
    </w:p>
    <w:p w14:paraId="21E48027" w14:textId="77777777" w:rsidR="00E00DA6" w:rsidRDefault="007615D6" w:rsidP="000A3FBD">
      <w:pPr>
        <w:pStyle w:val="NormTop"/>
      </w:pPr>
      <w:r>
        <w:rPr>
          <w:color w:val="0000FF"/>
        </w:rPr>
        <w:t>SP-231529</w:t>
      </w:r>
      <w:r w:rsidRPr="00D53282">
        <w:t xml:space="preserve"> </w:t>
      </w:r>
      <w:r>
        <w:t>(OTHER) Draft TR 32.27x '5G Multicast-broadcast Services charging'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It is the stage 2 specification of Rel-18 work item on 5G Multicast-broadcast Services charging, focusing on the aspects: - MBS session charging for multicast communication. - MBS session charging for broadcast communication. In the new charging specification TS 32.27x, the following issues are specified: - The MB-SMF embedding the CTF interacting with CHF, to support MBS session charging - The charging principles, charging triggers, message flows, and CHF CDR charging information for MBS session charging. Changes since last presentation to SA Meeting #101: This is the first presentation. Outstanding Issues: Inclusion of the charging identifier definition after reaching an agreement. Expected before TSG SA Meeting #103. Contentious Issues: None.</w:t>
      </w:r>
    </w:p>
    <w:p w14:paraId="5615203F" w14:textId="77777777" w:rsidR="00E00DA6" w:rsidRPr="00B81031" w:rsidRDefault="00000000" w:rsidP="00B81031">
      <w:pPr>
        <w:keepNext/>
        <w:keepLines/>
        <w:rPr>
          <w:i/>
        </w:rPr>
      </w:pPr>
      <w:r w:rsidRPr="00B81031">
        <w:rPr>
          <w:b/>
          <w:bCs/>
          <w:i/>
        </w:rPr>
        <w:t>Comment:</w:t>
      </w:r>
      <w:r>
        <w:rPr>
          <w:i/>
        </w:rPr>
        <w:t xml:space="preserve"> </w:t>
      </w:r>
      <w:r w:rsidR="007615D6">
        <w:rPr>
          <w:i/>
        </w:rPr>
        <w:t>TR number to be allocated.</w:t>
      </w:r>
    </w:p>
    <w:p w14:paraId="0383070D" w14:textId="77777777" w:rsidR="007615D6" w:rsidRPr="005B25A1" w:rsidRDefault="007615D6" w:rsidP="007615D6">
      <w:pPr>
        <w:keepNext/>
        <w:keepLines/>
        <w:rPr>
          <w:b/>
          <w:bCs/>
        </w:rPr>
      </w:pPr>
      <w:r w:rsidRPr="005B25A1">
        <w:rPr>
          <w:b/>
          <w:bCs/>
        </w:rPr>
        <w:t>Plenary Discussion:</w:t>
      </w:r>
    </w:p>
    <w:p w14:paraId="54B2425B" w14:textId="2E4E8AD9" w:rsidR="007615D6" w:rsidRDefault="00A87C9E" w:rsidP="007615D6">
      <w:pPr>
        <w:keepNext/>
        <w:keepLines/>
      </w:pPr>
      <w:r w:rsidRPr="00A87C9E">
        <w:t xml:space="preserve">The TS number is </w:t>
      </w:r>
      <w:r>
        <w:t>TS </w:t>
      </w:r>
      <w:r w:rsidRPr="00A87C9E">
        <w:t xml:space="preserve">32.279. This was revised as a Draft TS in </w:t>
      </w:r>
      <w:r w:rsidRPr="00A87C9E">
        <w:rPr>
          <w:color w:val="0000FF"/>
        </w:rPr>
        <w:t>SP-231749</w:t>
      </w:r>
      <w:r>
        <w:t>.</w:t>
      </w:r>
    </w:p>
    <w:p w14:paraId="4ABD0A90" w14:textId="77777777" w:rsidR="00606D4E" w:rsidRPr="00A87C9E" w:rsidRDefault="00606D4E" w:rsidP="00606D4E">
      <w:pPr>
        <w:keepNext/>
        <w:keepLines/>
      </w:pPr>
      <w:r>
        <w:t xml:space="preserve">This was provided for information and was </w:t>
      </w:r>
      <w:r w:rsidRPr="00C3284B">
        <w:rPr>
          <w:color w:val="0000FF"/>
        </w:rPr>
        <w:t>noted</w:t>
      </w:r>
      <w:r>
        <w:t>.</w:t>
      </w:r>
    </w:p>
    <w:p w14:paraId="514B1984" w14:textId="77777777" w:rsidR="00606D4E" w:rsidRPr="00EB0339" w:rsidRDefault="00606D4E" w:rsidP="00606D4E">
      <w:r w:rsidRPr="005B25A1">
        <w:rPr>
          <w:b/>
          <w:bCs/>
        </w:rPr>
        <w:t>Status:</w:t>
      </w:r>
      <w:r>
        <w:t xml:space="preserve"> </w:t>
      </w:r>
      <w:r>
        <w:rPr>
          <w:color w:val="0000FF"/>
        </w:rPr>
        <w:t>Noted</w:t>
      </w:r>
      <w:r>
        <w:t>.</w:t>
      </w:r>
    </w:p>
    <w:p w14:paraId="3D198DE1" w14:textId="77777777" w:rsidR="00E00DA6" w:rsidRDefault="007615D6" w:rsidP="000A3FBD">
      <w:pPr>
        <w:pStyle w:val="NormTop"/>
      </w:pPr>
      <w:r>
        <w:rPr>
          <w:color w:val="0000FF"/>
        </w:rPr>
        <w:t>SP-231526</w:t>
      </w:r>
      <w:r w:rsidRPr="00D53282">
        <w:t xml:space="preserve"> </w:t>
      </w:r>
      <w:r>
        <w:t>(DRAFT TS) Draft TS 28.111: 'Fault management'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quality and user friendliness of the fault management (fault supervision) documentation needs to be improved. The current specification is Distributed in 4 separate specifications with some items defined only in external references Not always consistent, partly due to the distributed documentation Problematic to understand as readers need to find the relevant parts Has general quality issues Is not adapted to the SBMA framework The TS 28.111 Fault management is a new TS specifying Fault management in the Service Based Management Architecture framework. The goal of the new TS is To consolidate the specification of the fault management service into one document to make it easier for end users to understand the service to specify a more direct connection between the requirements, use-cases, notifications and the data model (NRM) to generally improve the quality and the consistency of the specification especially focusing on consistency of the information content of the notifications and the data model to adapt fault management to the SBMA framework replacing dedicated operation with the common CRUD (create/read/update/delete) operations. This rework of Fault Management does not intend to introduce new functionality. New topics shall be handled in separate contributions. Changes since last presentation to SA Meeting #-: This is the first presentation. Outstanding Issues: None. Contentious Issues: None.</w:t>
      </w:r>
    </w:p>
    <w:p w14:paraId="1864C808" w14:textId="77777777" w:rsidR="007615D6" w:rsidRPr="005B25A1" w:rsidRDefault="007615D6" w:rsidP="007615D6">
      <w:pPr>
        <w:keepNext/>
        <w:keepLines/>
        <w:rPr>
          <w:b/>
          <w:bCs/>
        </w:rPr>
      </w:pPr>
      <w:r w:rsidRPr="005B25A1">
        <w:rPr>
          <w:b/>
          <w:bCs/>
        </w:rPr>
        <w:t>Plenary Discussion:</w:t>
      </w:r>
    </w:p>
    <w:p w14:paraId="2BFCAEA9" w14:textId="77777777" w:rsidR="007308AB" w:rsidRPr="00A87C9E" w:rsidRDefault="007308AB" w:rsidP="007308AB">
      <w:pPr>
        <w:keepNext/>
        <w:keepLines/>
      </w:pPr>
      <w:r>
        <w:t xml:space="preserve">This was provided for information and was </w:t>
      </w:r>
      <w:r w:rsidRPr="00C3284B">
        <w:rPr>
          <w:color w:val="0000FF"/>
        </w:rPr>
        <w:t>noted</w:t>
      </w:r>
      <w:r>
        <w:t>.</w:t>
      </w:r>
    </w:p>
    <w:p w14:paraId="17C55E24" w14:textId="77777777" w:rsidR="007308AB" w:rsidRPr="00EB0339" w:rsidRDefault="007308AB" w:rsidP="007308AB">
      <w:r w:rsidRPr="005B25A1">
        <w:rPr>
          <w:b/>
          <w:bCs/>
        </w:rPr>
        <w:t>Status:</w:t>
      </w:r>
      <w:r>
        <w:t xml:space="preserve"> </w:t>
      </w:r>
      <w:r>
        <w:rPr>
          <w:color w:val="0000FF"/>
        </w:rPr>
        <w:t>Noted</w:t>
      </w:r>
      <w:r>
        <w:t>.</w:t>
      </w:r>
    </w:p>
    <w:p w14:paraId="064229AD" w14:textId="77777777" w:rsidR="00E00DA6" w:rsidRDefault="007615D6" w:rsidP="000A3FBD">
      <w:pPr>
        <w:pStyle w:val="NormTop"/>
      </w:pPr>
      <w:r>
        <w:rPr>
          <w:color w:val="0000FF"/>
        </w:rPr>
        <w:t>SP-231524</w:t>
      </w:r>
      <w:r w:rsidRPr="00D53282">
        <w:t xml:space="preserve"> </w:t>
      </w:r>
      <w:r>
        <w:t xml:space="preserve">(DRAFT TS) Draft TS 28.317: 'Management and </w:t>
      </w:r>
      <w:proofErr w:type="spellStart"/>
      <w:r>
        <w:t>orchestration;Self-configuration</w:t>
      </w:r>
      <w:proofErr w:type="spellEnd"/>
      <w:r>
        <w:t xml:space="preserve"> of Radio Access Network Entities (RAN NEs)'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document specifies the concept, use cases, requirements and solutions for self-configuration management of NG-RAN NEs.  Changes since last presentation to &lt;TSG&gt; Meeting #&lt;N&gt;: None. This is the first presentation. Outstanding Issues: 1. The network configuration data handling capability needs to be further discussed. Contentious Issues: None.</w:t>
      </w:r>
    </w:p>
    <w:p w14:paraId="334582DA" w14:textId="77777777" w:rsidR="007615D6" w:rsidRPr="005B25A1" w:rsidRDefault="007615D6" w:rsidP="007615D6">
      <w:pPr>
        <w:keepNext/>
        <w:keepLines/>
        <w:rPr>
          <w:b/>
          <w:bCs/>
        </w:rPr>
      </w:pPr>
      <w:r w:rsidRPr="005B25A1">
        <w:rPr>
          <w:b/>
          <w:bCs/>
        </w:rPr>
        <w:t>Plenary Discussion:</w:t>
      </w:r>
    </w:p>
    <w:p w14:paraId="09B94F44" w14:textId="77777777" w:rsidR="007308AB" w:rsidRPr="00A87C9E" w:rsidRDefault="007308AB" w:rsidP="007308AB">
      <w:pPr>
        <w:keepNext/>
        <w:keepLines/>
      </w:pPr>
      <w:r>
        <w:t xml:space="preserve">This was provided for information and was </w:t>
      </w:r>
      <w:r w:rsidRPr="00C3284B">
        <w:rPr>
          <w:color w:val="0000FF"/>
        </w:rPr>
        <w:t>noted</w:t>
      </w:r>
      <w:r>
        <w:t>.</w:t>
      </w:r>
    </w:p>
    <w:p w14:paraId="2522A26C" w14:textId="77777777" w:rsidR="007308AB" w:rsidRPr="00EB0339" w:rsidRDefault="007308AB" w:rsidP="007308AB">
      <w:r w:rsidRPr="005B25A1">
        <w:rPr>
          <w:b/>
          <w:bCs/>
        </w:rPr>
        <w:t>Status:</w:t>
      </w:r>
      <w:r>
        <w:t xml:space="preserve"> </w:t>
      </w:r>
      <w:r>
        <w:rPr>
          <w:color w:val="0000FF"/>
        </w:rPr>
        <w:t>Noted</w:t>
      </w:r>
      <w:r>
        <w:t>.</w:t>
      </w:r>
    </w:p>
    <w:p w14:paraId="01445789" w14:textId="77777777" w:rsidR="00E00DA6" w:rsidRDefault="007615D6" w:rsidP="000A3FBD">
      <w:pPr>
        <w:pStyle w:val="NormTop"/>
      </w:pPr>
      <w:r>
        <w:rPr>
          <w:color w:val="0000FF"/>
        </w:rPr>
        <w:lastRenderedPageBreak/>
        <w:t>SP-231523</w:t>
      </w:r>
      <w:r w:rsidRPr="00D53282">
        <w:t xml:space="preserve"> </w:t>
      </w:r>
      <w:r>
        <w:t xml:space="preserve">(DRAFT TR) Draft TR 28.845: 'Study on charging aspects of ranging based services and </w:t>
      </w:r>
      <w:proofErr w:type="spellStart"/>
      <w:r>
        <w:t>sidelink</w:t>
      </w:r>
      <w:proofErr w:type="spellEnd"/>
      <w:r>
        <w:t xml:space="preserve"> positioning' (Source: SA WG5)</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It is the TR of Rel-18 study on the charging aspects for Ranging based services and </w:t>
      </w:r>
      <w:proofErr w:type="spellStart"/>
      <w:r>
        <w:t>Sidelink</w:t>
      </w:r>
      <w:proofErr w:type="spellEnd"/>
      <w:r>
        <w:t xml:space="preserve"> Positioning, to investigate in terms of: - Business roles of the Ranging based services and </w:t>
      </w:r>
      <w:proofErr w:type="spellStart"/>
      <w:r>
        <w:t>Sidelink</w:t>
      </w:r>
      <w:proofErr w:type="spellEnd"/>
      <w:r>
        <w:t xml:space="preserve"> Positioning; - Potential charging scenarios and requirements of the Ranging based services and </w:t>
      </w:r>
      <w:proofErr w:type="spellStart"/>
      <w:r>
        <w:t>Sidelink</w:t>
      </w:r>
      <w:proofErr w:type="spellEnd"/>
      <w:r>
        <w:t xml:space="preserve"> Positioning; - Potential charging solutions for the Ranging based services and </w:t>
      </w:r>
      <w:proofErr w:type="spellStart"/>
      <w:r>
        <w:t>Sidelink</w:t>
      </w:r>
      <w:proofErr w:type="spellEnd"/>
      <w:r>
        <w:t xml:space="preserve"> Positioning. Changes since last presentation to SA Meeting #101: This is the first presentation to SA. Outstanding Issues: None Contentious Issues: None.</w:t>
      </w:r>
    </w:p>
    <w:p w14:paraId="35DEC949" w14:textId="77777777" w:rsidR="007615D6" w:rsidRPr="005B25A1" w:rsidRDefault="007615D6" w:rsidP="007615D6">
      <w:pPr>
        <w:keepNext/>
        <w:keepLines/>
        <w:rPr>
          <w:b/>
          <w:bCs/>
        </w:rPr>
      </w:pPr>
      <w:r w:rsidRPr="005B25A1">
        <w:rPr>
          <w:b/>
          <w:bCs/>
        </w:rPr>
        <w:t>Plenary Discussion:</w:t>
      </w:r>
    </w:p>
    <w:p w14:paraId="3CBDBDFC" w14:textId="77777777" w:rsidR="007308AB" w:rsidRPr="00A87C9E" w:rsidRDefault="007308AB" w:rsidP="007308AB">
      <w:pPr>
        <w:keepNext/>
        <w:keepLines/>
      </w:pPr>
      <w:r>
        <w:t xml:space="preserve">This was provided for information and was </w:t>
      </w:r>
      <w:r w:rsidRPr="00C3284B">
        <w:rPr>
          <w:color w:val="0000FF"/>
        </w:rPr>
        <w:t>noted</w:t>
      </w:r>
      <w:r>
        <w:t>.</w:t>
      </w:r>
    </w:p>
    <w:p w14:paraId="562E4197" w14:textId="77777777" w:rsidR="007308AB" w:rsidRPr="00EB0339" w:rsidRDefault="007308AB" w:rsidP="007308AB">
      <w:r w:rsidRPr="005B25A1">
        <w:rPr>
          <w:b/>
          <w:bCs/>
        </w:rPr>
        <w:t>Status:</w:t>
      </w:r>
      <w:r>
        <w:t xml:space="preserve"> </w:t>
      </w:r>
      <w:r>
        <w:rPr>
          <w:color w:val="0000FF"/>
        </w:rPr>
        <w:t>Noted</w:t>
      </w:r>
      <w:r>
        <w:t>.</w:t>
      </w:r>
    </w:p>
    <w:p w14:paraId="4BFB3BF7" w14:textId="77777777" w:rsidR="00B06148" w:rsidRDefault="00B06148" w:rsidP="00BB3F37"/>
    <w:p w14:paraId="0B51498B" w14:textId="77777777" w:rsidR="007615D6" w:rsidRDefault="007615D6" w:rsidP="005A50C0">
      <w:pPr>
        <w:pStyle w:val="Heading3"/>
      </w:pPr>
      <w:bookmarkStart w:id="83" w:name="_Toc153785269"/>
      <w:r>
        <w:t>6.7.6</w:t>
      </w:r>
      <w:r>
        <w:tab/>
        <w:t>SA WG6 Specifications for Information</w:t>
      </w:r>
      <w:bookmarkEnd w:id="83"/>
    </w:p>
    <w:p w14:paraId="487F0122" w14:textId="77777777" w:rsidR="00B06148" w:rsidRDefault="00000000" w:rsidP="00BB3F37">
      <w:r>
        <w:t>There were no contributions to this agenda item.</w:t>
      </w:r>
    </w:p>
    <w:p w14:paraId="4B5B60F0" w14:textId="77777777" w:rsidR="00B06148" w:rsidRDefault="00B06148" w:rsidP="00BB3F37"/>
    <w:p w14:paraId="0BA2C1D0" w14:textId="77777777" w:rsidR="007615D6" w:rsidRDefault="007615D6" w:rsidP="0010433C">
      <w:pPr>
        <w:pStyle w:val="Heading2"/>
      </w:pPr>
      <w:bookmarkStart w:id="84" w:name="_Toc153785270"/>
      <w:r>
        <w:t>6.8</w:t>
      </w:r>
      <w:r>
        <w:tab/>
        <w:t>Specifications for Approval / for Information and Approval</w:t>
      </w:r>
      <w:bookmarkEnd w:id="84"/>
    </w:p>
    <w:p w14:paraId="7DF20E3E" w14:textId="77777777" w:rsidR="00E00DA6" w:rsidRDefault="007615D6" w:rsidP="000A3FBD">
      <w:pPr>
        <w:pStyle w:val="NormTop"/>
      </w:pPr>
      <w:r>
        <w:rPr>
          <w:color w:val="0000FF"/>
        </w:rPr>
        <w:t>SP-231398</w:t>
      </w:r>
      <w:r w:rsidRPr="00D53282">
        <w:t xml:space="preserve"> </w:t>
      </w:r>
      <w:r>
        <w:t>(DRAFT TS) TS 22.137 v2.0.0 on Integrated Sensing and Communication (Sensing)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TS 22.137 v.2.0.0 captures the outcome of the SA WG1 Rel-19 normative work on Sensing. The work has progressed and is provided to TSG SA for approval. Changes since last presentation to SA: Improvements of subclauses, adding more requirements from the study. Completion rate 100%. Outstanding Issues: None Contentious Issues: None.</w:t>
      </w:r>
    </w:p>
    <w:p w14:paraId="4A195DE1" w14:textId="77777777" w:rsidR="007615D6" w:rsidRPr="005B25A1" w:rsidRDefault="007615D6" w:rsidP="007615D6">
      <w:pPr>
        <w:keepNext/>
        <w:keepLines/>
        <w:rPr>
          <w:b/>
          <w:bCs/>
        </w:rPr>
      </w:pPr>
      <w:r w:rsidRPr="005B25A1">
        <w:rPr>
          <w:b/>
          <w:bCs/>
        </w:rPr>
        <w:t>Plenary Discussion:</w:t>
      </w:r>
    </w:p>
    <w:p w14:paraId="4A33563B" w14:textId="68F18AB1" w:rsidR="007615D6" w:rsidRPr="00606D4E" w:rsidRDefault="00606D4E" w:rsidP="007615D6">
      <w:pPr>
        <w:keepNext/>
        <w:keepLines/>
      </w:pPr>
      <w:r>
        <w:t xml:space="preserve">This TS was </w:t>
      </w:r>
      <w:r w:rsidRPr="00C3284B">
        <w:rPr>
          <w:color w:val="FF0000"/>
          <w:lang w:eastAsia="en-US"/>
        </w:rPr>
        <w:t>approved</w:t>
      </w:r>
      <w:r>
        <w:t xml:space="preserve"> and placed under change control.</w:t>
      </w:r>
    </w:p>
    <w:p w14:paraId="2E7FF8F1" w14:textId="1146A089" w:rsidR="007615D6" w:rsidRPr="00EB0339" w:rsidRDefault="007615D6" w:rsidP="007615D6">
      <w:r w:rsidRPr="005B25A1">
        <w:rPr>
          <w:b/>
          <w:bCs/>
        </w:rPr>
        <w:t>Status:</w:t>
      </w:r>
      <w:r>
        <w:t xml:space="preserve"> </w:t>
      </w:r>
      <w:r w:rsidR="00606D4E" w:rsidRPr="00C3284B">
        <w:rPr>
          <w:color w:val="FF0000"/>
          <w:lang w:eastAsia="en-US"/>
        </w:rPr>
        <w:t>Approved</w:t>
      </w:r>
      <w:r>
        <w:t>.</w:t>
      </w:r>
    </w:p>
    <w:p w14:paraId="7E7DF16A" w14:textId="77777777" w:rsidR="007615D6" w:rsidRDefault="007615D6" w:rsidP="005A50C0">
      <w:pPr>
        <w:pStyle w:val="Heading3"/>
      </w:pPr>
      <w:bookmarkStart w:id="85" w:name="_Toc153785271"/>
      <w:r>
        <w:t>6.8.1</w:t>
      </w:r>
      <w:r>
        <w:tab/>
        <w:t>SA WG1 Specifications for Approval / for Information and Approval</w:t>
      </w:r>
      <w:bookmarkEnd w:id="85"/>
    </w:p>
    <w:p w14:paraId="40A374BB" w14:textId="77777777" w:rsidR="00E00DA6" w:rsidRDefault="007615D6" w:rsidP="000A3FBD">
      <w:pPr>
        <w:pStyle w:val="NormTop"/>
      </w:pPr>
      <w:r>
        <w:rPr>
          <w:color w:val="0000FF"/>
        </w:rPr>
        <w:t>SP-231399</w:t>
      </w:r>
      <w:r w:rsidRPr="00D53282">
        <w:t xml:space="preserve"> </w:t>
      </w:r>
      <w:r>
        <w:t>(DRAFT TR) TR 22.916 v1.0.0 on Study on Network of Service Robots with Ambient Intelligence (</w:t>
      </w:r>
      <w:proofErr w:type="spellStart"/>
      <w:r>
        <w:t>FS_Sobot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Abstract of document: TR 22.916 captures the outcome of the SA WG1 Rel-19 Study on Network of Service Robots with Ambient Intelligence (FS_SOBOT). This includes: - Use Cases with Challenges and Potential Gaps (in clause 5) and - Other considerations such as SOBOT communication scenarios and relations to existing and recently completed studies (in clause 6). The study has progressed and is provided to TSG SA for one-step approval. Changes since last presentation to SA: This is the first presentation to TSG SA. 100% completion. Outstanding Issues: None Contentious Issues: None.</w:t>
      </w:r>
    </w:p>
    <w:p w14:paraId="59C20246" w14:textId="77777777" w:rsidR="007615D6" w:rsidRPr="005B25A1" w:rsidRDefault="007615D6" w:rsidP="007615D6">
      <w:pPr>
        <w:keepNext/>
        <w:keepLines/>
        <w:rPr>
          <w:b/>
          <w:bCs/>
        </w:rPr>
      </w:pPr>
      <w:r w:rsidRPr="005B25A1">
        <w:rPr>
          <w:b/>
          <w:bCs/>
        </w:rPr>
        <w:t>Plenary Discussion:</w:t>
      </w:r>
    </w:p>
    <w:p w14:paraId="1405CE63" w14:textId="77777777" w:rsidR="00606D4E" w:rsidRPr="00606D4E" w:rsidRDefault="00606D4E" w:rsidP="00606D4E">
      <w:pPr>
        <w:keepNext/>
        <w:keepLines/>
      </w:pPr>
      <w:r>
        <w:t xml:space="preserve">This TS was </w:t>
      </w:r>
      <w:r w:rsidRPr="00C3284B">
        <w:rPr>
          <w:color w:val="FF0000"/>
          <w:lang w:eastAsia="en-US"/>
        </w:rPr>
        <w:t>approved</w:t>
      </w:r>
      <w:r>
        <w:t xml:space="preserve"> and placed under change control.</w:t>
      </w:r>
    </w:p>
    <w:p w14:paraId="3DCB741F" w14:textId="77777777" w:rsidR="00606D4E" w:rsidRPr="00EB0339" w:rsidRDefault="00606D4E" w:rsidP="00606D4E">
      <w:r w:rsidRPr="005B25A1">
        <w:rPr>
          <w:b/>
          <w:bCs/>
        </w:rPr>
        <w:t>Status:</w:t>
      </w:r>
      <w:r>
        <w:t xml:space="preserve"> </w:t>
      </w:r>
      <w:r w:rsidRPr="00C3284B">
        <w:rPr>
          <w:color w:val="FF0000"/>
          <w:lang w:eastAsia="en-US"/>
        </w:rPr>
        <w:t>Approved</w:t>
      </w:r>
      <w:r>
        <w:t>.</w:t>
      </w:r>
    </w:p>
    <w:p w14:paraId="4C25BA6A" w14:textId="77777777" w:rsidR="00E00DA6" w:rsidRDefault="007615D6" w:rsidP="000A3FBD">
      <w:pPr>
        <w:pStyle w:val="NormTop"/>
      </w:pPr>
      <w:r>
        <w:rPr>
          <w:color w:val="0000FF"/>
        </w:rPr>
        <w:lastRenderedPageBreak/>
        <w:t>SP-231405</w:t>
      </w:r>
      <w:r w:rsidRPr="00D53282">
        <w:t xml:space="preserve"> </w:t>
      </w:r>
      <w:r>
        <w:t>(OTHER) TS 22.xxx, Version 1.0.0 on Ambient power-enabled Internet of Things (</w:t>
      </w:r>
      <w:proofErr w:type="spellStart"/>
      <w:r>
        <w:t>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new </w:t>
      </w:r>
      <w:proofErr w:type="spellStart"/>
      <w:r>
        <w:t>AmbientIoT</w:t>
      </w:r>
      <w:proofErr w:type="spellEnd"/>
      <w:r>
        <w:t xml:space="preserve"> TS22.xxx has advanced significantly and is provided to TSG SA for approval. Changes since last presentation to TSG SA: A new TS has been agreed, with the contributions agreed in SA WG1#104 including: - Skeleton - Reference - Overview - Functional requirements - Performance requirements - Characteristics of Ambient IoT and communication modes Outstanding Issues: None Contentious Issues: None.</w:t>
      </w:r>
    </w:p>
    <w:p w14:paraId="5E6D50F8" w14:textId="77777777" w:rsidR="00E00DA6" w:rsidRPr="00B81031" w:rsidRDefault="00000000" w:rsidP="00B81031">
      <w:pPr>
        <w:keepNext/>
        <w:keepLines/>
        <w:rPr>
          <w:i/>
        </w:rPr>
      </w:pPr>
      <w:r w:rsidRPr="00B81031">
        <w:rPr>
          <w:b/>
          <w:bCs/>
          <w:i/>
        </w:rPr>
        <w:t>Comment:</w:t>
      </w:r>
      <w:r>
        <w:rPr>
          <w:i/>
        </w:rPr>
        <w:t xml:space="preserve"> </w:t>
      </w:r>
      <w:r w:rsidR="007615D6">
        <w:rPr>
          <w:i/>
        </w:rPr>
        <w:t>TS number to be allocated. Related WID for approval in SP-231403.</w:t>
      </w:r>
    </w:p>
    <w:p w14:paraId="22C8197B" w14:textId="77777777" w:rsidR="007615D6" w:rsidRPr="005B25A1" w:rsidRDefault="007615D6" w:rsidP="007615D6">
      <w:pPr>
        <w:keepNext/>
        <w:keepLines/>
        <w:rPr>
          <w:b/>
          <w:bCs/>
        </w:rPr>
      </w:pPr>
      <w:r w:rsidRPr="005B25A1">
        <w:rPr>
          <w:b/>
          <w:bCs/>
        </w:rPr>
        <w:t>Plenary Discussion:</w:t>
      </w:r>
    </w:p>
    <w:p w14:paraId="4C366DB3" w14:textId="77777777" w:rsidR="00606D4E" w:rsidRDefault="00606D4E" w:rsidP="007615D6">
      <w:pPr>
        <w:keepNext/>
        <w:keepLines/>
      </w:pPr>
      <w:r>
        <w:t xml:space="preserve">The TS number was TS 22.369. This was revised as a Draft TS in </w:t>
      </w:r>
      <w:r w:rsidRPr="00CE3EC0">
        <w:rPr>
          <w:color w:val="0000FF"/>
        </w:rPr>
        <w:t>S</w:t>
      </w:r>
      <w:r>
        <w:rPr>
          <w:color w:val="0000FF"/>
        </w:rPr>
        <w:t>P</w:t>
      </w:r>
      <w:r w:rsidRPr="00CE3EC0">
        <w:rPr>
          <w:color w:val="0000FF"/>
        </w:rPr>
        <w:t>-23</w:t>
      </w:r>
      <w:r>
        <w:rPr>
          <w:color w:val="0000FF"/>
        </w:rPr>
        <w:t>1750</w:t>
      </w:r>
      <w:r>
        <w:t>.</w:t>
      </w:r>
    </w:p>
    <w:p w14:paraId="15E29085" w14:textId="226B32C1" w:rsidR="00606D4E" w:rsidRPr="00606D4E" w:rsidRDefault="00606D4E" w:rsidP="00606D4E">
      <w:pPr>
        <w:keepNext/>
        <w:keepLines/>
      </w:pPr>
      <w:r>
        <w:t xml:space="preserve">This TS was </w:t>
      </w:r>
      <w:r w:rsidRPr="00C3284B">
        <w:rPr>
          <w:color w:val="FF0000"/>
          <w:lang w:eastAsia="en-US"/>
        </w:rPr>
        <w:t>approved</w:t>
      </w:r>
      <w:r>
        <w:t xml:space="preserve"> and placed under change control.</w:t>
      </w:r>
    </w:p>
    <w:p w14:paraId="2FCF01E7" w14:textId="77777777" w:rsidR="00606D4E" w:rsidRPr="00EB0339" w:rsidRDefault="00606D4E" w:rsidP="00606D4E">
      <w:r w:rsidRPr="005B25A1">
        <w:rPr>
          <w:b/>
          <w:bCs/>
        </w:rPr>
        <w:t>Status:</w:t>
      </w:r>
      <w:r>
        <w:t xml:space="preserve"> </w:t>
      </w:r>
      <w:r w:rsidRPr="00C3284B">
        <w:rPr>
          <w:color w:val="FF0000"/>
          <w:lang w:eastAsia="en-US"/>
        </w:rPr>
        <w:t>Approved</w:t>
      </w:r>
      <w:r>
        <w:t>.</w:t>
      </w:r>
    </w:p>
    <w:p w14:paraId="69B48658" w14:textId="77777777" w:rsidR="00E00DA6" w:rsidRDefault="007615D6" w:rsidP="000A3FBD">
      <w:pPr>
        <w:pStyle w:val="NormTop"/>
      </w:pPr>
      <w:r>
        <w:rPr>
          <w:color w:val="0000FF"/>
        </w:rPr>
        <w:t>SP-231404</w:t>
      </w:r>
      <w:r w:rsidRPr="00D53282">
        <w:t xml:space="preserve"> </w:t>
      </w:r>
      <w:r>
        <w:t>(DRAFT TR) TR 22.840v2.2.0 on Study on Ambient power-enabled Internet of Things (</w:t>
      </w:r>
      <w:proofErr w:type="spellStart"/>
      <w:r>
        <w:t>FS_AmbientIoT</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22.840 captures the outcome of the SA WG1 Rel-19 study </w:t>
      </w:r>
      <w:proofErr w:type="spellStart"/>
      <w:r>
        <w:t>FS_Ambient_IoT</w:t>
      </w:r>
      <w:proofErr w:type="spellEnd"/>
      <w:r>
        <w:t>, aiming at identifying use cases and potential new requirements related to 5GS support of Ambient IoT services. After finalizing use cases, consolidated requirements and conclusions, the attached TR 22.840 is submitted for SA approval. Changes since last presentation to TSG SA: Finalized performance requirement. Outstanding Issues: None Contentious Issues: None.</w:t>
      </w:r>
    </w:p>
    <w:p w14:paraId="4D92DEFF" w14:textId="77777777" w:rsidR="007615D6" w:rsidRPr="005B25A1" w:rsidRDefault="007615D6" w:rsidP="007615D6">
      <w:pPr>
        <w:keepNext/>
        <w:keepLines/>
        <w:rPr>
          <w:b/>
          <w:bCs/>
        </w:rPr>
      </w:pPr>
      <w:r w:rsidRPr="005B25A1">
        <w:rPr>
          <w:b/>
          <w:bCs/>
        </w:rPr>
        <w:t>Plenary Discussion:</w:t>
      </w:r>
    </w:p>
    <w:p w14:paraId="4CDC2724" w14:textId="1A28ED3C"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34D66CC4" w14:textId="77777777" w:rsidR="007308AB" w:rsidRPr="00EB0339" w:rsidRDefault="007308AB" w:rsidP="007308AB">
      <w:r w:rsidRPr="005B25A1">
        <w:rPr>
          <w:b/>
          <w:bCs/>
        </w:rPr>
        <w:t>Status:</w:t>
      </w:r>
      <w:r>
        <w:t xml:space="preserve"> </w:t>
      </w:r>
      <w:r w:rsidRPr="00C3284B">
        <w:rPr>
          <w:color w:val="FF0000"/>
          <w:lang w:eastAsia="en-US"/>
        </w:rPr>
        <w:t>Approved</w:t>
      </w:r>
      <w:r>
        <w:t>.</w:t>
      </w:r>
    </w:p>
    <w:p w14:paraId="6A2964B0" w14:textId="7AE29BB2" w:rsidR="00E00DA6" w:rsidRDefault="007615D6" w:rsidP="000A3FBD">
      <w:pPr>
        <w:pStyle w:val="NormTop"/>
      </w:pPr>
      <w:r>
        <w:rPr>
          <w:color w:val="0000FF"/>
        </w:rPr>
        <w:t>SP-231</w:t>
      </w:r>
      <w:r w:rsidR="009D34F1">
        <w:rPr>
          <w:color w:val="0000FF"/>
        </w:rPr>
        <w:t>666</w:t>
      </w:r>
      <w:r w:rsidRPr="00D53282">
        <w:t xml:space="preserve"> </w:t>
      </w:r>
      <w:r>
        <w:t>(DRAFT TS) TS 22.156v2.</w:t>
      </w:r>
      <w:r w:rsidR="009D34F1">
        <w:t>1</w:t>
      </w:r>
      <w:r>
        <w:t>.0 on Localized Mobile Metaverse Services (Metaverse)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TS 22.156 has advanced and is provided to TSG SA for information. This TS provides Stage 1 normative service and performance requirements for diverse service enablers to enhance XR-based services. The term 'metaverse' in the title of the present document embraces the broader implications of AR and VR. Service enablers considered in this document include: - Localized mobile metaverse service functionality; - Avatar-based real-time communication functionality; - Digital asset management functionality; - Operation efficiency, exposure, coordination of mobile metaverse services. Changes since last presentation to TSG SA: TS 22.156 has advanced to include: - Additional conclusions agreed at SA WG1 103 will be proposed as </w:t>
      </w:r>
      <w:proofErr w:type="spellStart"/>
      <w:r>
        <w:t>pCRs</w:t>
      </w:r>
      <w:proofErr w:type="spellEnd"/>
      <w:r>
        <w:t xml:space="preserve"> to TS 22.156. - Removal of Editor's Notes. - Alignment with TS 22.261. - Clean up of TS 22.156. Outstanding Issues: None Contentious Issues: None.</w:t>
      </w:r>
    </w:p>
    <w:p w14:paraId="5108A5AE" w14:textId="4C19A240" w:rsidR="00E00DA6" w:rsidRPr="00B81031" w:rsidRDefault="00000000" w:rsidP="00B81031">
      <w:pPr>
        <w:keepNext/>
        <w:keepLines/>
        <w:rPr>
          <w:i/>
        </w:rPr>
      </w:pPr>
      <w:r w:rsidRPr="00B81031">
        <w:rPr>
          <w:b/>
          <w:bCs/>
          <w:i/>
        </w:rPr>
        <w:t>Comment:</w:t>
      </w:r>
      <w:r>
        <w:rPr>
          <w:i/>
        </w:rPr>
        <w:t xml:space="preserve"> </w:t>
      </w:r>
      <w:r w:rsidR="009D34F1">
        <w:rPr>
          <w:i/>
        </w:rPr>
        <w:t>Revision of SP-231407.</w:t>
      </w:r>
    </w:p>
    <w:p w14:paraId="5A6EBC3D" w14:textId="77777777" w:rsidR="007615D6" w:rsidRPr="005B25A1" w:rsidRDefault="007615D6" w:rsidP="007615D6">
      <w:pPr>
        <w:keepNext/>
        <w:keepLines/>
        <w:rPr>
          <w:b/>
          <w:bCs/>
        </w:rPr>
      </w:pPr>
      <w:r w:rsidRPr="005B25A1">
        <w:rPr>
          <w:b/>
          <w:bCs/>
        </w:rPr>
        <w:t>Plenary Discussion:</w:t>
      </w:r>
    </w:p>
    <w:p w14:paraId="2F21CCE5"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3EBE4C93"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614B964" w14:textId="77777777" w:rsidR="00E00DA6" w:rsidRDefault="007615D6" w:rsidP="000A3FBD">
      <w:pPr>
        <w:pStyle w:val="NormTop"/>
      </w:pPr>
      <w:r>
        <w:rPr>
          <w:color w:val="0000FF"/>
        </w:rPr>
        <w:lastRenderedPageBreak/>
        <w:t>SP-231413</w:t>
      </w:r>
      <w:r w:rsidRPr="00D53282">
        <w:t xml:space="preserve"> </w:t>
      </w:r>
      <w:r>
        <w:t>(DRAFT TR) TR 22.841 v2.3.0 Study on Upper layer traffic steering, switching and split over dual 3GPP access (</w:t>
      </w:r>
      <w:proofErr w:type="spellStart"/>
      <w:r>
        <w:t>FS_DualSteer</w:t>
      </w:r>
      <w:proofErr w:type="spellEnd"/>
      <w:r>
        <w:t>) (Source: SA WG1)</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22.841 captures the outcome of the SA WG1 Rel-19 study </w:t>
      </w:r>
      <w:proofErr w:type="spellStart"/>
      <w:r>
        <w:t>FS_DualSteer</w:t>
      </w:r>
      <w:proofErr w:type="spellEnd"/>
      <w:r>
        <w:t>, aiming at identifying use cases and potential new requirements related to 5GS support of enhanced mechanisms for steering, splitting and switching of user data, across two 3GPP networks (intra or inter-PLMN). After finalizing use cases, consolidated requirements and conclusions, the attached TR 22.841 is submitted for SA approval. Changes since last presentation to SA: Finalized use cases and consolidated requirements. Outstanding Issues: None. Contentious Issues: None.</w:t>
      </w:r>
    </w:p>
    <w:p w14:paraId="241901F4" w14:textId="77777777" w:rsidR="007615D6" w:rsidRPr="005B25A1" w:rsidRDefault="007615D6" w:rsidP="007615D6">
      <w:pPr>
        <w:keepNext/>
        <w:keepLines/>
        <w:rPr>
          <w:b/>
          <w:bCs/>
        </w:rPr>
      </w:pPr>
      <w:r w:rsidRPr="005B25A1">
        <w:rPr>
          <w:b/>
          <w:bCs/>
        </w:rPr>
        <w:t>Plenary Discussion:</w:t>
      </w:r>
    </w:p>
    <w:p w14:paraId="258C8603" w14:textId="77BEC588"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1AFDD611"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E2A82A6" w14:textId="77777777" w:rsidR="00B06148" w:rsidRDefault="00B06148" w:rsidP="00BB3F37"/>
    <w:p w14:paraId="7FE2FF28" w14:textId="77777777" w:rsidR="00B06148" w:rsidRDefault="00B06148" w:rsidP="00BB3F37"/>
    <w:p w14:paraId="42638E1A" w14:textId="77777777" w:rsidR="007615D6" w:rsidRDefault="007615D6" w:rsidP="005A50C0">
      <w:pPr>
        <w:pStyle w:val="Heading3"/>
      </w:pPr>
      <w:bookmarkStart w:id="86" w:name="_Toc153785272"/>
      <w:r>
        <w:t>6.8.2</w:t>
      </w:r>
      <w:r>
        <w:tab/>
        <w:t>SA WG2 Specifications for Approval / for Information and Approval</w:t>
      </w:r>
      <w:bookmarkEnd w:id="86"/>
    </w:p>
    <w:p w14:paraId="004F5CEE" w14:textId="77777777" w:rsidR="00B06148" w:rsidRDefault="00000000" w:rsidP="00BB3F37">
      <w:r>
        <w:t>There were no contributions to this agenda item.</w:t>
      </w:r>
    </w:p>
    <w:p w14:paraId="7FACD5FF" w14:textId="77777777" w:rsidR="00B06148" w:rsidRDefault="00B06148" w:rsidP="00BB3F37"/>
    <w:p w14:paraId="249A990B" w14:textId="77777777" w:rsidR="007615D6" w:rsidRDefault="007615D6" w:rsidP="005A50C0">
      <w:pPr>
        <w:pStyle w:val="Heading3"/>
      </w:pPr>
      <w:bookmarkStart w:id="87" w:name="_Toc153785273"/>
      <w:r>
        <w:t>6.8.3</w:t>
      </w:r>
      <w:r>
        <w:tab/>
        <w:t>SA WG3 and SA WG3-LI Specifications for Approval / for Information and Approval</w:t>
      </w:r>
      <w:bookmarkEnd w:id="87"/>
    </w:p>
    <w:p w14:paraId="59EDF12B" w14:textId="77777777" w:rsidR="00B06148" w:rsidRDefault="00000000" w:rsidP="00BB3F37">
      <w:r>
        <w:t>There were no contributions to this agenda item.</w:t>
      </w:r>
    </w:p>
    <w:p w14:paraId="1849E4FA" w14:textId="77777777" w:rsidR="00B06148" w:rsidRDefault="00B06148" w:rsidP="00BB3F37"/>
    <w:p w14:paraId="65E202F1" w14:textId="77777777" w:rsidR="007615D6" w:rsidRDefault="007615D6" w:rsidP="005A50C0">
      <w:pPr>
        <w:pStyle w:val="Heading3"/>
      </w:pPr>
      <w:bookmarkStart w:id="88" w:name="_Toc153785274"/>
      <w:r>
        <w:t>6.8.4</w:t>
      </w:r>
      <w:r>
        <w:tab/>
        <w:t>SA WG4 Specifications for Approval / for Information and Approval</w:t>
      </w:r>
      <w:bookmarkEnd w:id="88"/>
    </w:p>
    <w:p w14:paraId="2A97B344" w14:textId="77777777" w:rsidR="00E00DA6" w:rsidRDefault="007615D6" w:rsidP="000A3FBD">
      <w:pPr>
        <w:pStyle w:val="NormTop"/>
      </w:pPr>
      <w:r>
        <w:rPr>
          <w:color w:val="0000FF"/>
        </w:rPr>
        <w:t>SP-231293</w:t>
      </w:r>
      <w:r w:rsidRPr="00D53282">
        <w:t xml:space="preserve"> </w:t>
      </w:r>
      <w:r>
        <w:t>(DRAFT TR) TR 26.941-200 - Network Slicing Extensions for 5G media services (Source: SA WG4)</w:t>
      </w:r>
      <w:r>
        <w:br/>
      </w:r>
      <w:r w:rsidRPr="00D53282">
        <w:rPr>
          <w:b/>
        </w:rPr>
        <w:t>Document for:</w:t>
      </w:r>
      <w:r w:rsidRPr="00D53282">
        <w:t xml:space="preserve"> </w:t>
      </w:r>
      <w:r>
        <w:t>Approval</w:t>
      </w:r>
      <w:r>
        <w:br/>
      </w:r>
      <w:r w:rsidRPr="00D53282">
        <w:rPr>
          <w:b/>
        </w:rPr>
        <w:t>Abstract:</w:t>
      </w:r>
      <w:r w:rsidRPr="00D53282">
        <w:t xml:space="preserve"> </w:t>
      </w:r>
      <w:r>
        <w:br/>
        <w:t>This technical report covers key issues, candidate solutions, and potential requirements for supporting network slicing with 5GMS architecture. The technical report reviews network slicing standardization, and describes different slice management processes that are relevant for specifying media streaming aspects of network slicing. The technical report also documents relevant scenarios and use cases related to media streaming that can be addressed using network slicing. The report specifies collaboration options for downlink media streaming based on network slicing usage scenarios by the MNOs. Further, the technical report identifies key issues related to service provisioning, migration of media flows to alternate network slices (because of slice service continuity issues) and bootstrapping application invocation on network slice. Candidate solutions to some of the above key issues are outlined. A summary of conclusions for each Key Issue, and overall conclusions and recommendations for normative work is provided. Changes since last presentation to SA#101: This is the second presentation to SA. The TR now includes summary of conclusions for each Key Issue. The TR also provides overall conclusion and recommendations for normative work. Outstanding Issues: None Contentious Issues: None.</w:t>
      </w:r>
    </w:p>
    <w:p w14:paraId="18C4F7C5" w14:textId="77777777" w:rsidR="007615D6" w:rsidRPr="005B25A1" w:rsidRDefault="007615D6" w:rsidP="007615D6">
      <w:pPr>
        <w:keepNext/>
        <w:keepLines/>
        <w:rPr>
          <w:b/>
          <w:bCs/>
        </w:rPr>
      </w:pPr>
      <w:r w:rsidRPr="005B25A1">
        <w:rPr>
          <w:b/>
          <w:bCs/>
        </w:rPr>
        <w:t>Plenary Discussion:</w:t>
      </w:r>
    </w:p>
    <w:p w14:paraId="6CACEE7C" w14:textId="24497D5E"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41460375"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A05273F" w14:textId="77777777" w:rsidR="00B06148" w:rsidRDefault="00B06148" w:rsidP="00BB3F37"/>
    <w:p w14:paraId="72BF5EDF" w14:textId="77777777" w:rsidR="007615D6" w:rsidRDefault="007615D6" w:rsidP="005A50C0">
      <w:pPr>
        <w:pStyle w:val="Heading3"/>
      </w:pPr>
      <w:bookmarkStart w:id="89" w:name="_Toc153785275"/>
      <w:r>
        <w:lastRenderedPageBreak/>
        <w:t>6.8.5</w:t>
      </w:r>
      <w:r>
        <w:tab/>
        <w:t>SA WG5 Specifications for Approval / for Information and Approval</w:t>
      </w:r>
      <w:bookmarkEnd w:id="89"/>
    </w:p>
    <w:p w14:paraId="32A779B0" w14:textId="77777777" w:rsidR="00E00DA6" w:rsidRDefault="007615D6" w:rsidP="000A3FBD">
      <w:pPr>
        <w:pStyle w:val="NormTop"/>
      </w:pPr>
      <w:r>
        <w:rPr>
          <w:color w:val="0000FF"/>
        </w:rPr>
        <w:t>SP-231520</w:t>
      </w:r>
      <w:r w:rsidRPr="00D53282">
        <w:t xml:space="preserve"> </w:t>
      </w:r>
      <w:r>
        <w:t>(DRAFT TS) Draft TS 28.204: 'Network slice-specific authentication and authorization charging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specifies the Converged Charging description for Network slice-specific authentication and authorization charging, based on Network Slice-Specific Authentication and Authorization Function (NSSAAF) of 5GS architecture and involved AMF. The specification covers the converged charging architecture, charging principles and scenarios. The related procedures, and charging information used under the converged charging service exposed by CHF over </w:t>
      </w:r>
      <w:proofErr w:type="spellStart"/>
      <w:r>
        <w:t>Nchf</w:t>
      </w:r>
      <w:proofErr w:type="spellEnd"/>
      <w:r>
        <w:t>, as well as corresponding CHF CDRs dedicated functional description, are also specified. Changes since last presentation to SA Meeting #101: This is the first presentation to SA. Outstanding Issues: None Contentious Issues: None.</w:t>
      </w:r>
    </w:p>
    <w:p w14:paraId="5DF42556" w14:textId="77777777" w:rsidR="007615D6" w:rsidRPr="005B25A1" w:rsidRDefault="007615D6" w:rsidP="007615D6">
      <w:pPr>
        <w:keepNext/>
        <w:keepLines/>
        <w:rPr>
          <w:b/>
          <w:bCs/>
        </w:rPr>
      </w:pPr>
      <w:r w:rsidRPr="005B25A1">
        <w:rPr>
          <w:b/>
          <w:bCs/>
        </w:rPr>
        <w:t>Plenary Discussion:</w:t>
      </w:r>
    </w:p>
    <w:p w14:paraId="325B48A7"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72FF0FC6"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2F32404" w14:textId="38F90086" w:rsidR="00E00DA6" w:rsidRDefault="007615D6" w:rsidP="000A3FBD">
      <w:pPr>
        <w:pStyle w:val="NormTop"/>
      </w:pPr>
      <w:r>
        <w:rPr>
          <w:color w:val="0000FF"/>
        </w:rPr>
        <w:t>SP-231519</w:t>
      </w:r>
      <w:r w:rsidRPr="00D53282">
        <w:t xml:space="preserve"> </w:t>
      </w:r>
      <w:r>
        <w:t>(DRAFT T</w:t>
      </w:r>
      <w:r w:rsidR="0052184B">
        <w:t>R</w:t>
      </w:r>
      <w:r>
        <w:t>) Draft T</w:t>
      </w:r>
      <w:r w:rsidR="0052184B">
        <w:t>R</w:t>
      </w:r>
      <w:r>
        <w:t xml:space="preserve"> 28.844: 'Study on charging aspects of satellite in the 5G System (5GS)'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It is the TR of Rel-18 study on charging aspects of satellite in 5GS, to investigate in terms of Satellite access charging, Satellite backhaul charging, charging for Edge Computing with satellite backhaul and charging for SSC-to-SSC communications via satellite. The present document specifies potential business relationships (e.g. SSC, SSP, SMNO), use cases and requirements for the satellite access charging, Satellite backhaul charging, charging for Edge Computing with satellite backhaul and charging for SSC-to-SSC communications via satellite. The possible charging solutions for satellite charging have an impact on charging procedures, charging information and trigger conditions. The charging information and trigger conditions used for the satellite charging under the converged charging service exposed by CHF over </w:t>
      </w:r>
      <w:proofErr w:type="spellStart"/>
      <w:r>
        <w:t>Nchf</w:t>
      </w:r>
      <w:proofErr w:type="spellEnd"/>
      <w:r>
        <w:t>, as well as corresponding CHF CDRs dedicated functional description, are studied. Changes since last presentation to SA Meeting #101: All following key issues are addressed with solutions: - Converged charging for satellite backhaul; - Charging for Edge Computing with satellite backhaul, including subscriber charging and inter-provider charging; - Charging for SSC-to-SSC communications via satellite backhaul. Outstanding Issues: None Contentious Issues: None.</w:t>
      </w:r>
    </w:p>
    <w:p w14:paraId="34B96F8A" w14:textId="77777777" w:rsidR="007615D6" w:rsidRPr="005B25A1" w:rsidRDefault="007615D6" w:rsidP="007615D6">
      <w:pPr>
        <w:keepNext/>
        <w:keepLines/>
        <w:rPr>
          <w:b/>
          <w:bCs/>
        </w:rPr>
      </w:pPr>
      <w:r w:rsidRPr="005B25A1">
        <w:rPr>
          <w:b/>
          <w:bCs/>
        </w:rPr>
        <w:t>Plenary Discussion:</w:t>
      </w:r>
    </w:p>
    <w:p w14:paraId="3E0D085B" w14:textId="6AE36ADD" w:rsidR="007308AB" w:rsidRPr="00606D4E" w:rsidRDefault="007308AB" w:rsidP="007308AB">
      <w:pPr>
        <w:keepNext/>
        <w:keepLines/>
      </w:pPr>
      <w:r>
        <w:t>This T</w:t>
      </w:r>
      <w:r w:rsidR="0052184B">
        <w:t>R</w:t>
      </w:r>
      <w:r>
        <w:t xml:space="preserve"> was </w:t>
      </w:r>
      <w:r w:rsidRPr="00C3284B">
        <w:rPr>
          <w:color w:val="FF0000"/>
          <w:lang w:eastAsia="en-US"/>
        </w:rPr>
        <w:t>approved</w:t>
      </w:r>
      <w:r>
        <w:t xml:space="preserve"> and placed under change control.</w:t>
      </w:r>
    </w:p>
    <w:p w14:paraId="1506546B"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0D127CA" w14:textId="77777777" w:rsidR="00E00DA6" w:rsidRDefault="007615D6" w:rsidP="000A3FBD">
      <w:pPr>
        <w:pStyle w:val="NormTop"/>
      </w:pPr>
      <w:r>
        <w:rPr>
          <w:color w:val="0000FF"/>
        </w:rPr>
        <w:t>SP-231521</w:t>
      </w:r>
      <w:r w:rsidRPr="00D53282">
        <w:t xml:space="preserve"> </w:t>
      </w:r>
      <w:r>
        <w:t>(DRAFT TS) Draft TS 32.282: 'Charging management; Time-Sensitive Networking (TSN) charging'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It is the stage 2 specification of Rel-18 work item on Time-Sensitive Networking (TSN) charging, focusing on the aspects: - 5GS bridge configuration and management charging. - Enablers and exposure for Time Sensitive Communication (TSC) and Time Synchronization (TS) Charging. - Time sensitive communication charging In the new charging specification TS 32.282, the following issues are specified: - The TSN AF and TSCTSF embedding the CTF, to support TSN charging - The TSN AF and TSCTSF converged charging architectures. - The charging triggers, message flows, and charging information for TSN AF and TSCTSF charging. Note: the exposure for TSC and TS charging refers to TS 32.254. Changes since last presentation to SA Meeting #101: This is the first presentation. Outstanding Issues: None. Contentious Issues: None.</w:t>
      </w:r>
    </w:p>
    <w:p w14:paraId="32F03FF5" w14:textId="77777777" w:rsidR="007615D6" w:rsidRPr="005B25A1" w:rsidRDefault="007615D6" w:rsidP="007615D6">
      <w:pPr>
        <w:keepNext/>
        <w:keepLines/>
        <w:rPr>
          <w:b/>
          <w:bCs/>
        </w:rPr>
      </w:pPr>
      <w:r w:rsidRPr="005B25A1">
        <w:rPr>
          <w:b/>
          <w:bCs/>
        </w:rPr>
        <w:t>Plenary Discussion:</w:t>
      </w:r>
    </w:p>
    <w:p w14:paraId="2EE139AE" w14:textId="77777777" w:rsidR="007308AB" w:rsidRPr="00606D4E" w:rsidRDefault="007308AB" w:rsidP="007308AB">
      <w:pPr>
        <w:keepNext/>
        <w:keepLines/>
      </w:pPr>
      <w:r>
        <w:t xml:space="preserve">This TS was </w:t>
      </w:r>
      <w:r w:rsidRPr="00C3284B">
        <w:rPr>
          <w:color w:val="FF0000"/>
          <w:lang w:eastAsia="en-US"/>
        </w:rPr>
        <w:t>approved</w:t>
      </w:r>
      <w:r>
        <w:t xml:space="preserve"> and placed under change control.</w:t>
      </w:r>
    </w:p>
    <w:p w14:paraId="116E9384" w14:textId="77777777" w:rsidR="007308AB" w:rsidRPr="00EB0339" w:rsidRDefault="007308AB" w:rsidP="007308AB">
      <w:r w:rsidRPr="005B25A1">
        <w:rPr>
          <w:b/>
          <w:bCs/>
        </w:rPr>
        <w:t>Status:</w:t>
      </w:r>
      <w:r>
        <w:t xml:space="preserve"> </w:t>
      </w:r>
      <w:r w:rsidRPr="00C3284B">
        <w:rPr>
          <w:color w:val="FF0000"/>
          <w:lang w:eastAsia="en-US"/>
        </w:rPr>
        <w:t>Approved</w:t>
      </w:r>
      <w:r>
        <w:t>.</w:t>
      </w:r>
    </w:p>
    <w:p w14:paraId="23FF4AF0" w14:textId="0ED7B1A9" w:rsidR="00E00DA6" w:rsidRDefault="007615D6" w:rsidP="000A3FBD">
      <w:pPr>
        <w:pStyle w:val="NormTop"/>
      </w:pPr>
      <w:r>
        <w:rPr>
          <w:color w:val="0000FF"/>
        </w:rPr>
        <w:lastRenderedPageBreak/>
        <w:t>SP-231522</w:t>
      </w:r>
      <w:r w:rsidRPr="00D53282">
        <w:t xml:space="preserve"> </w:t>
      </w:r>
      <w:r>
        <w:t>(DRAFT T</w:t>
      </w:r>
      <w:r w:rsidR="003B6F6D">
        <w:t>R</w:t>
      </w:r>
      <w:r>
        <w:t xml:space="preserve">) Draft TR 28.826: 'Study on </w:t>
      </w:r>
      <w:proofErr w:type="spellStart"/>
      <w:r>
        <w:t>Nchf</w:t>
      </w:r>
      <w:proofErr w:type="spellEnd"/>
      <w:r>
        <w:t xml:space="preserve"> charging services phase 2 improvements and optimizations'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document studied the potential use cases, requirements, and solutions for the enhancements of the </w:t>
      </w:r>
      <w:proofErr w:type="spellStart"/>
      <w:r>
        <w:t>Nchf</w:t>
      </w:r>
      <w:proofErr w:type="spellEnd"/>
      <w:r>
        <w:t xml:space="preserve"> converge charging service, covering: - optimizations regarding amount of information in the request and number of requests; - enhancement of input to rating; - cancelling of chargeable events for unsuccessful scenarios; - enhancement of non-blocking mechanism; - enhancements of triggers having more consistent triggers and use of NF specific triggers. - improvements on how to maintain the source code representation (</w:t>
      </w:r>
      <w:proofErr w:type="spellStart"/>
      <w:r>
        <w:t>yaml</w:t>
      </w:r>
      <w:proofErr w:type="spellEnd"/>
      <w:r>
        <w:t xml:space="preserve"> and ASN.1) Changes since last presentation to SA Meeting #97-e: The following use case with corresponding issues have been studied: - Charging information optimization - Charging request optimization - Rating input enhancement - Chargeable events cancelling - Non-blocking mechanism enhancement - Documentation improvements Completion of the evaluations and conclusion for the study. Outstanding Issues: None. Contentious Issues: None.</w:t>
      </w:r>
    </w:p>
    <w:p w14:paraId="13EA94AF" w14:textId="77777777" w:rsidR="007615D6" w:rsidRPr="005B25A1" w:rsidRDefault="007615D6" w:rsidP="007615D6">
      <w:pPr>
        <w:keepNext/>
        <w:keepLines/>
        <w:rPr>
          <w:b/>
          <w:bCs/>
        </w:rPr>
      </w:pPr>
      <w:r w:rsidRPr="005B25A1">
        <w:rPr>
          <w:b/>
          <w:bCs/>
        </w:rPr>
        <w:t>Plenary Discussion:</w:t>
      </w:r>
    </w:p>
    <w:p w14:paraId="5A1DF77C" w14:textId="0EE3FAF7" w:rsidR="007308AB" w:rsidRPr="00606D4E" w:rsidRDefault="007308AB" w:rsidP="007308AB">
      <w:pPr>
        <w:keepNext/>
        <w:keepLines/>
      </w:pPr>
      <w:r>
        <w:t>This T</w:t>
      </w:r>
      <w:r w:rsidR="003B6F6D">
        <w:t>R</w:t>
      </w:r>
      <w:r>
        <w:t xml:space="preserve"> was </w:t>
      </w:r>
      <w:r w:rsidRPr="00C3284B">
        <w:rPr>
          <w:color w:val="FF0000"/>
          <w:lang w:eastAsia="en-US"/>
        </w:rPr>
        <w:t>approved</w:t>
      </w:r>
      <w:r>
        <w:t xml:space="preserve"> and placed under change control.</w:t>
      </w:r>
    </w:p>
    <w:p w14:paraId="4AAC234B"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0AA509E" w14:textId="77777777" w:rsidR="00E00DA6" w:rsidRDefault="007615D6" w:rsidP="000A3FBD">
      <w:pPr>
        <w:pStyle w:val="NormTop"/>
      </w:pPr>
      <w:r>
        <w:rPr>
          <w:color w:val="0000FF"/>
        </w:rPr>
        <w:t>SP-231525</w:t>
      </w:r>
      <w:r w:rsidRPr="00D53282">
        <w:t xml:space="preserve"> </w:t>
      </w:r>
      <w:r>
        <w:t>(DRAFT TR) Draft TR 28.863: 'Study on Key Quality Indicators (KQIs) for 5G service experience'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TR28.863 studies KQI for 5G service experience, including the definition and scenarios for KQI, KQIs for 5G typical services and the analysis for the relation of KQI with the SLS requirements. Based on the investigation and studies, it provides recommendations for the further normative work. Changes since last presentation to TSG SA Meeting #102: This is the first presentation. Outstanding Issues: None. Contentious Issues: None.</w:t>
      </w:r>
    </w:p>
    <w:p w14:paraId="60E3900B" w14:textId="77777777" w:rsidR="007615D6" w:rsidRPr="005B25A1" w:rsidRDefault="007615D6" w:rsidP="007615D6">
      <w:pPr>
        <w:keepNext/>
        <w:keepLines/>
        <w:rPr>
          <w:b/>
          <w:bCs/>
        </w:rPr>
      </w:pPr>
      <w:r w:rsidRPr="005B25A1">
        <w:rPr>
          <w:b/>
          <w:bCs/>
        </w:rPr>
        <w:t>Plenary Discussion:</w:t>
      </w:r>
    </w:p>
    <w:p w14:paraId="48D2C684" w14:textId="0A52CD8E"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5916A0BA"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F6FC453" w14:textId="77777777" w:rsidR="00E00DA6" w:rsidRDefault="007615D6" w:rsidP="000A3FBD">
      <w:pPr>
        <w:pStyle w:val="NormTop"/>
      </w:pPr>
      <w:r>
        <w:rPr>
          <w:color w:val="0000FF"/>
        </w:rPr>
        <w:t>SP-231527</w:t>
      </w:r>
      <w:r w:rsidRPr="00D53282">
        <w:t xml:space="preserve"> </w:t>
      </w:r>
      <w:r>
        <w:t>(DRAFT TR) Draft TR 28.836: 'Study on intent-driven management for network slicing'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present document specifies potential use cases, requirements, and solutions for intent driven management for network slicing. The document provides conclusions and recommendations on the next steps in the standardization. Changes since last presentation to SA Meeting #100: Completion of proposed solutions, conclusions, and recommendations. Outstanding Issues: None Contentious Issues: None.</w:t>
      </w:r>
    </w:p>
    <w:p w14:paraId="0DCB8F14" w14:textId="77777777" w:rsidR="007615D6" w:rsidRPr="005B25A1" w:rsidRDefault="007615D6" w:rsidP="007615D6">
      <w:pPr>
        <w:keepNext/>
        <w:keepLines/>
        <w:rPr>
          <w:b/>
          <w:bCs/>
        </w:rPr>
      </w:pPr>
      <w:r w:rsidRPr="005B25A1">
        <w:rPr>
          <w:b/>
          <w:bCs/>
        </w:rPr>
        <w:t>Plenary Discussion:</w:t>
      </w:r>
    </w:p>
    <w:p w14:paraId="25A47064" w14:textId="54A4A5FA"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307881D3" w14:textId="77777777" w:rsidR="007308AB" w:rsidRPr="00EB0339" w:rsidRDefault="007308AB" w:rsidP="007308AB">
      <w:r w:rsidRPr="005B25A1">
        <w:rPr>
          <w:b/>
          <w:bCs/>
        </w:rPr>
        <w:t>Status:</w:t>
      </w:r>
      <w:r>
        <w:t xml:space="preserve"> </w:t>
      </w:r>
      <w:r w:rsidRPr="00C3284B">
        <w:rPr>
          <w:color w:val="FF0000"/>
          <w:lang w:eastAsia="en-US"/>
        </w:rPr>
        <w:t>Approved</w:t>
      </w:r>
      <w:r>
        <w:t>.</w:t>
      </w:r>
    </w:p>
    <w:p w14:paraId="45E68FCB" w14:textId="77777777" w:rsidR="00E00DA6" w:rsidRDefault="007615D6" w:rsidP="000A3FBD">
      <w:pPr>
        <w:pStyle w:val="NormTop"/>
      </w:pPr>
      <w:r>
        <w:rPr>
          <w:color w:val="0000FF"/>
        </w:rPr>
        <w:lastRenderedPageBreak/>
        <w:t>SP-231518</w:t>
      </w:r>
      <w:r w:rsidRPr="00D53282">
        <w:t xml:space="preserve"> </w:t>
      </w:r>
      <w:r>
        <w:t>(DRAFT TR) Draft TR 28.910: 'Study on enhancement of autonomous network levels'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This document studies on enhancement of autonomous network levels. It introduces the relevant study items and work items in 3GPP, identifies the additional generic </w:t>
      </w:r>
      <w:proofErr w:type="spellStart"/>
      <w:r>
        <w:t>MnS</w:t>
      </w:r>
      <w:proofErr w:type="spellEnd"/>
      <w:r>
        <w:t xml:space="preserve"> requirements of generic autonomous network level for the scenarios defined in Rel-17 and documents potential solutions for the identified generic </w:t>
      </w:r>
      <w:proofErr w:type="spellStart"/>
      <w:r>
        <w:t>MnS</w:t>
      </w:r>
      <w:proofErr w:type="spellEnd"/>
      <w:r>
        <w:t xml:space="preserve"> requirements. It also identifies the enhanced autonomy capabilities corresponding to different autonomous network levels for additional management use cases which is not defined in Rel-17 and documents potential solutions for the enhanced autonomy capabilities. Based on the investigation and studies, it provides recommendations for the further normative work. Changes since last presentation to TSG SA Meeting #102: This is the first presentation. Outstanding Issues: None. Contentious Issues: None.</w:t>
      </w:r>
    </w:p>
    <w:p w14:paraId="39272D32" w14:textId="77777777" w:rsidR="007615D6" w:rsidRPr="005B25A1" w:rsidRDefault="007615D6" w:rsidP="007615D6">
      <w:pPr>
        <w:keepNext/>
        <w:keepLines/>
        <w:rPr>
          <w:b/>
          <w:bCs/>
        </w:rPr>
      </w:pPr>
      <w:r w:rsidRPr="005B25A1">
        <w:rPr>
          <w:b/>
          <w:bCs/>
        </w:rPr>
        <w:t>Plenary Discussion:</w:t>
      </w:r>
    </w:p>
    <w:p w14:paraId="4B8046AE" w14:textId="6A3E897C"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13245968" w14:textId="77777777" w:rsidR="007308AB" w:rsidRPr="00EB0339" w:rsidRDefault="007308AB" w:rsidP="007308AB">
      <w:r w:rsidRPr="005B25A1">
        <w:rPr>
          <w:b/>
          <w:bCs/>
        </w:rPr>
        <w:t>Status:</w:t>
      </w:r>
      <w:r>
        <w:t xml:space="preserve"> </w:t>
      </w:r>
      <w:r w:rsidRPr="00C3284B">
        <w:rPr>
          <w:color w:val="FF0000"/>
          <w:lang w:eastAsia="en-US"/>
        </w:rPr>
        <w:t>Approved</w:t>
      </w:r>
      <w:r>
        <w:t>.</w:t>
      </w:r>
    </w:p>
    <w:p w14:paraId="0F5DFB13" w14:textId="77777777" w:rsidR="00B06148" w:rsidRDefault="00B06148" w:rsidP="00BB3F37"/>
    <w:p w14:paraId="2375C618" w14:textId="77777777" w:rsidR="007615D6" w:rsidRDefault="007615D6" w:rsidP="005A50C0">
      <w:pPr>
        <w:pStyle w:val="Heading3"/>
      </w:pPr>
      <w:bookmarkStart w:id="90" w:name="_Toc153785276"/>
      <w:r>
        <w:t>6.8.6</w:t>
      </w:r>
      <w:r>
        <w:tab/>
        <w:t>SA WG6 Specifications for Approval / for Information and Approval</w:t>
      </w:r>
      <w:bookmarkEnd w:id="90"/>
    </w:p>
    <w:p w14:paraId="783D576A" w14:textId="77777777" w:rsidR="00E00DA6" w:rsidRDefault="007615D6" w:rsidP="000A3FBD">
      <w:pPr>
        <w:pStyle w:val="NormTop"/>
      </w:pPr>
      <w:r>
        <w:rPr>
          <w:color w:val="0000FF"/>
        </w:rPr>
        <w:t>SP-231538</w:t>
      </w:r>
      <w:r w:rsidRPr="00D53282">
        <w:t xml:space="preserve"> </w:t>
      </w:r>
      <w:r>
        <w:t>(DRAFT TR) Presentation of TR 23.958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In SA#97E, the WID was approved in SP-220990. Following the agreed objectives of the WID, SA WG6 provides the technical report on the alignment of EDGEAPP architecture with ETSI MEC reference architecture and GSMA Operator Platform (OP) for the industry stakeholders. The external TR captures the analysis and relationship between 3GPP EDGEAPP, ETSI ISG MEC and GSMA OPG architectures, and related conclusions on the alignment. Changes since last presentation: The work on Edge Application Standards in 3GPP and Alignment with External Organizations is 95% complete and the TR is presented to TSG SA for approval. The TR includes the alignment of EDGEAPP with ETSI MEC and EDGEAPP with GSMA OP. Changes since the last presentation includes update to the relationship between EDGEAPP and ETSI MEC with Federation, updated clause 8 providing the recommendations and conclusions for TR 23.958. Outstanding Issues: Dependency on feedback from SA WG5 WG to complete alignment aspects related to ECSP management. Contentious Issues: None.</w:t>
      </w:r>
    </w:p>
    <w:p w14:paraId="644F6F66" w14:textId="77777777" w:rsidR="007615D6" w:rsidRPr="005B25A1" w:rsidRDefault="007615D6" w:rsidP="007615D6">
      <w:pPr>
        <w:keepNext/>
        <w:keepLines/>
        <w:rPr>
          <w:b/>
          <w:bCs/>
        </w:rPr>
      </w:pPr>
      <w:r w:rsidRPr="005B25A1">
        <w:rPr>
          <w:b/>
          <w:bCs/>
        </w:rPr>
        <w:t>Plenary Discussion:</w:t>
      </w:r>
    </w:p>
    <w:p w14:paraId="7C2D4677" w14:textId="2DA50923" w:rsidR="007308AB" w:rsidRPr="00606D4E" w:rsidRDefault="007308AB" w:rsidP="007308AB">
      <w:pPr>
        <w:keepNext/>
        <w:keepLines/>
      </w:pPr>
      <w:r>
        <w:t xml:space="preserve">This TR was </w:t>
      </w:r>
      <w:r w:rsidRPr="00C3284B">
        <w:rPr>
          <w:color w:val="FF0000"/>
          <w:lang w:eastAsia="en-US"/>
        </w:rPr>
        <w:t>approved</w:t>
      </w:r>
      <w:r>
        <w:t xml:space="preserve"> and placed under change control.</w:t>
      </w:r>
    </w:p>
    <w:p w14:paraId="6FF53D10" w14:textId="77777777" w:rsidR="007308AB" w:rsidRPr="00EB0339" w:rsidRDefault="007308AB" w:rsidP="007308AB">
      <w:r w:rsidRPr="005B25A1">
        <w:rPr>
          <w:b/>
          <w:bCs/>
        </w:rPr>
        <w:t>Status:</w:t>
      </w:r>
      <w:r>
        <w:t xml:space="preserve"> </w:t>
      </w:r>
      <w:r w:rsidRPr="00C3284B">
        <w:rPr>
          <w:color w:val="FF0000"/>
          <w:lang w:eastAsia="en-US"/>
        </w:rPr>
        <w:t>Approved</w:t>
      </w:r>
      <w:r>
        <w:t>.</w:t>
      </w:r>
    </w:p>
    <w:p w14:paraId="308D7ACF" w14:textId="77777777" w:rsidR="00B06148" w:rsidRDefault="00B06148" w:rsidP="00BB3F37"/>
    <w:p w14:paraId="3EAD135E" w14:textId="77777777" w:rsidR="007615D6" w:rsidRDefault="007615D6" w:rsidP="007615D6">
      <w:pPr>
        <w:pStyle w:val="Heading1"/>
      </w:pPr>
      <w:bookmarkStart w:id="91" w:name="_Toc153785277"/>
      <w:r>
        <w:t>7</w:t>
      </w:r>
      <w:r>
        <w:tab/>
        <w:t>Release Planning</w:t>
      </w:r>
      <w:bookmarkEnd w:id="91"/>
    </w:p>
    <w:p w14:paraId="10CCD185" w14:textId="77777777" w:rsidR="007615D6" w:rsidRDefault="007615D6" w:rsidP="0010433C">
      <w:pPr>
        <w:pStyle w:val="Heading2"/>
      </w:pPr>
      <w:bookmarkStart w:id="92" w:name="_Toc153785278"/>
      <w:r>
        <w:t>7.1</w:t>
      </w:r>
      <w:r>
        <w:tab/>
        <w:t>General Release Planning issues</w:t>
      </w:r>
      <w:bookmarkEnd w:id="92"/>
    </w:p>
    <w:p w14:paraId="1C8EA306" w14:textId="77777777" w:rsidR="00B06148" w:rsidRDefault="00000000" w:rsidP="00BB3F37">
      <w:r>
        <w:t>There were no contributions to this agenda item.</w:t>
      </w:r>
    </w:p>
    <w:p w14:paraId="2710F080" w14:textId="77777777" w:rsidR="00B06148" w:rsidRDefault="00B06148" w:rsidP="00BB3F37"/>
    <w:p w14:paraId="4FE737BD" w14:textId="77777777" w:rsidR="007615D6" w:rsidRDefault="007615D6" w:rsidP="0010433C">
      <w:pPr>
        <w:pStyle w:val="Heading2"/>
      </w:pPr>
      <w:bookmarkStart w:id="93" w:name="_Toc153785279"/>
      <w:r>
        <w:t>7.2</w:t>
      </w:r>
      <w:r>
        <w:tab/>
        <w:t>Issues related to Release 18 and earlier planning</w:t>
      </w:r>
      <w:bookmarkEnd w:id="93"/>
    </w:p>
    <w:p w14:paraId="7452344F" w14:textId="77777777" w:rsidR="00B06148" w:rsidRDefault="00000000" w:rsidP="00BB3F37">
      <w:r>
        <w:t>There were no contributions to this agenda item.</w:t>
      </w:r>
    </w:p>
    <w:p w14:paraId="10ADB50F" w14:textId="77777777" w:rsidR="00B06148" w:rsidRDefault="00B06148" w:rsidP="00BB3F37"/>
    <w:p w14:paraId="7307CBC0" w14:textId="77777777" w:rsidR="007615D6" w:rsidRDefault="007615D6" w:rsidP="0010433C">
      <w:pPr>
        <w:pStyle w:val="Heading2"/>
      </w:pPr>
      <w:bookmarkStart w:id="94" w:name="_Toc153785280"/>
      <w:r>
        <w:lastRenderedPageBreak/>
        <w:t>7.3</w:t>
      </w:r>
      <w:r>
        <w:tab/>
        <w:t>Release 19 Planning (schedule, prioritization, etc.)</w:t>
      </w:r>
      <w:bookmarkEnd w:id="94"/>
    </w:p>
    <w:p w14:paraId="1B078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Rel-19 Content Prioritization list</w:t>
      </w:r>
    </w:p>
    <w:p w14:paraId="0AEE1588" w14:textId="77777777" w:rsidR="00E00DA6" w:rsidRDefault="007615D6" w:rsidP="000A3FBD">
      <w:pPr>
        <w:pStyle w:val="NormTop"/>
      </w:pPr>
      <w:r>
        <w:rPr>
          <w:color w:val="0000FF"/>
        </w:rPr>
        <w:t>SP-231662</w:t>
      </w:r>
      <w:r w:rsidRPr="00D53282">
        <w:t xml:space="preserve"> </w:t>
      </w:r>
      <w:r>
        <w:t>(OTHER) SA WG2 Rel-19 Content Prioritization list (Source: TSG SA Chair)</w:t>
      </w:r>
      <w:r>
        <w:br/>
      </w:r>
      <w:r w:rsidRPr="00D53282">
        <w:rPr>
          <w:b/>
        </w:rPr>
        <w:t>Document for:</w:t>
      </w:r>
      <w:r w:rsidRPr="00D53282">
        <w:t xml:space="preserve"> </w:t>
      </w:r>
      <w:r>
        <w:t>Approval</w:t>
      </w:r>
      <w:r>
        <w:br/>
      </w:r>
      <w:r w:rsidRPr="00D53282">
        <w:rPr>
          <w:b/>
        </w:rPr>
        <w:t>Abstract:</w:t>
      </w:r>
      <w:r w:rsidRPr="00D53282">
        <w:t xml:space="preserve"> </w:t>
      </w:r>
      <w:r>
        <w:br/>
        <w:t>SA WG2 Rel-19 Content Prioritization list.</w:t>
      </w:r>
    </w:p>
    <w:p w14:paraId="6ABCAFA9" w14:textId="77777777" w:rsidR="007615D6" w:rsidRPr="005B25A1" w:rsidRDefault="007615D6" w:rsidP="007615D6">
      <w:pPr>
        <w:keepNext/>
        <w:keepLines/>
        <w:rPr>
          <w:b/>
          <w:bCs/>
        </w:rPr>
      </w:pPr>
      <w:r w:rsidRPr="005B25A1">
        <w:rPr>
          <w:b/>
          <w:bCs/>
        </w:rPr>
        <w:t>Plenary Discussion:</w:t>
      </w:r>
    </w:p>
    <w:p w14:paraId="0CC2BC42" w14:textId="77777777" w:rsidR="002D0ADC" w:rsidRDefault="00665F53" w:rsidP="00A120F3">
      <w:pPr>
        <w:keepNext/>
        <w:keepLines/>
      </w:pPr>
      <w:r>
        <w:t>The total estimated TUs is 201, compared to the 134 TU budget so significant down-scoping and prioritisation will be needed.</w:t>
      </w:r>
    </w:p>
    <w:p w14:paraId="5BD31AC6" w14:textId="6A171D39" w:rsidR="002D0ADC" w:rsidRDefault="002D0ADC" w:rsidP="00A120F3">
      <w:pPr>
        <w:keepNext/>
        <w:keepLines/>
      </w:pPr>
      <w:r>
        <w:t>It was clarified that there are RAN-lead items where work cannot start until RAN have clarified their priorities and inclusion of the work in their work plan.</w:t>
      </w:r>
    </w:p>
    <w:p w14:paraId="560F0B9E" w14:textId="6F899915" w:rsidR="00665F53" w:rsidRDefault="006A44FF" w:rsidP="00A120F3">
      <w:pPr>
        <w:keepNext/>
        <w:keepLines/>
      </w:pPr>
      <w:r>
        <w:t>Vodafone commented that there have been a large number of urgent corrections needed both for operational and regulatory reasons and the large number of TEI items indicate this and considered that more TUs should be allocated to TEI work.</w:t>
      </w:r>
      <w:r w:rsidR="002D0ADC">
        <w:t xml:space="preserve"> The SA WG2 Chair commented that with the need to keep some buffer for RAN alignment then 12 TUs can be allocated for TEI work. The number of TEI items should also be limited as there would be scheduling clashes if there are too many.</w:t>
      </w:r>
    </w:p>
    <w:p w14:paraId="3E4CE24C" w14:textId="347E9190" w:rsidR="002D0ADC" w:rsidRDefault="002D0ADC" w:rsidP="00A120F3">
      <w:pPr>
        <w:keepNext/>
        <w:keepLines/>
      </w:pPr>
      <w:r>
        <w:t>AT&amp;T commented that there are already a large number of TEI proposals and any other proposals which are not included in the prioritised lists may also be proposed as TEI items.</w:t>
      </w:r>
    </w:p>
    <w:p w14:paraId="587FA8E0" w14:textId="639304D2" w:rsidR="002D0ADC" w:rsidRDefault="002D0ADC" w:rsidP="00A120F3">
      <w:pPr>
        <w:keepNext/>
        <w:keepLines/>
      </w:pPr>
      <w:r>
        <w:t>Ericsson commented that the Maintenance budget should not be reduced as there have been a large number of unhandled Rel-18 CRs in recent SA WG2 meetings, if more budget is needed for TEI items, the total number of Studies should be considered to be reduced, possibly down to 10 items.</w:t>
      </w:r>
    </w:p>
    <w:p w14:paraId="5AC94921" w14:textId="44DBB56B" w:rsidR="006A44FF" w:rsidRDefault="002D0ADC" w:rsidP="00A120F3">
      <w:pPr>
        <w:keepNext/>
        <w:keepLines/>
      </w:pPr>
      <w:r>
        <w:t>The TSG SA Chair reminded delegates that the goal is content definition and it is not necessary to aim at utilizing the full 134 TU resource.</w:t>
      </w:r>
    </w:p>
    <w:p w14:paraId="0FDE1D13" w14:textId="289E47D6" w:rsidR="002D0ADC" w:rsidRDefault="002D0ADC" w:rsidP="00A120F3">
      <w:pPr>
        <w:keepNext/>
        <w:keepLines/>
      </w:pPr>
      <w:r>
        <w:t xml:space="preserve">Intel commented that any issues that occur and need handling </w:t>
      </w:r>
      <w:r w:rsidR="00CD6A43">
        <w:t>should</w:t>
      </w:r>
      <w:r>
        <w:t xml:space="preserve"> be </w:t>
      </w:r>
      <w:r w:rsidR="00CD6A43">
        <w:t>handled</w:t>
      </w:r>
      <w:r>
        <w:t xml:space="preserve"> as an exceptional exercise</w:t>
      </w:r>
      <w:r w:rsidR="00CD6A43">
        <w:t>,</w:t>
      </w:r>
      <w:r>
        <w:t xml:space="preserve"> rather than planned into the original TEI budget.</w:t>
      </w:r>
    </w:p>
    <w:p w14:paraId="592A704A" w14:textId="6651FC65" w:rsidR="00CD6A43" w:rsidRDefault="00CD6A43" w:rsidP="00A120F3">
      <w:pPr>
        <w:keepNext/>
        <w:keepLines/>
      </w:pPr>
      <w:r>
        <w:t xml:space="preserve">This was revised with updates in </w:t>
      </w:r>
      <w:r w:rsidRPr="00CE3EC0">
        <w:rPr>
          <w:color w:val="0000FF"/>
        </w:rPr>
        <w:t>S</w:t>
      </w:r>
      <w:r>
        <w:rPr>
          <w:color w:val="0000FF"/>
        </w:rPr>
        <w:t>P</w:t>
      </w:r>
      <w:r w:rsidRPr="00CE3EC0">
        <w:rPr>
          <w:color w:val="0000FF"/>
        </w:rPr>
        <w:t>-23</w:t>
      </w:r>
      <w:r>
        <w:rPr>
          <w:color w:val="0000FF"/>
        </w:rPr>
        <w:t>1670</w:t>
      </w:r>
      <w:r>
        <w:t>.</w:t>
      </w:r>
    </w:p>
    <w:p w14:paraId="265AB89B" w14:textId="5FFB5E58" w:rsidR="00D244B8" w:rsidRDefault="00D244B8" w:rsidP="00A120F3">
      <w:pPr>
        <w:keepNext/>
        <w:keepLines/>
      </w:pPr>
      <w:r>
        <w:t xml:space="preserve">The TSG SA Chair asked whether the 5 SIDs which were approved at TSG SA#101 can be endorsed as part of the Rel-19 package as they are (XRM has been reduced by 1 TU) and are not subjected to the prioritization process. Vodafone preferred to include all items in the prioritization discussions. </w:t>
      </w:r>
      <w:r w:rsidRPr="00D244B8">
        <w:rPr>
          <w:b/>
          <w:bCs/>
        </w:rPr>
        <w:t>Moderators were asked to consider which WTs can be reduced if necessary from the SIDs in order to make the prioritization exercise as efficient as possible.</w:t>
      </w:r>
    </w:p>
    <w:p w14:paraId="724214A3" w14:textId="56F8942C" w:rsidR="00CB7D25" w:rsidRPr="0029461A" w:rsidRDefault="0029461A" w:rsidP="00CB7D25">
      <w:pPr>
        <w:keepNext/>
        <w:keepLines/>
      </w:pPr>
      <w:r>
        <w:t xml:space="preserve">After the endorsement of the Rel-19 Package, this was </w:t>
      </w:r>
      <w:r w:rsidRPr="00C3284B">
        <w:rPr>
          <w:color w:val="0000FF"/>
        </w:rPr>
        <w:t>noted</w:t>
      </w:r>
      <w:r>
        <w:t>.</w:t>
      </w:r>
    </w:p>
    <w:p w14:paraId="6C1EA5BA" w14:textId="23988477" w:rsidR="00CB7D25" w:rsidRPr="00EB0339" w:rsidRDefault="00CB7D25" w:rsidP="00CB7D25">
      <w:r w:rsidRPr="005B25A1">
        <w:rPr>
          <w:b/>
          <w:bCs/>
        </w:rPr>
        <w:t>Status:</w:t>
      </w:r>
      <w:r>
        <w:t xml:space="preserve"> </w:t>
      </w:r>
      <w:r w:rsidR="0029461A" w:rsidRPr="00C3284B">
        <w:rPr>
          <w:color w:val="0000FF"/>
        </w:rPr>
        <w:t>Noted</w:t>
      </w:r>
      <w:r w:rsidR="0029461A">
        <w:t>.</w:t>
      </w:r>
    </w:p>
    <w:p w14:paraId="45782523" w14:textId="6EF86F3A" w:rsidR="00CB7D25" w:rsidRDefault="00CB7D25" w:rsidP="00CB7D25">
      <w:pPr>
        <w:pStyle w:val="NormTop"/>
      </w:pPr>
      <w:r>
        <w:rPr>
          <w:color w:val="0000FF"/>
        </w:rPr>
        <w:t>SP-231759</w:t>
      </w:r>
      <w:r w:rsidRPr="00D53282">
        <w:t xml:space="preserve"> </w:t>
      </w:r>
      <w:r>
        <w:t>(OTHER) SA WG2 Rel-19 Package (Source: TSG SA Chair)</w:t>
      </w:r>
      <w:r>
        <w:br/>
      </w:r>
      <w:r w:rsidRPr="00D53282">
        <w:rPr>
          <w:b/>
        </w:rPr>
        <w:t>Document for:</w:t>
      </w:r>
      <w:r w:rsidRPr="00D53282">
        <w:t xml:space="preserve"> </w:t>
      </w:r>
      <w:r>
        <w:t>Approval</w:t>
      </w:r>
      <w:r>
        <w:br/>
      </w:r>
      <w:r w:rsidRPr="00D53282">
        <w:rPr>
          <w:b/>
        </w:rPr>
        <w:t>Abstract:</w:t>
      </w:r>
      <w:r w:rsidRPr="00D53282">
        <w:t xml:space="preserve"> </w:t>
      </w:r>
      <w:r>
        <w:br/>
        <w:t>SA WG2 Rel-19 Package.</w:t>
      </w:r>
    </w:p>
    <w:p w14:paraId="2D357DB7" w14:textId="77777777" w:rsidR="00CB7D25" w:rsidRPr="005B25A1" w:rsidRDefault="00CB7D25" w:rsidP="00CB7D25">
      <w:pPr>
        <w:keepNext/>
        <w:keepLines/>
        <w:rPr>
          <w:b/>
          <w:bCs/>
        </w:rPr>
      </w:pPr>
      <w:r w:rsidRPr="005B25A1">
        <w:rPr>
          <w:b/>
          <w:bCs/>
        </w:rPr>
        <w:t>Plenary Discussion:</w:t>
      </w:r>
    </w:p>
    <w:p w14:paraId="3C927869" w14:textId="6970CF11" w:rsidR="00CD7F76" w:rsidRDefault="00334826" w:rsidP="007615D6">
      <w:pPr>
        <w:keepNext/>
        <w:keepLines/>
      </w:pPr>
      <w:r>
        <w:t>Companies provided comments on the proposals provided on-line and down-scoping to reduce TUs and removal of some WTs was discussed. This will be reviewed again after further consideration of the SID proposals and prioritisation discussions.</w:t>
      </w:r>
    </w:p>
    <w:p w14:paraId="6436F701" w14:textId="3855545E" w:rsidR="00BF5AF5" w:rsidRDefault="00CB7D25" w:rsidP="007615D6">
      <w:pPr>
        <w:keepNext/>
        <w:keepLines/>
      </w:pPr>
      <w:r>
        <w:t xml:space="preserve">This was revised in </w:t>
      </w:r>
      <w:r w:rsidRPr="00CE3EC0">
        <w:rPr>
          <w:color w:val="0000FF"/>
        </w:rPr>
        <w:t>S</w:t>
      </w:r>
      <w:r>
        <w:rPr>
          <w:color w:val="0000FF"/>
        </w:rPr>
        <w:t>P</w:t>
      </w:r>
      <w:r w:rsidRPr="00CE3EC0">
        <w:rPr>
          <w:color w:val="0000FF"/>
        </w:rPr>
        <w:t>-23</w:t>
      </w:r>
      <w:r>
        <w:rPr>
          <w:color w:val="0000FF"/>
        </w:rPr>
        <w:t>1760</w:t>
      </w:r>
      <w:r>
        <w:t>.</w:t>
      </w:r>
    </w:p>
    <w:p w14:paraId="63ABDB81" w14:textId="31271EB4" w:rsidR="007615D6" w:rsidRPr="00412BBC" w:rsidRDefault="00412BBC" w:rsidP="007615D6">
      <w:pPr>
        <w:keepNext/>
        <w:keepLines/>
        <w:rPr>
          <w:b/>
          <w:bCs/>
        </w:rPr>
      </w:pPr>
      <w:r w:rsidRPr="00412BBC">
        <w:rPr>
          <w:b/>
          <w:bCs/>
        </w:rPr>
        <w:t xml:space="preserve">This was </w:t>
      </w:r>
      <w:r w:rsidRPr="00412BBC">
        <w:rPr>
          <w:b/>
          <w:bCs/>
          <w:color w:val="FF0000"/>
        </w:rPr>
        <w:t xml:space="preserve">endorsed </w:t>
      </w:r>
      <w:r w:rsidRPr="00412BBC">
        <w:rPr>
          <w:b/>
          <w:bCs/>
        </w:rPr>
        <w:t>as the SA WG2 Rel-19 Package.</w:t>
      </w:r>
    </w:p>
    <w:p w14:paraId="5310E065" w14:textId="20815100" w:rsidR="007615D6" w:rsidRPr="00EB0339" w:rsidRDefault="007615D6" w:rsidP="007615D6">
      <w:r w:rsidRPr="005B25A1">
        <w:rPr>
          <w:b/>
          <w:bCs/>
        </w:rPr>
        <w:t>Status:</w:t>
      </w:r>
      <w:r>
        <w:t xml:space="preserve"> </w:t>
      </w:r>
      <w:r w:rsidR="00412BBC">
        <w:rPr>
          <w:color w:val="FF0000"/>
        </w:rPr>
        <w:t>Endorsed.</w:t>
      </w:r>
    </w:p>
    <w:p w14:paraId="497D58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 WG2 Chair Inputs</w:t>
      </w:r>
    </w:p>
    <w:p w14:paraId="68ACE694" w14:textId="77777777" w:rsidR="00E00DA6" w:rsidRDefault="007615D6" w:rsidP="000A3FBD">
      <w:pPr>
        <w:pStyle w:val="NormTop"/>
      </w:pPr>
      <w:r>
        <w:rPr>
          <w:color w:val="0000FF"/>
        </w:rPr>
        <w:t>SP-231511</w:t>
      </w:r>
      <w:r w:rsidRPr="00D53282">
        <w:t xml:space="preserve"> </w:t>
      </w:r>
      <w:r>
        <w:t>(DISCUSSION) SA WG2 Rel-19 planning considerations (Source: SA WG2 Chair)</w:t>
      </w:r>
      <w:r>
        <w:br/>
      </w:r>
      <w:r w:rsidRPr="00D53282">
        <w:rPr>
          <w:b/>
        </w:rPr>
        <w:t>Document for:</w:t>
      </w:r>
      <w:r w:rsidRPr="00D53282">
        <w:t xml:space="preserve"> </w:t>
      </w:r>
      <w:r>
        <w:t>Endorsement</w:t>
      </w:r>
      <w:r>
        <w:br/>
      </w:r>
      <w:r w:rsidRPr="00D53282">
        <w:rPr>
          <w:b/>
        </w:rPr>
        <w:t>Abstract:</w:t>
      </w:r>
      <w:r w:rsidRPr="00D53282">
        <w:t xml:space="preserve"> </w:t>
      </w:r>
      <w:r>
        <w:br/>
        <w:t>Status of Rel-19 work in SA WG2 in relation to TUs for content planning purposes.</w:t>
      </w:r>
    </w:p>
    <w:p w14:paraId="4C169DFF" w14:textId="77777777" w:rsidR="007615D6" w:rsidRPr="005B25A1" w:rsidRDefault="007615D6" w:rsidP="007615D6">
      <w:pPr>
        <w:keepNext/>
        <w:keepLines/>
        <w:rPr>
          <w:b/>
          <w:bCs/>
        </w:rPr>
      </w:pPr>
      <w:r w:rsidRPr="005B25A1">
        <w:rPr>
          <w:b/>
          <w:bCs/>
        </w:rPr>
        <w:t>Plenary Discussion:</w:t>
      </w:r>
    </w:p>
    <w:p w14:paraId="1AB81E80" w14:textId="091D32F4" w:rsidR="007615D6" w:rsidRPr="00CD6A43" w:rsidRDefault="00CD6A43" w:rsidP="007615D6">
      <w:pPr>
        <w:keepNext/>
        <w:keepLines/>
      </w:pPr>
      <w:r>
        <w:t xml:space="preserve">This was reviewed and </w:t>
      </w:r>
      <w:r w:rsidRPr="00C3284B">
        <w:rPr>
          <w:color w:val="0000FF"/>
        </w:rPr>
        <w:t>noted</w:t>
      </w:r>
      <w:r>
        <w:t>.</w:t>
      </w:r>
    </w:p>
    <w:p w14:paraId="11008A3C" w14:textId="77984BBB" w:rsidR="00CD6A43" w:rsidRPr="00CD6A43" w:rsidRDefault="00CD6A43" w:rsidP="00CD6A43">
      <w:r w:rsidRPr="005B25A1">
        <w:rPr>
          <w:b/>
          <w:bCs/>
        </w:rPr>
        <w:t>Status:</w:t>
      </w:r>
      <w:r>
        <w:t xml:space="preserve"> </w:t>
      </w:r>
      <w:r w:rsidRPr="00C3284B">
        <w:rPr>
          <w:color w:val="0000FF"/>
        </w:rPr>
        <w:t>noted</w:t>
      </w:r>
      <w:r>
        <w:t>.</w:t>
      </w:r>
    </w:p>
    <w:p w14:paraId="7BA356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related to prioritization</w:t>
      </w:r>
    </w:p>
    <w:p w14:paraId="44340892" w14:textId="77777777" w:rsidR="00E00DA6" w:rsidRDefault="007615D6" w:rsidP="000A3FBD">
      <w:pPr>
        <w:pStyle w:val="NormTop"/>
      </w:pPr>
      <w:r>
        <w:rPr>
          <w:color w:val="0000FF"/>
        </w:rPr>
        <w:t>SP-231514</w:t>
      </w:r>
      <w:r w:rsidRPr="00D53282">
        <w:t xml:space="preserve"> </w:t>
      </w:r>
      <w:r>
        <w:t xml:space="preserve">(LS IN) LS from TCCA: LS on Release 19 prioritisation D2D </w:t>
      </w:r>
      <w:proofErr w:type="spellStart"/>
      <w:r>
        <w:t>sidelink</w:t>
      </w:r>
      <w:proofErr w:type="spellEnd"/>
      <w:r>
        <w:t xml:space="preserve"> enhancement multi-hop (Source: TCCA (TCCA-LS-to-RAN_SA_102-Edinburgh-20231130))</w:t>
      </w:r>
      <w:r>
        <w:br/>
      </w:r>
      <w:r w:rsidRPr="00D53282">
        <w:rPr>
          <w:b/>
        </w:rPr>
        <w:t>Document for:</w:t>
      </w:r>
      <w:r w:rsidRPr="00D53282">
        <w:t xml:space="preserve"> </w:t>
      </w:r>
      <w:r>
        <w:t>Information</w:t>
      </w:r>
      <w:r>
        <w:br/>
      </w:r>
      <w:r w:rsidRPr="00D53282">
        <w:rPr>
          <w:b/>
        </w:rPr>
        <w:t>Abstract:</w:t>
      </w:r>
      <w:r w:rsidRPr="00D53282">
        <w:t xml:space="preserve"> </w:t>
      </w:r>
      <w:r>
        <w:br/>
        <w:t xml:space="preserve">TCCA as the Market Representation Partner (MRP) for Critical Communications sector wishes to highlight the importance of Device-to-Device (D2D) </w:t>
      </w:r>
      <w:proofErr w:type="spellStart"/>
      <w:r>
        <w:t>sidelink</w:t>
      </w:r>
      <w:proofErr w:type="spellEnd"/>
      <w:r>
        <w:t xml:space="preserve"> multi-hop relaying enhancements. Connectivity is the lifeline for first responders to act on citizens to call for help. Everything to improve service coverage and capacity needs to be done. As incidents and disasters can take place underground as well as above ground, D2D </w:t>
      </w:r>
      <w:proofErr w:type="spellStart"/>
      <w:r>
        <w:t>sidelink</w:t>
      </w:r>
      <w:proofErr w:type="spellEnd"/>
      <w:r>
        <w:t xml:space="preserve"> multi-hop relaying is an essential requirement to bring connectivity to otherwise out of coverage locations. This is a major missing capability in the 3GPP systems in addressing the public safety s fundamental requirements. Multi-hop </w:t>
      </w:r>
      <w:proofErr w:type="spellStart"/>
      <w:r>
        <w:t>sidelink</w:t>
      </w:r>
      <w:proofErr w:type="spellEnd"/>
      <w:r>
        <w:t xml:space="preserve"> provides also unique coverage extension use cases for Mobile Network Operators (MNO) as well as utilities while providing service for the first responders. For MNOs, building underground coverage is rather expensive and generally a poor investment. But at the same time, power, gas and water utilities have a lot of (smart) meters located in basement facilities with a need for connectivity. If a MNO and utility service providers join forces, they can utilise the MNO s network boosted with a UE to network multi-hop relaying enhancements to cover vast areas as coverage extension. Thus, from an MNO point of view, UE to network multi-hop </w:t>
      </w:r>
      <w:proofErr w:type="spellStart"/>
      <w:r>
        <w:t>sidelink</w:t>
      </w:r>
      <w:proofErr w:type="spellEnd"/>
      <w:r>
        <w:t xml:space="preserve"> relay is a useful standard capability in the mobile devices. With this, TCCA, consisting of public safety, utilities, transport, resource industries and many other critical user verticals, kindly requests 3GPP to include Device-to-Device </w:t>
      </w:r>
      <w:proofErr w:type="spellStart"/>
      <w:r>
        <w:t>sidelink</w:t>
      </w:r>
      <w:proofErr w:type="spellEnd"/>
      <w:r>
        <w:t xml:space="preserve"> multi-hop into the Release 19 content. Yours faithfully, Tero Pesonen CCBG chairman, TCCA.</w:t>
      </w:r>
    </w:p>
    <w:p w14:paraId="1B398F19" w14:textId="77777777" w:rsidR="007615D6" w:rsidRPr="005B25A1" w:rsidRDefault="007615D6" w:rsidP="007615D6">
      <w:pPr>
        <w:keepNext/>
        <w:keepLines/>
        <w:rPr>
          <w:b/>
          <w:bCs/>
        </w:rPr>
      </w:pPr>
      <w:r w:rsidRPr="005B25A1">
        <w:rPr>
          <w:b/>
          <w:bCs/>
        </w:rPr>
        <w:t>Plenary Discussion:</w:t>
      </w:r>
    </w:p>
    <w:p w14:paraId="0A33858E" w14:textId="6D4B18BF" w:rsidR="007615D6" w:rsidRPr="00DA2BB4" w:rsidRDefault="00DA2BB4" w:rsidP="007615D6">
      <w:pPr>
        <w:keepNext/>
        <w:keepLines/>
      </w:pPr>
      <w:r>
        <w:t xml:space="preserve">Intel asked whether the multi-hop and multi-path are both expected to be high priority. It was clarified that the multi-path work may need significant resource and the multi-hop should be considered as higher priority for Public safety applications. Deutsche Telekom commented that SA WG1 had defined Multi-path as only for Public Safety and Critical Communications. </w:t>
      </w:r>
      <w:r w:rsidR="00FA5722">
        <w:t xml:space="preserve">FirstNet supported this proposal and added that there are a large number of companies supporting this work in RAN. This was then </w:t>
      </w:r>
      <w:r w:rsidR="00FA5722" w:rsidRPr="00C3284B">
        <w:rPr>
          <w:color w:val="0000FF"/>
        </w:rPr>
        <w:t>noted</w:t>
      </w:r>
      <w:r w:rsidR="00FA5722">
        <w:t>.</w:t>
      </w:r>
    </w:p>
    <w:p w14:paraId="75975965" w14:textId="4E1CFDF3" w:rsidR="007615D6" w:rsidRPr="00EB0339" w:rsidRDefault="007615D6" w:rsidP="007615D6">
      <w:r w:rsidRPr="005B25A1">
        <w:rPr>
          <w:b/>
          <w:bCs/>
        </w:rPr>
        <w:t>Status:</w:t>
      </w:r>
      <w:r>
        <w:t xml:space="preserve"> </w:t>
      </w:r>
      <w:r>
        <w:rPr>
          <w:color w:val="0000FF"/>
        </w:rPr>
        <w:t>Noted</w:t>
      </w:r>
      <w:r>
        <w:t>.</w:t>
      </w:r>
    </w:p>
    <w:p w14:paraId="4A4D7C77" w14:textId="77777777" w:rsidR="00E00DA6" w:rsidRDefault="007615D6" w:rsidP="000A3FBD">
      <w:pPr>
        <w:pStyle w:val="NormTop"/>
      </w:pPr>
      <w:r>
        <w:rPr>
          <w:color w:val="0000FF"/>
        </w:rPr>
        <w:t>SP-231447</w:t>
      </w:r>
      <w:r w:rsidRPr="00D53282">
        <w:t xml:space="preserve"> </w:t>
      </w:r>
      <w:r>
        <w:t>(LS IN) LS from GSOA: 3GPP NTN Based Satellite Networks - Deployment Considerations (Source: Global Satellite Operators Association (GSOA) (</w:t>
      </w:r>
      <w:proofErr w:type="spellStart"/>
      <w:r>
        <w:t>LSin</w:t>
      </w:r>
      <w:proofErr w:type="spellEnd"/>
      <w:r>
        <w:t>-GSOA on 3GPP NTN Based Satellite Networks))</w:t>
      </w:r>
      <w:r>
        <w:br/>
      </w:r>
      <w:r w:rsidRPr="00D53282">
        <w:rPr>
          <w:b/>
        </w:rPr>
        <w:t>Document for:</w:t>
      </w:r>
      <w:r w:rsidRPr="00D53282">
        <w:t xml:space="preserve"> </w:t>
      </w:r>
      <w:r>
        <w:t>Information</w:t>
      </w:r>
      <w:r>
        <w:br/>
      </w:r>
      <w:r w:rsidRPr="00D53282">
        <w:rPr>
          <w:b/>
        </w:rPr>
        <w:t>Abstract:</w:t>
      </w:r>
      <w:r w:rsidRPr="00D53282">
        <w:t xml:space="preserve"> </w:t>
      </w:r>
      <w:r>
        <w:br/>
        <w:t>GSOA Proposal: - 3GPP TSG RAN and TSG SA to prioritize the definition of new features and capabilities for NTN in Rel-19 to enable improved performance, new use cases, and optimized interoperability with terrestrial networks.</w:t>
      </w:r>
    </w:p>
    <w:p w14:paraId="19ACB5FA" w14:textId="77777777" w:rsidR="007615D6" w:rsidRPr="005B25A1" w:rsidRDefault="007615D6" w:rsidP="007615D6">
      <w:pPr>
        <w:keepNext/>
        <w:keepLines/>
        <w:rPr>
          <w:b/>
          <w:bCs/>
        </w:rPr>
      </w:pPr>
      <w:r w:rsidRPr="005B25A1">
        <w:rPr>
          <w:b/>
          <w:bCs/>
        </w:rPr>
        <w:t>Plenary Discussion:</w:t>
      </w:r>
    </w:p>
    <w:p w14:paraId="11CDFC02" w14:textId="3CE4A63C" w:rsidR="007615D6" w:rsidRPr="00FA5722" w:rsidRDefault="00FA5722" w:rsidP="007615D6">
      <w:pPr>
        <w:keepNext/>
        <w:keepLines/>
      </w:pPr>
      <w:r>
        <w:t xml:space="preserve">This was presented and </w:t>
      </w:r>
      <w:r w:rsidRPr="00C3284B">
        <w:rPr>
          <w:color w:val="0000FF"/>
        </w:rPr>
        <w:t>noted</w:t>
      </w:r>
      <w:r>
        <w:t>.</w:t>
      </w:r>
    </w:p>
    <w:p w14:paraId="26499772" w14:textId="2ACA1FA5" w:rsidR="007615D6" w:rsidRPr="00EB0339" w:rsidRDefault="007615D6" w:rsidP="007615D6">
      <w:r w:rsidRPr="005B25A1">
        <w:rPr>
          <w:b/>
          <w:bCs/>
        </w:rPr>
        <w:t>Status:</w:t>
      </w:r>
      <w:r>
        <w:t xml:space="preserve"> </w:t>
      </w:r>
      <w:r>
        <w:rPr>
          <w:color w:val="0000FF"/>
        </w:rPr>
        <w:t>Noted</w:t>
      </w:r>
      <w:r>
        <w:t>.</w:t>
      </w:r>
    </w:p>
    <w:p w14:paraId="7043A529" w14:textId="77777777" w:rsidR="00E00DA6" w:rsidRDefault="007615D6" w:rsidP="000A3FBD">
      <w:pPr>
        <w:pStyle w:val="NormTop"/>
      </w:pPr>
      <w:r>
        <w:rPr>
          <w:color w:val="0000FF"/>
        </w:rPr>
        <w:lastRenderedPageBreak/>
        <w:t>SP-231216</w:t>
      </w:r>
      <w:r w:rsidRPr="00D53282">
        <w:t xml:space="preserve"> </w:t>
      </w:r>
      <w:r>
        <w:t>(LS IN) LS from SA WG2: LS on AI/ML Core Network enhancements (Source: SA WG2 (S2-2311921))</w:t>
      </w:r>
      <w:r>
        <w:br/>
      </w:r>
      <w:r w:rsidRPr="00D53282">
        <w:rPr>
          <w:b/>
        </w:rPr>
        <w:t>Document for:</w:t>
      </w:r>
      <w:r w:rsidRPr="00D53282">
        <w:t xml:space="preserve"> </w:t>
      </w:r>
      <w:r>
        <w:t>Information</w:t>
      </w:r>
      <w:r>
        <w:br/>
      </w:r>
      <w:r w:rsidRPr="00D53282">
        <w:rPr>
          <w:b/>
        </w:rPr>
        <w:t>Abstract:</w:t>
      </w:r>
      <w:r w:rsidRPr="00D53282">
        <w:t xml:space="preserve"> </w:t>
      </w:r>
      <w:r>
        <w:br/>
        <w:t>SA WG2 and TSG SA are discussing, in the context of the draft (not yet approved) rel.19 'SID on Core Network Enhanced Support for Artificial Intelligence (AI)/Machine Learning (ML)', the working task #1 as captured in S2-2310034 (endorsed as the baseline for further work at SA WG2#158), which is still undergoing discussion in SA WG2. The WT contains the following NOTE 'Whether SA WG2 will study WT1 and the content of WT1 will depend on and follow RAN study and conclusions. WT1 and associated TUs will be revised to align to RAN study conclusions, when RAN reaches such conclusions.' SA WG2 is asking TSG RAN and RAN WGs (in TO above) to provide feedback on whether there is any requirement for SA WG2 to support AI/ML for air interface and NG-RAN in RAN. SA WG2 would like to ask for an answer at the latest by the December plenary meetings.</w:t>
      </w:r>
    </w:p>
    <w:p w14:paraId="6E24114D" w14:textId="77777777" w:rsidR="007615D6" w:rsidRPr="005B25A1" w:rsidRDefault="007615D6" w:rsidP="007615D6">
      <w:pPr>
        <w:keepNext/>
        <w:keepLines/>
        <w:rPr>
          <w:b/>
          <w:bCs/>
        </w:rPr>
      </w:pPr>
      <w:r w:rsidRPr="005B25A1">
        <w:rPr>
          <w:b/>
          <w:bCs/>
        </w:rPr>
        <w:t>Plenary Discussion:</w:t>
      </w:r>
    </w:p>
    <w:p w14:paraId="37493638" w14:textId="04E6F4EF" w:rsidR="00DA2BB4" w:rsidRDefault="00DA2BB4" w:rsidP="00A120F3">
      <w:pPr>
        <w:keepNext/>
        <w:keepLines/>
      </w:pPr>
      <w:r>
        <w:t xml:space="preserve">The response from RAN WG3 in </w:t>
      </w:r>
      <w:r>
        <w:rPr>
          <w:color w:val="0000FF"/>
        </w:rPr>
        <w:t>SP-231224</w:t>
      </w:r>
      <w:r>
        <w:t xml:space="preserve"> was reviewed. This was </w:t>
      </w:r>
      <w:r w:rsidRPr="00C3284B">
        <w:rPr>
          <w:color w:val="0000FF"/>
        </w:rPr>
        <w:t>noted</w:t>
      </w:r>
      <w:r>
        <w:t>.</w:t>
      </w:r>
    </w:p>
    <w:p w14:paraId="163E67D3" w14:textId="77777777" w:rsidR="00DA2BB4" w:rsidRPr="00EB0339" w:rsidRDefault="00DA2BB4" w:rsidP="00DA2BB4">
      <w:r w:rsidRPr="005B25A1">
        <w:rPr>
          <w:b/>
          <w:bCs/>
        </w:rPr>
        <w:t>Status:</w:t>
      </w:r>
      <w:r>
        <w:t xml:space="preserve"> </w:t>
      </w:r>
      <w:r>
        <w:rPr>
          <w:color w:val="0000FF"/>
        </w:rPr>
        <w:t>Noted</w:t>
      </w:r>
      <w:r>
        <w:t>.</w:t>
      </w:r>
    </w:p>
    <w:p w14:paraId="2BF56EF3" w14:textId="77777777" w:rsidR="00E00DA6" w:rsidRDefault="007615D6" w:rsidP="000A3FBD">
      <w:pPr>
        <w:pStyle w:val="NormTop"/>
      </w:pPr>
      <w:r>
        <w:rPr>
          <w:color w:val="0000FF"/>
        </w:rPr>
        <w:t>SP-231224</w:t>
      </w:r>
      <w:r w:rsidRPr="00D53282">
        <w:t xml:space="preserve"> </w:t>
      </w:r>
      <w:r>
        <w:t>(LS IN) LS from RAN WG3: Reply to LS on AI/ML Core Network enhancements (Source: RAN WG3 (R3-237745))</w:t>
      </w:r>
      <w:r>
        <w:br/>
      </w:r>
      <w:r w:rsidRPr="00D53282">
        <w:rPr>
          <w:b/>
        </w:rPr>
        <w:t>Document for:</w:t>
      </w:r>
      <w:r w:rsidRPr="00D53282">
        <w:t xml:space="preserve"> </w:t>
      </w:r>
      <w:r>
        <w:t>Information</w:t>
      </w:r>
      <w:r>
        <w:br/>
      </w:r>
      <w:r w:rsidRPr="00D53282">
        <w:rPr>
          <w:b/>
        </w:rPr>
        <w:t>Abstract:</w:t>
      </w:r>
      <w:r w:rsidRPr="00D53282">
        <w:t xml:space="preserve"> </w:t>
      </w:r>
      <w:r>
        <w:br/>
        <w:t>RAN WG3 thanks SA WG2 for the LS in R3-237155 (S2-2311921) on AI/ML Core network enhancements for Rel-19. SA WG2 s Question: SA WG2 is asking TSG RAN and RAN WGs to provide feedback on whether there is any requirement for SA WG2 to support AI/ML for air interface and NG-RAN in RAN. RAN WG3 s Answer: In Rel-18, RAN WG3 has not identified any requirement for SA WG2 to support AI/ML for NG-RAN.</w:t>
      </w:r>
    </w:p>
    <w:p w14:paraId="01AE2A76" w14:textId="77777777" w:rsidR="007615D6" w:rsidRPr="005B25A1" w:rsidRDefault="007615D6" w:rsidP="007615D6">
      <w:pPr>
        <w:keepNext/>
        <w:keepLines/>
        <w:rPr>
          <w:b/>
          <w:bCs/>
        </w:rPr>
      </w:pPr>
      <w:r w:rsidRPr="005B25A1">
        <w:rPr>
          <w:b/>
          <w:bCs/>
        </w:rPr>
        <w:t>Plenary Discussion:</w:t>
      </w:r>
    </w:p>
    <w:p w14:paraId="119F9D9A" w14:textId="238051B9" w:rsidR="007615D6" w:rsidRPr="00DA2BB4" w:rsidRDefault="00DA2BB4" w:rsidP="007615D6">
      <w:pPr>
        <w:keepNext/>
        <w:keepLines/>
      </w:pPr>
      <w:r>
        <w:t xml:space="preserve">It was clarified that as RAN WG3 will not work on enhancements to the Rel-18 AIML work in Rel-19, then the Rel-19 SID should be based on the Rel-18 work. This was </w:t>
      </w:r>
      <w:r w:rsidRPr="00C3284B">
        <w:rPr>
          <w:color w:val="0000FF"/>
        </w:rPr>
        <w:t>noted</w:t>
      </w:r>
      <w:r>
        <w:t>.</w:t>
      </w:r>
    </w:p>
    <w:p w14:paraId="336DE149" w14:textId="0CCBFB67" w:rsidR="007615D6" w:rsidRPr="00EB0339" w:rsidRDefault="007615D6" w:rsidP="007615D6">
      <w:r w:rsidRPr="005B25A1">
        <w:rPr>
          <w:b/>
          <w:bCs/>
        </w:rPr>
        <w:t>Status:</w:t>
      </w:r>
      <w:r>
        <w:t xml:space="preserve"> </w:t>
      </w:r>
      <w:r>
        <w:rPr>
          <w:color w:val="0000FF"/>
        </w:rPr>
        <w:t>Noted</w:t>
      </w:r>
      <w:r>
        <w:t>.</w:t>
      </w:r>
    </w:p>
    <w:p w14:paraId="5C9B471A" w14:textId="77777777" w:rsidR="00090F60" w:rsidRDefault="00090F60" w:rsidP="00090F60">
      <w:pPr>
        <w:pStyle w:val="NormTop"/>
      </w:pPr>
      <w:r>
        <w:rPr>
          <w:color w:val="0000FF"/>
        </w:rPr>
        <w:lastRenderedPageBreak/>
        <w:t>SP-231288</w:t>
      </w:r>
      <w:r w:rsidRPr="00D53282">
        <w:t xml:space="preserve"> </w:t>
      </w:r>
      <w:r>
        <w:t>(LS IN) LS on Coordination of work for UAS_Ph3 (Source: SA WG6 (S6-234027))</w:t>
      </w:r>
      <w:r>
        <w:br/>
      </w:r>
      <w:r w:rsidRPr="00D53282">
        <w:rPr>
          <w:b/>
        </w:rPr>
        <w:t>Document for:</w:t>
      </w:r>
      <w:r w:rsidRPr="00D53282">
        <w:t xml:space="preserve"> </w:t>
      </w:r>
      <w:r>
        <w:t>Information</w:t>
      </w:r>
      <w:r>
        <w:br/>
      </w:r>
      <w:r w:rsidRPr="00D53282">
        <w:rPr>
          <w:b/>
        </w:rPr>
        <w:t>Abstract:</w:t>
      </w:r>
      <w:r w:rsidRPr="00D53282">
        <w:t xml:space="preserve"> </w:t>
      </w:r>
      <w:r>
        <w:br/>
        <w:t xml:space="preserve">As part of their Rel-19 work, SA WG1 has provided requirements for UAS_Ph3, and in accordance with this, SA has approved a WID for the work of SA WG6 in SP-230991. The objective of the work for SA WG6 in this WID is: 1) </w:t>
      </w:r>
      <w:proofErr w:type="spellStart"/>
      <w:r>
        <w:t>analyze</w:t>
      </w:r>
      <w:proofErr w:type="spellEnd"/>
      <w:r>
        <w:t xml:space="preserve"> the new requirements in 3GPP TS 22.125 and provide potential enhancements to the overall architecture, procedures, information flows and APIs of the application layer architecture as required, including: a) real-time UAV connection status monitoring and location reporting; b) communications between UAVs within a geographical area to support PC5 in addition to </w:t>
      </w:r>
      <w:proofErr w:type="spellStart"/>
      <w:r>
        <w:t>Uu</w:t>
      </w:r>
      <w:proofErr w:type="spellEnd"/>
      <w:r>
        <w:t>; and c) redundancy, reliability and application layer service continuity of command and control (C2) traffic for UAV; and 2) improvements to SEAL, if required, based on the requirements and enhancements identified in bullet 1). The normative work of SA WG6 has started and a CR (S6-233453) on Support for real time UAV flight path monitoring has been discussed but put on hold, as SA WG6 understands that a SID proposal for R19 UAS_Ph3 being discussed in SA WG2 may have overlapping objectives on real time flight path monitoring. To avoid duplication of work within 3GPP, SA WG6 would like to have feedback from SA WG2 whether the upcoming SA WG2 study overlaps with the ongoing normative work in SA WG6.</w:t>
      </w:r>
    </w:p>
    <w:p w14:paraId="4C038843" w14:textId="77777777" w:rsidR="00090F60" w:rsidRPr="005B25A1" w:rsidRDefault="00090F60" w:rsidP="00090F60">
      <w:pPr>
        <w:keepNext/>
        <w:keepLines/>
        <w:rPr>
          <w:b/>
          <w:bCs/>
        </w:rPr>
      </w:pPr>
      <w:r w:rsidRPr="005B25A1">
        <w:rPr>
          <w:b/>
          <w:bCs/>
        </w:rPr>
        <w:t>Plenary Discussion:</w:t>
      </w:r>
    </w:p>
    <w:p w14:paraId="3E8F47AF" w14:textId="09E14832" w:rsidR="00090F60" w:rsidRPr="00090F60" w:rsidRDefault="00090F60" w:rsidP="00090F60">
      <w:pPr>
        <w:keepNext/>
        <w:keepLines/>
      </w:pPr>
      <w:r>
        <w:t xml:space="preserve">The TSG SA Chair commented that SA WG6 cannot work with this until after the SA WG2 prioritization is complete to ensure that the SA WG6 work is still needed. It was reported that SA WG6 can work on this as it is independent of the SA WG2 Work. Huawei commented that there was some potential overlap and the full package of the Work Item should be reviewed. Ericsson commented that it was a surprise to see SA WG6 have already started Rel-19 normative work. The SA WG6 Chair reported that SA WG6 are not moving ahead of the SA WG2 work as they had sent an LS to SA WG2 asking for the status of this and will take the response from SA WG2 into account before continuing the work. The TSG SA Chair replied that SA WG2 cannot give guidance until after the Rel-19 content and priorities are known and this is not likely to be available until June 2024. SA WG6 were asked to hold this work until the status of SA WG2 is known. This was then </w:t>
      </w:r>
      <w:r w:rsidRPr="00C3284B">
        <w:rPr>
          <w:color w:val="0000FF"/>
        </w:rPr>
        <w:t>noted</w:t>
      </w:r>
      <w:r>
        <w:t>.</w:t>
      </w:r>
    </w:p>
    <w:p w14:paraId="19BDDA25" w14:textId="229B6C13" w:rsidR="00090F60" w:rsidRPr="00EB0339" w:rsidRDefault="00090F60" w:rsidP="00090F60">
      <w:r w:rsidRPr="005B25A1">
        <w:rPr>
          <w:b/>
          <w:bCs/>
        </w:rPr>
        <w:t>Status:</w:t>
      </w:r>
      <w:r>
        <w:t xml:space="preserve"> </w:t>
      </w:r>
      <w:r>
        <w:rPr>
          <w:color w:val="0000FF"/>
        </w:rPr>
        <w:t>Noted</w:t>
      </w:r>
      <w:r>
        <w:t>.</w:t>
      </w:r>
    </w:p>
    <w:p w14:paraId="58676A79" w14:textId="77777777" w:rsidR="006734A8" w:rsidRDefault="006734A8" w:rsidP="006734A8">
      <w:pPr>
        <w:pStyle w:val="NormTop"/>
      </w:pPr>
      <w:r>
        <w:rPr>
          <w:color w:val="0000FF"/>
        </w:rPr>
        <w:t>SP-23</w:t>
      </w:r>
      <w:r w:rsidRPr="00665F53">
        <w:rPr>
          <w:color w:val="0000FF"/>
        </w:rPr>
        <w:t xml:space="preserve"> </w:t>
      </w:r>
      <w:r>
        <w:rPr>
          <w:color w:val="0000FF"/>
        </w:rPr>
        <w:t>SP-231208</w:t>
      </w:r>
      <w:r w:rsidRPr="00D53282">
        <w:t xml:space="preserve"> </w:t>
      </w:r>
      <w:r>
        <w:t xml:space="preserve">(LS IN) LS from 5G-ACIA: Using 5G </w:t>
      </w:r>
      <w:proofErr w:type="spellStart"/>
      <w:r>
        <w:t>sidelink</w:t>
      </w:r>
      <w:proofErr w:type="spellEnd"/>
      <w:r>
        <w:t xml:space="preserve"> in industrial factory applications - use cases and requirements  (Source: 5G-ACIA (5G-ACIA-LS-2023-WI063-001))</w:t>
      </w:r>
      <w:r>
        <w:br/>
      </w:r>
      <w:r w:rsidRPr="00D53282">
        <w:rPr>
          <w:b/>
        </w:rPr>
        <w:t>Document for:</w:t>
      </w:r>
      <w:r w:rsidRPr="00D53282">
        <w:t xml:space="preserve"> </w:t>
      </w:r>
      <w:r>
        <w:t>Information</w:t>
      </w:r>
      <w:r>
        <w:br/>
      </w:r>
      <w:r w:rsidRPr="00D53282">
        <w:rPr>
          <w:b/>
        </w:rPr>
        <w:t>Abstract:</w:t>
      </w:r>
      <w:r w:rsidRPr="00D53282">
        <w:t xml:space="preserve"> </w:t>
      </w:r>
      <w:r>
        <w:br/>
        <w:t xml:space="preserve">5G-ACIA has produced a white paper titled Using 5G </w:t>
      </w:r>
      <w:proofErr w:type="spellStart"/>
      <w:r>
        <w:t>sidelink</w:t>
      </w:r>
      <w:proofErr w:type="spellEnd"/>
      <w:r>
        <w:t xml:space="preserve"> in industrial factory applications [1] identifying use cases for connected industries and automation using </w:t>
      </w:r>
      <w:proofErr w:type="spellStart"/>
      <w:r>
        <w:t>sidelink</w:t>
      </w:r>
      <w:proofErr w:type="spellEnd"/>
      <w:r>
        <w:t xml:space="preserve"> communication/positioning. The usage of </w:t>
      </w:r>
      <w:proofErr w:type="spellStart"/>
      <w:r>
        <w:t>sidelink</w:t>
      </w:r>
      <w:proofErr w:type="spellEnd"/>
      <w:r>
        <w:t xml:space="preserve"> as described in the white paper is relevant for UEs supporting factory applications provided by a non-public network (NPN), either a standalone NPN or a public-network integrated NPN. The industrial use cases described in the white paper include: - Motion control - Controller-to-Controller communication - Cooperative carrying robots - Relative positioning in smart factories The resulting requirements on usage of </w:t>
      </w:r>
      <w:proofErr w:type="spellStart"/>
      <w:r>
        <w:t>sidelink</w:t>
      </w:r>
      <w:proofErr w:type="spellEnd"/>
      <w:r>
        <w:t xml:space="preserve"> for industrial factory applications are described in section 7 of the white paper [1] . Action: 5G-ACIA would like 3GPP to take into consideration the requirements described in the aforementioned white paper Using 5G </w:t>
      </w:r>
      <w:proofErr w:type="spellStart"/>
      <w:r>
        <w:t>sidelink</w:t>
      </w:r>
      <w:proofErr w:type="spellEnd"/>
      <w:r>
        <w:t xml:space="preserve"> in industrial factory applications for stage 2 and stage 3 work and in Release 19 content definition.</w:t>
      </w:r>
    </w:p>
    <w:p w14:paraId="126C7EEC" w14:textId="77777777" w:rsidR="006734A8" w:rsidRPr="005B25A1" w:rsidRDefault="006734A8" w:rsidP="006734A8">
      <w:pPr>
        <w:keepNext/>
        <w:keepLines/>
        <w:rPr>
          <w:b/>
          <w:bCs/>
        </w:rPr>
      </w:pPr>
      <w:r w:rsidRPr="005B25A1">
        <w:rPr>
          <w:b/>
          <w:bCs/>
        </w:rPr>
        <w:t>Plenary Discussion:</w:t>
      </w:r>
    </w:p>
    <w:p w14:paraId="674DEAD7" w14:textId="208E32A8" w:rsidR="006734A8" w:rsidRPr="006734A8" w:rsidRDefault="006734A8" w:rsidP="006734A8">
      <w:pPr>
        <w:keepNext/>
        <w:keepLines/>
      </w:pPr>
      <w:r>
        <w:t xml:space="preserve">It was commented that 3GPP is contribution driven and the white paper content proposals should be proposed by 3GPP Members in the usual way. This request should be kept in mind for the Rel-19 content discussions. This was then </w:t>
      </w:r>
      <w:r w:rsidRPr="00C3284B">
        <w:rPr>
          <w:color w:val="0000FF"/>
        </w:rPr>
        <w:t>noted</w:t>
      </w:r>
      <w:r>
        <w:t>.</w:t>
      </w:r>
    </w:p>
    <w:p w14:paraId="33372268" w14:textId="7086A553" w:rsidR="006734A8" w:rsidRPr="00EB0339" w:rsidRDefault="006734A8" w:rsidP="006734A8">
      <w:r w:rsidRPr="005B25A1">
        <w:rPr>
          <w:b/>
          <w:bCs/>
        </w:rPr>
        <w:t>Status:</w:t>
      </w:r>
      <w:r>
        <w:t xml:space="preserve"> </w:t>
      </w:r>
      <w:r>
        <w:rPr>
          <w:color w:val="0000FF"/>
        </w:rPr>
        <w:t>Noted</w:t>
      </w:r>
      <w:r>
        <w:t>.</w:t>
      </w:r>
    </w:p>
    <w:p w14:paraId="49404D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SA#101 Approved SIDs</w:t>
      </w:r>
    </w:p>
    <w:p w14:paraId="42DF41F9" w14:textId="0BBB8DE6" w:rsidR="00E00DA6" w:rsidRDefault="007615D6" w:rsidP="000A3FBD">
      <w:pPr>
        <w:pStyle w:val="NormTop"/>
      </w:pPr>
      <w:r>
        <w:rPr>
          <w:color w:val="0000FF"/>
        </w:rPr>
        <w:t>SP-231</w:t>
      </w:r>
      <w:r w:rsidR="009D34F1">
        <w:rPr>
          <w:color w:val="0000FF"/>
        </w:rPr>
        <w:t>664</w:t>
      </w:r>
      <w:r w:rsidRPr="00D53282">
        <w:t xml:space="preserve"> </w:t>
      </w:r>
      <w:r>
        <w:t xml:space="preserve">(SID REVISED) </w:t>
      </w:r>
      <w:r w:rsidR="00EF086F">
        <w:t>Revised</w:t>
      </w:r>
      <w:r>
        <w:t xml:space="preserve"> SID on 5GS XRM Ph2 (Source:</w:t>
      </w:r>
      <w:r w:rsidR="009D34F1">
        <w:t xml:space="preserve"> Nokia, Nokia Shanghai Bell, Meta USA (Rapporteurs)</w:t>
      </w:r>
      <w:r>
        <w:t>)</w:t>
      </w:r>
      <w:r>
        <w:br/>
      </w:r>
      <w:r w:rsidRPr="00D53282">
        <w:rPr>
          <w:b/>
        </w:rPr>
        <w:t>Document for:</w:t>
      </w:r>
      <w:r w:rsidRPr="00D53282">
        <w:t xml:space="preserve"> </w:t>
      </w:r>
      <w:r>
        <w:t>Approval</w:t>
      </w:r>
      <w:r>
        <w:br/>
      </w:r>
      <w:r w:rsidRPr="00D53282">
        <w:rPr>
          <w:b/>
        </w:rPr>
        <w:t>Abstract:</w:t>
      </w:r>
      <w:r w:rsidRPr="00D53282">
        <w:t xml:space="preserve"> </w:t>
      </w:r>
      <w:r>
        <w:br/>
        <w:t>New SID on 5GS XRM Ph2.</w:t>
      </w:r>
    </w:p>
    <w:p w14:paraId="09F2C520" w14:textId="22D50594" w:rsidR="00E00DA6" w:rsidRPr="00B81031" w:rsidRDefault="00000000" w:rsidP="00B81031">
      <w:pPr>
        <w:keepNext/>
        <w:keepLines/>
        <w:rPr>
          <w:i/>
        </w:rPr>
      </w:pPr>
      <w:r w:rsidRPr="00B81031">
        <w:rPr>
          <w:b/>
          <w:bCs/>
          <w:i/>
        </w:rPr>
        <w:t>Comment:</w:t>
      </w:r>
      <w:r>
        <w:rPr>
          <w:i/>
        </w:rPr>
        <w:t xml:space="preserve"> </w:t>
      </w:r>
      <w:r w:rsidR="009D34F1">
        <w:rPr>
          <w:i/>
        </w:rPr>
        <w:t>Revision of SP-231386.</w:t>
      </w:r>
    </w:p>
    <w:p w14:paraId="125024B8" w14:textId="77777777" w:rsidR="007615D6" w:rsidRPr="005B25A1" w:rsidRDefault="007615D6" w:rsidP="007615D6">
      <w:pPr>
        <w:keepNext/>
        <w:keepLines/>
        <w:rPr>
          <w:b/>
          <w:bCs/>
        </w:rPr>
      </w:pPr>
      <w:r w:rsidRPr="005B25A1">
        <w:rPr>
          <w:b/>
          <w:bCs/>
        </w:rPr>
        <w:t>Plenary Discussion:</w:t>
      </w:r>
    </w:p>
    <w:p w14:paraId="279D6A35" w14:textId="4D69B263" w:rsidR="007615D6" w:rsidRDefault="006734A8" w:rsidP="007615D6">
      <w:pPr>
        <w:keepNext/>
        <w:keepLines/>
      </w:pPr>
      <w:r>
        <w:t xml:space="preserve">The TU totals needed correcting. </w:t>
      </w:r>
      <w:r w:rsidR="001A2E01">
        <w:t xml:space="preserve">Ericsson indicated concerns over the TUs being fairly low and in particular that WT1.4 will also need further resource to study potential solutions. The SA WG2 Chair commented that there is not going to be a 0.25 TU session arranged and this will anyway be handled with other WTs. The TSG SA Chair suggested leaving the detail of this for already approved SIDs as changing to 0.5 TUs will not make a practical difference. This was revised to make corrections in </w:t>
      </w:r>
      <w:r w:rsidR="001A2E01" w:rsidRPr="00CE3EC0">
        <w:rPr>
          <w:color w:val="0000FF"/>
        </w:rPr>
        <w:t>S</w:t>
      </w:r>
      <w:r w:rsidR="001A2E01">
        <w:rPr>
          <w:color w:val="0000FF"/>
        </w:rPr>
        <w:t>P</w:t>
      </w:r>
      <w:r w:rsidR="001A2E01" w:rsidRPr="00CE3EC0">
        <w:rPr>
          <w:color w:val="0000FF"/>
        </w:rPr>
        <w:t>-23</w:t>
      </w:r>
      <w:r w:rsidR="001A2E01">
        <w:rPr>
          <w:color w:val="0000FF"/>
        </w:rPr>
        <w:t>1671</w:t>
      </w:r>
      <w:r w:rsidR="001A2E01">
        <w:t>.</w:t>
      </w:r>
    </w:p>
    <w:p w14:paraId="4C5E4171" w14:textId="02BFDDA7" w:rsidR="00D339FE" w:rsidRDefault="00D339FE" w:rsidP="007615D6">
      <w:pPr>
        <w:keepNext/>
        <w:keepLines/>
      </w:pPr>
      <w:r>
        <w:t xml:space="preserve">This was revised to add supporting companies in </w:t>
      </w:r>
      <w:r w:rsidRPr="00CE3EC0">
        <w:rPr>
          <w:color w:val="0000FF"/>
        </w:rPr>
        <w:t>S</w:t>
      </w:r>
      <w:r>
        <w:rPr>
          <w:color w:val="0000FF"/>
        </w:rPr>
        <w:t>P</w:t>
      </w:r>
      <w:r w:rsidRPr="00CE3EC0">
        <w:rPr>
          <w:color w:val="0000FF"/>
        </w:rPr>
        <w:t>-23</w:t>
      </w:r>
      <w:r>
        <w:rPr>
          <w:color w:val="0000FF"/>
        </w:rPr>
        <w:t>1805</w:t>
      </w:r>
      <w:r>
        <w:t>.</w:t>
      </w:r>
    </w:p>
    <w:p w14:paraId="75DA6DE5" w14:textId="415A9DA3" w:rsidR="001A2E01" w:rsidRPr="001A2E01" w:rsidRDefault="001A2E01" w:rsidP="007615D6">
      <w:pPr>
        <w:keepNext/>
        <w:keepLines/>
      </w:pPr>
      <w:r>
        <w:t xml:space="preserve">This revised SID was </w:t>
      </w:r>
      <w:r w:rsidRPr="00C3284B">
        <w:rPr>
          <w:color w:val="FF0000"/>
          <w:lang w:eastAsia="en-US"/>
        </w:rPr>
        <w:t>approved</w:t>
      </w:r>
      <w:r>
        <w:t>.</w:t>
      </w:r>
    </w:p>
    <w:p w14:paraId="5D00320B" w14:textId="5BCA34B8" w:rsidR="007615D6" w:rsidRPr="00EB0339" w:rsidRDefault="007615D6" w:rsidP="007615D6">
      <w:r w:rsidRPr="005B25A1">
        <w:rPr>
          <w:b/>
          <w:bCs/>
        </w:rPr>
        <w:t>Status:</w:t>
      </w:r>
      <w:r>
        <w:t xml:space="preserve"> </w:t>
      </w:r>
      <w:r w:rsidR="001A2E01" w:rsidRPr="00C3284B">
        <w:rPr>
          <w:color w:val="FF0000"/>
          <w:lang w:eastAsia="en-US"/>
        </w:rPr>
        <w:t>Approved</w:t>
      </w:r>
      <w:r>
        <w:t>.</w:t>
      </w:r>
    </w:p>
    <w:p w14:paraId="6B8CB213" w14:textId="77777777" w:rsidR="00E00DA6" w:rsidRDefault="007615D6" w:rsidP="000A3FBD">
      <w:pPr>
        <w:pStyle w:val="NormTop"/>
      </w:pPr>
      <w:r>
        <w:rPr>
          <w:color w:val="0000FF"/>
        </w:rPr>
        <w:t>SP-231391</w:t>
      </w:r>
      <w:r w:rsidRPr="00D53282">
        <w:t xml:space="preserve"> </w:t>
      </w:r>
      <w:r>
        <w:t>(SID REVISED) Revised SID for Rel-19 Energy Efficiency and Energy Saving. (Source: Samsung, Lenovo (Rapporteurs))</w:t>
      </w:r>
      <w:r>
        <w:br/>
      </w:r>
      <w:r w:rsidRPr="00D53282">
        <w:rPr>
          <w:b/>
        </w:rPr>
        <w:t>Document for:</w:t>
      </w:r>
      <w:r w:rsidRPr="00D53282">
        <w:t xml:space="preserve"> </w:t>
      </w:r>
      <w:r>
        <w:t>Approval</w:t>
      </w:r>
      <w:r>
        <w:br/>
      </w:r>
      <w:r w:rsidRPr="00D53282">
        <w:rPr>
          <w:b/>
        </w:rPr>
        <w:t>Abstract:</w:t>
      </w:r>
      <w:r w:rsidRPr="00D53282">
        <w:t xml:space="preserve"> </w:t>
      </w:r>
      <w:r>
        <w:br/>
        <w:t>Revised to reflect editorial changes from the project manager.</w:t>
      </w:r>
    </w:p>
    <w:p w14:paraId="0F987A31" w14:textId="0AACB954" w:rsidR="00E00DA6" w:rsidRPr="00B81031" w:rsidRDefault="00000000" w:rsidP="00B81031">
      <w:pPr>
        <w:keepNext/>
        <w:keepLines/>
        <w:rPr>
          <w:i/>
        </w:rPr>
      </w:pPr>
      <w:r w:rsidRPr="00B81031">
        <w:rPr>
          <w:b/>
          <w:bCs/>
          <w:i/>
        </w:rPr>
        <w:t>Comment:</w:t>
      </w:r>
      <w:r>
        <w:rPr>
          <w:i/>
        </w:rPr>
        <w:t xml:space="preserve"> </w:t>
      </w:r>
      <w:r w:rsidR="009D34F1">
        <w:rPr>
          <w:i/>
        </w:rPr>
        <w:t>Revision of SP-231192 from TSG SA#101.</w:t>
      </w:r>
    </w:p>
    <w:p w14:paraId="679463DE" w14:textId="77777777" w:rsidR="007615D6" w:rsidRPr="005B25A1" w:rsidRDefault="007615D6" w:rsidP="007615D6">
      <w:pPr>
        <w:keepNext/>
        <w:keepLines/>
        <w:rPr>
          <w:b/>
          <w:bCs/>
        </w:rPr>
      </w:pPr>
      <w:r w:rsidRPr="005B25A1">
        <w:rPr>
          <w:b/>
          <w:bCs/>
        </w:rPr>
        <w:t>Plenary Discussion:</w:t>
      </w:r>
    </w:p>
    <w:p w14:paraId="58392BD0" w14:textId="77777777" w:rsidR="001A2E01" w:rsidRPr="001A2E01" w:rsidRDefault="001A2E01" w:rsidP="001A2E01">
      <w:pPr>
        <w:keepNext/>
        <w:keepLines/>
      </w:pPr>
      <w:r>
        <w:t xml:space="preserve">This revised SID was </w:t>
      </w:r>
      <w:r w:rsidRPr="00C3284B">
        <w:rPr>
          <w:color w:val="FF0000"/>
          <w:lang w:eastAsia="en-US"/>
        </w:rPr>
        <w:t>approved</w:t>
      </w:r>
      <w:r>
        <w:t>.</w:t>
      </w:r>
    </w:p>
    <w:p w14:paraId="2452A24E" w14:textId="77777777" w:rsidR="001A2E01" w:rsidRPr="00EB0339" w:rsidRDefault="001A2E01" w:rsidP="001A2E01">
      <w:r w:rsidRPr="005B25A1">
        <w:rPr>
          <w:b/>
          <w:bCs/>
        </w:rPr>
        <w:t>Status:</w:t>
      </w:r>
      <w:r>
        <w:t xml:space="preserve"> </w:t>
      </w:r>
      <w:r w:rsidRPr="00C3284B">
        <w:rPr>
          <w:color w:val="FF0000"/>
          <w:lang w:eastAsia="en-US"/>
        </w:rPr>
        <w:t>Approved</w:t>
      </w:r>
      <w:r>
        <w:t>.</w:t>
      </w:r>
    </w:p>
    <w:p w14:paraId="1CB317D5" w14:textId="3C91C9EF" w:rsidR="00E00DA6" w:rsidRDefault="007615D6" w:rsidP="000A3FBD">
      <w:pPr>
        <w:pStyle w:val="NormTop"/>
      </w:pPr>
      <w:r>
        <w:rPr>
          <w:color w:val="0000FF"/>
        </w:rPr>
        <w:t>SP-231366</w:t>
      </w:r>
      <w:r w:rsidRPr="00D53282">
        <w:t xml:space="preserve"> </w:t>
      </w:r>
      <w:r>
        <w:t xml:space="preserve">(SID REVISED) </w:t>
      </w:r>
      <w:r w:rsidR="00EF086F">
        <w:t>Revised</w:t>
      </w:r>
      <w:r>
        <w:t xml:space="preserve"> SID: Study on MPS for IMS Messaging and SMS services. (Source: </w:t>
      </w:r>
      <w:proofErr w:type="spellStart"/>
      <w:r>
        <w:t>Peraton</w:t>
      </w:r>
      <w:proofErr w:type="spellEnd"/>
      <w:r>
        <w:t xml:space="preserve"> Labs (Rapporteur))</w:t>
      </w:r>
      <w:r>
        <w:br/>
      </w:r>
      <w:r w:rsidRPr="00D53282">
        <w:rPr>
          <w:b/>
        </w:rPr>
        <w:t>Document for:</w:t>
      </w:r>
      <w:r w:rsidRPr="00D53282">
        <w:t xml:space="preserve"> </w:t>
      </w:r>
      <w:r>
        <w:t>Approval</w:t>
      </w:r>
      <w:r>
        <w:br/>
      </w:r>
      <w:r w:rsidRPr="00D53282">
        <w:rPr>
          <w:b/>
        </w:rPr>
        <w:t>Abstract:</w:t>
      </w:r>
      <w:r w:rsidRPr="00D53282">
        <w:t xml:space="preserve"> </w:t>
      </w:r>
      <w:r>
        <w:br/>
        <w:t>Revised SID on MPS for IMS Messaging and SMS services based on moderated discussion. Minor edits as follows: Changes source, adds newly allocated UID, removes a note regarding TUs, adds allocated TR 23.700-75 number, and updates rapporteur name and email address.</w:t>
      </w:r>
    </w:p>
    <w:p w14:paraId="1DA60F23" w14:textId="29507C5E" w:rsidR="00E00DA6" w:rsidRPr="00B81031" w:rsidRDefault="00000000" w:rsidP="00B81031">
      <w:pPr>
        <w:keepNext/>
        <w:keepLines/>
        <w:rPr>
          <w:i/>
        </w:rPr>
      </w:pPr>
      <w:r w:rsidRPr="00B81031">
        <w:rPr>
          <w:b/>
          <w:bCs/>
          <w:i/>
        </w:rPr>
        <w:t>Comment:</w:t>
      </w:r>
      <w:r>
        <w:rPr>
          <w:i/>
        </w:rPr>
        <w:t xml:space="preserve"> </w:t>
      </w:r>
      <w:r w:rsidR="007615D6">
        <w:rPr>
          <w:i/>
        </w:rPr>
        <w:t>Revision of SP-231197</w:t>
      </w:r>
      <w:r w:rsidR="009D34F1">
        <w:rPr>
          <w:i/>
        </w:rPr>
        <w:t xml:space="preserve"> from TSG SA#101.</w:t>
      </w:r>
    </w:p>
    <w:p w14:paraId="069F7381" w14:textId="77777777" w:rsidR="007615D6" w:rsidRPr="005B25A1" w:rsidRDefault="007615D6" w:rsidP="007615D6">
      <w:pPr>
        <w:keepNext/>
        <w:keepLines/>
        <w:rPr>
          <w:b/>
          <w:bCs/>
        </w:rPr>
      </w:pPr>
      <w:r w:rsidRPr="005B25A1">
        <w:rPr>
          <w:b/>
          <w:bCs/>
        </w:rPr>
        <w:t>Plenary Discussion:</w:t>
      </w:r>
    </w:p>
    <w:p w14:paraId="2E1EE1C6" w14:textId="288C809B" w:rsidR="007615D6" w:rsidRPr="001A2E01" w:rsidRDefault="00EF086F" w:rsidP="007615D6">
      <w:pPr>
        <w:keepNext/>
        <w:keepLines/>
      </w:pPr>
      <w:r>
        <w:t xml:space="preserve">This was revised to include a clean version in the ZIP file in </w:t>
      </w:r>
      <w:r w:rsidRPr="00CE3EC0">
        <w:rPr>
          <w:color w:val="0000FF"/>
        </w:rPr>
        <w:t>S</w:t>
      </w:r>
      <w:r>
        <w:rPr>
          <w:color w:val="0000FF"/>
        </w:rPr>
        <w:t>P</w:t>
      </w:r>
      <w:r w:rsidRPr="00CE3EC0">
        <w:rPr>
          <w:color w:val="0000FF"/>
        </w:rPr>
        <w:t>-23</w:t>
      </w:r>
      <w:r>
        <w:rPr>
          <w:color w:val="0000FF"/>
        </w:rPr>
        <w:t>1672</w:t>
      </w:r>
      <w:r>
        <w:t>.</w:t>
      </w:r>
    </w:p>
    <w:p w14:paraId="684BC057" w14:textId="77777777" w:rsidR="00EF086F" w:rsidRPr="001A2E01" w:rsidRDefault="00EF086F" w:rsidP="00EF086F">
      <w:pPr>
        <w:keepNext/>
        <w:keepLines/>
      </w:pPr>
      <w:r>
        <w:t xml:space="preserve">This revised SID was </w:t>
      </w:r>
      <w:r w:rsidRPr="00C3284B">
        <w:rPr>
          <w:color w:val="FF0000"/>
          <w:lang w:eastAsia="en-US"/>
        </w:rPr>
        <w:t>approved</w:t>
      </w:r>
      <w:r>
        <w:t>.</w:t>
      </w:r>
    </w:p>
    <w:p w14:paraId="3D1EAAB7" w14:textId="77777777" w:rsidR="00EF086F" w:rsidRPr="00EB0339" w:rsidRDefault="00EF086F" w:rsidP="00EF086F">
      <w:r w:rsidRPr="005B25A1">
        <w:rPr>
          <w:b/>
          <w:bCs/>
        </w:rPr>
        <w:t>Status:</w:t>
      </w:r>
      <w:r>
        <w:t xml:space="preserve"> </w:t>
      </w:r>
      <w:r w:rsidRPr="00C3284B">
        <w:rPr>
          <w:color w:val="FF0000"/>
          <w:lang w:eastAsia="en-US"/>
        </w:rPr>
        <w:t>Approved</w:t>
      </w:r>
      <w:r>
        <w:t>.</w:t>
      </w:r>
    </w:p>
    <w:p w14:paraId="27AB544A" w14:textId="699D99B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Agreed SIDs</w:t>
      </w:r>
    </w:p>
    <w:p w14:paraId="6135C699" w14:textId="0660EE86" w:rsidR="00EF086F" w:rsidRDefault="00EF086F" w:rsidP="008D7116">
      <w:pPr>
        <w:pStyle w:val="H6"/>
        <w:pBdr>
          <w:top w:val="single" w:sz="4" w:space="1" w:color="auto"/>
          <w:left w:val="single" w:sz="4" w:space="4" w:color="auto"/>
          <w:bottom w:val="single" w:sz="4" w:space="1" w:color="auto"/>
          <w:right w:val="single" w:sz="4" w:space="4" w:color="auto"/>
        </w:pBdr>
        <w:ind w:left="0" w:firstLine="0"/>
        <w:rPr>
          <w:color w:val="0000FF"/>
        </w:rPr>
      </w:pPr>
      <w:r>
        <w:rPr>
          <w:color w:val="0000FF"/>
        </w:rPr>
        <w:t>TSG SA will initially place acceptable SIDs into the 'agreed' status and final approval considered depending on prioritisation outcome for the SIDs</w:t>
      </w:r>
    </w:p>
    <w:p w14:paraId="72CD5241" w14:textId="77777777" w:rsidR="00E00DA6" w:rsidRDefault="007615D6" w:rsidP="000A3FBD">
      <w:pPr>
        <w:pStyle w:val="NormTop"/>
      </w:pPr>
      <w:r>
        <w:rPr>
          <w:color w:val="0000FF"/>
        </w:rPr>
        <w:t>SP-231279</w:t>
      </w:r>
      <w:r w:rsidRPr="00D53282">
        <w:t xml:space="preserve"> </w:t>
      </w:r>
      <w:r>
        <w:t>(SID NEW) New SID: Study on UPF enhancement for Exposure and SBA Phase 2 (Source: SA WG2)</w:t>
      </w:r>
      <w:r>
        <w:br/>
      </w:r>
      <w:r w:rsidRPr="00D53282">
        <w:rPr>
          <w:b/>
        </w:rPr>
        <w:t>Document for:</w:t>
      </w:r>
      <w:r w:rsidRPr="00D53282">
        <w:t xml:space="preserve"> </w:t>
      </w:r>
      <w:r>
        <w:t>Approval</w:t>
      </w:r>
      <w:r>
        <w:br/>
      </w:r>
      <w:r w:rsidRPr="00D53282">
        <w:rPr>
          <w:b/>
        </w:rPr>
        <w:t>Abstract:</w:t>
      </w:r>
      <w:r w:rsidRPr="00D53282">
        <w:t xml:space="preserve"> </w:t>
      </w:r>
      <w:r>
        <w:br/>
        <w:t>Objective: The study item will consider the following aspects to support better integration of UPF into the 5GC SBA: WT#1: void WT#2: Study potential enhancement on UPF selection to support selection of UPF providing a selected user plane functionalities, e.g. NAT, Packet inspection, etc. NOTE X: User plane architecture changes are not part of the scope WT#3: Study whether there are any potential enhancements on the UPF event exposure service that would optimize the procedures related to UPF data collection, e.g. direct/indirect subscription of the UPF from application. NOTE Y: Solutions need to analyse benefits compared to existing mechanisms. WT#4: Study whether and how to enhance the interface between AF and 5GC to allow additional functionality to permit UPF handling of headers (e.g. detection of IP header, http header, etc), uplink and downlink, as well as reporting/notifications. Analysis of existing and/or new exposure and provisioning functionality/interface(s) is expected.</w:t>
      </w:r>
    </w:p>
    <w:p w14:paraId="49D96A5E" w14:textId="77777777" w:rsidR="007615D6" w:rsidRPr="005B25A1" w:rsidRDefault="007615D6" w:rsidP="007615D6">
      <w:pPr>
        <w:keepNext/>
        <w:keepLines/>
        <w:rPr>
          <w:b/>
          <w:bCs/>
        </w:rPr>
      </w:pPr>
      <w:r w:rsidRPr="005B25A1">
        <w:rPr>
          <w:b/>
          <w:bCs/>
        </w:rPr>
        <w:t>Plenary Discussion:</w:t>
      </w:r>
    </w:p>
    <w:p w14:paraId="34D28193" w14:textId="677247C6" w:rsidR="007615D6" w:rsidRDefault="00EF086F" w:rsidP="007615D6">
      <w:pPr>
        <w:keepNext/>
        <w:keepLines/>
      </w:pPr>
      <w:r>
        <w:t xml:space="preserve">This new SID was </w:t>
      </w:r>
      <w:r w:rsidRPr="00EF086F">
        <w:rPr>
          <w:color w:val="FF0000"/>
        </w:rPr>
        <w:t>agreed</w:t>
      </w:r>
      <w:r>
        <w:t>.</w:t>
      </w:r>
      <w:r w:rsidR="00F62ED6">
        <w:t xml:space="preserve"> This was revised to add Rapporteur name, renumber WTs,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1795</w:t>
      </w:r>
      <w:r w:rsidR="00F62ED6">
        <w:t>.</w:t>
      </w:r>
    </w:p>
    <w:p w14:paraId="30712676" w14:textId="2600DE79" w:rsidR="00F62ED6" w:rsidRPr="00F62ED6" w:rsidRDefault="00F62ED6" w:rsidP="007615D6">
      <w:pPr>
        <w:keepNext/>
        <w:keepLines/>
      </w:pPr>
      <w:r>
        <w:t xml:space="preserve">This new SID was </w:t>
      </w:r>
      <w:r w:rsidRPr="00C3284B">
        <w:rPr>
          <w:color w:val="FF0000"/>
          <w:lang w:eastAsia="en-US"/>
        </w:rPr>
        <w:t>approved</w:t>
      </w:r>
      <w:r>
        <w:t>.</w:t>
      </w:r>
    </w:p>
    <w:p w14:paraId="0AC1ADB0" w14:textId="419D8F90" w:rsidR="007615D6" w:rsidRPr="00EB0339" w:rsidRDefault="007615D6" w:rsidP="007615D6">
      <w:r w:rsidRPr="005B25A1">
        <w:rPr>
          <w:b/>
          <w:bCs/>
        </w:rPr>
        <w:t>Status:</w:t>
      </w:r>
      <w:r>
        <w:t xml:space="preserve"> </w:t>
      </w:r>
      <w:r w:rsidR="00F62ED6" w:rsidRPr="00F62ED6">
        <w:rPr>
          <w:color w:val="FF0000"/>
          <w:lang w:eastAsia="en-US"/>
        </w:rPr>
        <w:t>Approved</w:t>
      </w:r>
      <w:r>
        <w:t>.</w:t>
      </w:r>
    </w:p>
    <w:p w14:paraId="4330DEC7" w14:textId="77777777" w:rsidR="00E00DA6" w:rsidRDefault="007615D6" w:rsidP="000A3FBD">
      <w:pPr>
        <w:pStyle w:val="NormTop"/>
      </w:pPr>
      <w:r>
        <w:rPr>
          <w:color w:val="0000FF"/>
        </w:rPr>
        <w:t>SP-231280</w:t>
      </w:r>
      <w:r w:rsidRPr="00D53282">
        <w:t xml:space="preserve"> </w:t>
      </w:r>
      <w:r>
        <w:t>(SID NEW) New SID: Study on Enhancement of support for Edge Computing in 5G Core network phase 3 (Source: SA WG2)</w:t>
      </w:r>
      <w:r>
        <w:br/>
      </w:r>
      <w:r w:rsidRPr="00D53282">
        <w:rPr>
          <w:b/>
        </w:rPr>
        <w:t>Document for:</w:t>
      </w:r>
      <w:r w:rsidRPr="00D53282">
        <w:t xml:space="preserve"> </w:t>
      </w:r>
      <w:r>
        <w:t>Approval</w:t>
      </w:r>
      <w:r>
        <w:br/>
      </w:r>
      <w:r w:rsidRPr="00D53282">
        <w:rPr>
          <w:b/>
        </w:rPr>
        <w:t>Abstract:</w:t>
      </w:r>
      <w:r w:rsidRPr="00D53282">
        <w:t xml:space="preserve"> </w:t>
      </w:r>
      <w:r>
        <w:br/>
        <w:t>Objective: The study item will study the potential system enhancements for enhanced edge computing support, including: WT#1) Whether and how to support more efficient Edge Hosting Environment information management and related EAS Discovery: - WT#1.1: Handle the edge network and EAS related information (</w:t>
      </w:r>
      <w:proofErr w:type="spellStart"/>
      <w:r>
        <w:t>e.g.UPF</w:t>
      </w:r>
      <w:proofErr w:type="spellEnd"/>
      <w:r>
        <w:t xml:space="preserve"> and EAS deployment information, DNAIs) locally with less impact to 5GC central NFs (e.g. central SMF) to address more flexible EAS (re)discovery/(re)selection, local UPF (re)selection. - WT#1.2: Void. - WT#1.3: Whether and how to take into account N6 Delay between the local PSA and EAS for local UPF and EAS (re)selection. NOTE 1: For WT#1.1 and 1.3, whether EAS load is needed will be investigated during the study. WT#2) Void. WT#3) Whether and how to support traffic sent to/from PSA after being processed by Edge Hosting Environment, e.g. when there is no communication possibility between the local part of the DN and central part of the DN (e.g. due to usage of private IP address, lack of secure tunnel), whether and how to support traffic being routed between two EASs located in two different Edge Environments when there is no pre-established communication path between the two local part of the DNs. Below two scenarios will be addressed if applicable: - Scenario 1: Enhance the case where local DNS server or EASDF has no connectivity with the central DNS server - Scenario 2: Support the User Plane routing and traffic steering of Application traffic between the local DN and a cloud server located in the central DN NOTE 2: For WT#3, all connectivity models in TS 23.548 need to be addressed and a single solution for all models is preferred. WT#4) Void. WT#5) Void.</w:t>
      </w:r>
    </w:p>
    <w:p w14:paraId="44DF47B8" w14:textId="77777777" w:rsidR="007615D6" w:rsidRPr="005B25A1" w:rsidRDefault="007615D6" w:rsidP="007615D6">
      <w:pPr>
        <w:keepNext/>
        <w:keepLines/>
        <w:rPr>
          <w:b/>
          <w:bCs/>
        </w:rPr>
      </w:pPr>
      <w:r w:rsidRPr="005B25A1">
        <w:rPr>
          <w:b/>
          <w:bCs/>
        </w:rPr>
        <w:t>Plenary Discussion:</w:t>
      </w:r>
    </w:p>
    <w:p w14:paraId="7959CFD1" w14:textId="77777777" w:rsidR="008D7116" w:rsidRDefault="008D7116" w:rsidP="007615D6">
      <w:pPr>
        <w:keepNext/>
        <w:keepLines/>
      </w:pPr>
      <w:r>
        <w:t xml:space="preserve">The supporting companies should be updated and this was revised in </w:t>
      </w:r>
      <w:r w:rsidRPr="00CE3EC0">
        <w:rPr>
          <w:color w:val="0000FF"/>
        </w:rPr>
        <w:t>S</w:t>
      </w:r>
      <w:r>
        <w:rPr>
          <w:color w:val="0000FF"/>
        </w:rPr>
        <w:t>P</w:t>
      </w:r>
      <w:r w:rsidRPr="00CE3EC0">
        <w:rPr>
          <w:color w:val="0000FF"/>
        </w:rPr>
        <w:t>-23</w:t>
      </w:r>
      <w:r>
        <w:rPr>
          <w:color w:val="0000FF"/>
        </w:rPr>
        <w:t>1673</w:t>
      </w:r>
      <w:r>
        <w:t>.</w:t>
      </w:r>
    </w:p>
    <w:p w14:paraId="5004D1A9" w14:textId="7BAE1584" w:rsidR="00F07D42" w:rsidRDefault="00F07D42" w:rsidP="00F07D42">
      <w:pPr>
        <w:keepNext/>
        <w:keepLines/>
      </w:pPr>
      <w:r>
        <w:t>This was updated with scope and TU reductions off-line</w:t>
      </w:r>
      <w:r w:rsidR="005B5432">
        <w:t>. Some corrections to the text and TU estimates were needed and this was</w:t>
      </w:r>
      <w:r>
        <w:t xml:space="preserve"> revised in </w:t>
      </w:r>
      <w:r w:rsidRPr="00CE3EC0">
        <w:rPr>
          <w:color w:val="0000FF"/>
        </w:rPr>
        <w:t>S</w:t>
      </w:r>
      <w:r>
        <w:rPr>
          <w:color w:val="0000FF"/>
        </w:rPr>
        <w:t>P</w:t>
      </w:r>
      <w:r w:rsidRPr="00CE3EC0">
        <w:rPr>
          <w:color w:val="0000FF"/>
        </w:rPr>
        <w:t>-23</w:t>
      </w:r>
      <w:r>
        <w:rPr>
          <w:color w:val="0000FF"/>
        </w:rPr>
        <w:t>1772</w:t>
      </w:r>
      <w:r>
        <w:t>.</w:t>
      </w:r>
    </w:p>
    <w:p w14:paraId="10482916" w14:textId="3F60C772" w:rsidR="00F62ED6" w:rsidRDefault="008D7116" w:rsidP="00F62ED6">
      <w:pPr>
        <w:keepNext/>
        <w:keepLines/>
      </w:pPr>
      <w:r>
        <w:t xml:space="preserve">This new SID was </w:t>
      </w:r>
      <w:r w:rsidRPr="008D7116">
        <w:rPr>
          <w:color w:val="FF0000"/>
        </w:rPr>
        <w:t>agreed</w:t>
      </w:r>
      <w:r>
        <w:t>.</w:t>
      </w:r>
      <w:r w:rsidR="00F62ED6">
        <w:t xml:space="preserve"> This was revised to renumber the WTs, add Rapporteurs,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1796</w:t>
      </w:r>
      <w:r w:rsidR="00F62ED6">
        <w:t>.</w:t>
      </w:r>
    </w:p>
    <w:p w14:paraId="3B5CDF60" w14:textId="77777777" w:rsidR="00F62ED6" w:rsidRPr="00F62ED6" w:rsidRDefault="00F62ED6" w:rsidP="00F62ED6">
      <w:pPr>
        <w:keepNext/>
        <w:keepLines/>
      </w:pPr>
      <w:r>
        <w:t xml:space="preserve">This new SID was </w:t>
      </w:r>
      <w:r w:rsidRPr="00C3284B">
        <w:rPr>
          <w:color w:val="FF0000"/>
          <w:lang w:eastAsia="en-US"/>
        </w:rPr>
        <w:t>approved</w:t>
      </w:r>
      <w:r>
        <w:t>.</w:t>
      </w:r>
    </w:p>
    <w:p w14:paraId="74F22A0F"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64ADA15" w14:textId="77777777" w:rsidR="00E00DA6" w:rsidRDefault="007615D6" w:rsidP="000A3FBD">
      <w:pPr>
        <w:pStyle w:val="NormTop"/>
      </w:pPr>
      <w:r>
        <w:rPr>
          <w:color w:val="0000FF"/>
        </w:rPr>
        <w:t>SP-231282</w:t>
      </w:r>
      <w:r w:rsidRPr="00D53282">
        <w:t xml:space="preserve"> </w:t>
      </w:r>
      <w:r>
        <w:t>(SID NEW) New SID: Study on Improvements of network controlled Network Slicing Selection (Source: SA WG2)</w:t>
      </w:r>
      <w:r>
        <w:br/>
      </w:r>
      <w:r w:rsidRPr="00D53282">
        <w:rPr>
          <w:b/>
        </w:rPr>
        <w:t>Document for:</w:t>
      </w:r>
      <w:r w:rsidRPr="00D53282">
        <w:t xml:space="preserve"> </w:t>
      </w:r>
      <w:r>
        <w:t>Approval</w:t>
      </w:r>
      <w:r>
        <w:br/>
      </w:r>
      <w:r w:rsidRPr="00D53282">
        <w:rPr>
          <w:b/>
        </w:rPr>
        <w:t>Abstract:</w:t>
      </w:r>
      <w:r w:rsidRPr="00D53282">
        <w:t xml:space="preserve"> </w:t>
      </w:r>
      <w:r>
        <w:br/>
        <w:t>Objective: The following aspect will be studied: WT#1: Whether and how to enhance the network controlled network slice selection mechanism to enable re-selection/replacement of a network slice based on the notification from the AF.</w:t>
      </w:r>
    </w:p>
    <w:p w14:paraId="209D1A2B" w14:textId="77777777" w:rsidR="007615D6" w:rsidRPr="005B25A1" w:rsidRDefault="007615D6" w:rsidP="007615D6">
      <w:pPr>
        <w:keepNext/>
        <w:keepLines/>
        <w:rPr>
          <w:b/>
          <w:bCs/>
        </w:rPr>
      </w:pPr>
      <w:r w:rsidRPr="005B25A1">
        <w:rPr>
          <w:b/>
          <w:bCs/>
        </w:rPr>
        <w:t>Plenary Discussion:</w:t>
      </w:r>
    </w:p>
    <w:p w14:paraId="0924614D" w14:textId="588C940C" w:rsidR="008D7116" w:rsidRDefault="008D7116" w:rsidP="008D7116">
      <w:pPr>
        <w:keepNext/>
        <w:keepLines/>
      </w:pPr>
      <w:r>
        <w:t xml:space="preserve">Huawei commented that this may be converted to a TEI_ item without the study phase, depending on the Rel-19 content discussions. The supporting companies should be updated and this was revised in </w:t>
      </w:r>
      <w:r w:rsidRPr="00CE3EC0">
        <w:rPr>
          <w:color w:val="0000FF"/>
        </w:rPr>
        <w:t>S</w:t>
      </w:r>
      <w:r>
        <w:rPr>
          <w:color w:val="0000FF"/>
        </w:rPr>
        <w:t>P</w:t>
      </w:r>
      <w:r w:rsidRPr="00CE3EC0">
        <w:rPr>
          <w:color w:val="0000FF"/>
        </w:rPr>
        <w:t>-23</w:t>
      </w:r>
      <w:r>
        <w:rPr>
          <w:color w:val="0000FF"/>
        </w:rPr>
        <w:t>1674</w:t>
      </w:r>
      <w:r>
        <w:t>.</w:t>
      </w:r>
    </w:p>
    <w:p w14:paraId="53B569AA" w14:textId="761DED28" w:rsidR="008D7116" w:rsidRPr="008D7116" w:rsidRDefault="008D7116" w:rsidP="008D7116">
      <w:pPr>
        <w:keepNext/>
        <w:keepLines/>
      </w:pPr>
      <w:r>
        <w:t xml:space="preserve">This new SID was </w:t>
      </w:r>
      <w:r w:rsidRPr="008D7116">
        <w:rPr>
          <w:color w:val="FF0000"/>
        </w:rPr>
        <w:t>agreed</w:t>
      </w:r>
      <w:r>
        <w:t>.</w:t>
      </w:r>
      <w:r w:rsidR="00F62ED6">
        <w:t xml:space="preserve"> This was moved to be a candidate TEI19_ WID and was </w:t>
      </w:r>
      <w:r w:rsidR="00F62ED6" w:rsidRPr="00C3284B">
        <w:rPr>
          <w:color w:val="0000FF"/>
        </w:rPr>
        <w:t>noted</w:t>
      </w:r>
      <w:r w:rsidR="00F62ED6">
        <w:t>.</w:t>
      </w:r>
    </w:p>
    <w:p w14:paraId="71A37C6A" w14:textId="6822C735" w:rsidR="008D7116" w:rsidRPr="00EB0339" w:rsidRDefault="008D7116" w:rsidP="008D7116">
      <w:r w:rsidRPr="005B25A1">
        <w:rPr>
          <w:b/>
          <w:bCs/>
        </w:rPr>
        <w:t>Status:</w:t>
      </w:r>
      <w:r>
        <w:t xml:space="preserve"> </w:t>
      </w:r>
      <w:r w:rsidR="00F62ED6" w:rsidRPr="00C3284B">
        <w:rPr>
          <w:color w:val="0000FF"/>
        </w:rPr>
        <w:t>Noted</w:t>
      </w:r>
      <w:r>
        <w:t>.</w:t>
      </w:r>
    </w:p>
    <w:p w14:paraId="2C1783E3" w14:textId="77777777" w:rsidR="00E00DA6" w:rsidRDefault="007615D6" w:rsidP="000A3FBD">
      <w:pPr>
        <w:pStyle w:val="NormTop"/>
      </w:pPr>
      <w:r>
        <w:rPr>
          <w:color w:val="0000FF"/>
        </w:rPr>
        <w:t>SP-231283</w:t>
      </w:r>
      <w:r w:rsidRPr="00D53282">
        <w:t xml:space="preserve"> </w:t>
      </w:r>
      <w:r>
        <w:t xml:space="preserve">(SID NEW) New SID: Study on System aspects of 5G NR </w:t>
      </w:r>
      <w:proofErr w:type="spellStart"/>
      <w:r>
        <w:t>Femto</w:t>
      </w:r>
      <w:proofErr w:type="spellEnd"/>
      <w:r>
        <w:t>. (Source: SA WG2)</w:t>
      </w:r>
      <w:r>
        <w:br/>
      </w:r>
      <w:r w:rsidRPr="00D53282">
        <w:rPr>
          <w:b/>
        </w:rPr>
        <w:t>Document for:</w:t>
      </w:r>
      <w:r w:rsidRPr="00D53282">
        <w:t xml:space="preserve"> </w:t>
      </w:r>
      <w:r>
        <w:t>Approval</w:t>
      </w:r>
      <w:r>
        <w:br/>
      </w:r>
      <w:r w:rsidRPr="00D53282">
        <w:rPr>
          <w:b/>
        </w:rPr>
        <w:t>Abstract:</w:t>
      </w:r>
      <w:r w:rsidRPr="00D53282">
        <w:t xml:space="preserve"> </w:t>
      </w:r>
      <w:r>
        <w:br/>
        <w:t xml:space="preserve">Objective: The following aspects will be studied: WT#1: Based on RAN WG3 outcome, enhance the overall architecture and enable the required functional and procedural changes for supporting 5G NR </w:t>
      </w:r>
      <w:proofErr w:type="spellStart"/>
      <w:r>
        <w:t>Femto</w:t>
      </w:r>
      <w:proofErr w:type="spellEnd"/>
      <w:r>
        <w:t xml:space="preserve"> deployment. NOTE 1: It assumed that RAN WG3 will study the need for potential architecture enhancement for supporting 5G NR </w:t>
      </w:r>
      <w:proofErr w:type="spellStart"/>
      <w:r>
        <w:t>Femto</w:t>
      </w:r>
      <w:proofErr w:type="spellEnd"/>
      <w:r>
        <w:t xml:space="preserve"> deployment. WT#2: How to enable interworking between CAG and CSG cells, e.g., to allow a UE to move from a CAG to CSG cell. NOTE 2: It is expected that EPC (e.g., MME), E-UTRAN and NG-RAN impacts are avoided. NOTE 3: It is assumed that the existing CAG concept defined for PNI-NPN is re-used for </w:t>
      </w:r>
      <w:proofErr w:type="spellStart"/>
      <w:r>
        <w:t>Femto</w:t>
      </w:r>
      <w:proofErr w:type="spellEnd"/>
      <w:r>
        <w:t xml:space="preserve"> access control without impacts to PNI-NPN. WT#3: Study whether and how to support enabling the provisioning of subscribers allowed to access CAG cell and to manage access control by the CAG owner or an authorized administrator. NOTE 4: Ownership of the 5G NR </w:t>
      </w:r>
      <w:proofErr w:type="spellStart"/>
      <w:r>
        <w:t>Femto</w:t>
      </w:r>
      <w:proofErr w:type="spellEnd"/>
      <w:r>
        <w:t xml:space="preserve"> (or CAG or both) concept and a mechanism will be defined in coordination with SA WG3.</w:t>
      </w:r>
    </w:p>
    <w:p w14:paraId="1D2B55E9" w14:textId="77777777" w:rsidR="007615D6" w:rsidRPr="005B25A1" w:rsidRDefault="007615D6" w:rsidP="007615D6">
      <w:pPr>
        <w:keepNext/>
        <w:keepLines/>
        <w:rPr>
          <w:b/>
          <w:bCs/>
        </w:rPr>
      </w:pPr>
      <w:r w:rsidRPr="005B25A1">
        <w:rPr>
          <w:b/>
          <w:bCs/>
        </w:rPr>
        <w:t>Plenary Discussion:</w:t>
      </w:r>
    </w:p>
    <w:p w14:paraId="60D9FAA4" w14:textId="070D615B" w:rsidR="001C5E24" w:rsidRDefault="008D7116" w:rsidP="00A120F3">
      <w:pPr>
        <w:keepNext/>
        <w:keepLines/>
      </w:pPr>
      <w:r>
        <w:t xml:space="preserve">It was commented that many SIDs need to also include OAM aspects. The management support aspects should be considered for the SIDs, once Rel-19 content is agreed. </w:t>
      </w:r>
      <w:r w:rsidR="001C5E24">
        <w:t xml:space="preserve">The example in WT2 was removed. Ericsson commented that the SA WG2 Scope would be determined when the RAN content is known. It was commented that WT1 has no study and will be handled by alignment with RAN so could be removed from the SID. China Mobile commented that additional TUs may be needed. This was left for off-line discussion and revised in </w:t>
      </w:r>
      <w:r w:rsidR="001C5E24" w:rsidRPr="00CE3EC0">
        <w:rPr>
          <w:color w:val="0000FF"/>
        </w:rPr>
        <w:t>S</w:t>
      </w:r>
      <w:r w:rsidR="001C5E24">
        <w:rPr>
          <w:color w:val="0000FF"/>
        </w:rPr>
        <w:t>P</w:t>
      </w:r>
      <w:r w:rsidR="001C5E24" w:rsidRPr="00CE3EC0">
        <w:rPr>
          <w:color w:val="0000FF"/>
        </w:rPr>
        <w:t>-23</w:t>
      </w:r>
      <w:r w:rsidR="001C5E24">
        <w:rPr>
          <w:color w:val="0000FF"/>
        </w:rPr>
        <w:t>1675</w:t>
      </w:r>
      <w:r w:rsidR="001C5E24">
        <w:t>.</w:t>
      </w:r>
    </w:p>
    <w:p w14:paraId="1E6FFA37" w14:textId="49A14894" w:rsidR="00F62ED6" w:rsidRDefault="00544DBE" w:rsidP="00F62ED6">
      <w:pPr>
        <w:keepNext/>
        <w:keepLines/>
      </w:pPr>
      <w:r>
        <w:t xml:space="preserve">This new SID was reviewed and </w:t>
      </w:r>
      <w:r w:rsidRPr="008D7116">
        <w:rPr>
          <w:color w:val="FF0000"/>
        </w:rPr>
        <w:t>agreed</w:t>
      </w:r>
      <w:r>
        <w:t>.</w:t>
      </w:r>
      <w:r w:rsidR="00F62ED6" w:rsidRPr="00F62ED6">
        <w:t xml:space="preserve"> </w:t>
      </w:r>
      <w:r w:rsidR="00F62ED6">
        <w:t xml:space="preserve">This was revised to add Rapporteur name, renumber WTs, TR number and supporting companies in </w:t>
      </w:r>
      <w:r w:rsidR="00F62ED6" w:rsidRPr="00CE3EC0">
        <w:rPr>
          <w:color w:val="0000FF"/>
        </w:rPr>
        <w:t>S</w:t>
      </w:r>
      <w:r w:rsidR="00F62ED6">
        <w:rPr>
          <w:color w:val="0000FF"/>
        </w:rPr>
        <w:t>P</w:t>
      </w:r>
      <w:r w:rsidR="00F62ED6" w:rsidRPr="00CE3EC0">
        <w:rPr>
          <w:color w:val="0000FF"/>
        </w:rPr>
        <w:t>-23</w:t>
      </w:r>
      <w:r w:rsidR="00F62ED6">
        <w:rPr>
          <w:color w:val="0000FF"/>
        </w:rPr>
        <w:t>1797</w:t>
      </w:r>
      <w:r w:rsidR="00F62ED6">
        <w:t>.</w:t>
      </w:r>
    </w:p>
    <w:p w14:paraId="48DEC674" w14:textId="77777777" w:rsidR="00F62ED6" w:rsidRPr="00F62ED6" w:rsidRDefault="00F62ED6" w:rsidP="00F62ED6">
      <w:pPr>
        <w:keepNext/>
        <w:keepLines/>
      </w:pPr>
      <w:r>
        <w:t xml:space="preserve">This new SID was </w:t>
      </w:r>
      <w:r w:rsidRPr="00C3284B">
        <w:rPr>
          <w:color w:val="FF0000"/>
          <w:lang w:eastAsia="en-US"/>
        </w:rPr>
        <w:t>approved</w:t>
      </w:r>
      <w:r>
        <w:t>.</w:t>
      </w:r>
    </w:p>
    <w:p w14:paraId="25702C01" w14:textId="77777777" w:rsidR="00F62ED6" w:rsidRPr="00EB0339" w:rsidRDefault="00F62ED6" w:rsidP="00F62ED6">
      <w:r w:rsidRPr="005B25A1">
        <w:rPr>
          <w:b/>
          <w:bCs/>
        </w:rPr>
        <w:t>Status:</w:t>
      </w:r>
      <w:r>
        <w:t xml:space="preserve"> </w:t>
      </w:r>
      <w:r w:rsidRPr="00F62ED6">
        <w:rPr>
          <w:color w:val="FF0000"/>
          <w:lang w:eastAsia="en-US"/>
        </w:rPr>
        <w:t>Approved</w:t>
      </w:r>
      <w:r>
        <w:t>.</w:t>
      </w:r>
    </w:p>
    <w:p w14:paraId="4D0E31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Endorsed SIDs</w:t>
      </w:r>
    </w:p>
    <w:p w14:paraId="3480F5C5" w14:textId="77777777" w:rsidR="00E00DA6" w:rsidRDefault="007615D6" w:rsidP="000A3FBD">
      <w:pPr>
        <w:pStyle w:val="NormTop"/>
      </w:pPr>
      <w:r>
        <w:rPr>
          <w:color w:val="0000FF"/>
        </w:rPr>
        <w:t>SP-231385</w:t>
      </w:r>
      <w:r w:rsidRPr="00D53282">
        <w:t xml:space="preserve"> </w:t>
      </w:r>
      <w:r>
        <w:t>(SID NEW) New SID on System Enhancement for Proximity-based Services in 5GS - Phase 3. (Source: MediaTek Inc. (Moderator) )</w:t>
      </w:r>
      <w:r>
        <w:br/>
      </w:r>
      <w:r w:rsidRPr="00D53282">
        <w:rPr>
          <w:b/>
        </w:rPr>
        <w:t>Document for:</w:t>
      </w:r>
      <w:r w:rsidRPr="00D53282">
        <w:t xml:space="preserve"> </w:t>
      </w:r>
      <w:r>
        <w:t>Approval</w:t>
      </w:r>
      <w:r>
        <w:br/>
      </w:r>
      <w:r w:rsidRPr="00D53282">
        <w:rPr>
          <w:b/>
        </w:rPr>
        <w:t>Abstract:</w:t>
      </w:r>
      <w:r w:rsidRPr="00D53282">
        <w:t xml:space="preserve"> </w:t>
      </w:r>
      <w:r>
        <w:br/>
        <w:t>New SID on System Enhancement for Proximity-based Services in 5GS - Phase 3.</w:t>
      </w:r>
    </w:p>
    <w:p w14:paraId="5261546B" w14:textId="03D18500" w:rsidR="00E00DA6" w:rsidRPr="00B81031" w:rsidRDefault="00000000" w:rsidP="00B81031">
      <w:pPr>
        <w:keepNext/>
        <w:keepLines/>
        <w:rPr>
          <w:i/>
        </w:rPr>
      </w:pPr>
      <w:r w:rsidRPr="00B81031">
        <w:rPr>
          <w:b/>
          <w:bCs/>
          <w:i/>
        </w:rPr>
        <w:t>Comment:</w:t>
      </w:r>
      <w:r>
        <w:rPr>
          <w:i/>
        </w:rPr>
        <w:t xml:space="preserve"> </w:t>
      </w:r>
      <w:r w:rsidR="007615D6">
        <w:rPr>
          <w:i/>
        </w:rPr>
        <w:t>Revision of SP-231060</w:t>
      </w:r>
      <w:r w:rsidR="009D34F1">
        <w:rPr>
          <w:i/>
        </w:rPr>
        <w:t xml:space="preserve"> from TSG SA#101.</w:t>
      </w:r>
    </w:p>
    <w:p w14:paraId="7AF05C24" w14:textId="77777777" w:rsidR="007615D6" w:rsidRPr="005B25A1" w:rsidRDefault="007615D6" w:rsidP="007615D6">
      <w:pPr>
        <w:keepNext/>
        <w:keepLines/>
        <w:rPr>
          <w:b/>
          <w:bCs/>
        </w:rPr>
      </w:pPr>
      <w:r w:rsidRPr="005B25A1">
        <w:rPr>
          <w:b/>
          <w:bCs/>
        </w:rPr>
        <w:t>Plenary Discussion:</w:t>
      </w:r>
    </w:p>
    <w:p w14:paraId="6B9DEDFD" w14:textId="08B1083F" w:rsidR="00C909DE" w:rsidRDefault="001C5E24" w:rsidP="001C5E24">
      <w:pPr>
        <w:keepNext/>
        <w:keepLines/>
      </w:pPr>
      <w:r>
        <w:t>Ericsson suggested WT5 on multi-path can be removed as it was agreed to focus is only on multi-hop aspects. This can be further considered off-line</w:t>
      </w:r>
      <w:r w:rsidRPr="001C5E24">
        <w:t xml:space="preserve">. </w:t>
      </w:r>
      <w:r w:rsidR="00C909DE">
        <w:t xml:space="preserve">It was agreed to remove multi-path and focus on multi-hop. WT5 was removed and corresponding notes were removed and TU estimates updated accordingly. This was revised in </w:t>
      </w:r>
      <w:r w:rsidR="00C909DE" w:rsidRPr="00CE3EC0">
        <w:rPr>
          <w:color w:val="0000FF"/>
        </w:rPr>
        <w:t>S</w:t>
      </w:r>
      <w:r w:rsidR="00C909DE">
        <w:rPr>
          <w:color w:val="0000FF"/>
        </w:rPr>
        <w:t>P</w:t>
      </w:r>
      <w:r w:rsidR="00C909DE" w:rsidRPr="00CE3EC0">
        <w:rPr>
          <w:color w:val="0000FF"/>
        </w:rPr>
        <w:t>-23</w:t>
      </w:r>
      <w:r w:rsidR="00C909DE">
        <w:rPr>
          <w:color w:val="0000FF"/>
        </w:rPr>
        <w:t>1691</w:t>
      </w:r>
      <w:r w:rsidR="00C909DE">
        <w:t>.</w:t>
      </w:r>
    </w:p>
    <w:p w14:paraId="3C3B0209" w14:textId="6949170F" w:rsidR="009B206D" w:rsidRPr="009B206D" w:rsidRDefault="009B206D" w:rsidP="001C5E24">
      <w:pPr>
        <w:keepNext/>
        <w:keepLines/>
        <w:rPr>
          <w:b/>
          <w:bCs/>
        </w:rPr>
      </w:pPr>
      <w:r w:rsidRPr="009B206D">
        <w:rPr>
          <w:b/>
          <w:bCs/>
        </w:rPr>
        <w:t>TSG RAN provided feedback on the Way forward on SL multi-hop Relay after the Joint session (</w:t>
      </w:r>
      <w:r w:rsidRPr="009B206D">
        <w:rPr>
          <w:b/>
          <w:bCs/>
          <w:color w:val="385623" w:themeColor="accent6" w:themeShade="80"/>
        </w:rPr>
        <w:t>RP-233998</w:t>
      </w:r>
      <w:r w:rsidRPr="009B206D">
        <w:rPr>
          <w:b/>
          <w:bCs/>
        </w:rPr>
        <w:t>).</w:t>
      </w:r>
    </w:p>
    <w:p w14:paraId="5663A73A" w14:textId="558608AF" w:rsidR="009B206D" w:rsidRDefault="009B206D" w:rsidP="009B206D">
      <w:r>
        <w:t xml:space="preserve">MediaTek reported that WT-1.2, Layer 2 UE-UE Relay will be out of scope of the study. Note 1 was updated accordingly. Telecom Italia and Ericsson asked to be added to the supporting companies This was revised in </w:t>
      </w:r>
      <w:r w:rsidRPr="00CE3EC0">
        <w:rPr>
          <w:color w:val="0000FF"/>
        </w:rPr>
        <w:t>S</w:t>
      </w:r>
      <w:r>
        <w:rPr>
          <w:color w:val="0000FF"/>
        </w:rPr>
        <w:t>P</w:t>
      </w:r>
      <w:r w:rsidRPr="00CE3EC0">
        <w:rPr>
          <w:color w:val="0000FF"/>
        </w:rPr>
        <w:t>-23</w:t>
      </w:r>
      <w:r>
        <w:rPr>
          <w:color w:val="0000FF"/>
        </w:rPr>
        <w:t>1751</w:t>
      </w:r>
      <w:r>
        <w:t>.</w:t>
      </w:r>
    </w:p>
    <w:p w14:paraId="2B7EE582" w14:textId="3B9A0326" w:rsidR="00F62ED6" w:rsidRDefault="00F62ED6" w:rsidP="00F62ED6">
      <w:pPr>
        <w:keepNext/>
        <w:keepLines/>
      </w:pPr>
      <w:r>
        <w:t xml:space="preserve">This new SID was reviewed and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1798</w:t>
      </w:r>
      <w:r>
        <w:t>.</w:t>
      </w:r>
    </w:p>
    <w:p w14:paraId="3E376ED7" w14:textId="77777777" w:rsidR="00F62ED6" w:rsidRPr="00F62ED6" w:rsidRDefault="00F62ED6" w:rsidP="00F62ED6">
      <w:pPr>
        <w:keepNext/>
        <w:keepLines/>
      </w:pPr>
      <w:r>
        <w:t xml:space="preserve">This new SID was </w:t>
      </w:r>
      <w:r w:rsidRPr="00C3284B">
        <w:rPr>
          <w:color w:val="FF0000"/>
          <w:lang w:eastAsia="en-US"/>
        </w:rPr>
        <w:t>approved</w:t>
      </w:r>
      <w:r>
        <w:t>.</w:t>
      </w:r>
    </w:p>
    <w:p w14:paraId="6FA3F3F0" w14:textId="77777777" w:rsidR="00F62ED6" w:rsidRPr="00EB0339" w:rsidRDefault="00F62ED6" w:rsidP="00F62ED6">
      <w:r w:rsidRPr="005B25A1">
        <w:rPr>
          <w:b/>
          <w:bCs/>
        </w:rPr>
        <w:t>Status:</w:t>
      </w:r>
      <w:r>
        <w:t xml:space="preserve"> </w:t>
      </w:r>
      <w:r w:rsidRPr="00F62ED6">
        <w:rPr>
          <w:color w:val="FF0000"/>
          <w:lang w:eastAsia="en-US"/>
        </w:rPr>
        <w:t>Approved</w:t>
      </w:r>
      <w:r>
        <w:t>.</w:t>
      </w:r>
    </w:p>
    <w:p w14:paraId="6C1A2082" w14:textId="77777777" w:rsidR="00E00DA6" w:rsidRDefault="007615D6" w:rsidP="000A3FBD">
      <w:pPr>
        <w:pStyle w:val="NormTop"/>
      </w:pPr>
      <w:r>
        <w:rPr>
          <w:color w:val="0000FF"/>
        </w:rPr>
        <w:t>SP-231295</w:t>
      </w:r>
      <w:r w:rsidRPr="00D53282">
        <w:t xml:space="preserve"> </w:t>
      </w:r>
      <w:r>
        <w:t>(SID NEW) New SID on Architecture Enhancements for Vehicle Mounted Relays (VMR) Phase 2. (Source: Vivo (Moderator))</w:t>
      </w:r>
      <w:r>
        <w:br/>
      </w:r>
      <w:r w:rsidRPr="00D53282">
        <w:rPr>
          <w:b/>
        </w:rPr>
        <w:t>Document for:</w:t>
      </w:r>
      <w:r w:rsidRPr="00D53282">
        <w:t xml:space="preserve"> </w:t>
      </w:r>
      <w:r>
        <w:t>Approval</w:t>
      </w:r>
      <w:r>
        <w:br/>
      </w:r>
      <w:r w:rsidRPr="00D53282">
        <w:rPr>
          <w:b/>
        </w:rPr>
        <w:t>Abstract:</w:t>
      </w:r>
      <w:r w:rsidRPr="00D53282">
        <w:t xml:space="preserve"> </w:t>
      </w:r>
      <w:r>
        <w:br/>
        <w:t xml:space="preserve">Objective: The aim of this study work is to investigate and identify potential architecture and system level enhancements to further evolve the functionalities of base station relays mounted on vehicles. Specifically, the objectives include: - WT-1: Identify gaps for supporting the architecture with a </w:t>
      </w:r>
      <w:proofErr w:type="spellStart"/>
      <w:r>
        <w:t>gNB</w:t>
      </w:r>
      <w:proofErr w:type="spellEnd"/>
      <w:r>
        <w:t xml:space="preserve"> onboard of a relay and the use of a PDU session for the wireless backhauling of the N2/N3 interfaces e.g. including UE access control. - WT-2: Study whether and how to enable mobility for a </w:t>
      </w:r>
      <w:proofErr w:type="spellStart"/>
      <w:r>
        <w:t>gNB</w:t>
      </w:r>
      <w:proofErr w:type="spellEnd"/>
      <w:r>
        <w:t xml:space="preserve"> onboard of a relay using a PDU session for the wireless backhauling of the N2/N3 interfaces. - WT-3: Identify whether and how to enhance the architecture to enable authorization and configuration of relay - WT-4: Identify whether and how to enhance the architecture to enable QoS support over the backhaul - WT-5: Identify whether and how to enhance the architecture to enable Cell ID/TAC management - WT-6: Identify how to enhance the architecture to enable support for UE location services and emergency services Note1: Coordination with RAN is needed due to the dependency with RAN. Note2: The wireless backhauling of N2/N3 may use the existing TN and NTN. Note3: Support of the multi-hop routing within the IAB topology will be handled as alignment with RAN WG inputs.</w:t>
      </w:r>
    </w:p>
    <w:p w14:paraId="415E0E04" w14:textId="49613C3E" w:rsidR="00E00DA6" w:rsidRPr="00B81031" w:rsidRDefault="00000000" w:rsidP="00B81031">
      <w:pPr>
        <w:keepNext/>
        <w:keepLines/>
        <w:rPr>
          <w:i/>
        </w:rPr>
      </w:pPr>
      <w:r w:rsidRPr="00B81031">
        <w:rPr>
          <w:b/>
          <w:bCs/>
          <w:i/>
        </w:rPr>
        <w:t>Comment:</w:t>
      </w:r>
      <w:r>
        <w:rPr>
          <w:i/>
        </w:rPr>
        <w:t xml:space="preserve"> </w:t>
      </w:r>
      <w:r w:rsidR="007615D6">
        <w:rPr>
          <w:i/>
        </w:rPr>
        <w:t>Revision of SP-231071</w:t>
      </w:r>
      <w:r w:rsidR="009D34F1">
        <w:rPr>
          <w:i/>
        </w:rPr>
        <w:t xml:space="preserve"> from TSG SA#101</w:t>
      </w:r>
      <w:r w:rsidR="007615D6">
        <w:rPr>
          <w:i/>
        </w:rPr>
        <w:t>.</w:t>
      </w:r>
    </w:p>
    <w:p w14:paraId="504C93C8" w14:textId="77777777" w:rsidR="007615D6" w:rsidRPr="005B25A1" w:rsidRDefault="007615D6" w:rsidP="007615D6">
      <w:pPr>
        <w:keepNext/>
        <w:keepLines/>
        <w:rPr>
          <w:b/>
          <w:bCs/>
        </w:rPr>
      </w:pPr>
      <w:r w:rsidRPr="005B25A1">
        <w:rPr>
          <w:b/>
          <w:bCs/>
        </w:rPr>
        <w:t>Plenary Discussion:</w:t>
      </w:r>
    </w:p>
    <w:p w14:paraId="613B43B7" w14:textId="633FAC3B" w:rsidR="00982D8A" w:rsidRDefault="00982D8A" w:rsidP="00982D8A">
      <w:pPr>
        <w:keepNext/>
        <w:keepLines/>
      </w:pPr>
      <w:r>
        <w:t xml:space="preserve">The supporting companies should be updated and this was revised in </w:t>
      </w:r>
      <w:r w:rsidRPr="00CE3EC0">
        <w:rPr>
          <w:color w:val="0000FF"/>
        </w:rPr>
        <w:t>S</w:t>
      </w:r>
      <w:r>
        <w:rPr>
          <w:color w:val="0000FF"/>
        </w:rPr>
        <w:t>P</w:t>
      </w:r>
      <w:r w:rsidRPr="00CE3EC0">
        <w:rPr>
          <w:color w:val="0000FF"/>
        </w:rPr>
        <w:t>-23</w:t>
      </w:r>
      <w:r>
        <w:rPr>
          <w:color w:val="0000FF"/>
        </w:rPr>
        <w:t>1676</w:t>
      </w:r>
      <w:r>
        <w:t>.</w:t>
      </w:r>
    </w:p>
    <w:p w14:paraId="7206F0BF" w14:textId="0C3C6A86" w:rsidR="00CD7F76" w:rsidRDefault="00CD7F76" w:rsidP="00982D8A">
      <w:pPr>
        <w:keepNext/>
        <w:keepLines/>
      </w:pPr>
      <w:r>
        <w:t xml:space="preserve">This was updated with scope and TU reductions off-line and revised in </w:t>
      </w:r>
      <w:r w:rsidRPr="00CE3EC0">
        <w:rPr>
          <w:color w:val="0000FF"/>
        </w:rPr>
        <w:t>S</w:t>
      </w:r>
      <w:r>
        <w:rPr>
          <w:color w:val="0000FF"/>
        </w:rPr>
        <w:t>P</w:t>
      </w:r>
      <w:r w:rsidRPr="00CE3EC0">
        <w:rPr>
          <w:color w:val="0000FF"/>
        </w:rPr>
        <w:t>-23</w:t>
      </w:r>
      <w:r>
        <w:rPr>
          <w:color w:val="0000FF"/>
        </w:rPr>
        <w:t>1770</w:t>
      </w:r>
      <w:r>
        <w:t>.</w:t>
      </w:r>
    </w:p>
    <w:p w14:paraId="3B0DC266" w14:textId="670FE727" w:rsidR="00F62ED6" w:rsidRDefault="00F62ED6" w:rsidP="00F62ED6">
      <w:pPr>
        <w:keepNext/>
        <w:keepLines/>
      </w:pPr>
      <w:r>
        <w:t xml:space="preserve">This new SID was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1799</w:t>
      </w:r>
      <w:r>
        <w:t>.</w:t>
      </w:r>
    </w:p>
    <w:p w14:paraId="19E79E05" w14:textId="77777777" w:rsidR="00F62ED6" w:rsidRPr="00F62ED6" w:rsidRDefault="00F62ED6" w:rsidP="00F62ED6">
      <w:pPr>
        <w:keepNext/>
        <w:keepLines/>
      </w:pPr>
      <w:r>
        <w:t xml:space="preserve">This new SID was </w:t>
      </w:r>
      <w:r w:rsidRPr="00C3284B">
        <w:rPr>
          <w:color w:val="FF0000"/>
          <w:lang w:eastAsia="en-US"/>
        </w:rPr>
        <w:t>approved</w:t>
      </w:r>
      <w:r>
        <w:t>.</w:t>
      </w:r>
    </w:p>
    <w:p w14:paraId="65A5ECEC"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D7B5E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 WG2 Noted SIDs/WIDs - Moderator's Input</w:t>
      </w:r>
    </w:p>
    <w:p w14:paraId="70E35996" w14:textId="78BBE855" w:rsidR="00E00DA6" w:rsidRDefault="007615D6" w:rsidP="000A3FBD">
      <w:pPr>
        <w:pStyle w:val="NormTop"/>
      </w:pPr>
      <w:r>
        <w:rPr>
          <w:color w:val="0000FF"/>
        </w:rPr>
        <w:t>SP-231</w:t>
      </w:r>
      <w:r w:rsidR="009D34F1">
        <w:rPr>
          <w:color w:val="0000FF"/>
        </w:rPr>
        <w:t>661</w:t>
      </w:r>
      <w:r w:rsidRPr="00D53282">
        <w:t xml:space="preserve"> </w:t>
      </w:r>
      <w:r>
        <w:t>(SID NEW) New SID on Enhanced Traffic Management (Source:</w:t>
      </w:r>
      <w:r w:rsidR="009D34F1">
        <w:t xml:space="preserve"> Ericsson (moderator)</w:t>
      </w:r>
      <w:r>
        <w:t>)</w:t>
      </w:r>
      <w:r>
        <w:br/>
      </w:r>
      <w:r w:rsidRPr="00D53282">
        <w:rPr>
          <w:b/>
        </w:rPr>
        <w:t>Document for:</w:t>
      </w:r>
      <w:r w:rsidRPr="00D53282">
        <w:t xml:space="preserve"> </w:t>
      </w:r>
      <w:r>
        <w:t>Approval</w:t>
      </w:r>
      <w:r>
        <w:br/>
      </w:r>
      <w:r w:rsidRPr="00D53282">
        <w:rPr>
          <w:b/>
        </w:rPr>
        <w:t>Abstract:</w:t>
      </w:r>
      <w:r w:rsidRPr="00D53282">
        <w:t xml:space="preserve"> </w:t>
      </w:r>
      <w:r>
        <w:br/>
        <w:t>Compared to last revision from SA WG2#160, this SID has been updated to clarify that that the study assumed re-use of information defined by relevant IETF RFCs and that the study will not consider extensions on top of those RFCs.</w:t>
      </w:r>
    </w:p>
    <w:p w14:paraId="5CF0BA57" w14:textId="5E044C6D" w:rsidR="00E00DA6" w:rsidRPr="00B81031" w:rsidRDefault="00000000" w:rsidP="00B81031">
      <w:pPr>
        <w:keepNext/>
        <w:keepLines/>
        <w:rPr>
          <w:i/>
        </w:rPr>
      </w:pPr>
      <w:r w:rsidRPr="00B81031">
        <w:rPr>
          <w:b/>
          <w:bCs/>
          <w:i/>
        </w:rPr>
        <w:t>Comment:</w:t>
      </w:r>
      <w:r>
        <w:rPr>
          <w:i/>
        </w:rPr>
        <w:t xml:space="preserve"> </w:t>
      </w:r>
      <w:r w:rsidR="009D34F1">
        <w:rPr>
          <w:i/>
        </w:rPr>
        <w:t>Revision of SP-231505.</w:t>
      </w:r>
    </w:p>
    <w:p w14:paraId="43ADE689" w14:textId="77777777" w:rsidR="007615D6" w:rsidRPr="005B25A1" w:rsidRDefault="007615D6" w:rsidP="007615D6">
      <w:pPr>
        <w:keepNext/>
        <w:keepLines/>
        <w:rPr>
          <w:b/>
          <w:bCs/>
        </w:rPr>
      </w:pPr>
      <w:r w:rsidRPr="005B25A1">
        <w:rPr>
          <w:b/>
          <w:bCs/>
        </w:rPr>
        <w:t>Plenary Discussion:</w:t>
      </w:r>
    </w:p>
    <w:p w14:paraId="10C725AE" w14:textId="06AA53FC" w:rsidR="00465ACD" w:rsidRDefault="00982D8A" w:rsidP="00A120F3">
      <w:pPr>
        <w:keepNext/>
        <w:keepLines/>
      </w:pPr>
      <w:r>
        <w:t xml:space="preserve">Qualcomm commented that the trust relationship for this would be an operators commercial decision and Telefonica did not think this was a desirable feature. </w:t>
      </w:r>
      <w:r w:rsidR="00465ACD">
        <w:t xml:space="preserve">These issues should be taken into consideration during prioritisation and content discussions and the technical correctness and accuracy of TU estimates should be discussed at this stage. This was left for off-line discussion and revised in </w:t>
      </w:r>
      <w:r w:rsidR="00465ACD" w:rsidRPr="00CE3EC0">
        <w:rPr>
          <w:color w:val="0000FF"/>
        </w:rPr>
        <w:t>S</w:t>
      </w:r>
      <w:r w:rsidR="00465ACD">
        <w:rPr>
          <w:color w:val="0000FF"/>
        </w:rPr>
        <w:t>P</w:t>
      </w:r>
      <w:r w:rsidR="00465ACD" w:rsidRPr="00CE3EC0">
        <w:rPr>
          <w:color w:val="0000FF"/>
        </w:rPr>
        <w:t>-23</w:t>
      </w:r>
      <w:r w:rsidR="00465ACD">
        <w:rPr>
          <w:color w:val="0000FF"/>
        </w:rPr>
        <w:t>1677</w:t>
      </w:r>
      <w:r w:rsidR="00465ACD">
        <w:t>.</w:t>
      </w:r>
    </w:p>
    <w:p w14:paraId="1AE8017D" w14:textId="049FDAE4" w:rsidR="00C5078B" w:rsidRDefault="0097020C" w:rsidP="007615D6">
      <w:pPr>
        <w:keepNext/>
        <w:keepLines/>
      </w:pPr>
      <w:r>
        <w:t xml:space="preserve">Further issues were raised and this was left for further off-line discussion and revised in </w:t>
      </w:r>
      <w:r w:rsidRPr="00CE3EC0">
        <w:rPr>
          <w:color w:val="0000FF"/>
        </w:rPr>
        <w:t>S</w:t>
      </w:r>
      <w:r>
        <w:rPr>
          <w:color w:val="0000FF"/>
        </w:rPr>
        <w:t>P</w:t>
      </w:r>
      <w:r w:rsidRPr="00CE3EC0">
        <w:rPr>
          <w:color w:val="0000FF"/>
        </w:rPr>
        <w:t>-23</w:t>
      </w:r>
      <w:r>
        <w:rPr>
          <w:color w:val="0000FF"/>
        </w:rPr>
        <w:t>1701</w:t>
      </w:r>
      <w:r>
        <w:t>.</w:t>
      </w:r>
    </w:p>
    <w:p w14:paraId="23146455" w14:textId="7EF077C9" w:rsidR="00E95491" w:rsidRDefault="00E95491" w:rsidP="007615D6">
      <w:pPr>
        <w:keepNext/>
        <w:keepLines/>
      </w:pPr>
      <w:r>
        <w:t xml:space="preserve">Vodafone could not accept this and had raised several technical issues. Telefonica and Huawei also had issues with accepting this SID. Nokia preferred to study this in a more holistic fashion rather than a single use case and suggested this could be considered for the next Release. Vodafone, Huawei, Telefonica and Nokia objected to this SID. This was then </w:t>
      </w:r>
      <w:r w:rsidRPr="00C3284B">
        <w:rPr>
          <w:color w:val="0000FF"/>
        </w:rPr>
        <w:t>noted</w:t>
      </w:r>
      <w:r>
        <w:t>.</w:t>
      </w:r>
    </w:p>
    <w:p w14:paraId="09475943" w14:textId="2E3D2EE4" w:rsidR="007615D6" w:rsidRPr="00EB0339" w:rsidRDefault="007615D6" w:rsidP="007615D6">
      <w:r w:rsidRPr="005B25A1">
        <w:rPr>
          <w:b/>
          <w:bCs/>
        </w:rPr>
        <w:t>Status:</w:t>
      </w:r>
      <w:r>
        <w:t xml:space="preserve"> </w:t>
      </w:r>
      <w:r w:rsidR="00E95491" w:rsidRPr="00C3284B">
        <w:rPr>
          <w:color w:val="0000FF"/>
        </w:rPr>
        <w:t>Noted</w:t>
      </w:r>
      <w:r w:rsidR="00E95491">
        <w:t>.</w:t>
      </w:r>
    </w:p>
    <w:p w14:paraId="11382733" w14:textId="77777777" w:rsidR="00E00DA6" w:rsidRDefault="007615D6" w:rsidP="000A3FBD">
      <w:pPr>
        <w:pStyle w:val="NormTop"/>
      </w:pPr>
      <w:r>
        <w:rPr>
          <w:color w:val="0000FF"/>
        </w:rPr>
        <w:t>SP-231503</w:t>
      </w:r>
      <w:r w:rsidRPr="00D53282">
        <w:t xml:space="preserve"> </w:t>
      </w:r>
      <w:r>
        <w:t>(WID NEW) New WID on Architecture support of Roaming Value Added Services. (Source: Deutsche Telekom AG (Moderator))</w:t>
      </w:r>
      <w:r>
        <w:br/>
      </w:r>
      <w:r w:rsidRPr="00D53282">
        <w:rPr>
          <w:b/>
        </w:rPr>
        <w:t>Document for:</w:t>
      </w:r>
      <w:r w:rsidRPr="00D53282">
        <w:t xml:space="preserve"> </w:t>
      </w:r>
      <w:r>
        <w:t>Approval</w:t>
      </w:r>
      <w:r>
        <w:br/>
      </w:r>
      <w:r w:rsidRPr="00D53282">
        <w:rPr>
          <w:b/>
        </w:rPr>
        <w:t>Abstract:</w:t>
      </w:r>
      <w:r w:rsidRPr="00D53282">
        <w:t xml:space="preserve"> </w:t>
      </w:r>
      <w:r>
        <w:br/>
        <w:t>This is a new WID proposal for Release 19.</w:t>
      </w:r>
    </w:p>
    <w:p w14:paraId="324495E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S2-2313750.</w:t>
      </w:r>
    </w:p>
    <w:p w14:paraId="0C385E62" w14:textId="77777777" w:rsidR="007615D6" w:rsidRPr="005B25A1" w:rsidRDefault="007615D6" w:rsidP="007615D6">
      <w:pPr>
        <w:keepNext/>
        <w:keepLines/>
        <w:rPr>
          <w:b/>
          <w:bCs/>
        </w:rPr>
      </w:pPr>
      <w:r w:rsidRPr="005B25A1">
        <w:rPr>
          <w:b/>
          <w:bCs/>
        </w:rPr>
        <w:t>Plenary Discussion:</w:t>
      </w:r>
    </w:p>
    <w:p w14:paraId="463756BC" w14:textId="77777777" w:rsidR="00BD7CD5" w:rsidRDefault="00465ACD" w:rsidP="007615D6">
      <w:pPr>
        <w:keepNext/>
        <w:keepLines/>
      </w:pPr>
      <w:r>
        <w:t xml:space="preserve">Deutsche Telekom reported that during off-line discussion the supporting companies had agreed that this could be proposed as a _TEI19 WID. Ericsson commented that there is some work needed to draft the necessary CRs for this. This will be returned to SA WG2 to allow the production of a _TEI19 WID proposal. AT&amp;T commented that the _TEI19 resources should be focused on urgently needed items, rather than all small WIDs being proposed. This should be part of the SA WG2 TEI19 prioritisation discussions. Vodafone suggested that SA WG2 should be asked to produce and agree the Draft CRs at their </w:t>
      </w:r>
      <w:r w:rsidR="00BD7CD5">
        <w:t xml:space="preserve">February 2024 </w:t>
      </w:r>
      <w:r>
        <w:t>Athens meeting in order to present the WID and CRs to the next TSG</w:t>
      </w:r>
      <w:r w:rsidR="00BD7CD5">
        <w:t> </w:t>
      </w:r>
      <w:r>
        <w:t>SA meeting.</w:t>
      </w:r>
    </w:p>
    <w:p w14:paraId="6989970D" w14:textId="15877228" w:rsidR="007615D6" w:rsidRPr="00465ACD" w:rsidRDefault="00BD7CD5" w:rsidP="007615D6">
      <w:pPr>
        <w:keepNext/>
        <w:keepLines/>
      </w:pPr>
      <w:r>
        <w:t xml:space="preserve">This should be discussed in SA WG2 for consideration as a _TEI19 WID. </w:t>
      </w:r>
      <w:r w:rsidRPr="00BD7CD5">
        <w:rPr>
          <w:b/>
          <w:bCs/>
          <w:color w:val="0000FF"/>
        </w:rPr>
        <w:t>TSG SA will provide guidance on this to SA WG2.</w:t>
      </w:r>
      <w:r>
        <w:t xml:space="preserve"> This was then </w:t>
      </w:r>
      <w:r w:rsidRPr="00C3284B">
        <w:rPr>
          <w:color w:val="0000FF"/>
        </w:rPr>
        <w:t>noted</w:t>
      </w:r>
      <w:r>
        <w:t>.</w:t>
      </w:r>
    </w:p>
    <w:p w14:paraId="5E74ADD1" w14:textId="0B592ABB" w:rsidR="007615D6" w:rsidRPr="00EB0339" w:rsidRDefault="007615D6" w:rsidP="007615D6">
      <w:r w:rsidRPr="005B25A1">
        <w:rPr>
          <w:b/>
          <w:bCs/>
        </w:rPr>
        <w:t>Status:</w:t>
      </w:r>
      <w:r>
        <w:t xml:space="preserve"> </w:t>
      </w:r>
      <w:r>
        <w:rPr>
          <w:color w:val="0000FF"/>
        </w:rPr>
        <w:t>Noted</w:t>
      </w:r>
      <w:r>
        <w:t>.</w:t>
      </w:r>
    </w:p>
    <w:p w14:paraId="3D3D1639" w14:textId="77777777" w:rsidR="00E00DA6" w:rsidRDefault="007615D6" w:rsidP="000A3FBD">
      <w:pPr>
        <w:pStyle w:val="NormTop"/>
      </w:pPr>
      <w:r>
        <w:rPr>
          <w:color w:val="0000FF"/>
        </w:rPr>
        <w:t>SP-231371</w:t>
      </w:r>
      <w:r w:rsidRPr="00D53282">
        <w:t xml:space="preserve"> </w:t>
      </w:r>
      <w:r>
        <w:t>(SID NEW) New SID on Core Network Enhanced Support for Artificial Intelligence (AI)/Machine Learning (ML) (Source: Qualcomm (moderator))</w:t>
      </w:r>
      <w:r>
        <w:br/>
      </w:r>
      <w:r w:rsidRPr="00D53282">
        <w:rPr>
          <w:b/>
        </w:rPr>
        <w:t>Document for:</w:t>
      </w:r>
      <w:r w:rsidRPr="00D53282">
        <w:t xml:space="preserve"> </w:t>
      </w:r>
      <w:r>
        <w:t>Approval</w:t>
      </w:r>
      <w:r>
        <w:br/>
      </w:r>
      <w:r w:rsidRPr="00D53282">
        <w:rPr>
          <w:b/>
        </w:rPr>
        <w:t>Abstract:</w:t>
      </w:r>
      <w:r w:rsidRPr="00D53282">
        <w:t xml:space="preserve"> </w:t>
      </w:r>
      <w:r>
        <w:br/>
        <w:t>New SID on Core Network Enhanced Support for Artificial Intelligence (AI)/Machine Learning (ML).</w:t>
      </w:r>
    </w:p>
    <w:p w14:paraId="6B8A66BD" w14:textId="77777777" w:rsidR="007615D6" w:rsidRPr="005B25A1" w:rsidRDefault="007615D6" w:rsidP="007615D6">
      <w:pPr>
        <w:keepNext/>
        <w:keepLines/>
        <w:rPr>
          <w:b/>
          <w:bCs/>
        </w:rPr>
      </w:pPr>
      <w:r w:rsidRPr="005B25A1">
        <w:rPr>
          <w:b/>
          <w:bCs/>
        </w:rPr>
        <w:t>Plenary Discussion:</w:t>
      </w:r>
    </w:p>
    <w:p w14:paraId="3834053C" w14:textId="66B7924A" w:rsidR="009B1EEB" w:rsidRDefault="00735D4D" w:rsidP="00A120F3">
      <w:pPr>
        <w:keepNext/>
        <w:keepLines/>
      </w:pPr>
      <w:r>
        <w:t xml:space="preserve">The contentious part of this is WT1, which is dependent on information from RAN WGs. </w:t>
      </w:r>
      <w:r w:rsidR="00FE1952">
        <w:t>The TSG SA Chair suggested adding this to a list of questions for the Joint TSG session for yes/no/don't know answers.</w:t>
      </w:r>
      <w:r w:rsidR="00C240B1">
        <w:t xml:space="preserve"> </w:t>
      </w:r>
      <w:r w:rsidR="00B65A92">
        <w:t xml:space="preserve">There were comments and suggestions on the various WTs in this SID. </w:t>
      </w:r>
      <w:r w:rsidR="009B1EEB">
        <w:t xml:space="preserve">WT2 and WT3 appeared stable. This was left for off-line discussion and revised in </w:t>
      </w:r>
      <w:r w:rsidR="009B1EEB" w:rsidRPr="00CE3EC0">
        <w:rPr>
          <w:color w:val="0000FF"/>
        </w:rPr>
        <w:t>S</w:t>
      </w:r>
      <w:r w:rsidR="009B1EEB">
        <w:rPr>
          <w:color w:val="0000FF"/>
        </w:rPr>
        <w:t>P</w:t>
      </w:r>
      <w:r w:rsidR="009B1EEB" w:rsidRPr="00CE3EC0">
        <w:rPr>
          <w:color w:val="0000FF"/>
        </w:rPr>
        <w:t>-23</w:t>
      </w:r>
      <w:r w:rsidR="009B1EEB">
        <w:rPr>
          <w:color w:val="0000FF"/>
        </w:rPr>
        <w:t>1678</w:t>
      </w:r>
      <w:r w:rsidR="009B1EEB">
        <w:t>.</w:t>
      </w:r>
    </w:p>
    <w:p w14:paraId="6700327C" w14:textId="148E0B07" w:rsidR="0006068E" w:rsidRDefault="0006068E" w:rsidP="007615D6">
      <w:pPr>
        <w:keepNext/>
        <w:keepLines/>
      </w:pPr>
      <w:r>
        <w:t>Qualcomm reported that WT1 had been updated and NOTE B contained some text which needed updating depending on the Joint Session information received on RAN work planning.</w:t>
      </w:r>
    </w:p>
    <w:p w14:paraId="05B2C606" w14:textId="405DC357" w:rsidR="00544DBE" w:rsidRDefault="00544DBE" w:rsidP="007615D6">
      <w:pPr>
        <w:keepNext/>
        <w:keepLines/>
      </w:pPr>
      <w:r>
        <w:t>Ericsson commented that WT1</w:t>
      </w:r>
      <w:r w:rsidR="0006068E">
        <w:t>.3</w:t>
      </w:r>
      <w:r>
        <w:t xml:space="preserve"> should be removed as RAN WG2 have no time allocated to this and the full impacts should be updated in clause 1. Nokia suggested leaving NOTE B as it was before and suggested adding the coordination with SA WG5 needed.</w:t>
      </w:r>
    </w:p>
    <w:p w14:paraId="3006D66E" w14:textId="7D8397FA" w:rsidR="0006068E" w:rsidRDefault="0006068E" w:rsidP="007615D6">
      <w:pPr>
        <w:keepNext/>
        <w:keepLines/>
      </w:pPr>
      <w:r>
        <w:t>Samsung suggested changes to referencing of the TR in WT1.1. Nokia commented that this reference does not help unless there is stable input is available and this should be asked in the Joint Session.</w:t>
      </w:r>
    </w:p>
    <w:p w14:paraId="0970A8BD" w14:textId="3C6A4C54" w:rsidR="0006068E" w:rsidRDefault="0006068E" w:rsidP="007615D6">
      <w:pPr>
        <w:keepNext/>
        <w:keepLines/>
      </w:pPr>
      <w:r>
        <w:t>Qualcomm replied that WT1.3 is also related to WT1.1 and WT1.2 and should be kept. Ericsson replied that it is expected that the RAN WG2 feedback will impact both WT1.3 and WT1.4.</w:t>
      </w:r>
    </w:p>
    <w:p w14:paraId="5772D1C4" w14:textId="31B3743D" w:rsidR="0006068E" w:rsidRDefault="0006068E" w:rsidP="007615D6">
      <w:pPr>
        <w:keepNext/>
        <w:keepLines/>
      </w:pPr>
      <w:r>
        <w:t>The TSG SA Chair suggested that NOTE B should be removed if sufficient feedback is received from RAN in the Joint Session.</w:t>
      </w:r>
    </w:p>
    <w:p w14:paraId="428D7F97" w14:textId="2007DE2C" w:rsidR="0006068E" w:rsidRDefault="0006068E" w:rsidP="007615D6">
      <w:pPr>
        <w:keepNext/>
        <w:keepLines/>
      </w:pPr>
      <w:r>
        <w:t xml:space="preserve">This was left for off-line discussion and revised in </w:t>
      </w:r>
      <w:r w:rsidRPr="00CE3EC0">
        <w:rPr>
          <w:color w:val="0000FF"/>
        </w:rPr>
        <w:t>S</w:t>
      </w:r>
      <w:r>
        <w:rPr>
          <w:color w:val="0000FF"/>
        </w:rPr>
        <w:t>P</w:t>
      </w:r>
      <w:r w:rsidRPr="00CE3EC0">
        <w:rPr>
          <w:color w:val="0000FF"/>
        </w:rPr>
        <w:t>-23</w:t>
      </w:r>
      <w:r>
        <w:rPr>
          <w:color w:val="0000FF"/>
        </w:rPr>
        <w:t>1688</w:t>
      </w:r>
      <w:r>
        <w:t>.</w:t>
      </w:r>
    </w:p>
    <w:p w14:paraId="00438D21" w14:textId="3C7ED59B" w:rsidR="00947D0D" w:rsidRDefault="004D4CA7" w:rsidP="007615D6">
      <w:pPr>
        <w:keepNext/>
        <w:keepLines/>
      </w:pPr>
      <w:r>
        <w:t>The TSG SA Chair suggested that f</w:t>
      </w:r>
      <w:r w:rsidR="00947D0D">
        <w:t>ollowing the Joint TSG</w:t>
      </w:r>
      <w:r w:rsidR="0047621F">
        <w:t>s</w:t>
      </w:r>
      <w:r w:rsidR="00947D0D">
        <w:t xml:space="preserve"> Session, WT</w:t>
      </w:r>
      <w:r w:rsidR="0047621F">
        <w:t xml:space="preserve">s </w:t>
      </w:r>
      <w:r w:rsidR="00947D0D">
        <w:t xml:space="preserve">1.1, WT1.2 and WT1.3 should be removed and reconsidered in September 2024 when RAN decide on their related work. WT1.5 should be further discussed. </w:t>
      </w:r>
      <w:r>
        <w:t xml:space="preserve">This was left for off-line discussion and revised in </w:t>
      </w:r>
      <w:r w:rsidRPr="00CE3EC0">
        <w:rPr>
          <w:color w:val="0000FF"/>
        </w:rPr>
        <w:t>S</w:t>
      </w:r>
      <w:r>
        <w:rPr>
          <w:color w:val="0000FF"/>
        </w:rPr>
        <w:t>P</w:t>
      </w:r>
      <w:r w:rsidRPr="00CE3EC0">
        <w:rPr>
          <w:color w:val="0000FF"/>
        </w:rPr>
        <w:t>-23</w:t>
      </w:r>
      <w:r>
        <w:rPr>
          <w:color w:val="0000FF"/>
        </w:rPr>
        <w:t>1703</w:t>
      </w:r>
      <w:r>
        <w:t>.</w:t>
      </w:r>
    </w:p>
    <w:p w14:paraId="773C6B52" w14:textId="3C3F3A5A" w:rsidR="00E95491" w:rsidRDefault="0047621F" w:rsidP="007615D6">
      <w:pPr>
        <w:keepNext/>
        <w:keepLines/>
      </w:pPr>
      <w:r>
        <w:t>The TSG SA Chair suggested indicating that whether SA2 can start work on WTs 1.1, 1.2, 1.3 will be discussed at SA#105 in September 2024. Samsung suggested making WTs 1.1, 1.2, 1.3 void and suggested adding a note</w:t>
      </w:r>
      <w:r w:rsidR="006F4DE1">
        <w:t xml:space="preserve"> after WT 1.5.</w:t>
      </w:r>
      <w:r>
        <w:t xml:space="preserve">. Ericsson suggested to add that further changes in the description of WTs 1.1, 1.2, 1.3 can be discussed at TSG SA#103. </w:t>
      </w:r>
    </w:p>
    <w:p w14:paraId="1DAA84FC" w14:textId="539F9A7A" w:rsidR="006F4DE1" w:rsidRDefault="006F4DE1" w:rsidP="007615D6">
      <w:pPr>
        <w:keepNext/>
        <w:keepLines/>
      </w:pPr>
      <w:r>
        <w:t>A note was added: UE data collection, model delivery and transfer to the UE and model identification/management are not within the scope of WT1.5.</w:t>
      </w:r>
    </w:p>
    <w:p w14:paraId="77FD143A" w14:textId="132E37B1" w:rsidR="006F4DE1" w:rsidRDefault="006F4DE1" w:rsidP="007615D6">
      <w:pPr>
        <w:keepNext/>
        <w:keepLines/>
      </w:pPr>
      <w:r>
        <w:t xml:space="preserve">This was revised in </w:t>
      </w:r>
      <w:r w:rsidRPr="00CE3EC0">
        <w:rPr>
          <w:color w:val="0000FF"/>
        </w:rPr>
        <w:t>S</w:t>
      </w:r>
      <w:r>
        <w:rPr>
          <w:color w:val="0000FF"/>
        </w:rPr>
        <w:t>P</w:t>
      </w:r>
      <w:r w:rsidRPr="00CE3EC0">
        <w:rPr>
          <w:color w:val="0000FF"/>
        </w:rPr>
        <w:t>-23</w:t>
      </w:r>
      <w:r>
        <w:rPr>
          <w:color w:val="0000FF"/>
        </w:rPr>
        <w:t>1753</w:t>
      </w:r>
      <w:r>
        <w:t>.</w:t>
      </w:r>
    </w:p>
    <w:p w14:paraId="6AAEB0E3" w14:textId="0342EA6D" w:rsidR="00E70F87" w:rsidRDefault="00E70F87" w:rsidP="00E70F87">
      <w:pPr>
        <w:keepNext/>
        <w:keepLines/>
      </w:pPr>
      <w:r>
        <w:t>A show of hands was held on support for this version of the SID:</w:t>
      </w:r>
    </w:p>
    <w:p w14:paraId="2DCBE614" w14:textId="573A17C4" w:rsidR="00E70F87" w:rsidRDefault="00E70F87" w:rsidP="00E70F87">
      <w:pPr>
        <w:keepNext/>
        <w:keepLines/>
      </w:pPr>
      <w:r>
        <w:t>SUPPORT:</w:t>
      </w:r>
      <w:r>
        <w:tab/>
        <w:t>38</w:t>
      </w:r>
    </w:p>
    <w:p w14:paraId="5EBB0D56" w14:textId="2FB615B2" w:rsidR="00E70F87" w:rsidRDefault="00E70F87" w:rsidP="00E70F87">
      <w:pPr>
        <w:keepNext/>
        <w:keepLines/>
      </w:pPr>
      <w:r>
        <w:t>OBJECT:</w:t>
      </w:r>
      <w:r>
        <w:tab/>
        <w:t>0</w:t>
      </w:r>
    </w:p>
    <w:p w14:paraId="178D86FE" w14:textId="5A3CBC47" w:rsidR="00F62ED6" w:rsidRDefault="00F62ED6" w:rsidP="00F62ED6">
      <w:pPr>
        <w:keepNext/>
        <w:keepLines/>
      </w:pPr>
      <w:r>
        <w:t xml:space="preserve">This new SID was </w:t>
      </w:r>
      <w:r w:rsidRPr="008D7116">
        <w:rPr>
          <w:color w:val="FF0000"/>
        </w:rPr>
        <w:t>agreed</w:t>
      </w:r>
      <w:r>
        <w:t>.</w:t>
      </w:r>
      <w:r w:rsidRPr="00F62ED6">
        <w:t xml:space="preserve"> </w:t>
      </w:r>
      <w:r>
        <w:t xml:space="preserve">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1800</w:t>
      </w:r>
      <w:r>
        <w:t>.</w:t>
      </w:r>
    </w:p>
    <w:p w14:paraId="2B8075CC" w14:textId="77777777" w:rsidR="00F62ED6" w:rsidRPr="00F62ED6" w:rsidRDefault="00F62ED6" w:rsidP="00F62ED6">
      <w:pPr>
        <w:keepNext/>
        <w:keepLines/>
      </w:pPr>
      <w:r>
        <w:t xml:space="preserve">This new SID was </w:t>
      </w:r>
      <w:r w:rsidRPr="00C3284B">
        <w:rPr>
          <w:color w:val="FF0000"/>
          <w:lang w:eastAsia="en-US"/>
        </w:rPr>
        <w:t>approved</w:t>
      </w:r>
      <w:r>
        <w:t>.</w:t>
      </w:r>
    </w:p>
    <w:p w14:paraId="7A33DD6F" w14:textId="77777777" w:rsidR="00F62ED6" w:rsidRPr="00EB0339" w:rsidRDefault="00F62ED6" w:rsidP="00F62ED6">
      <w:r w:rsidRPr="005B25A1">
        <w:rPr>
          <w:b/>
          <w:bCs/>
        </w:rPr>
        <w:t>Status:</w:t>
      </w:r>
      <w:r>
        <w:t xml:space="preserve"> </w:t>
      </w:r>
      <w:r w:rsidRPr="00F62ED6">
        <w:rPr>
          <w:color w:val="FF0000"/>
          <w:lang w:eastAsia="en-US"/>
        </w:rPr>
        <w:t>Approved</w:t>
      </w:r>
      <w:r>
        <w:t>.</w:t>
      </w:r>
    </w:p>
    <w:p w14:paraId="0EF9D36F" w14:textId="77777777" w:rsidR="00E00DA6" w:rsidRDefault="007615D6" w:rsidP="000A3FBD">
      <w:pPr>
        <w:pStyle w:val="NormTop"/>
      </w:pPr>
      <w:r>
        <w:rPr>
          <w:color w:val="0000FF"/>
        </w:rPr>
        <w:t>SP-231365</w:t>
      </w:r>
      <w:r w:rsidRPr="00D53282">
        <w:t xml:space="preserve"> </w:t>
      </w:r>
      <w:r>
        <w:t>(SID NEW) New SID on Study on Architecture Enhancement to support Integrated Sensing and Communication. (Source: Xiaomi (Moderator of ISAC))</w:t>
      </w:r>
      <w:r>
        <w:br/>
      </w:r>
      <w:r w:rsidRPr="00D53282">
        <w:rPr>
          <w:b/>
        </w:rPr>
        <w:t>Document for:</w:t>
      </w:r>
      <w:r w:rsidRPr="00D53282">
        <w:t xml:space="preserve"> </w:t>
      </w:r>
      <w:r>
        <w:t>Approval</w:t>
      </w:r>
      <w:r>
        <w:br/>
      </w:r>
      <w:r w:rsidRPr="00D53282">
        <w:rPr>
          <w:b/>
        </w:rPr>
        <w:t>Abstract:</w:t>
      </w:r>
      <w:r w:rsidRPr="00D53282">
        <w:t xml:space="preserve"> </w:t>
      </w:r>
      <w:r>
        <w:br/>
        <w:t>Proposal of new SID on Architecture Enhancement to support Integrated Sensing and Communication.</w:t>
      </w:r>
    </w:p>
    <w:p w14:paraId="21310771"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S2-2313745.</w:t>
      </w:r>
    </w:p>
    <w:p w14:paraId="70F743C7" w14:textId="77777777" w:rsidR="007615D6" w:rsidRPr="005B25A1" w:rsidRDefault="007615D6" w:rsidP="007615D6">
      <w:pPr>
        <w:keepNext/>
        <w:keepLines/>
        <w:rPr>
          <w:b/>
          <w:bCs/>
        </w:rPr>
      </w:pPr>
      <w:r w:rsidRPr="005B25A1">
        <w:rPr>
          <w:b/>
          <w:bCs/>
        </w:rPr>
        <w:t>Plenary Discussion:</w:t>
      </w:r>
    </w:p>
    <w:p w14:paraId="42DD256F" w14:textId="4961F82B" w:rsidR="00DC313E" w:rsidRDefault="009B1EEB" w:rsidP="00A120F3">
      <w:pPr>
        <w:keepNext/>
        <w:keepLines/>
      </w:pPr>
      <w:r>
        <w:t xml:space="preserve">It was reported that the decision on whether to </w:t>
      </w:r>
      <w:r w:rsidR="00DC313E">
        <w:t>start a study on</w:t>
      </w:r>
      <w:r>
        <w:t xml:space="preserve"> this will not be made by TSG RAN until September 2024. TSG SA can then review the status and determine whether to bring such a study for approval. The handling of this Stage 2 work in Rel-19 can be decided at that time. Huawei suggested the SA WG2 architecture design can still be started in advance of September 2024. Ericsson commented that it will be very difficult to do any meaningful Stage 2 work before RAN WGs have provided their channel modelling results. Qualcomm clarified that Huawei suggest a small part of the work can be done without RAN input and suggested th</w:t>
      </w:r>
      <w:r w:rsidR="00C240B1">
        <w:t xml:space="preserve">at such a WID is drafted to see if it can achieve consensus at this meeting. Nokia suggested coming back to this in September 2024 and determine then whether this can be done for Rel-19. </w:t>
      </w:r>
      <w:r w:rsidR="00DC313E">
        <w:t xml:space="preserve">The SA WG2 Chair commented that if it is decided to review this in September, then some TUs should be set aside to do any Stage 2 work that can be done. This was left for off-line discussion and was revised in </w:t>
      </w:r>
      <w:r w:rsidR="00DC313E" w:rsidRPr="00CE3EC0">
        <w:rPr>
          <w:color w:val="0000FF"/>
        </w:rPr>
        <w:t>S</w:t>
      </w:r>
      <w:r w:rsidR="00DC313E">
        <w:rPr>
          <w:color w:val="0000FF"/>
        </w:rPr>
        <w:t>P</w:t>
      </w:r>
      <w:r w:rsidR="00DC313E" w:rsidRPr="00CE3EC0">
        <w:rPr>
          <w:color w:val="0000FF"/>
        </w:rPr>
        <w:t>-23</w:t>
      </w:r>
      <w:r w:rsidR="00DC313E">
        <w:rPr>
          <w:color w:val="0000FF"/>
        </w:rPr>
        <w:t>1679</w:t>
      </w:r>
      <w:r w:rsidR="00DC313E">
        <w:t>.</w:t>
      </w:r>
    </w:p>
    <w:p w14:paraId="0240A8BF" w14:textId="27C23ACA" w:rsidR="00AA1010" w:rsidRDefault="00AA1010" w:rsidP="00A120F3">
      <w:pPr>
        <w:keepNext/>
        <w:keepLines/>
      </w:pPr>
      <w:r>
        <w:t>The TSG SA Chair suggested that following the Joint TSGs Session, the ISAC work will be reviewed again in September 2024 when RAN make their decision on the RAN related studies for this. This was left for further discussion</w:t>
      </w:r>
      <w:r w:rsidR="00947D0D">
        <w:t xml:space="preserve"> and was revised in </w:t>
      </w:r>
      <w:r w:rsidR="00947D0D" w:rsidRPr="00CE3EC0">
        <w:rPr>
          <w:color w:val="0000FF"/>
        </w:rPr>
        <w:t>S</w:t>
      </w:r>
      <w:r w:rsidR="00947D0D">
        <w:rPr>
          <w:color w:val="0000FF"/>
        </w:rPr>
        <w:t>P</w:t>
      </w:r>
      <w:r w:rsidR="00947D0D" w:rsidRPr="00CE3EC0">
        <w:rPr>
          <w:color w:val="0000FF"/>
        </w:rPr>
        <w:t>-23</w:t>
      </w:r>
      <w:r w:rsidR="00947D0D">
        <w:rPr>
          <w:color w:val="0000FF"/>
        </w:rPr>
        <w:t>1702</w:t>
      </w:r>
      <w:r>
        <w:t>.</w:t>
      </w:r>
    </w:p>
    <w:p w14:paraId="634E9B32" w14:textId="4C5E0AAC" w:rsidR="006F4DE1" w:rsidRDefault="006F4DE1" w:rsidP="007615D6">
      <w:pPr>
        <w:keepNext/>
        <w:keepLines/>
      </w:pPr>
      <w:r>
        <w:t xml:space="preserve">It was suggested to add a note about discussing WT1 - WT6 after RAN feedback at TSG SA#105. Ericsson also asked to </w:t>
      </w:r>
      <w:r w:rsidR="00DF1385">
        <w:t>discuss restricting to</w:t>
      </w:r>
      <w:r>
        <w:t xml:space="preserve"> monostatic devices </w:t>
      </w:r>
      <w:r w:rsidR="00DF1385">
        <w:t xml:space="preserve">TSG SA#105. Note 7 was replaced. This was revised in </w:t>
      </w:r>
      <w:r w:rsidR="00DF1385" w:rsidRPr="00CE3EC0">
        <w:rPr>
          <w:color w:val="0000FF"/>
        </w:rPr>
        <w:t>S</w:t>
      </w:r>
      <w:r w:rsidR="00DF1385">
        <w:rPr>
          <w:color w:val="0000FF"/>
        </w:rPr>
        <w:t>P</w:t>
      </w:r>
      <w:r w:rsidR="00DF1385" w:rsidRPr="00CE3EC0">
        <w:rPr>
          <w:color w:val="0000FF"/>
        </w:rPr>
        <w:t>-23</w:t>
      </w:r>
      <w:r w:rsidR="00DF1385">
        <w:rPr>
          <w:color w:val="0000FF"/>
        </w:rPr>
        <w:t>1754</w:t>
      </w:r>
      <w:r w:rsidR="00DF1385">
        <w:t>.</w:t>
      </w:r>
    </w:p>
    <w:p w14:paraId="5D2A226A" w14:textId="2DED66B0" w:rsidR="00DF1385" w:rsidRPr="00E95491" w:rsidRDefault="00DF1385" w:rsidP="00DF1385">
      <w:pPr>
        <w:keepNext/>
        <w:keepLines/>
      </w:pPr>
      <w:r>
        <w:t xml:space="preserve">This will not be part of the prioritization session as there are 0 TUs estimated. This new SID was </w:t>
      </w:r>
      <w:r>
        <w:rPr>
          <w:color w:val="FF0000"/>
        </w:rPr>
        <w:t>endorse</w:t>
      </w:r>
      <w:r w:rsidRPr="00C5078B">
        <w:rPr>
          <w:color w:val="FF0000"/>
        </w:rPr>
        <w:t>d</w:t>
      </w:r>
      <w:r>
        <w:t xml:space="preserve">. </w:t>
      </w:r>
      <w:r w:rsidR="00F62ED6" w:rsidRPr="00F62ED6">
        <w:rPr>
          <w:b/>
          <w:bCs/>
          <w:color w:val="0000FF"/>
        </w:rPr>
        <w:t>Sherry (Yang Shen, Xiaomi) should be considered as the Rapporteur.</w:t>
      </w:r>
    </w:p>
    <w:p w14:paraId="34773631" w14:textId="7BC4DAA6" w:rsidR="00DF1385" w:rsidRPr="00E95491" w:rsidRDefault="00DF1385" w:rsidP="00DF1385">
      <w:r w:rsidRPr="005B25A1">
        <w:rPr>
          <w:b/>
          <w:bCs/>
        </w:rPr>
        <w:t>Status:</w:t>
      </w:r>
      <w:r>
        <w:t xml:space="preserve"> </w:t>
      </w:r>
      <w:r>
        <w:rPr>
          <w:color w:val="FF0000"/>
        </w:rPr>
        <w:t>Endorse</w:t>
      </w:r>
      <w:r w:rsidRPr="00C5078B">
        <w:rPr>
          <w:color w:val="FF0000"/>
        </w:rPr>
        <w:t>d</w:t>
      </w:r>
      <w:r>
        <w:t>.</w:t>
      </w:r>
    </w:p>
    <w:p w14:paraId="54638354" w14:textId="77777777" w:rsidR="00E00DA6" w:rsidRDefault="007615D6" w:rsidP="000A3FBD">
      <w:pPr>
        <w:pStyle w:val="NormTop"/>
      </w:pPr>
      <w:r>
        <w:rPr>
          <w:color w:val="0000FF"/>
        </w:rPr>
        <w:t>SP-231390</w:t>
      </w:r>
      <w:r w:rsidRPr="00D53282">
        <w:t xml:space="preserve"> </w:t>
      </w:r>
      <w:r>
        <w:t>(SID NEW) New SID on Phase 3 for UAS, UAV and UAM (Source: LG Electronics (Moderator))</w:t>
      </w:r>
      <w:r>
        <w:br/>
      </w:r>
      <w:r w:rsidRPr="00D53282">
        <w:rPr>
          <w:b/>
        </w:rPr>
        <w:t>Document for:</w:t>
      </w:r>
      <w:r w:rsidRPr="00D53282">
        <w:t xml:space="preserve"> </w:t>
      </w:r>
      <w:r>
        <w:t>Approval</w:t>
      </w:r>
      <w:r>
        <w:br/>
      </w:r>
      <w:r w:rsidRPr="00D53282">
        <w:rPr>
          <w:b/>
        </w:rPr>
        <w:t>Abstract:</w:t>
      </w:r>
      <w:r w:rsidRPr="00D53282">
        <w:t xml:space="preserve"> </w:t>
      </w:r>
      <w:r>
        <w:br/>
        <w:t>New SID on Phase 3 for UAS, UAV and UAM (FS_UAS_Ph3).</w:t>
      </w:r>
    </w:p>
    <w:p w14:paraId="08B21166" w14:textId="77777777" w:rsidR="007615D6" w:rsidRPr="005B25A1" w:rsidRDefault="007615D6" w:rsidP="007615D6">
      <w:pPr>
        <w:keepNext/>
        <w:keepLines/>
        <w:rPr>
          <w:b/>
          <w:bCs/>
        </w:rPr>
      </w:pPr>
      <w:r w:rsidRPr="005B25A1">
        <w:rPr>
          <w:b/>
          <w:bCs/>
        </w:rPr>
        <w:t>Plenary Discussion:</w:t>
      </w:r>
    </w:p>
    <w:p w14:paraId="07F06BF4" w14:textId="77777777" w:rsidR="00DC313E" w:rsidRDefault="00DC313E" w:rsidP="007615D6">
      <w:pPr>
        <w:keepNext/>
        <w:keepLines/>
      </w:pPr>
      <w:r>
        <w:t xml:space="preserve">This was revised to update the supporting companies in </w:t>
      </w:r>
      <w:r w:rsidRPr="00CE3EC0">
        <w:rPr>
          <w:color w:val="0000FF"/>
        </w:rPr>
        <w:t>S</w:t>
      </w:r>
      <w:r>
        <w:rPr>
          <w:color w:val="0000FF"/>
        </w:rPr>
        <w:t>P</w:t>
      </w:r>
      <w:r w:rsidRPr="00CE3EC0">
        <w:rPr>
          <w:color w:val="0000FF"/>
        </w:rPr>
        <w:t>-23</w:t>
      </w:r>
      <w:r>
        <w:rPr>
          <w:color w:val="0000FF"/>
        </w:rPr>
        <w:t>1680</w:t>
      </w:r>
      <w:r>
        <w:t>.</w:t>
      </w:r>
    </w:p>
    <w:p w14:paraId="0AA3BFD9" w14:textId="0A5A316E" w:rsidR="005B5432" w:rsidRDefault="005B5432" w:rsidP="005B5432">
      <w:pPr>
        <w:keepNext/>
        <w:keepLines/>
      </w:pPr>
      <w:r>
        <w:t xml:space="preserve">This was updated with scope and TU reductions off-line and this was revised in </w:t>
      </w:r>
      <w:r w:rsidRPr="00CE3EC0">
        <w:rPr>
          <w:color w:val="0000FF"/>
        </w:rPr>
        <w:t>S</w:t>
      </w:r>
      <w:r>
        <w:rPr>
          <w:color w:val="0000FF"/>
        </w:rPr>
        <w:t>P</w:t>
      </w:r>
      <w:r w:rsidRPr="00CE3EC0">
        <w:rPr>
          <w:color w:val="0000FF"/>
        </w:rPr>
        <w:t>-23</w:t>
      </w:r>
      <w:r>
        <w:rPr>
          <w:color w:val="0000FF"/>
        </w:rPr>
        <w:t>1773</w:t>
      </w:r>
      <w:r>
        <w:t>.</w:t>
      </w:r>
    </w:p>
    <w:p w14:paraId="4767CF86" w14:textId="2349918C" w:rsidR="00F62ED6" w:rsidRDefault="00F62ED6" w:rsidP="00F62ED6">
      <w:pPr>
        <w:keepNext/>
        <w:keepLines/>
      </w:pPr>
      <w:r>
        <w:t xml:space="preserve">This new SID was </w:t>
      </w:r>
      <w:r w:rsidRPr="008D7116">
        <w:rPr>
          <w:color w:val="FF0000"/>
        </w:rPr>
        <w:t>agreed</w:t>
      </w:r>
      <w:r>
        <w:t xml:space="preserve">.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1801</w:t>
      </w:r>
      <w:r>
        <w:t>.</w:t>
      </w:r>
    </w:p>
    <w:p w14:paraId="74911620" w14:textId="77777777" w:rsidR="00F62ED6" w:rsidRPr="00F62ED6" w:rsidRDefault="00F62ED6" w:rsidP="00F62ED6">
      <w:pPr>
        <w:keepNext/>
        <w:keepLines/>
      </w:pPr>
      <w:r>
        <w:t xml:space="preserve">This new SID was </w:t>
      </w:r>
      <w:r w:rsidRPr="00C3284B">
        <w:rPr>
          <w:color w:val="FF0000"/>
          <w:lang w:eastAsia="en-US"/>
        </w:rPr>
        <w:t>approved</w:t>
      </w:r>
      <w:r>
        <w:t>.</w:t>
      </w:r>
    </w:p>
    <w:p w14:paraId="7D0AD0A4" w14:textId="77777777" w:rsidR="00F62ED6" w:rsidRPr="00EB0339" w:rsidRDefault="00F62ED6" w:rsidP="00F62ED6">
      <w:r w:rsidRPr="005B25A1">
        <w:rPr>
          <w:b/>
          <w:bCs/>
        </w:rPr>
        <w:t>Status:</w:t>
      </w:r>
      <w:r>
        <w:t xml:space="preserve"> </w:t>
      </w:r>
      <w:r w:rsidRPr="00F62ED6">
        <w:rPr>
          <w:color w:val="FF0000"/>
          <w:lang w:eastAsia="en-US"/>
        </w:rPr>
        <w:t>Approved</w:t>
      </w:r>
      <w:r>
        <w:t>.</w:t>
      </w:r>
    </w:p>
    <w:p w14:paraId="2559738D" w14:textId="77777777" w:rsidR="00E00DA6" w:rsidRDefault="007615D6" w:rsidP="000A3FBD">
      <w:pPr>
        <w:pStyle w:val="NormTop"/>
      </w:pPr>
      <w:r>
        <w:rPr>
          <w:color w:val="0000FF"/>
        </w:rPr>
        <w:t>SP-231389</w:t>
      </w:r>
      <w:r w:rsidRPr="00D53282">
        <w:t xml:space="preserve"> </w:t>
      </w:r>
      <w:r>
        <w:t>(SID NEW) New SID on Multi-Access (</w:t>
      </w:r>
      <w:proofErr w:type="spellStart"/>
      <w:r>
        <w:t>DualSteer</w:t>
      </w:r>
      <w:proofErr w:type="spellEnd"/>
      <w:r>
        <w:t xml:space="preserve"> + ATSSS Ph-4). (Source: Apple (Moderator for Multi-Access))</w:t>
      </w:r>
      <w:r>
        <w:br/>
      </w:r>
      <w:r w:rsidRPr="00D53282">
        <w:rPr>
          <w:b/>
        </w:rPr>
        <w:t>Document for:</w:t>
      </w:r>
      <w:r w:rsidRPr="00D53282">
        <w:t xml:space="preserve"> </w:t>
      </w:r>
      <w:r>
        <w:t>Approval</w:t>
      </w:r>
      <w:r>
        <w:br/>
      </w:r>
      <w:r w:rsidRPr="00D53282">
        <w:rPr>
          <w:b/>
        </w:rPr>
        <w:t>Abstract:</w:t>
      </w:r>
      <w:r w:rsidRPr="00D53282">
        <w:t xml:space="preserve"> </w:t>
      </w:r>
      <w:r>
        <w:br/>
        <w:t>New SID on Multi-Access (</w:t>
      </w:r>
      <w:proofErr w:type="spellStart"/>
      <w:r>
        <w:t>DualSteer</w:t>
      </w:r>
      <w:proofErr w:type="spellEnd"/>
      <w:r>
        <w:t xml:space="preserve"> + ATSSS Ph-4).</w:t>
      </w:r>
    </w:p>
    <w:p w14:paraId="73B2A86F"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S2-2313752.</w:t>
      </w:r>
    </w:p>
    <w:p w14:paraId="27F49DB7" w14:textId="77777777" w:rsidR="007615D6" w:rsidRPr="005B25A1" w:rsidRDefault="007615D6" w:rsidP="007615D6">
      <w:pPr>
        <w:keepNext/>
        <w:keepLines/>
        <w:rPr>
          <w:b/>
          <w:bCs/>
        </w:rPr>
      </w:pPr>
      <w:r w:rsidRPr="005B25A1">
        <w:rPr>
          <w:b/>
          <w:bCs/>
        </w:rPr>
        <w:t>Plenary Discussion:</w:t>
      </w:r>
    </w:p>
    <w:p w14:paraId="0C7DE0BB" w14:textId="2C8A4D8E" w:rsidR="00F37259" w:rsidRDefault="00F21312" w:rsidP="00F37259">
      <w:pPr>
        <w:keepNext/>
        <w:keepLines/>
      </w:pPr>
      <w:r>
        <w:t xml:space="preserve">A revision (rev4) was provided in the drafts folder for review. </w:t>
      </w:r>
      <w:r w:rsidR="00F37259">
        <w:t xml:space="preserve">There were comments and suggestions on the various WTs in this SID. Vodafone commented that they did not see the need for a Phase 4 of this Feature, which has already received a lot of time and has not yet been deployed. This was left for off-line discussion and revised in </w:t>
      </w:r>
      <w:r w:rsidR="00F37259" w:rsidRPr="00CE3EC0">
        <w:rPr>
          <w:color w:val="0000FF"/>
        </w:rPr>
        <w:t>S</w:t>
      </w:r>
      <w:r w:rsidR="00F37259">
        <w:rPr>
          <w:color w:val="0000FF"/>
        </w:rPr>
        <w:t>P</w:t>
      </w:r>
      <w:r w:rsidR="00F37259" w:rsidRPr="00CE3EC0">
        <w:rPr>
          <w:color w:val="0000FF"/>
        </w:rPr>
        <w:t>-23</w:t>
      </w:r>
      <w:r w:rsidR="00F37259">
        <w:rPr>
          <w:color w:val="0000FF"/>
        </w:rPr>
        <w:t>1681</w:t>
      </w:r>
      <w:r w:rsidR="00F37259">
        <w:t>.</w:t>
      </w:r>
    </w:p>
    <w:p w14:paraId="410F0E8E" w14:textId="3BD322DF" w:rsidR="00F67142" w:rsidRDefault="00F67142" w:rsidP="00F37259">
      <w:pPr>
        <w:keepNext/>
        <w:keepLines/>
      </w:pPr>
      <w:r>
        <w:t xml:space="preserve">Huawei commented that the TU estimates were not aligned with the scope of the work and either the scope should be reduced or the TU estimates increased. The TU budget and granularity of WTs included in the TU table needed update. This was left for off-line discussion and revised in </w:t>
      </w:r>
      <w:r w:rsidRPr="00CE3EC0">
        <w:rPr>
          <w:color w:val="0000FF"/>
        </w:rPr>
        <w:t>S</w:t>
      </w:r>
      <w:r>
        <w:rPr>
          <w:color w:val="0000FF"/>
        </w:rPr>
        <w:t>P</w:t>
      </w:r>
      <w:r w:rsidRPr="00CE3EC0">
        <w:rPr>
          <w:color w:val="0000FF"/>
        </w:rPr>
        <w:t>-23</w:t>
      </w:r>
      <w:r>
        <w:rPr>
          <w:color w:val="0000FF"/>
        </w:rPr>
        <w:t>1689</w:t>
      </w:r>
      <w:r>
        <w:t>.</w:t>
      </w:r>
    </w:p>
    <w:p w14:paraId="58A0E3DB" w14:textId="38310A4E" w:rsidR="004D4CA7" w:rsidRDefault="004D4CA7" w:rsidP="00F37259">
      <w:pPr>
        <w:keepNext/>
        <w:keepLines/>
      </w:pPr>
      <w:r>
        <w:t xml:space="preserve">Further issues were raised and this was left for off-line discussion and revised in </w:t>
      </w:r>
      <w:r w:rsidRPr="00CE3EC0">
        <w:rPr>
          <w:color w:val="0000FF"/>
        </w:rPr>
        <w:t>S</w:t>
      </w:r>
      <w:r>
        <w:rPr>
          <w:color w:val="0000FF"/>
        </w:rPr>
        <w:t>P</w:t>
      </w:r>
      <w:r w:rsidRPr="00CE3EC0">
        <w:rPr>
          <w:color w:val="0000FF"/>
        </w:rPr>
        <w:t>-23</w:t>
      </w:r>
      <w:r>
        <w:rPr>
          <w:color w:val="0000FF"/>
        </w:rPr>
        <w:t>1704</w:t>
      </w:r>
      <w:r>
        <w:t>.</w:t>
      </w:r>
    </w:p>
    <w:p w14:paraId="0C91C703" w14:textId="2964E686" w:rsidR="005A16C7" w:rsidRDefault="005A16C7" w:rsidP="005A16C7">
      <w:pPr>
        <w:keepNext/>
        <w:keepLines/>
      </w:pPr>
      <w:r>
        <w:t xml:space="preserve">Huawei suggested a note below Note 4: 'Each subscription/SUPI of the dual steer device is used to connect to only one of the 3GPP accesses.' Qualcomm suggested including 'for any given point of time'. This was revised also to clean up revision marks in </w:t>
      </w:r>
      <w:r w:rsidRPr="00CE3EC0">
        <w:rPr>
          <w:color w:val="0000FF"/>
        </w:rPr>
        <w:t>S</w:t>
      </w:r>
      <w:r>
        <w:rPr>
          <w:color w:val="0000FF"/>
        </w:rPr>
        <w:t>P</w:t>
      </w:r>
      <w:r w:rsidRPr="00CE3EC0">
        <w:rPr>
          <w:color w:val="0000FF"/>
        </w:rPr>
        <w:t>-23</w:t>
      </w:r>
      <w:r>
        <w:rPr>
          <w:color w:val="0000FF"/>
        </w:rPr>
        <w:t>1755</w:t>
      </w:r>
      <w:r>
        <w:t>.</w:t>
      </w:r>
    </w:p>
    <w:p w14:paraId="6FDA8926" w14:textId="7FC0C0B3" w:rsidR="000C7EE5" w:rsidRPr="00B73490" w:rsidRDefault="005B5432" w:rsidP="005A16C7">
      <w:pPr>
        <w:keepNext/>
        <w:keepLines/>
      </w:pPr>
      <w:r w:rsidRPr="00B73490">
        <w:t xml:space="preserve">No updates could be agreed off-line and the moderator suggested </w:t>
      </w:r>
      <w:r w:rsidR="00B15688" w:rsidRPr="00B73490">
        <w:t>removing WT-D-1.5 and to try to down-scope WT-D-1.4 to reduce the TUs needed. MediaTek suggested removing the PNI-NPN use case as it is a subset of the Inter-PLMN case. Nokia commented that removal of this would not reduce the required TUs. Huawei suggested removing the EPC scenarios.</w:t>
      </w:r>
      <w:r w:rsidR="00982309">
        <w:t xml:space="preserve"> Charter raised an issue with removing WT-D-1.5. It was agreed to add a note that this will be considered under WT-D-1.4.</w:t>
      </w:r>
    </w:p>
    <w:p w14:paraId="1865D4D2" w14:textId="75082E5E" w:rsidR="000C7EE5" w:rsidRPr="00B73490" w:rsidRDefault="00191210" w:rsidP="005A16C7">
      <w:pPr>
        <w:keepNext/>
        <w:keepLines/>
      </w:pPr>
      <w:r w:rsidRPr="00B73490">
        <w:t xml:space="preserve">There were some issues raised with trying to reduce the TU budget for this WI even further. </w:t>
      </w:r>
      <w:r w:rsidR="000C7EE5" w:rsidRPr="00B73490">
        <w:t>Intel suggested asking the SA</w:t>
      </w:r>
      <w:r w:rsidRPr="00B73490">
        <w:t> </w:t>
      </w:r>
      <w:r w:rsidR="000C7EE5" w:rsidRPr="00B73490">
        <w:t xml:space="preserve">WG2 Chair whether this can be managed with the current TU budget. </w:t>
      </w:r>
      <w:r w:rsidRPr="00B73490">
        <w:t>The SA WG2 Chair commented that in order to handle the additional expected work after September 2024, at least 4 TUs should be kept for later allocation. AT&amp;T commented that if this is not reduced then the urgent</w:t>
      </w:r>
      <w:r w:rsidR="00B73490">
        <w:t xml:space="preserve"> </w:t>
      </w:r>
      <w:r w:rsidR="00B73490" w:rsidRPr="00B73490">
        <w:t>TEI19</w:t>
      </w:r>
      <w:r w:rsidR="00B73490">
        <w:t>_</w:t>
      </w:r>
      <w:r w:rsidRPr="00B73490">
        <w:t xml:space="preserve"> work required by Operators</w:t>
      </w:r>
      <w:r w:rsidR="00B73490" w:rsidRPr="00B73490">
        <w:t xml:space="preserve"> INSS and  should be included and guidance should be sent to SA WG2 to keep the Operator's WIDs in the TEI19</w:t>
      </w:r>
      <w:r w:rsidR="00B73490">
        <w:t>_</w:t>
      </w:r>
      <w:r w:rsidR="00B73490" w:rsidRPr="00B73490">
        <w:t xml:space="preserve"> list</w:t>
      </w:r>
      <w:r w:rsidRPr="00B73490">
        <w:t>. There were 7 objections to including this in the prioritisation list if it remains at 14 TUs.</w:t>
      </w:r>
    </w:p>
    <w:p w14:paraId="45741CE0" w14:textId="7DA95D80" w:rsidR="00B73490" w:rsidRPr="00B73490" w:rsidRDefault="00B73490" w:rsidP="005A16C7">
      <w:pPr>
        <w:keepNext/>
        <w:keepLines/>
        <w:rPr>
          <w:b/>
          <w:bCs/>
          <w:color w:val="0000FF"/>
        </w:rPr>
      </w:pPr>
      <w:r w:rsidRPr="00B73490">
        <w:rPr>
          <w:b/>
          <w:bCs/>
          <w:color w:val="0000FF"/>
        </w:rPr>
        <w:t xml:space="preserve">TSG SA </w:t>
      </w:r>
      <w:r>
        <w:rPr>
          <w:b/>
          <w:bCs/>
          <w:color w:val="0000FF"/>
        </w:rPr>
        <w:t>recommend that</w:t>
      </w:r>
      <w:r w:rsidRPr="00B73490">
        <w:rPr>
          <w:b/>
          <w:bCs/>
          <w:color w:val="0000FF"/>
        </w:rPr>
        <w:t xml:space="preserve"> SA WG2 discuss the proposal</w:t>
      </w:r>
      <w:r>
        <w:rPr>
          <w:b/>
          <w:bCs/>
          <w:color w:val="0000FF"/>
        </w:rPr>
        <w:t>s</w:t>
      </w:r>
      <w:r w:rsidRPr="00B73490">
        <w:rPr>
          <w:b/>
          <w:bCs/>
          <w:color w:val="0000FF"/>
        </w:rPr>
        <w:t xml:space="preserve"> on TEI19</w:t>
      </w:r>
      <w:r>
        <w:rPr>
          <w:b/>
          <w:bCs/>
          <w:color w:val="0000FF"/>
        </w:rPr>
        <w:t>_INSS and TEI19_Netshare</w:t>
      </w:r>
      <w:r w:rsidRPr="00B73490">
        <w:rPr>
          <w:b/>
          <w:bCs/>
          <w:color w:val="0000FF"/>
        </w:rPr>
        <w:t xml:space="preserve"> and bring </w:t>
      </w:r>
      <w:r>
        <w:rPr>
          <w:b/>
          <w:bCs/>
          <w:color w:val="0000FF"/>
        </w:rPr>
        <w:t>them</w:t>
      </w:r>
      <w:r w:rsidRPr="00B73490">
        <w:rPr>
          <w:b/>
          <w:bCs/>
          <w:color w:val="0000FF"/>
        </w:rPr>
        <w:t xml:space="preserve"> for approval to a future TSG SA meeting</w:t>
      </w:r>
      <w:r>
        <w:rPr>
          <w:b/>
          <w:bCs/>
          <w:color w:val="0000FF"/>
        </w:rPr>
        <w:t>s</w:t>
      </w:r>
      <w:r w:rsidRPr="00B73490">
        <w:rPr>
          <w:b/>
          <w:bCs/>
          <w:color w:val="0000FF"/>
        </w:rPr>
        <w:t>.</w:t>
      </w:r>
    </w:p>
    <w:p w14:paraId="365E5A29" w14:textId="2C1688B9" w:rsidR="00982309" w:rsidRPr="00982309" w:rsidRDefault="00982309" w:rsidP="005A16C7">
      <w:pPr>
        <w:keepNext/>
        <w:keepLines/>
      </w:pPr>
      <w:r>
        <w:t xml:space="preserve">This was revised in </w:t>
      </w:r>
      <w:r w:rsidRPr="00CE3EC0">
        <w:rPr>
          <w:color w:val="0000FF"/>
        </w:rPr>
        <w:t>S</w:t>
      </w:r>
      <w:r>
        <w:rPr>
          <w:color w:val="0000FF"/>
        </w:rPr>
        <w:t>P</w:t>
      </w:r>
      <w:r w:rsidRPr="00CE3EC0">
        <w:rPr>
          <w:color w:val="0000FF"/>
        </w:rPr>
        <w:t>-23</w:t>
      </w:r>
      <w:r>
        <w:rPr>
          <w:color w:val="0000FF"/>
        </w:rPr>
        <w:t>1775</w:t>
      </w:r>
      <w:r>
        <w:t>.</w:t>
      </w:r>
    </w:p>
    <w:p w14:paraId="5DF64A5E" w14:textId="649ABC84" w:rsidR="00F62ED6" w:rsidRDefault="00F62ED6" w:rsidP="00F62ED6">
      <w:pPr>
        <w:keepNext/>
        <w:keepLines/>
      </w:pPr>
      <w:r>
        <w:t xml:space="preserve">This new SID was </w:t>
      </w:r>
      <w:r w:rsidRPr="008D7116">
        <w:rPr>
          <w:color w:val="FF0000"/>
        </w:rPr>
        <w:t>agreed</w:t>
      </w:r>
      <w:r>
        <w:t xml:space="preserve">. The Study name should be changed to 'Study on </w:t>
      </w:r>
      <w:proofErr w:type="spellStart"/>
      <w:r>
        <w:t>DualSteer</w:t>
      </w:r>
      <w:proofErr w:type="spellEnd"/>
      <w:r>
        <w:t xml:space="preserve"> and ATSSS Ph-4' and an appropriate Acronym used.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1802</w:t>
      </w:r>
      <w:r>
        <w:t>.</w:t>
      </w:r>
    </w:p>
    <w:p w14:paraId="4C8FDCB4" w14:textId="77777777" w:rsidR="00F62ED6" w:rsidRPr="00F62ED6" w:rsidRDefault="00F62ED6" w:rsidP="00F62ED6">
      <w:pPr>
        <w:keepNext/>
        <w:keepLines/>
      </w:pPr>
      <w:r>
        <w:t xml:space="preserve">This new SID was </w:t>
      </w:r>
      <w:r w:rsidRPr="00C3284B">
        <w:rPr>
          <w:color w:val="FF0000"/>
          <w:lang w:eastAsia="en-US"/>
        </w:rPr>
        <w:t>approved</w:t>
      </w:r>
      <w:r>
        <w:t>.</w:t>
      </w:r>
    </w:p>
    <w:p w14:paraId="4612B617" w14:textId="77777777" w:rsidR="00F62ED6" w:rsidRPr="00EB0339" w:rsidRDefault="00F62ED6" w:rsidP="00F62ED6">
      <w:r w:rsidRPr="005B25A1">
        <w:rPr>
          <w:b/>
          <w:bCs/>
        </w:rPr>
        <w:t>Status:</w:t>
      </w:r>
      <w:r>
        <w:t xml:space="preserve"> </w:t>
      </w:r>
      <w:r w:rsidRPr="00F62ED6">
        <w:rPr>
          <w:color w:val="FF0000"/>
          <w:lang w:eastAsia="en-US"/>
        </w:rPr>
        <w:t>Approved</w:t>
      </w:r>
      <w:r>
        <w:t>.</w:t>
      </w:r>
    </w:p>
    <w:p w14:paraId="707975B6" w14:textId="77777777" w:rsidR="00E00DA6" w:rsidRDefault="007615D6" w:rsidP="000A3FBD">
      <w:pPr>
        <w:pStyle w:val="NormTop"/>
      </w:pPr>
      <w:r>
        <w:rPr>
          <w:color w:val="0000FF"/>
        </w:rPr>
        <w:t>SP-231353</w:t>
      </w:r>
      <w:r w:rsidRPr="00D53282">
        <w:t xml:space="preserve"> </w:t>
      </w:r>
      <w:r>
        <w:t>(SID NEW) New SID on Study on Side link time synchronization (Source: Huawei (Moderator))</w:t>
      </w:r>
      <w:r>
        <w:br/>
      </w:r>
      <w:r w:rsidRPr="00D53282">
        <w:rPr>
          <w:b/>
        </w:rPr>
        <w:t>Document for:</w:t>
      </w:r>
      <w:r w:rsidRPr="00D53282">
        <w:t xml:space="preserve"> </w:t>
      </w:r>
      <w:r>
        <w:t>Approval</w:t>
      </w:r>
      <w:r>
        <w:br/>
      </w:r>
      <w:r w:rsidRPr="00D53282">
        <w:rPr>
          <w:b/>
        </w:rPr>
        <w:t>Abstract:</w:t>
      </w:r>
      <w:r w:rsidRPr="00D53282">
        <w:t xml:space="preserve"> </w:t>
      </w:r>
      <w:r>
        <w:br/>
        <w:t>A new SID for Side link time synchronization based on moderator discussion for TRS/URLLC/TSC.</w:t>
      </w:r>
    </w:p>
    <w:p w14:paraId="7EA5BB8D"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S2-2312296.</w:t>
      </w:r>
    </w:p>
    <w:p w14:paraId="37191AEA" w14:textId="77777777" w:rsidR="007615D6" w:rsidRPr="005B25A1" w:rsidRDefault="007615D6" w:rsidP="007615D6">
      <w:pPr>
        <w:keepNext/>
        <w:keepLines/>
        <w:rPr>
          <w:b/>
          <w:bCs/>
        </w:rPr>
      </w:pPr>
      <w:r w:rsidRPr="005B25A1">
        <w:rPr>
          <w:b/>
          <w:bCs/>
        </w:rPr>
        <w:t>Plenary Discussion:</w:t>
      </w:r>
    </w:p>
    <w:p w14:paraId="6417AF4E" w14:textId="424C2466" w:rsidR="00824465" w:rsidRDefault="00824465" w:rsidP="00824465">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1682</w:t>
      </w:r>
      <w:r>
        <w:t>.</w:t>
      </w:r>
    </w:p>
    <w:p w14:paraId="16232A47" w14:textId="6F2F52B1" w:rsidR="0097020C" w:rsidRDefault="0097020C" w:rsidP="00824465">
      <w:pPr>
        <w:keepNext/>
        <w:keepLines/>
      </w:pPr>
      <w:r>
        <w:t xml:space="preserve">Following the Joint Session where RAN indicated they would not work on this, this SID was </w:t>
      </w:r>
      <w:r w:rsidRPr="00C3284B">
        <w:rPr>
          <w:color w:val="0000FF"/>
        </w:rPr>
        <w:t>noted</w:t>
      </w:r>
      <w:r>
        <w:t>.</w:t>
      </w:r>
    </w:p>
    <w:p w14:paraId="3DBD7C91" w14:textId="5FB79E65" w:rsidR="00824465" w:rsidRPr="00EB0339" w:rsidRDefault="00824465" w:rsidP="00824465">
      <w:r w:rsidRPr="005B25A1">
        <w:rPr>
          <w:b/>
          <w:bCs/>
        </w:rPr>
        <w:t>Status:</w:t>
      </w:r>
      <w:r>
        <w:t xml:space="preserve"> </w:t>
      </w:r>
      <w:r w:rsidR="0097020C" w:rsidRPr="00C3284B">
        <w:rPr>
          <w:color w:val="0000FF"/>
        </w:rPr>
        <w:t>Noted</w:t>
      </w:r>
      <w:r w:rsidR="0097020C">
        <w:t>.</w:t>
      </w:r>
    </w:p>
    <w:p w14:paraId="6058FC01" w14:textId="77777777" w:rsidR="00E00DA6" w:rsidRDefault="007615D6" w:rsidP="000A3FBD">
      <w:pPr>
        <w:pStyle w:val="NormTop"/>
      </w:pPr>
      <w:r>
        <w:rPr>
          <w:color w:val="0000FF"/>
        </w:rPr>
        <w:t>SP-231352</w:t>
      </w:r>
      <w:r w:rsidRPr="00D53282">
        <w:t xml:space="preserve"> </w:t>
      </w:r>
      <w:r>
        <w:t>(SID NEW) New SID on Study on enhancement of Timing Resiliency, TSC&amp;URLLC, and LAN. (Source: Huawei (Moderator))</w:t>
      </w:r>
      <w:r>
        <w:br/>
      </w:r>
      <w:r w:rsidRPr="00D53282">
        <w:rPr>
          <w:b/>
        </w:rPr>
        <w:t>Document for:</w:t>
      </w:r>
      <w:r w:rsidRPr="00D53282">
        <w:t xml:space="preserve"> </w:t>
      </w:r>
      <w:r>
        <w:t>Approval</w:t>
      </w:r>
      <w:r>
        <w:br/>
      </w:r>
      <w:r w:rsidRPr="00D53282">
        <w:rPr>
          <w:b/>
        </w:rPr>
        <w:t>Abstract:</w:t>
      </w:r>
      <w:r w:rsidRPr="00D53282">
        <w:t xml:space="preserve"> </w:t>
      </w:r>
      <w:r>
        <w:br/>
        <w:t>A SID for enhancement of Timing Resiliency, TSC&amp;URLLC, and LAN based on moderator discussion for TRS/URLLC/TSC.</w:t>
      </w:r>
    </w:p>
    <w:p w14:paraId="50C8AA8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S2-2313741.</w:t>
      </w:r>
    </w:p>
    <w:p w14:paraId="3D43A430" w14:textId="77777777" w:rsidR="007615D6" w:rsidRPr="005B25A1" w:rsidRDefault="007615D6" w:rsidP="007615D6">
      <w:pPr>
        <w:keepNext/>
        <w:keepLines/>
        <w:rPr>
          <w:b/>
          <w:bCs/>
        </w:rPr>
      </w:pPr>
      <w:r w:rsidRPr="005B25A1">
        <w:rPr>
          <w:b/>
          <w:bCs/>
        </w:rPr>
        <w:t>Plenary Discussion:</w:t>
      </w:r>
    </w:p>
    <w:p w14:paraId="1F169917" w14:textId="1C367F42" w:rsidR="0053668C" w:rsidRDefault="0053668C" w:rsidP="0053668C">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1683</w:t>
      </w:r>
      <w:r>
        <w:t>.</w:t>
      </w:r>
    </w:p>
    <w:p w14:paraId="4AF5A000" w14:textId="6DD1E21D" w:rsidR="004D4CA7" w:rsidRDefault="00300F66" w:rsidP="0053668C">
      <w:pPr>
        <w:keepNext/>
        <w:keepLines/>
      </w:pPr>
      <w:r>
        <w:t xml:space="preserve">Ericsson had suggested some changes which left the TU Budget as 4+4. Qualcomm agreed with the Ericsson proposals and objected to the current proposal and asked for their comments to be taken into account. This was left for off-line discussion and revised in </w:t>
      </w:r>
      <w:r w:rsidRPr="00CE3EC0">
        <w:rPr>
          <w:color w:val="0000FF"/>
        </w:rPr>
        <w:t>S</w:t>
      </w:r>
      <w:r>
        <w:rPr>
          <w:color w:val="0000FF"/>
        </w:rPr>
        <w:t>P</w:t>
      </w:r>
      <w:r w:rsidRPr="00CE3EC0">
        <w:rPr>
          <w:color w:val="0000FF"/>
        </w:rPr>
        <w:t>-23</w:t>
      </w:r>
      <w:r>
        <w:rPr>
          <w:color w:val="0000FF"/>
        </w:rPr>
        <w:t>1705</w:t>
      </w:r>
      <w:r>
        <w:t>.</w:t>
      </w:r>
    </w:p>
    <w:p w14:paraId="06B38D46" w14:textId="249EEB61" w:rsidR="005A16C7" w:rsidRDefault="005A16C7" w:rsidP="0053668C">
      <w:pPr>
        <w:keepNext/>
        <w:keepLines/>
      </w:pPr>
      <w:r>
        <w:t>Intel suggested increasing the TU estimates for remaining WT2 items. The AN impacts should be changed to 'No' or possibly 'Don't know'. Ericsson suggested removing WT2. Intel commented that in that case this could be a candidate for TEI19 work.</w:t>
      </w:r>
      <w:r w:rsidR="00341B82">
        <w:t xml:space="preserve"> Ericsson objected to this SID</w:t>
      </w:r>
      <w:r w:rsidR="00D855D2">
        <w:t xml:space="preserve"> as presented</w:t>
      </w:r>
      <w:r w:rsidR="00341B82">
        <w:t>.</w:t>
      </w:r>
    </w:p>
    <w:p w14:paraId="26EB4589" w14:textId="769E2C64" w:rsidR="00BC7DBC" w:rsidRDefault="00BC7DBC" w:rsidP="0053668C">
      <w:pPr>
        <w:keepNext/>
        <w:keepLines/>
      </w:pPr>
      <w:r>
        <w:t xml:space="preserve">A further attempt to provide an acceptable SID proposal was made off-line. Intel suggested that there need not be a TR output to this if it can be done under a _TEI19 WID. Qualcomm suggested more than 0.5 TUs will be needed to discuss an alternative method to set up groups. Only WT-4.1.3.1 and WT-4.1.3.2 were considered for this WI. The TU estimates were proposed as 1+1 for the Study phase and 0.5+0.5 for the normative phase. This was then revised to </w:t>
      </w:r>
      <w:r w:rsidRPr="00CE3EC0">
        <w:rPr>
          <w:color w:val="0000FF"/>
        </w:rPr>
        <w:t>S</w:t>
      </w:r>
      <w:r>
        <w:rPr>
          <w:color w:val="0000FF"/>
        </w:rPr>
        <w:t>P</w:t>
      </w:r>
      <w:r w:rsidRPr="00CE3EC0">
        <w:rPr>
          <w:color w:val="0000FF"/>
        </w:rPr>
        <w:t>-23</w:t>
      </w:r>
      <w:r>
        <w:rPr>
          <w:color w:val="0000FF"/>
        </w:rPr>
        <w:t>1757</w:t>
      </w:r>
      <w:r>
        <w:t>.</w:t>
      </w:r>
    </w:p>
    <w:p w14:paraId="59ADBC26" w14:textId="0088043E" w:rsidR="00D855D2" w:rsidRPr="00D855D2" w:rsidRDefault="00D855D2" w:rsidP="0053668C">
      <w:pPr>
        <w:keepNext/>
        <w:keepLines/>
        <w:rPr>
          <w:b/>
          <w:bCs/>
        </w:rPr>
      </w:pPr>
      <w:r w:rsidRPr="00D855D2">
        <w:rPr>
          <w:b/>
          <w:bCs/>
        </w:rPr>
        <w:t>This will not be placed in the Rel-19 prioritisation exercise at this time and should be discussed in SA WG2 for consideration as a _TEI19 WI.</w:t>
      </w:r>
      <w:r w:rsidRPr="00D855D2">
        <w:t xml:space="preserve"> This was then then </w:t>
      </w:r>
      <w:r w:rsidRPr="00D855D2">
        <w:rPr>
          <w:color w:val="0000FF"/>
        </w:rPr>
        <w:t>noted</w:t>
      </w:r>
      <w:r w:rsidRPr="00D855D2">
        <w:t>.</w:t>
      </w:r>
    </w:p>
    <w:p w14:paraId="58B0E8C2" w14:textId="02051506" w:rsidR="00D855D2" w:rsidRPr="00D855D2" w:rsidRDefault="00D855D2" w:rsidP="0053668C">
      <w:pPr>
        <w:keepNext/>
        <w:keepLines/>
        <w:rPr>
          <w:b/>
          <w:bCs/>
        </w:rPr>
      </w:pPr>
      <w:r w:rsidRPr="00D855D2">
        <w:rPr>
          <w:b/>
          <w:bCs/>
        </w:rPr>
        <w:t>Deutsche Telekom commented that other SIDs had not reached agreement and had been noted whereas this particular one received further consideration and asked for consistency in the handling of the proposed SIDs.</w:t>
      </w:r>
    </w:p>
    <w:p w14:paraId="156C0158" w14:textId="3650C0A2" w:rsidR="0053668C" w:rsidRPr="00341B82" w:rsidRDefault="0053668C" w:rsidP="0053668C">
      <w:r w:rsidRPr="005B25A1">
        <w:rPr>
          <w:b/>
          <w:bCs/>
        </w:rPr>
        <w:t>Status:</w:t>
      </w:r>
      <w:r>
        <w:t xml:space="preserve"> </w:t>
      </w:r>
      <w:r w:rsidR="00341B82" w:rsidRPr="00C3284B">
        <w:rPr>
          <w:color w:val="0000FF"/>
        </w:rPr>
        <w:t>Noted</w:t>
      </w:r>
      <w:r w:rsidR="00341B82">
        <w:t>.</w:t>
      </w:r>
    </w:p>
    <w:p w14:paraId="416C6998" w14:textId="77777777" w:rsidR="00E00DA6" w:rsidRDefault="007615D6" w:rsidP="000A3FBD">
      <w:pPr>
        <w:pStyle w:val="NormTop"/>
      </w:pPr>
      <w:r>
        <w:rPr>
          <w:color w:val="0000FF"/>
        </w:rPr>
        <w:t>SP-231281</w:t>
      </w:r>
      <w:r w:rsidRPr="00D53282">
        <w:t xml:space="preserve"> </w:t>
      </w:r>
      <w:r>
        <w:t>(SID NEW) New SID: Study on Architecture support of Ambient power-enabled Internet of Things . (Source: OPPO (Moderator of Ambient IoT))</w:t>
      </w:r>
      <w:r>
        <w:br/>
      </w:r>
      <w:r w:rsidRPr="00D53282">
        <w:rPr>
          <w:b/>
        </w:rPr>
        <w:t>Document for:</w:t>
      </w:r>
      <w:r w:rsidRPr="00D53282">
        <w:t xml:space="preserve"> </w:t>
      </w:r>
      <w:r>
        <w:t>Approval</w:t>
      </w:r>
      <w:r>
        <w:br/>
      </w:r>
      <w:r w:rsidRPr="00D53282">
        <w:rPr>
          <w:b/>
        </w:rPr>
        <w:t>Abstract:</w:t>
      </w:r>
      <w:r w:rsidRPr="00D53282">
        <w:t xml:space="preserve"> </w:t>
      </w:r>
      <w:r>
        <w:br/>
        <w:t>SID proposal of Ambient IoT based on SA WG2 Rel-19 23Q3 moderated discussion.</w:t>
      </w:r>
    </w:p>
    <w:p w14:paraId="771BCA40"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S2-2313746.</w:t>
      </w:r>
    </w:p>
    <w:p w14:paraId="002AF7E2" w14:textId="77777777" w:rsidR="007615D6" w:rsidRPr="005B25A1" w:rsidRDefault="007615D6" w:rsidP="007615D6">
      <w:pPr>
        <w:keepNext/>
        <w:keepLines/>
        <w:rPr>
          <w:b/>
          <w:bCs/>
        </w:rPr>
      </w:pPr>
      <w:r w:rsidRPr="005B25A1">
        <w:rPr>
          <w:b/>
          <w:bCs/>
        </w:rPr>
        <w:t>Plenary Discussion:</w:t>
      </w:r>
    </w:p>
    <w:p w14:paraId="33DEAC83" w14:textId="76327A1D" w:rsidR="008B69B2" w:rsidRDefault="008B69B2" w:rsidP="008B69B2">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1684</w:t>
      </w:r>
      <w:r>
        <w:t>.</w:t>
      </w:r>
    </w:p>
    <w:p w14:paraId="21EDB9CA" w14:textId="5280C33A" w:rsidR="00341B82" w:rsidRDefault="00B332B4" w:rsidP="008B69B2">
      <w:pPr>
        <w:keepNext/>
        <w:keepLines/>
      </w:pPr>
      <w:r>
        <w:t xml:space="preserve">The RAN study TR conclusion text was clarified by referring to the RAN SID TD number. The low power device descriptions are still changing in RAN and the examples should be removed. This was revised also to remove revision marks in </w:t>
      </w:r>
      <w:r w:rsidRPr="00CE3EC0">
        <w:rPr>
          <w:color w:val="0000FF"/>
        </w:rPr>
        <w:t>S</w:t>
      </w:r>
      <w:r>
        <w:rPr>
          <w:color w:val="0000FF"/>
        </w:rPr>
        <w:t>P</w:t>
      </w:r>
      <w:r w:rsidRPr="00CE3EC0">
        <w:rPr>
          <w:color w:val="0000FF"/>
        </w:rPr>
        <w:t>-23</w:t>
      </w:r>
      <w:r>
        <w:rPr>
          <w:color w:val="0000FF"/>
        </w:rPr>
        <w:t>1756</w:t>
      </w:r>
      <w:r>
        <w:t>.</w:t>
      </w:r>
    </w:p>
    <w:p w14:paraId="65D205C1" w14:textId="0691A028" w:rsidR="00CB78E6" w:rsidRDefault="00CB78E6" w:rsidP="00CB78E6">
      <w:pPr>
        <w:keepNext/>
        <w:keepLines/>
      </w:pPr>
      <w:r>
        <w:t>This was updated with scope and TU reductions off-line</w:t>
      </w:r>
      <w:r w:rsidR="000C7EE5">
        <w:t>. Qualcomm suggested adding to WT#1 note 2.2 that WT#1 requires coordination with SA WG3 and that enable/disable device operation is lead by SA WG3. DSIT commented that the security for enable/disable is essential and needs to be covered in the Feature. T</w:t>
      </w:r>
      <w:r>
        <w:t xml:space="preserve">his was revised in </w:t>
      </w:r>
      <w:r w:rsidRPr="00CE3EC0">
        <w:rPr>
          <w:color w:val="0000FF"/>
        </w:rPr>
        <w:t>S</w:t>
      </w:r>
      <w:r>
        <w:rPr>
          <w:color w:val="0000FF"/>
        </w:rPr>
        <w:t>P</w:t>
      </w:r>
      <w:r w:rsidRPr="00CE3EC0">
        <w:rPr>
          <w:color w:val="0000FF"/>
        </w:rPr>
        <w:t>-23</w:t>
      </w:r>
      <w:r>
        <w:rPr>
          <w:color w:val="0000FF"/>
        </w:rPr>
        <w:t>1774</w:t>
      </w:r>
      <w:r>
        <w:t>.</w:t>
      </w:r>
    </w:p>
    <w:p w14:paraId="35190A10" w14:textId="29C5D25F" w:rsidR="00D339FE" w:rsidRDefault="00D339FE" w:rsidP="00D339FE">
      <w:pPr>
        <w:keepNext/>
        <w:keepLines/>
      </w:pPr>
      <w:r>
        <w:t xml:space="preserve">This new SID was </w:t>
      </w:r>
      <w:r w:rsidRPr="008D7116">
        <w:rPr>
          <w:color w:val="FF0000"/>
        </w:rPr>
        <w:t>agreed</w:t>
      </w:r>
      <w:r>
        <w:t xml:space="preserve">. This was revised to add Rapporteur name, renumber WTs, use N/A for the normative TU estimates, TR number and supporting companies in </w:t>
      </w:r>
      <w:r w:rsidRPr="00CE3EC0">
        <w:rPr>
          <w:color w:val="0000FF"/>
        </w:rPr>
        <w:t>S</w:t>
      </w:r>
      <w:r>
        <w:rPr>
          <w:color w:val="0000FF"/>
        </w:rPr>
        <w:t>P</w:t>
      </w:r>
      <w:r w:rsidRPr="00CE3EC0">
        <w:rPr>
          <w:color w:val="0000FF"/>
        </w:rPr>
        <w:t>-23</w:t>
      </w:r>
      <w:r>
        <w:rPr>
          <w:color w:val="0000FF"/>
        </w:rPr>
        <w:t>1803</w:t>
      </w:r>
      <w:r>
        <w:t>.</w:t>
      </w:r>
    </w:p>
    <w:p w14:paraId="1CA3DE95" w14:textId="77777777" w:rsidR="00D339FE" w:rsidRPr="00F62ED6" w:rsidRDefault="00D339FE" w:rsidP="00D339FE">
      <w:pPr>
        <w:keepNext/>
        <w:keepLines/>
      </w:pPr>
      <w:r>
        <w:t xml:space="preserve">This new SID was </w:t>
      </w:r>
      <w:r w:rsidRPr="00C3284B">
        <w:rPr>
          <w:color w:val="FF0000"/>
          <w:lang w:eastAsia="en-US"/>
        </w:rPr>
        <w:t>approved</w:t>
      </w:r>
      <w:r>
        <w:t>.</w:t>
      </w:r>
    </w:p>
    <w:p w14:paraId="559EBAA4" w14:textId="77777777" w:rsidR="00D339FE" w:rsidRPr="00EB0339" w:rsidRDefault="00D339FE" w:rsidP="00D339FE">
      <w:r w:rsidRPr="005B25A1">
        <w:rPr>
          <w:b/>
          <w:bCs/>
        </w:rPr>
        <w:t>Status:</w:t>
      </w:r>
      <w:r>
        <w:t xml:space="preserve"> </w:t>
      </w:r>
      <w:r w:rsidRPr="00F62ED6">
        <w:rPr>
          <w:color w:val="FF0000"/>
          <w:lang w:eastAsia="en-US"/>
        </w:rPr>
        <w:t>Approved</w:t>
      </w:r>
      <w:r>
        <w:t>.</w:t>
      </w:r>
    </w:p>
    <w:p w14:paraId="0BCD08C5" w14:textId="77777777" w:rsidR="00E00DA6" w:rsidRDefault="007615D6" w:rsidP="000A3FBD">
      <w:pPr>
        <w:pStyle w:val="NormTop"/>
      </w:pPr>
      <w:r>
        <w:rPr>
          <w:color w:val="0000FF"/>
        </w:rPr>
        <w:t>SP-231506</w:t>
      </w:r>
      <w:r w:rsidRPr="00D53282">
        <w:t xml:space="preserve"> </w:t>
      </w:r>
      <w:r>
        <w:t xml:space="preserve">(SID NEW) Study on the Enhancement of Usage of User Identifiers in the 5G System  (Source: </w:t>
      </w:r>
      <w:proofErr w:type="spellStart"/>
      <w:r>
        <w:t>InterDigital</w:t>
      </w:r>
      <w:proofErr w:type="spellEnd"/>
      <w:r>
        <w:t xml:space="preserve"> (Moderator))</w:t>
      </w:r>
      <w:r>
        <w:br/>
      </w:r>
      <w:r w:rsidRPr="00D53282">
        <w:rPr>
          <w:b/>
        </w:rPr>
        <w:t>Document for:</w:t>
      </w:r>
      <w:r w:rsidRPr="00D53282">
        <w:t xml:space="preserve"> </w:t>
      </w:r>
      <w:r>
        <w:t>Approval</w:t>
      </w:r>
      <w:r>
        <w:br/>
      </w:r>
      <w:r w:rsidRPr="00D53282">
        <w:rPr>
          <w:b/>
        </w:rPr>
        <w:t>Abstract:</w:t>
      </w:r>
      <w:r w:rsidRPr="00D53282">
        <w:t xml:space="preserve"> </w:t>
      </w:r>
      <w:r>
        <w:br/>
        <w:t>Objective: The objectives of this SA WG2 study are to study how the 5G System can be enhanced to allow the operator to utilize user-specific identities in the 3GPP network.  This work is based on the normative requirements for the support of user identities that were added to TS 22.101 and TS 22.115 as part of the UIA (SP-180328) work item.  The focus is on two use cases. In both use cases one or more user identifiers may be associated with the subscription (i.e., identified by a SUPI) of a UE or RG and the users require different treatment (i.e., service differentiation).  The first use case is the scenario where the user identifier is used to identify the traffic that is sent to/from the UE. For example, this applies to the case where the user identifier identifies traffic to/from a UE application or all traffic to/from the UE (i.e., the human user case). The first use case is the focus of Work Tasks 1.x and Work Tasks 2.x. The first use case also includes exposure aspects. For example, an operator can provide User Authentication Service and third parties can request operator for authentication/authorization for a particular user.  The second use case is the scenario where an identifier identifies a non-3GPP device behind a UE or RG. The second use case is the focus of Work Tasks 4.x.</w:t>
      </w:r>
    </w:p>
    <w:p w14:paraId="53D6233E" w14:textId="77777777" w:rsidR="007615D6" w:rsidRPr="005B25A1" w:rsidRDefault="007615D6" w:rsidP="007615D6">
      <w:pPr>
        <w:keepNext/>
        <w:keepLines/>
        <w:rPr>
          <w:b/>
          <w:bCs/>
        </w:rPr>
      </w:pPr>
      <w:r w:rsidRPr="005B25A1">
        <w:rPr>
          <w:b/>
          <w:bCs/>
        </w:rPr>
        <w:t>Plenary Discussion:</w:t>
      </w:r>
    </w:p>
    <w:p w14:paraId="0CC109A6" w14:textId="00DEFD3A" w:rsidR="00F13010" w:rsidRDefault="00F13010" w:rsidP="00F13010">
      <w:pPr>
        <w:keepNext/>
        <w:keepLines/>
      </w:pPr>
      <w:r>
        <w:t xml:space="preserve">There were comments and suggestions on the various WTs in this SID. This was left for off-line discussion and revised in </w:t>
      </w:r>
      <w:r w:rsidRPr="00CE3EC0">
        <w:rPr>
          <w:color w:val="0000FF"/>
        </w:rPr>
        <w:t>S</w:t>
      </w:r>
      <w:r>
        <w:rPr>
          <w:color w:val="0000FF"/>
        </w:rPr>
        <w:t>P</w:t>
      </w:r>
      <w:r w:rsidRPr="00CE3EC0">
        <w:rPr>
          <w:color w:val="0000FF"/>
        </w:rPr>
        <w:t>-23</w:t>
      </w:r>
      <w:r>
        <w:rPr>
          <w:color w:val="0000FF"/>
        </w:rPr>
        <w:t>1685</w:t>
      </w:r>
      <w:r>
        <w:t>.</w:t>
      </w:r>
    </w:p>
    <w:p w14:paraId="2291BE49" w14:textId="0E1DC4F9" w:rsidR="00B03406" w:rsidRDefault="00B03406" w:rsidP="00F13010">
      <w:pPr>
        <w:keepNext/>
        <w:keepLines/>
      </w:pPr>
      <w:r>
        <w:t xml:space="preserve">Nokia asked to include their comment that users may want to use multiple identities. Qualcomm could not accept removing NOTE 10 and had indicated that this had been studied in WWC and concluded that this cannot work with randomized MAC addresses. This was left for off-line discussion and revised in </w:t>
      </w:r>
      <w:r w:rsidRPr="00CE3EC0">
        <w:rPr>
          <w:color w:val="0000FF"/>
        </w:rPr>
        <w:t>S</w:t>
      </w:r>
      <w:r>
        <w:rPr>
          <w:color w:val="0000FF"/>
        </w:rPr>
        <w:t>P</w:t>
      </w:r>
      <w:r w:rsidRPr="00CE3EC0">
        <w:rPr>
          <w:color w:val="0000FF"/>
        </w:rPr>
        <w:t>-23</w:t>
      </w:r>
      <w:r>
        <w:rPr>
          <w:color w:val="0000FF"/>
        </w:rPr>
        <w:t>1690</w:t>
      </w:r>
      <w:r>
        <w:t>.</w:t>
      </w:r>
    </w:p>
    <w:p w14:paraId="6C51F384" w14:textId="66309046" w:rsidR="00C5078B" w:rsidRDefault="00971476" w:rsidP="00F13010">
      <w:pPr>
        <w:keepNext/>
        <w:keepLines/>
      </w:pPr>
      <w:r>
        <w:t xml:space="preserve">Charter </w:t>
      </w:r>
      <w:r w:rsidR="00C5078B">
        <w:t xml:space="preserve">asked to be removed from the supporting companies. </w:t>
      </w:r>
      <w:r w:rsidR="006778DF">
        <w:t xml:space="preserve">The SA WG2 Chair asked why the Study TU budget had been increased without increasing the normative work budget as experience shows that the normative work will take a certain percentage of the study time, if not the same time. </w:t>
      </w:r>
      <w:r w:rsidR="00C5078B">
        <w:t xml:space="preserve">WT4 should be removed and the justification adjusted accordingly. This was left for off-line discussion and revised in </w:t>
      </w:r>
      <w:r w:rsidR="00C5078B" w:rsidRPr="00CE3EC0">
        <w:rPr>
          <w:color w:val="0000FF"/>
        </w:rPr>
        <w:t>S</w:t>
      </w:r>
      <w:r w:rsidR="00C5078B">
        <w:rPr>
          <w:color w:val="0000FF"/>
        </w:rPr>
        <w:t>P</w:t>
      </w:r>
      <w:r w:rsidR="00C5078B" w:rsidRPr="00CE3EC0">
        <w:rPr>
          <w:color w:val="0000FF"/>
        </w:rPr>
        <w:t>-23</w:t>
      </w:r>
      <w:r w:rsidR="00C5078B">
        <w:rPr>
          <w:color w:val="0000FF"/>
        </w:rPr>
        <w:t>1699</w:t>
      </w:r>
      <w:r w:rsidR="00C5078B">
        <w:t>.</w:t>
      </w:r>
    </w:p>
    <w:p w14:paraId="19B327E6" w14:textId="4036D8B6" w:rsidR="00E95491" w:rsidRDefault="00E95491" w:rsidP="00F13010">
      <w:pPr>
        <w:keepNext/>
        <w:keepLines/>
      </w:pPr>
      <w:r>
        <w:t xml:space="preserve">This was revised to clean up revision marks in </w:t>
      </w:r>
      <w:r w:rsidRPr="00CE3EC0">
        <w:rPr>
          <w:color w:val="0000FF"/>
        </w:rPr>
        <w:t>S</w:t>
      </w:r>
      <w:r>
        <w:rPr>
          <w:color w:val="0000FF"/>
        </w:rPr>
        <w:t>P</w:t>
      </w:r>
      <w:r w:rsidRPr="00CE3EC0">
        <w:rPr>
          <w:color w:val="0000FF"/>
        </w:rPr>
        <w:t>-23</w:t>
      </w:r>
      <w:r>
        <w:rPr>
          <w:color w:val="0000FF"/>
        </w:rPr>
        <w:t>1752</w:t>
      </w:r>
      <w:r>
        <w:t>.</w:t>
      </w:r>
    </w:p>
    <w:p w14:paraId="4EF7B78F" w14:textId="797A88C6" w:rsidR="00CD7F76" w:rsidRDefault="00CD7F76" w:rsidP="00CD7F76">
      <w:pPr>
        <w:keepNext/>
        <w:keepLines/>
      </w:pPr>
      <w:r>
        <w:t xml:space="preserve">This was updated with scope and TU reductions off-line and revised in </w:t>
      </w:r>
      <w:r w:rsidRPr="00CE3EC0">
        <w:rPr>
          <w:color w:val="0000FF"/>
        </w:rPr>
        <w:t>S</w:t>
      </w:r>
      <w:r>
        <w:rPr>
          <w:color w:val="0000FF"/>
        </w:rPr>
        <w:t>P</w:t>
      </w:r>
      <w:r w:rsidRPr="00CE3EC0">
        <w:rPr>
          <w:color w:val="0000FF"/>
        </w:rPr>
        <w:t>-23</w:t>
      </w:r>
      <w:r>
        <w:rPr>
          <w:color w:val="0000FF"/>
        </w:rPr>
        <w:t>1771</w:t>
      </w:r>
      <w:r>
        <w:t>.</w:t>
      </w:r>
    </w:p>
    <w:p w14:paraId="16A075F0" w14:textId="70F9FB59" w:rsidR="00D339FE" w:rsidRDefault="00D339FE" w:rsidP="00D339FE">
      <w:pPr>
        <w:keepNext/>
        <w:keepLines/>
      </w:pPr>
      <w:r>
        <w:t xml:space="preserve">This new SID was </w:t>
      </w:r>
      <w:r w:rsidRPr="008D7116">
        <w:rPr>
          <w:color w:val="FF0000"/>
        </w:rPr>
        <w:t>agreed</w:t>
      </w:r>
      <w:r>
        <w:t xml:space="preserve">. The proposed title and acronym should be improved to align with the SA WG1 title and Acronym. The UID should be added. This was revised to add Rapporteur name, renumber WTs, TR number and supporting companies in </w:t>
      </w:r>
      <w:r w:rsidRPr="00CE3EC0">
        <w:rPr>
          <w:color w:val="0000FF"/>
        </w:rPr>
        <w:t>S</w:t>
      </w:r>
      <w:r>
        <w:rPr>
          <w:color w:val="0000FF"/>
        </w:rPr>
        <w:t>P</w:t>
      </w:r>
      <w:r w:rsidRPr="00CE3EC0">
        <w:rPr>
          <w:color w:val="0000FF"/>
        </w:rPr>
        <w:t>-23</w:t>
      </w:r>
      <w:r>
        <w:rPr>
          <w:color w:val="0000FF"/>
        </w:rPr>
        <w:t>1804</w:t>
      </w:r>
      <w:r>
        <w:t>.</w:t>
      </w:r>
    </w:p>
    <w:p w14:paraId="24D924FF" w14:textId="77777777" w:rsidR="00D339FE" w:rsidRPr="00F62ED6" w:rsidRDefault="00D339FE" w:rsidP="00D339FE">
      <w:pPr>
        <w:keepNext/>
        <w:keepLines/>
      </w:pPr>
      <w:r>
        <w:t xml:space="preserve">This new SID was </w:t>
      </w:r>
      <w:r w:rsidRPr="00C3284B">
        <w:rPr>
          <w:color w:val="FF0000"/>
          <w:lang w:eastAsia="en-US"/>
        </w:rPr>
        <w:t>approved</w:t>
      </w:r>
      <w:r>
        <w:t>.</w:t>
      </w:r>
    </w:p>
    <w:p w14:paraId="396D15F1" w14:textId="77777777" w:rsidR="00D339FE" w:rsidRPr="00EB0339" w:rsidRDefault="00D339FE" w:rsidP="00D339FE">
      <w:r w:rsidRPr="005B25A1">
        <w:rPr>
          <w:b/>
          <w:bCs/>
        </w:rPr>
        <w:t>Status:</w:t>
      </w:r>
      <w:r>
        <w:t xml:space="preserve"> </w:t>
      </w:r>
      <w:r w:rsidRPr="00F62ED6">
        <w:rPr>
          <w:color w:val="FF0000"/>
          <w:lang w:eastAsia="en-US"/>
        </w:rPr>
        <w:t>Approved</w:t>
      </w:r>
      <w:r>
        <w:t>.</w:t>
      </w:r>
    </w:p>
    <w:p w14:paraId="5B30ABA2" w14:textId="03C8615E" w:rsidR="007935A1" w:rsidRDefault="007935A1" w:rsidP="007935A1">
      <w:pPr>
        <w:pStyle w:val="NormTop"/>
      </w:pPr>
      <w:r>
        <w:rPr>
          <w:color w:val="0000FF"/>
        </w:rPr>
        <w:t>SP-231686</w:t>
      </w:r>
      <w:r w:rsidRPr="00D53282">
        <w:t xml:space="preserve"> </w:t>
      </w:r>
      <w:r>
        <w:t>(DISCUSSION) Questions for the Joint TSG SA/TSG RAN session (Source: TSG SA)</w:t>
      </w:r>
      <w:r>
        <w:br/>
      </w:r>
      <w:r w:rsidRPr="00D53282">
        <w:rPr>
          <w:b/>
        </w:rPr>
        <w:t>Document for:</w:t>
      </w:r>
      <w:r w:rsidRPr="00D53282">
        <w:t xml:space="preserve"> </w:t>
      </w:r>
      <w:r>
        <w:t>Agreement</w:t>
      </w:r>
      <w:r>
        <w:br/>
      </w:r>
      <w:r w:rsidRPr="00D53282">
        <w:rPr>
          <w:b/>
        </w:rPr>
        <w:t>Abstract:</w:t>
      </w:r>
      <w:r w:rsidRPr="00D53282">
        <w:t xml:space="preserve"> </w:t>
      </w:r>
      <w:r>
        <w:br/>
        <w:t>Questions for the Joint TSG SA/TSG RAN session.</w:t>
      </w:r>
    </w:p>
    <w:p w14:paraId="75353CD7" w14:textId="77777777" w:rsidR="007935A1" w:rsidRPr="005B25A1" w:rsidRDefault="007935A1" w:rsidP="007935A1">
      <w:pPr>
        <w:keepNext/>
        <w:keepLines/>
        <w:rPr>
          <w:b/>
          <w:bCs/>
        </w:rPr>
      </w:pPr>
      <w:r w:rsidRPr="005B25A1">
        <w:rPr>
          <w:b/>
          <w:bCs/>
        </w:rPr>
        <w:t>Plenary Discussion:</w:t>
      </w:r>
    </w:p>
    <w:p w14:paraId="44D384C2" w14:textId="13DEEA26" w:rsidR="007935A1" w:rsidRDefault="007935A1" w:rsidP="00A120F3">
      <w:pPr>
        <w:keepNext/>
        <w:keepLines/>
      </w:pPr>
      <w:r>
        <w:t xml:space="preserve">This was drafted off-line for preparation </w:t>
      </w:r>
      <w:r w:rsidR="00BD460A">
        <w:t>for</w:t>
      </w:r>
      <w:r>
        <w:t xml:space="preserve"> the Joint session.</w:t>
      </w:r>
    </w:p>
    <w:p w14:paraId="7D2206AA" w14:textId="77777777" w:rsidR="007C27D0" w:rsidRDefault="005A00FC" w:rsidP="00A120F3">
      <w:pPr>
        <w:keepNext/>
        <w:keepLines/>
      </w:pPr>
      <w:r>
        <w:t xml:space="preserve">The questions and assumptions were finalised on-line and this was </w:t>
      </w:r>
      <w:r w:rsidRPr="005A00FC">
        <w:rPr>
          <w:color w:val="FF0000"/>
        </w:rPr>
        <w:t>endorsed</w:t>
      </w:r>
      <w:r>
        <w:t>.</w:t>
      </w:r>
      <w:r w:rsidR="007C27D0">
        <w:t xml:space="preserve"> This was updated with the RAN answers at the Joint Session and revised in </w:t>
      </w:r>
      <w:r w:rsidR="007C27D0" w:rsidRPr="00CE3EC0">
        <w:rPr>
          <w:color w:val="0000FF"/>
        </w:rPr>
        <w:t>S</w:t>
      </w:r>
      <w:r w:rsidR="007C27D0">
        <w:rPr>
          <w:color w:val="0000FF"/>
        </w:rPr>
        <w:t>P</w:t>
      </w:r>
      <w:r w:rsidR="007C27D0" w:rsidRPr="00CE3EC0">
        <w:rPr>
          <w:color w:val="0000FF"/>
        </w:rPr>
        <w:t>-23</w:t>
      </w:r>
      <w:r w:rsidR="007C27D0">
        <w:rPr>
          <w:color w:val="0000FF"/>
        </w:rPr>
        <w:t>1694</w:t>
      </w:r>
      <w:r w:rsidR="007C27D0">
        <w:t>.</w:t>
      </w:r>
    </w:p>
    <w:p w14:paraId="01B0D864" w14:textId="4AD3AE20" w:rsidR="005A00FC" w:rsidRDefault="007C27D0" w:rsidP="00A120F3">
      <w:pPr>
        <w:keepNext/>
        <w:keepLines/>
      </w:pPr>
      <w:r>
        <w:t xml:space="preserve">This was </w:t>
      </w:r>
      <w:r w:rsidRPr="00C3284B">
        <w:rPr>
          <w:color w:val="0000FF"/>
        </w:rPr>
        <w:t>noted</w:t>
      </w:r>
      <w:r>
        <w:t>.</w:t>
      </w:r>
    </w:p>
    <w:p w14:paraId="331B97D6" w14:textId="75E107D8" w:rsidR="00BD460A" w:rsidRDefault="00BD460A" w:rsidP="00BD460A">
      <w:r w:rsidRPr="005B25A1">
        <w:rPr>
          <w:b/>
          <w:bCs/>
        </w:rPr>
        <w:t>Status:</w:t>
      </w:r>
      <w:r>
        <w:t xml:space="preserve"> </w:t>
      </w:r>
      <w:r w:rsidR="007C27D0" w:rsidRPr="00C3284B">
        <w:rPr>
          <w:color w:val="0000FF"/>
        </w:rPr>
        <w:t>Noted</w:t>
      </w:r>
      <w:r w:rsidR="007C27D0">
        <w:t>.</w:t>
      </w:r>
    </w:p>
    <w:p w14:paraId="4DDCED84" w14:textId="77777777" w:rsidR="00BC7DBC" w:rsidRDefault="00BC7DBC" w:rsidP="00BD460A"/>
    <w:p w14:paraId="7F41DB32" w14:textId="3528699A" w:rsidR="00D855D2" w:rsidRPr="00D855D2" w:rsidRDefault="008B3488" w:rsidP="00723677">
      <w:pPr>
        <w:pBdr>
          <w:top w:val="single" w:sz="4" w:space="1" w:color="auto"/>
        </w:pBdr>
        <w:rPr>
          <w:b/>
          <w:bCs/>
        </w:rPr>
      </w:pPr>
      <w:r w:rsidRPr="00CE3EC0">
        <w:rPr>
          <w:color w:val="0000FF"/>
        </w:rPr>
        <w:t>S</w:t>
      </w:r>
      <w:r>
        <w:rPr>
          <w:color w:val="0000FF"/>
        </w:rPr>
        <w:t>P</w:t>
      </w:r>
      <w:r w:rsidRPr="00CE3EC0">
        <w:rPr>
          <w:color w:val="0000FF"/>
        </w:rPr>
        <w:t>-23</w:t>
      </w:r>
      <w:r>
        <w:rPr>
          <w:color w:val="0000FF"/>
        </w:rPr>
        <w:t>1758</w:t>
      </w:r>
      <w:r>
        <w:t xml:space="preserve"> (DISCUSSION)</w:t>
      </w:r>
      <w:r w:rsidRPr="008B3488">
        <w:t>.</w:t>
      </w:r>
      <w:r w:rsidR="003B6F6D">
        <w:t xml:space="preserve"> Some Operator Package Proposal for SA2 R19</w:t>
      </w:r>
      <w:r>
        <w:t>.</w:t>
      </w:r>
      <w:r w:rsidR="00D855D2" w:rsidRPr="008B3488">
        <w:t xml:space="preserve"> </w:t>
      </w:r>
      <w:r w:rsidR="00D855D2">
        <w:t xml:space="preserve">(Source: </w:t>
      </w:r>
      <w:r w:rsidR="003B6F6D">
        <w:t>AT&amp;T, BT, China Mobile, China Unicom, China Telecom, CKH IOD UK, Deutsche Telekom, Dish Network, KPN, LG Uplus, NTT DOCOMO, Orange, Rakuten Mobile, SK Telecom, Telecom Italia, Telefonica, T-Mobile US, Vodafone, Verizon</w:t>
      </w:r>
      <w:r w:rsidR="00D855D2">
        <w:t>).</w:t>
      </w:r>
      <w:r w:rsidR="00723677">
        <w:br/>
      </w:r>
      <w:r w:rsidR="00723677" w:rsidRPr="00D53282">
        <w:rPr>
          <w:b/>
        </w:rPr>
        <w:t>Document for:</w:t>
      </w:r>
      <w:r w:rsidR="00723677" w:rsidRPr="00D53282">
        <w:t xml:space="preserve"> </w:t>
      </w:r>
      <w:r w:rsidR="00723677">
        <w:t>Discussion</w:t>
      </w:r>
      <w:r w:rsidR="00723677">
        <w:br/>
      </w:r>
      <w:r w:rsidR="00723677" w:rsidRPr="00723677">
        <w:rPr>
          <w:b/>
          <w:bCs/>
        </w:rPr>
        <w:t>Abstract:</w:t>
      </w:r>
      <w:r w:rsidR="00723677">
        <w:br/>
      </w:r>
      <w:r w:rsidR="00D855D2" w:rsidRPr="00D855D2">
        <w:rPr>
          <w:b/>
          <w:bCs/>
        </w:rPr>
        <w:t>SA2 R19 Package Subset Proposal:</w:t>
      </w:r>
    </w:p>
    <w:p w14:paraId="34EEAC43" w14:textId="26D650C3" w:rsidR="00D855D2" w:rsidRDefault="00D855D2" w:rsidP="00D855D2">
      <w:pPr>
        <w:pStyle w:val="B1"/>
      </w:pPr>
      <w:r>
        <w:t>-</w:t>
      </w:r>
      <w:r>
        <w:tab/>
        <w:t xml:space="preserve">RVAS_ARCH (roaming value-added services) and FS_INSS (network controlled Slice) shall be included in </w:t>
      </w:r>
      <w:r w:rsidR="009549B6">
        <w:t>_</w:t>
      </w:r>
      <w:r>
        <w:t>TEI19</w:t>
      </w:r>
      <w:r w:rsidR="009549B6">
        <w:t>.</w:t>
      </w:r>
    </w:p>
    <w:p w14:paraId="6DF45508" w14:textId="06E50769" w:rsidR="00D855D2" w:rsidRDefault="00D855D2" w:rsidP="00D855D2">
      <w:pPr>
        <w:pStyle w:val="B1"/>
      </w:pPr>
      <w:r>
        <w:t>-</w:t>
      </w:r>
      <w:r>
        <w:tab/>
        <w:t>It is proposed the R19 package at least includes the following 11 SIs</w:t>
      </w:r>
      <w:r w:rsidR="009549B6">
        <w:t>.</w:t>
      </w:r>
    </w:p>
    <w:p w14:paraId="6CF0F3CC" w14:textId="1B59EDF6" w:rsidR="00D855D2" w:rsidRDefault="00D855D2" w:rsidP="00D855D2">
      <w:pPr>
        <w:pStyle w:val="B1"/>
      </w:pPr>
      <w:r>
        <w:t>-</w:t>
      </w:r>
      <w:r>
        <w:tab/>
        <w:t>Some SIs WT down-scoping is still needed (e.g. 15% of the total 118.75 TUs reduction) to provide TUs for regulatory/public safety work (i.e. MPS4msg and L2/L3 multi-hop relay), higher TEI19 TU buffer and for other SIs</w:t>
      </w:r>
      <w:r w:rsidR="009549B6">
        <w:t>.</w:t>
      </w:r>
    </w:p>
    <w:tbl>
      <w:tblPr>
        <w:tblStyle w:val="TableGrid"/>
        <w:tblW w:w="0" w:type="auto"/>
        <w:tblLook w:val="04A0" w:firstRow="1" w:lastRow="0" w:firstColumn="1" w:lastColumn="0" w:noHBand="0" w:noVBand="1"/>
      </w:tblPr>
      <w:tblGrid>
        <w:gridCol w:w="439"/>
        <w:gridCol w:w="2391"/>
        <w:gridCol w:w="5670"/>
        <w:gridCol w:w="1128"/>
      </w:tblGrid>
      <w:tr w:rsidR="00D855D2" w:rsidRPr="00D855D2" w14:paraId="2D10ED54" w14:textId="77777777" w:rsidTr="00D855D2">
        <w:tc>
          <w:tcPr>
            <w:tcW w:w="439" w:type="dxa"/>
          </w:tcPr>
          <w:p w14:paraId="7C8FDF68" w14:textId="77777777" w:rsidR="00D855D2" w:rsidRPr="00D855D2" w:rsidRDefault="00D855D2" w:rsidP="005F5956">
            <w:r w:rsidRPr="00D855D2">
              <w:t>1</w:t>
            </w:r>
          </w:p>
        </w:tc>
        <w:tc>
          <w:tcPr>
            <w:tcW w:w="2391" w:type="dxa"/>
          </w:tcPr>
          <w:p w14:paraId="367A9131" w14:textId="77777777" w:rsidR="00D855D2" w:rsidRPr="00D855D2" w:rsidRDefault="00D855D2" w:rsidP="005F5956">
            <w:r w:rsidRPr="00D855D2">
              <w:t>FS_CNEES</w:t>
            </w:r>
          </w:p>
        </w:tc>
        <w:tc>
          <w:tcPr>
            <w:tcW w:w="5670" w:type="dxa"/>
          </w:tcPr>
          <w:p w14:paraId="1720DABF" w14:textId="02676671" w:rsidR="00D855D2" w:rsidRPr="00D855D2" w:rsidRDefault="00D855D2" w:rsidP="005F5956">
            <w:r w:rsidRPr="00D855D2">
              <w:t>5GS Enhancement for Energy Efficiency and Energy Saving</w:t>
            </w:r>
          </w:p>
        </w:tc>
        <w:tc>
          <w:tcPr>
            <w:tcW w:w="1128" w:type="dxa"/>
          </w:tcPr>
          <w:p w14:paraId="627491F9" w14:textId="77777777" w:rsidR="00D855D2" w:rsidRPr="00D855D2" w:rsidRDefault="00D855D2" w:rsidP="005F5956">
            <w:r w:rsidRPr="00D855D2">
              <w:t>13</w:t>
            </w:r>
          </w:p>
        </w:tc>
      </w:tr>
      <w:tr w:rsidR="00D855D2" w:rsidRPr="00D855D2" w14:paraId="296E56C0" w14:textId="77777777" w:rsidTr="00D855D2">
        <w:tc>
          <w:tcPr>
            <w:tcW w:w="439" w:type="dxa"/>
          </w:tcPr>
          <w:p w14:paraId="7D6D6A42" w14:textId="77777777" w:rsidR="00D855D2" w:rsidRPr="00D855D2" w:rsidRDefault="00D855D2" w:rsidP="005F5956">
            <w:r w:rsidRPr="00D855D2">
              <w:t>2</w:t>
            </w:r>
          </w:p>
        </w:tc>
        <w:tc>
          <w:tcPr>
            <w:tcW w:w="2391" w:type="dxa"/>
          </w:tcPr>
          <w:p w14:paraId="69924F66" w14:textId="77777777" w:rsidR="00D855D2" w:rsidRPr="00D855D2" w:rsidRDefault="00D855D2" w:rsidP="005F5956">
            <w:r w:rsidRPr="00D855D2">
              <w:t>FS_eUUI5</w:t>
            </w:r>
          </w:p>
        </w:tc>
        <w:tc>
          <w:tcPr>
            <w:tcW w:w="5670" w:type="dxa"/>
          </w:tcPr>
          <w:p w14:paraId="2CFCEBC6" w14:textId="77777777" w:rsidR="00D855D2" w:rsidRPr="00D855D2" w:rsidRDefault="00D855D2" w:rsidP="005F5956">
            <w:r w:rsidRPr="00D855D2">
              <w:t>Enhancement of Usage of User Identifiers in the 5G System  reduce TU (e.g., on WT#4)</w:t>
            </w:r>
          </w:p>
        </w:tc>
        <w:tc>
          <w:tcPr>
            <w:tcW w:w="1128" w:type="dxa"/>
          </w:tcPr>
          <w:p w14:paraId="7DEDDE19" w14:textId="77777777" w:rsidR="00D855D2" w:rsidRPr="00D855D2" w:rsidRDefault="00D855D2" w:rsidP="005F5956">
            <w:pPr>
              <w:rPr>
                <w:b/>
                <w:bCs/>
              </w:rPr>
            </w:pPr>
            <w:r w:rsidRPr="00D855D2">
              <w:rPr>
                <w:b/>
                <w:bCs/>
              </w:rPr>
              <w:t>14-&gt;11</w:t>
            </w:r>
          </w:p>
        </w:tc>
      </w:tr>
      <w:tr w:rsidR="00D855D2" w:rsidRPr="00D855D2" w14:paraId="54B1791B" w14:textId="77777777" w:rsidTr="00D855D2">
        <w:tc>
          <w:tcPr>
            <w:tcW w:w="439" w:type="dxa"/>
          </w:tcPr>
          <w:p w14:paraId="0902CC5C" w14:textId="77777777" w:rsidR="00D855D2" w:rsidRPr="00D855D2" w:rsidRDefault="00D855D2" w:rsidP="005F5956">
            <w:r w:rsidRPr="00D855D2">
              <w:t>3</w:t>
            </w:r>
          </w:p>
        </w:tc>
        <w:tc>
          <w:tcPr>
            <w:tcW w:w="2391" w:type="dxa"/>
          </w:tcPr>
          <w:p w14:paraId="4B669946" w14:textId="77777777" w:rsidR="00D855D2" w:rsidRPr="00D855D2" w:rsidRDefault="00D855D2" w:rsidP="005F5956">
            <w:r w:rsidRPr="00D855D2">
              <w:t>FS_AIML_CN</w:t>
            </w:r>
          </w:p>
        </w:tc>
        <w:tc>
          <w:tcPr>
            <w:tcW w:w="5670" w:type="dxa"/>
          </w:tcPr>
          <w:p w14:paraId="3A12E095" w14:textId="08A6CF32" w:rsidR="00D855D2" w:rsidRPr="00D855D2" w:rsidRDefault="00D855D2" w:rsidP="005F5956">
            <w:r w:rsidRPr="00D855D2">
              <w:t>Core Network Enhanced Support for Artificial Intelligence (AI)/Machine Learning (ML)</w:t>
            </w:r>
          </w:p>
        </w:tc>
        <w:tc>
          <w:tcPr>
            <w:tcW w:w="1128" w:type="dxa"/>
          </w:tcPr>
          <w:p w14:paraId="013E78EB" w14:textId="77777777" w:rsidR="00D855D2" w:rsidRPr="00D855D2" w:rsidRDefault="00D855D2" w:rsidP="005F5956">
            <w:r w:rsidRPr="00D855D2">
              <w:t>8</w:t>
            </w:r>
          </w:p>
        </w:tc>
      </w:tr>
      <w:tr w:rsidR="00D855D2" w:rsidRPr="00D855D2" w14:paraId="5EF56915" w14:textId="77777777" w:rsidTr="00D855D2">
        <w:tc>
          <w:tcPr>
            <w:tcW w:w="439" w:type="dxa"/>
          </w:tcPr>
          <w:p w14:paraId="377FE151" w14:textId="77777777" w:rsidR="00D855D2" w:rsidRPr="00D855D2" w:rsidRDefault="00D855D2" w:rsidP="005F5956">
            <w:r w:rsidRPr="00D855D2">
              <w:t>4</w:t>
            </w:r>
          </w:p>
        </w:tc>
        <w:tc>
          <w:tcPr>
            <w:tcW w:w="2391" w:type="dxa"/>
          </w:tcPr>
          <w:p w14:paraId="3FF3C3EE" w14:textId="77777777" w:rsidR="00D855D2" w:rsidRPr="00D855D2" w:rsidRDefault="00D855D2" w:rsidP="005F5956">
            <w:r w:rsidRPr="00D855D2">
              <w:t>FS_5G_Femto</w:t>
            </w:r>
          </w:p>
        </w:tc>
        <w:tc>
          <w:tcPr>
            <w:tcW w:w="5670" w:type="dxa"/>
          </w:tcPr>
          <w:p w14:paraId="05B063B2" w14:textId="53D1B625" w:rsidR="00D855D2" w:rsidRPr="00D855D2" w:rsidRDefault="00D855D2" w:rsidP="005F5956">
            <w:r w:rsidRPr="00D855D2">
              <w:t xml:space="preserve">Study on System aspects of 5G NR </w:t>
            </w:r>
            <w:proofErr w:type="spellStart"/>
            <w:r w:rsidRPr="00D855D2">
              <w:t>Femto</w:t>
            </w:r>
            <w:proofErr w:type="spellEnd"/>
          </w:p>
        </w:tc>
        <w:tc>
          <w:tcPr>
            <w:tcW w:w="1128" w:type="dxa"/>
          </w:tcPr>
          <w:p w14:paraId="5AED5C29" w14:textId="77777777" w:rsidR="00D855D2" w:rsidRPr="00D855D2" w:rsidRDefault="00D855D2" w:rsidP="005F5956">
            <w:r w:rsidRPr="00D855D2">
              <w:t>5</w:t>
            </w:r>
          </w:p>
        </w:tc>
      </w:tr>
      <w:tr w:rsidR="00D855D2" w:rsidRPr="00D855D2" w14:paraId="0FF01530" w14:textId="77777777" w:rsidTr="00D855D2">
        <w:tc>
          <w:tcPr>
            <w:tcW w:w="439" w:type="dxa"/>
          </w:tcPr>
          <w:p w14:paraId="07CD42D1" w14:textId="77777777" w:rsidR="00D855D2" w:rsidRPr="00D855D2" w:rsidRDefault="00D855D2" w:rsidP="005F5956">
            <w:r w:rsidRPr="00D855D2">
              <w:t>5</w:t>
            </w:r>
          </w:p>
        </w:tc>
        <w:tc>
          <w:tcPr>
            <w:tcW w:w="2391" w:type="dxa"/>
          </w:tcPr>
          <w:p w14:paraId="68890CE3" w14:textId="77777777" w:rsidR="00D855D2" w:rsidRPr="00D855D2" w:rsidRDefault="00D855D2" w:rsidP="005F5956">
            <w:r w:rsidRPr="00D855D2">
              <w:t>FS_XRM Ph2</w:t>
            </w:r>
          </w:p>
        </w:tc>
        <w:tc>
          <w:tcPr>
            <w:tcW w:w="5670" w:type="dxa"/>
          </w:tcPr>
          <w:p w14:paraId="6CC04CCF" w14:textId="2F459305" w:rsidR="00D855D2" w:rsidRPr="00D855D2" w:rsidRDefault="00D855D2" w:rsidP="005F5956">
            <w:r w:rsidRPr="00D855D2">
              <w:t>Architecture enhancement for XRM Ph2</w:t>
            </w:r>
          </w:p>
        </w:tc>
        <w:tc>
          <w:tcPr>
            <w:tcW w:w="1128" w:type="dxa"/>
          </w:tcPr>
          <w:p w14:paraId="284F9411" w14:textId="77777777" w:rsidR="00D855D2" w:rsidRPr="00D855D2" w:rsidRDefault="00D855D2" w:rsidP="005F5956">
            <w:r w:rsidRPr="00D855D2">
              <w:t>13</w:t>
            </w:r>
          </w:p>
        </w:tc>
      </w:tr>
      <w:tr w:rsidR="00D855D2" w:rsidRPr="00D855D2" w14:paraId="713922B8" w14:textId="77777777" w:rsidTr="00D855D2">
        <w:tc>
          <w:tcPr>
            <w:tcW w:w="439" w:type="dxa"/>
          </w:tcPr>
          <w:p w14:paraId="08699115" w14:textId="77777777" w:rsidR="00D855D2" w:rsidRPr="00D855D2" w:rsidRDefault="00D855D2" w:rsidP="005F5956">
            <w:r w:rsidRPr="00D855D2">
              <w:t>6</w:t>
            </w:r>
          </w:p>
        </w:tc>
        <w:tc>
          <w:tcPr>
            <w:tcW w:w="2391" w:type="dxa"/>
          </w:tcPr>
          <w:p w14:paraId="54EF8069" w14:textId="77777777" w:rsidR="00D855D2" w:rsidRPr="00D855D2" w:rsidRDefault="00D855D2" w:rsidP="005F5956">
            <w:r w:rsidRPr="00D855D2">
              <w:t>FS_NG_RTC_Ph2</w:t>
            </w:r>
          </w:p>
        </w:tc>
        <w:tc>
          <w:tcPr>
            <w:tcW w:w="5670" w:type="dxa"/>
          </w:tcPr>
          <w:p w14:paraId="031E1550" w14:textId="1B25EEAD" w:rsidR="00D855D2" w:rsidRPr="00D855D2" w:rsidRDefault="00D855D2" w:rsidP="005F5956">
            <w:r w:rsidRPr="00D855D2">
              <w:t>System architecture for next generation real time communication services phase 2</w:t>
            </w:r>
          </w:p>
        </w:tc>
        <w:tc>
          <w:tcPr>
            <w:tcW w:w="1128" w:type="dxa"/>
          </w:tcPr>
          <w:p w14:paraId="34245762" w14:textId="77777777" w:rsidR="00D855D2" w:rsidRPr="00D855D2" w:rsidRDefault="00D855D2" w:rsidP="005F5956">
            <w:r w:rsidRPr="00D855D2">
              <w:t>11.5</w:t>
            </w:r>
          </w:p>
        </w:tc>
      </w:tr>
      <w:tr w:rsidR="00D855D2" w:rsidRPr="00D855D2" w14:paraId="14245147" w14:textId="77777777" w:rsidTr="00D855D2">
        <w:tc>
          <w:tcPr>
            <w:tcW w:w="439" w:type="dxa"/>
          </w:tcPr>
          <w:p w14:paraId="37F5CEB3" w14:textId="77777777" w:rsidR="00D855D2" w:rsidRPr="00D855D2" w:rsidRDefault="00D855D2" w:rsidP="005F5956">
            <w:r w:rsidRPr="00D855D2">
              <w:t>7</w:t>
            </w:r>
          </w:p>
        </w:tc>
        <w:tc>
          <w:tcPr>
            <w:tcW w:w="2391" w:type="dxa"/>
          </w:tcPr>
          <w:p w14:paraId="6C078B8E" w14:textId="77777777" w:rsidR="00D855D2" w:rsidRPr="00D855D2" w:rsidRDefault="00D855D2" w:rsidP="005F5956">
            <w:r w:rsidRPr="00D855D2">
              <w:t>FS_eEDGE_5GC_ph3</w:t>
            </w:r>
          </w:p>
        </w:tc>
        <w:tc>
          <w:tcPr>
            <w:tcW w:w="5670" w:type="dxa"/>
          </w:tcPr>
          <w:p w14:paraId="7881C151" w14:textId="77777777" w:rsidR="00D855D2" w:rsidRPr="00D855D2" w:rsidRDefault="00D855D2" w:rsidP="005F5956">
            <w:r w:rsidRPr="00D855D2">
              <w:t>Enhancement of support for Edge Computing in 5G Core network — phase 3</w:t>
            </w:r>
          </w:p>
        </w:tc>
        <w:tc>
          <w:tcPr>
            <w:tcW w:w="1128" w:type="dxa"/>
          </w:tcPr>
          <w:p w14:paraId="24E22EA6" w14:textId="77777777" w:rsidR="00D855D2" w:rsidRPr="00D855D2" w:rsidRDefault="00D855D2" w:rsidP="005F5956">
            <w:r w:rsidRPr="00D855D2">
              <w:t>10.25</w:t>
            </w:r>
          </w:p>
        </w:tc>
      </w:tr>
      <w:tr w:rsidR="00D855D2" w:rsidRPr="00D855D2" w14:paraId="5F0545CE" w14:textId="77777777" w:rsidTr="00D855D2">
        <w:tc>
          <w:tcPr>
            <w:tcW w:w="439" w:type="dxa"/>
          </w:tcPr>
          <w:p w14:paraId="504EC265" w14:textId="77777777" w:rsidR="00D855D2" w:rsidRPr="00D855D2" w:rsidRDefault="00D855D2" w:rsidP="005F5956">
            <w:r w:rsidRPr="00D855D2">
              <w:t>8</w:t>
            </w:r>
          </w:p>
        </w:tc>
        <w:tc>
          <w:tcPr>
            <w:tcW w:w="2391" w:type="dxa"/>
          </w:tcPr>
          <w:p w14:paraId="78847FF8" w14:textId="77777777" w:rsidR="00D855D2" w:rsidRPr="00D855D2" w:rsidRDefault="00D855D2" w:rsidP="005F5956">
            <w:r w:rsidRPr="00D855D2">
              <w:t>FS_UPEAS_Ph2</w:t>
            </w:r>
          </w:p>
        </w:tc>
        <w:tc>
          <w:tcPr>
            <w:tcW w:w="5670" w:type="dxa"/>
          </w:tcPr>
          <w:p w14:paraId="0E2E40C9" w14:textId="19421DBE" w:rsidR="00D855D2" w:rsidRPr="00D855D2" w:rsidRDefault="00D855D2" w:rsidP="005F5956">
            <w:r w:rsidRPr="00D855D2">
              <w:t>UPF enhancement for Exposure And SBA Phase 2</w:t>
            </w:r>
          </w:p>
        </w:tc>
        <w:tc>
          <w:tcPr>
            <w:tcW w:w="1128" w:type="dxa"/>
          </w:tcPr>
          <w:p w14:paraId="1F7823E2" w14:textId="77777777" w:rsidR="00D855D2" w:rsidRPr="00D855D2" w:rsidRDefault="00D855D2" w:rsidP="005F5956">
            <w:r w:rsidRPr="00D855D2">
              <w:t>4.5</w:t>
            </w:r>
          </w:p>
        </w:tc>
      </w:tr>
      <w:tr w:rsidR="00D855D2" w:rsidRPr="00D855D2" w14:paraId="28600A5B" w14:textId="77777777" w:rsidTr="00D855D2">
        <w:tc>
          <w:tcPr>
            <w:tcW w:w="439" w:type="dxa"/>
          </w:tcPr>
          <w:p w14:paraId="6853CC38" w14:textId="77777777" w:rsidR="00D855D2" w:rsidRPr="00D855D2" w:rsidRDefault="00D855D2" w:rsidP="005F5956">
            <w:r w:rsidRPr="00D855D2">
              <w:t>9</w:t>
            </w:r>
          </w:p>
        </w:tc>
        <w:tc>
          <w:tcPr>
            <w:tcW w:w="2391" w:type="dxa"/>
          </w:tcPr>
          <w:p w14:paraId="71CE7F1F" w14:textId="77777777" w:rsidR="00D855D2" w:rsidRPr="00D855D2" w:rsidRDefault="00D855D2" w:rsidP="005F5956">
            <w:r w:rsidRPr="00D855D2">
              <w:t>FS_MASSS</w:t>
            </w:r>
          </w:p>
        </w:tc>
        <w:tc>
          <w:tcPr>
            <w:tcW w:w="5670" w:type="dxa"/>
          </w:tcPr>
          <w:p w14:paraId="19EFAEFE" w14:textId="640AAD4A" w:rsidR="00D855D2" w:rsidRPr="00D855D2" w:rsidRDefault="00D855D2" w:rsidP="005F5956">
            <w:r w:rsidRPr="00D855D2">
              <w:t>Multi-Access (</w:t>
            </w:r>
            <w:proofErr w:type="spellStart"/>
            <w:r w:rsidRPr="00D855D2">
              <w:t>DualSteer</w:t>
            </w:r>
            <w:proofErr w:type="spellEnd"/>
            <w:r w:rsidRPr="00D855D2">
              <w:t xml:space="preserve"> + ATSSS Ph-4)  reduce TU (e.g. on ATSSS Ph-4)</w:t>
            </w:r>
          </w:p>
        </w:tc>
        <w:tc>
          <w:tcPr>
            <w:tcW w:w="1128" w:type="dxa"/>
          </w:tcPr>
          <w:p w14:paraId="1B18FAF3" w14:textId="77777777" w:rsidR="00D855D2" w:rsidRPr="00D855D2" w:rsidRDefault="00D855D2" w:rsidP="005F5956">
            <w:pPr>
              <w:rPr>
                <w:b/>
                <w:bCs/>
              </w:rPr>
            </w:pPr>
            <w:r w:rsidRPr="00D855D2">
              <w:rPr>
                <w:b/>
                <w:bCs/>
              </w:rPr>
              <w:t>14-&gt;10</w:t>
            </w:r>
          </w:p>
        </w:tc>
      </w:tr>
      <w:tr w:rsidR="00D855D2" w:rsidRPr="00D855D2" w14:paraId="0E3E4E57" w14:textId="77777777" w:rsidTr="00D855D2">
        <w:tc>
          <w:tcPr>
            <w:tcW w:w="439" w:type="dxa"/>
          </w:tcPr>
          <w:p w14:paraId="077A02E1" w14:textId="77777777" w:rsidR="00D855D2" w:rsidRPr="00D855D2" w:rsidRDefault="00D855D2" w:rsidP="005F5956">
            <w:r w:rsidRPr="00D855D2">
              <w:t>10</w:t>
            </w:r>
          </w:p>
        </w:tc>
        <w:tc>
          <w:tcPr>
            <w:tcW w:w="2391" w:type="dxa"/>
          </w:tcPr>
          <w:p w14:paraId="6ECD1F98" w14:textId="77777777" w:rsidR="00D855D2" w:rsidRPr="00D855D2" w:rsidRDefault="00D855D2" w:rsidP="005F5956">
            <w:r w:rsidRPr="00D855D2">
              <w:t>FS_5GSAT_ARCH_Ph3</w:t>
            </w:r>
          </w:p>
        </w:tc>
        <w:tc>
          <w:tcPr>
            <w:tcW w:w="5670" w:type="dxa"/>
          </w:tcPr>
          <w:p w14:paraId="4E41EA5A" w14:textId="187BD306" w:rsidR="00D855D2" w:rsidRPr="00D855D2" w:rsidRDefault="00D855D2" w:rsidP="005F5956">
            <w:r w:rsidRPr="00D855D2">
              <w:t>Integration of satellite components in the 5G architecture Phase III</w:t>
            </w:r>
          </w:p>
        </w:tc>
        <w:tc>
          <w:tcPr>
            <w:tcW w:w="1128" w:type="dxa"/>
          </w:tcPr>
          <w:p w14:paraId="51C85A55" w14:textId="77777777" w:rsidR="00D855D2" w:rsidRPr="00D855D2" w:rsidRDefault="00D855D2" w:rsidP="005F5956">
            <w:r w:rsidRPr="00D855D2">
              <w:t>12.5</w:t>
            </w:r>
          </w:p>
        </w:tc>
      </w:tr>
      <w:tr w:rsidR="00D855D2" w:rsidRPr="00D855D2" w14:paraId="25720155" w14:textId="77777777" w:rsidTr="00D855D2">
        <w:tc>
          <w:tcPr>
            <w:tcW w:w="439" w:type="dxa"/>
          </w:tcPr>
          <w:p w14:paraId="075022D2" w14:textId="77777777" w:rsidR="00D855D2" w:rsidRPr="00D855D2" w:rsidRDefault="00D855D2" w:rsidP="005F5956">
            <w:r w:rsidRPr="00D855D2">
              <w:t>11</w:t>
            </w:r>
          </w:p>
        </w:tc>
        <w:tc>
          <w:tcPr>
            <w:tcW w:w="2391" w:type="dxa"/>
          </w:tcPr>
          <w:p w14:paraId="28548325" w14:textId="77777777" w:rsidR="00D855D2" w:rsidRPr="00D855D2" w:rsidRDefault="00D855D2" w:rsidP="005F5956">
            <w:proofErr w:type="spellStart"/>
            <w:r w:rsidRPr="00D855D2">
              <w:t>FS_AmbientIoT</w:t>
            </w:r>
            <w:proofErr w:type="spellEnd"/>
          </w:p>
        </w:tc>
        <w:tc>
          <w:tcPr>
            <w:tcW w:w="5670" w:type="dxa"/>
          </w:tcPr>
          <w:p w14:paraId="4D37E667" w14:textId="77777777" w:rsidR="00D855D2" w:rsidRPr="00D855D2" w:rsidRDefault="00D855D2" w:rsidP="005F5956">
            <w:r w:rsidRPr="00D855D2">
              <w:t>Architecture support of Ambient power-enabled Internet of Things</w:t>
            </w:r>
          </w:p>
        </w:tc>
        <w:tc>
          <w:tcPr>
            <w:tcW w:w="1128" w:type="dxa"/>
          </w:tcPr>
          <w:p w14:paraId="748ECD97" w14:textId="77777777" w:rsidR="00D855D2" w:rsidRPr="00D855D2" w:rsidRDefault="00D855D2" w:rsidP="005F5956">
            <w:r w:rsidRPr="00D855D2">
              <w:t>13</w:t>
            </w:r>
          </w:p>
        </w:tc>
      </w:tr>
    </w:tbl>
    <w:p w14:paraId="0FFB8186" w14:textId="77777777" w:rsidR="009549B6" w:rsidRPr="00BC7DBC" w:rsidRDefault="009549B6" w:rsidP="009549B6"/>
    <w:p w14:paraId="69DB1132" w14:textId="77777777" w:rsidR="00D855D2" w:rsidRPr="005B25A1" w:rsidRDefault="00D855D2" w:rsidP="00D855D2">
      <w:pPr>
        <w:keepNext/>
        <w:keepLines/>
        <w:rPr>
          <w:b/>
          <w:bCs/>
        </w:rPr>
      </w:pPr>
      <w:r w:rsidRPr="005B25A1">
        <w:rPr>
          <w:b/>
          <w:bCs/>
        </w:rPr>
        <w:t>Plenary Discussion:</w:t>
      </w:r>
    </w:p>
    <w:p w14:paraId="5558CE28" w14:textId="5C046096" w:rsidR="008B3488" w:rsidRDefault="008B3488" w:rsidP="008B3488">
      <w:r>
        <w:t xml:space="preserve">The draft document was reviewed, available in </w:t>
      </w:r>
      <w:hyperlink r:id="rId13" w:history="1">
        <w:r w:rsidRPr="000221DB">
          <w:rPr>
            <w:rStyle w:val="Hyperlink"/>
          </w:rPr>
          <w:t>https://www.3gpp.org/ftp/tsg_sa/TSG_SA/TSGS_102_Edinburgh_2023-12/INBOX/DRAFTS/DRAFT%20SP-23XXXX%C2%A0Operator%20SA2%20R19%C2%A0package%C2%A0proposal-v2.pptx</w:t>
        </w:r>
      </w:hyperlink>
      <w:r>
        <w:t>.</w:t>
      </w:r>
    </w:p>
    <w:p w14:paraId="21B44EA3" w14:textId="0C07196F" w:rsidR="00BC7DBC" w:rsidRDefault="009549B6" w:rsidP="00BD460A">
      <w:r>
        <w:t>The SA</w:t>
      </w:r>
      <w:r w:rsidR="008B3488">
        <w:t> WG2</w:t>
      </w:r>
      <w:r>
        <w:t xml:space="preserve"> Chair commented that the proposals to use 2 TUs for _TEI19 items is not usually sufficient and 4 TUs is more reasonable, to be handled in 2 WG meetings between</w:t>
      </w:r>
      <w:r w:rsidR="008B3488">
        <w:t xml:space="preserve"> TSG P</w:t>
      </w:r>
      <w:r>
        <w:t xml:space="preserve">lenaries. </w:t>
      </w:r>
    </w:p>
    <w:p w14:paraId="427C7F99" w14:textId="7724E85C" w:rsidR="00BC7DBC" w:rsidRDefault="009549B6" w:rsidP="00BD460A">
      <w:r>
        <w:t>Ericsson did not believe RVAS_ARCH can be handled sufficiently as a _TEI19 item. ZTE agreed that some study would be needed.</w:t>
      </w:r>
    </w:p>
    <w:p w14:paraId="5ADAA1F3" w14:textId="200F2677" w:rsidR="009549B6" w:rsidRDefault="009549B6" w:rsidP="00BD460A">
      <w:r>
        <w:t>The TSG SA Chair commented that providing extra Study TUs can be counterproductive as more and more Key Issues and Solutions tend to get added making the evaluation and conclusion phase longer.</w:t>
      </w:r>
    </w:p>
    <w:p w14:paraId="277C0823" w14:textId="78B79E1D" w:rsidR="00BC7DBC" w:rsidRDefault="009D472B" w:rsidP="008B3488">
      <w:r>
        <w:t xml:space="preserve">Qualcomm asked how the voting levels were determined and how the support translates to the list of items. </w:t>
      </w:r>
      <w:r w:rsidR="008B3488">
        <w:t xml:space="preserve">Other comments and questions were raised and this was </w:t>
      </w:r>
      <w:r w:rsidR="008B3488" w:rsidRPr="00C3284B">
        <w:rPr>
          <w:color w:val="0000FF"/>
        </w:rPr>
        <w:t>noted</w:t>
      </w:r>
      <w:r w:rsidR="008B3488">
        <w:t>.</w:t>
      </w:r>
    </w:p>
    <w:p w14:paraId="292209AF" w14:textId="77777777" w:rsidR="00BC7DBC" w:rsidRPr="005A00FC" w:rsidRDefault="00BC7DBC" w:rsidP="00BD460A"/>
    <w:p w14:paraId="541E18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XRM_Ph2</w:t>
      </w:r>
    </w:p>
    <w:p w14:paraId="21AB0470" w14:textId="77777777" w:rsidR="00E00DA6" w:rsidRDefault="007615D6" w:rsidP="000A3FBD">
      <w:pPr>
        <w:pStyle w:val="NormTop"/>
      </w:pPr>
      <w:r>
        <w:rPr>
          <w:color w:val="0000FF"/>
        </w:rPr>
        <w:t>SP-231597</w:t>
      </w:r>
      <w:r w:rsidRPr="00D53282">
        <w:t xml:space="preserve"> </w:t>
      </w:r>
      <w:r>
        <w:t>(DISCUSSION) Scope of Rel-19 XRM_Ph2 (Source: MediaTek Inc., Ericsson, Intel, Qualcomm)</w:t>
      </w:r>
      <w:r>
        <w:br/>
      </w:r>
      <w:r w:rsidRPr="00D53282">
        <w:rPr>
          <w:b/>
        </w:rPr>
        <w:t>Document for:</w:t>
      </w:r>
      <w:r w:rsidRPr="00D53282">
        <w:t xml:space="preserve"> </w:t>
      </w:r>
      <w:r>
        <w:t>Endorsement</w:t>
      </w:r>
      <w:r>
        <w:br/>
      </w:r>
      <w:r w:rsidRPr="00D53282">
        <w:rPr>
          <w:b/>
        </w:rPr>
        <w:t>Abstract:</w:t>
      </w:r>
      <w:r w:rsidRPr="00D53282">
        <w:t xml:space="preserve"> </w:t>
      </w:r>
      <w:r>
        <w:br/>
        <w:t>Update to Rel-19 XRM_Ph2 for WT#1.3 to descope from Rel-19.</w:t>
      </w:r>
    </w:p>
    <w:p w14:paraId="38D5EF7D" w14:textId="77777777" w:rsidR="007615D6" w:rsidRPr="005B25A1" w:rsidRDefault="007615D6" w:rsidP="007615D6">
      <w:pPr>
        <w:keepNext/>
        <w:keepLines/>
        <w:rPr>
          <w:b/>
          <w:bCs/>
        </w:rPr>
      </w:pPr>
      <w:r w:rsidRPr="005B25A1">
        <w:rPr>
          <w:b/>
          <w:bCs/>
        </w:rPr>
        <w:t>Plenary Discussion:</w:t>
      </w:r>
    </w:p>
    <w:p w14:paraId="02516E19" w14:textId="77777777" w:rsidR="007615D6" w:rsidRPr="005B25A1" w:rsidRDefault="007615D6" w:rsidP="007615D6">
      <w:pPr>
        <w:keepNext/>
        <w:keepLines/>
      </w:pPr>
      <w:r>
        <w:rPr>
          <w:color w:val="FF0000"/>
        </w:rPr>
        <w:t>NO DISCUSSION RECORDED</w:t>
      </w:r>
    </w:p>
    <w:p w14:paraId="08F966D7" w14:textId="77777777" w:rsidR="007615D6" w:rsidRPr="00EB0339" w:rsidRDefault="007615D6" w:rsidP="007615D6">
      <w:r w:rsidRPr="005B25A1">
        <w:rPr>
          <w:b/>
          <w:bCs/>
        </w:rPr>
        <w:t>Status:</w:t>
      </w:r>
      <w:r>
        <w:t xml:space="preserve"> </w:t>
      </w:r>
      <w:r>
        <w:rPr>
          <w:color w:val="0000FF"/>
        </w:rPr>
        <w:t>Not concluded</w:t>
      </w:r>
      <w:r>
        <w:t>.</w:t>
      </w:r>
    </w:p>
    <w:p w14:paraId="62EAEA99" w14:textId="77777777" w:rsidR="00E00DA6" w:rsidRDefault="007615D6" w:rsidP="000A3FBD">
      <w:pPr>
        <w:pStyle w:val="NormTop"/>
      </w:pPr>
      <w:r>
        <w:rPr>
          <w:color w:val="0000FF"/>
        </w:rPr>
        <w:t>SP-231598</w:t>
      </w:r>
      <w:r w:rsidRPr="00D53282">
        <w:t xml:space="preserve"> </w:t>
      </w:r>
      <w:r>
        <w:t>(SID REVISED) Revised SID on 5GS XRM Ph2 (Source: MediaTek Inc., Ericsson, Intel)</w:t>
      </w:r>
      <w:r>
        <w:br/>
      </w:r>
      <w:r w:rsidRPr="00D53282">
        <w:rPr>
          <w:b/>
        </w:rPr>
        <w:t>Document for:</w:t>
      </w:r>
      <w:r w:rsidRPr="00D53282">
        <w:t xml:space="preserve"> </w:t>
      </w:r>
      <w:r>
        <w:t>Approval</w:t>
      </w:r>
      <w:r>
        <w:br/>
      </w:r>
      <w:r w:rsidRPr="00D53282">
        <w:rPr>
          <w:b/>
        </w:rPr>
        <w:t>Abstract:</w:t>
      </w:r>
      <w:r w:rsidRPr="00D53282">
        <w:t xml:space="preserve"> </w:t>
      </w:r>
      <w:r>
        <w:br/>
        <w:t>Update to Rel-19 XRM_Ph2 for WT#1.3 to descope from Rel-19.</w:t>
      </w:r>
    </w:p>
    <w:p w14:paraId="6936CBA8" w14:textId="77777777" w:rsidR="007615D6" w:rsidRPr="005B25A1" w:rsidRDefault="007615D6" w:rsidP="007615D6">
      <w:pPr>
        <w:keepNext/>
        <w:keepLines/>
        <w:rPr>
          <w:b/>
          <w:bCs/>
        </w:rPr>
      </w:pPr>
      <w:r w:rsidRPr="005B25A1">
        <w:rPr>
          <w:b/>
          <w:bCs/>
        </w:rPr>
        <w:t>Plenary Discussion:</w:t>
      </w:r>
    </w:p>
    <w:p w14:paraId="762FE603" w14:textId="77777777" w:rsidR="007615D6" w:rsidRPr="005B25A1" w:rsidRDefault="007615D6" w:rsidP="007615D6">
      <w:pPr>
        <w:keepNext/>
        <w:keepLines/>
      </w:pPr>
      <w:r>
        <w:rPr>
          <w:color w:val="FF0000"/>
        </w:rPr>
        <w:t>NO DISCUSSION RECORDED</w:t>
      </w:r>
    </w:p>
    <w:p w14:paraId="2697F634" w14:textId="77777777" w:rsidR="007615D6" w:rsidRPr="00EB0339" w:rsidRDefault="007615D6" w:rsidP="007615D6">
      <w:r w:rsidRPr="005B25A1">
        <w:rPr>
          <w:b/>
          <w:bCs/>
        </w:rPr>
        <w:t>Status:</w:t>
      </w:r>
      <w:r>
        <w:t xml:space="preserve"> </w:t>
      </w:r>
      <w:r>
        <w:rPr>
          <w:color w:val="0000FF"/>
        </w:rPr>
        <w:t>Not concluded</w:t>
      </w:r>
      <w:r>
        <w:t>.</w:t>
      </w:r>
    </w:p>
    <w:p w14:paraId="2ECCFF22" w14:textId="77777777" w:rsidR="00E00DA6" w:rsidRDefault="007615D6" w:rsidP="000A3FBD">
      <w:pPr>
        <w:pStyle w:val="NormTop"/>
      </w:pPr>
      <w:r>
        <w:rPr>
          <w:color w:val="0000FF"/>
        </w:rPr>
        <w:t>SP-231351</w:t>
      </w:r>
      <w:r w:rsidRPr="00D53282">
        <w:t xml:space="preserve"> </w:t>
      </w:r>
      <w:r>
        <w:t>(SID REVISED) SID update for 5GS XRM Ph2 (Source: vivo, China Telecom, Lenovo, Meta USA, Tencent, Tencent Cloud, MediaTek)</w:t>
      </w:r>
      <w:r>
        <w:br/>
      </w:r>
      <w:r w:rsidRPr="00D53282">
        <w:rPr>
          <w:b/>
        </w:rPr>
        <w:t>Document for:</w:t>
      </w:r>
      <w:r w:rsidRPr="00D53282">
        <w:t xml:space="preserve"> </w:t>
      </w:r>
      <w:r>
        <w:t>Approval</w:t>
      </w:r>
      <w:r>
        <w:br/>
      </w:r>
      <w:r w:rsidRPr="00D53282">
        <w:rPr>
          <w:b/>
        </w:rPr>
        <w:t>Abstract:</w:t>
      </w:r>
      <w:r w:rsidRPr="00D53282">
        <w:t xml:space="preserve"> </w:t>
      </w:r>
      <w:r>
        <w:br/>
        <w:t>Update WT#2.3 for the UE with the tethered devices in FS_XRM Ph2.</w:t>
      </w:r>
    </w:p>
    <w:p w14:paraId="096497D1"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S2-2312197.</w:t>
      </w:r>
    </w:p>
    <w:p w14:paraId="7320E5F2" w14:textId="77777777" w:rsidR="007615D6" w:rsidRPr="005B25A1" w:rsidRDefault="007615D6" w:rsidP="007615D6">
      <w:pPr>
        <w:keepNext/>
        <w:keepLines/>
        <w:rPr>
          <w:b/>
          <w:bCs/>
        </w:rPr>
      </w:pPr>
      <w:r w:rsidRPr="005B25A1">
        <w:rPr>
          <w:b/>
          <w:bCs/>
        </w:rPr>
        <w:t>Plenary Discussion:</w:t>
      </w:r>
    </w:p>
    <w:p w14:paraId="50225785" w14:textId="77777777" w:rsidR="007615D6" w:rsidRPr="005B25A1" w:rsidRDefault="007615D6" w:rsidP="007615D6">
      <w:pPr>
        <w:keepNext/>
        <w:keepLines/>
      </w:pPr>
      <w:r>
        <w:rPr>
          <w:color w:val="FF0000"/>
        </w:rPr>
        <w:t>NO DISCUSSION RECORDED</w:t>
      </w:r>
    </w:p>
    <w:p w14:paraId="508464A7" w14:textId="77777777" w:rsidR="007615D6" w:rsidRPr="00EB0339" w:rsidRDefault="007615D6" w:rsidP="007615D6">
      <w:r w:rsidRPr="005B25A1">
        <w:rPr>
          <w:b/>
          <w:bCs/>
        </w:rPr>
        <w:t>Status:</w:t>
      </w:r>
      <w:r>
        <w:t xml:space="preserve"> </w:t>
      </w:r>
      <w:r>
        <w:rPr>
          <w:color w:val="0000FF"/>
        </w:rPr>
        <w:t>Not concluded</w:t>
      </w:r>
      <w:r>
        <w:t>.</w:t>
      </w:r>
    </w:p>
    <w:p w14:paraId="0216449F" w14:textId="77777777" w:rsidR="00E00DA6" w:rsidRDefault="007615D6" w:rsidP="000A3FBD">
      <w:pPr>
        <w:pStyle w:val="NormTop"/>
      </w:pPr>
      <w:r>
        <w:rPr>
          <w:color w:val="0000FF"/>
        </w:rPr>
        <w:t>SP-231350</w:t>
      </w:r>
      <w:r w:rsidRPr="00D53282">
        <w:t xml:space="preserve"> </w:t>
      </w:r>
      <w:r>
        <w:t>(DISCUSSION) Discussion on WT#2.3 for the UE with the tethered devices in FS_XRM Ph2 (Source: vivo, China Telecom, Lenovo,  Tencent, Tencent Cloud, MediaTek)</w:t>
      </w:r>
      <w:r>
        <w:br/>
      </w:r>
      <w:r w:rsidRPr="00D53282">
        <w:rPr>
          <w:b/>
        </w:rPr>
        <w:t>Document for:</w:t>
      </w:r>
      <w:r w:rsidRPr="00D53282">
        <w:t xml:space="preserve"> </w:t>
      </w:r>
      <w:r>
        <w:t>Approval</w:t>
      </w:r>
      <w:r>
        <w:br/>
      </w:r>
      <w:r w:rsidRPr="00D53282">
        <w:rPr>
          <w:b/>
        </w:rPr>
        <w:t>Abstract:</w:t>
      </w:r>
      <w:r w:rsidRPr="00D53282">
        <w:t xml:space="preserve"> </w:t>
      </w:r>
      <w:r>
        <w:br/>
        <w:t>Discuss WT#2.3 for the UE with the tethered devices in FS_XRM Ph2.</w:t>
      </w:r>
    </w:p>
    <w:p w14:paraId="2B533518"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S2-2312196.</w:t>
      </w:r>
    </w:p>
    <w:p w14:paraId="3228AF71" w14:textId="77777777" w:rsidR="007615D6" w:rsidRPr="005B25A1" w:rsidRDefault="007615D6" w:rsidP="007615D6">
      <w:pPr>
        <w:keepNext/>
        <w:keepLines/>
        <w:rPr>
          <w:b/>
          <w:bCs/>
        </w:rPr>
      </w:pPr>
      <w:r w:rsidRPr="005B25A1">
        <w:rPr>
          <w:b/>
          <w:bCs/>
        </w:rPr>
        <w:t>Plenary Discussion:</w:t>
      </w:r>
    </w:p>
    <w:p w14:paraId="5DDF44BC" w14:textId="77777777" w:rsidR="007615D6" w:rsidRPr="005B25A1" w:rsidRDefault="007615D6" w:rsidP="007615D6">
      <w:pPr>
        <w:keepNext/>
        <w:keepLines/>
      </w:pPr>
      <w:r>
        <w:rPr>
          <w:color w:val="FF0000"/>
        </w:rPr>
        <w:t>NO DISCUSSION RECORDED</w:t>
      </w:r>
    </w:p>
    <w:p w14:paraId="595CD376" w14:textId="77777777" w:rsidR="007615D6" w:rsidRPr="00EB0339" w:rsidRDefault="007615D6" w:rsidP="007615D6">
      <w:r w:rsidRPr="005B25A1">
        <w:rPr>
          <w:b/>
          <w:bCs/>
        </w:rPr>
        <w:t>Status:</w:t>
      </w:r>
      <w:r>
        <w:t xml:space="preserve"> </w:t>
      </w:r>
      <w:r>
        <w:rPr>
          <w:color w:val="0000FF"/>
        </w:rPr>
        <w:t>Not concluded</w:t>
      </w:r>
      <w:r>
        <w:t>.</w:t>
      </w:r>
    </w:p>
    <w:p w14:paraId="592936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5GSAT_ARCH_Ph3</w:t>
      </w:r>
    </w:p>
    <w:p w14:paraId="1D235867" w14:textId="77777777" w:rsidR="00E00DA6" w:rsidRDefault="007615D6" w:rsidP="000A3FBD">
      <w:pPr>
        <w:pStyle w:val="NormTop"/>
      </w:pPr>
      <w:r>
        <w:rPr>
          <w:color w:val="0000FF"/>
        </w:rPr>
        <w:t>SP-231646</w:t>
      </w:r>
      <w:r w:rsidRPr="00D53282">
        <w:t xml:space="preserve"> </w:t>
      </w:r>
      <w:r>
        <w:t>(SID REVISED) Revised SID on FS_5GSAT_ARCH_Ph3 (Source: MediaTek Inc.)</w:t>
      </w:r>
      <w:r>
        <w:br/>
      </w:r>
      <w:r w:rsidRPr="00D53282">
        <w:rPr>
          <w:b/>
        </w:rPr>
        <w:t>Document for:</w:t>
      </w:r>
      <w:r w:rsidRPr="00D53282">
        <w:t xml:space="preserve"> </w:t>
      </w:r>
      <w:r>
        <w:t>Approval</w:t>
      </w:r>
      <w:r>
        <w:br/>
      </w:r>
      <w:r w:rsidRPr="00D53282">
        <w:rPr>
          <w:b/>
        </w:rPr>
        <w:t>Abstract:</w:t>
      </w:r>
      <w:r w:rsidRPr="00D53282">
        <w:t xml:space="preserve"> </w:t>
      </w:r>
      <w:r>
        <w:br/>
        <w:t>Update to FS_5GSAT_ARCH_Ph3 for WT#2 to descope NR NTN from Rel-19.</w:t>
      </w:r>
    </w:p>
    <w:p w14:paraId="70031AD1" w14:textId="77777777" w:rsidR="007615D6" w:rsidRPr="005B25A1" w:rsidRDefault="007615D6" w:rsidP="007615D6">
      <w:pPr>
        <w:keepNext/>
        <w:keepLines/>
        <w:rPr>
          <w:b/>
          <w:bCs/>
        </w:rPr>
      </w:pPr>
      <w:r w:rsidRPr="005B25A1">
        <w:rPr>
          <w:b/>
          <w:bCs/>
        </w:rPr>
        <w:t>Plenary Discussion:</w:t>
      </w:r>
    </w:p>
    <w:p w14:paraId="4228B4FE" w14:textId="77777777" w:rsidR="007615D6" w:rsidRPr="005B25A1" w:rsidRDefault="007615D6" w:rsidP="007615D6">
      <w:pPr>
        <w:keepNext/>
        <w:keepLines/>
      </w:pPr>
      <w:r>
        <w:rPr>
          <w:color w:val="FF0000"/>
        </w:rPr>
        <w:t>NO DISCUSSION RECORDED</w:t>
      </w:r>
    </w:p>
    <w:p w14:paraId="2EB451DC" w14:textId="77777777" w:rsidR="007615D6" w:rsidRPr="00EB0339" w:rsidRDefault="007615D6" w:rsidP="007615D6">
      <w:r w:rsidRPr="005B25A1">
        <w:rPr>
          <w:b/>
          <w:bCs/>
        </w:rPr>
        <w:t>Status:</w:t>
      </w:r>
      <w:r>
        <w:t xml:space="preserve"> </w:t>
      </w:r>
      <w:r>
        <w:rPr>
          <w:color w:val="0000FF"/>
        </w:rPr>
        <w:t>Not concluded</w:t>
      </w:r>
      <w:r>
        <w:t>.</w:t>
      </w:r>
    </w:p>
    <w:p w14:paraId="56B539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ISAC</w:t>
      </w:r>
    </w:p>
    <w:p w14:paraId="0174F92E" w14:textId="77777777" w:rsidR="00E00DA6" w:rsidRDefault="007615D6" w:rsidP="000A3FBD">
      <w:pPr>
        <w:pStyle w:val="NormTop"/>
      </w:pPr>
      <w:r>
        <w:rPr>
          <w:color w:val="0000FF"/>
        </w:rPr>
        <w:t>SP-231623</w:t>
      </w:r>
      <w:r w:rsidRPr="00D53282">
        <w:t xml:space="preserve"> </w:t>
      </w:r>
      <w:r>
        <w:t>(DISCUSSION) On the scope of Integrated Sensing and Communications (Source: Huawei Technologies France)</w:t>
      </w:r>
      <w:r>
        <w:br/>
      </w:r>
      <w:r w:rsidRPr="00D53282">
        <w:rPr>
          <w:b/>
        </w:rPr>
        <w:t>Document for:</w:t>
      </w:r>
      <w:r w:rsidRPr="00D53282">
        <w:t xml:space="preserve"> </w:t>
      </w:r>
      <w:r>
        <w:t>Approval</w:t>
      </w:r>
      <w:r>
        <w:br/>
      </w:r>
      <w:r w:rsidRPr="00D53282">
        <w:rPr>
          <w:b/>
        </w:rPr>
        <w:t>Abstract:</w:t>
      </w:r>
      <w:r w:rsidRPr="00D53282">
        <w:t xml:space="preserve"> </w:t>
      </w:r>
      <w:r>
        <w:br/>
        <w:t>This document analyses the scope and RAN impacts regarding integrated sensing and communication in Rel-19 and proposes a way forward.</w:t>
      </w:r>
    </w:p>
    <w:p w14:paraId="7F88144D" w14:textId="77777777" w:rsidR="007615D6" w:rsidRPr="005B25A1" w:rsidRDefault="007615D6" w:rsidP="007615D6">
      <w:pPr>
        <w:keepNext/>
        <w:keepLines/>
        <w:rPr>
          <w:b/>
          <w:bCs/>
        </w:rPr>
      </w:pPr>
      <w:r w:rsidRPr="005B25A1">
        <w:rPr>
          <w:b/>
          <w:bCs/>
        </w:rPr>
        <w:t>Plenary Discussion:</w:t>
      </w:r>
    </w:p>
    <w:p w14:paraId="227FCFD4" w14:textId="77777777" w:rsidR="007615D6" w:rsidRPr="005B25A1" w:rsidRDefault="007615D6" w:rsidP="007615D6">
      <w:pPr>
        <w:keepNext/>
        <w:keepLines/>
      </w:pPr>
      <w:r>
        <w:rPr>
          <w:color w:val="FF0000"/>
        </w:rPr>
        <w:t>NO DISCUSSION RECORDED</w:t>
      </w:r>
    </w:p>
    <w:p w14:paraId="1C54AECA" w14:textId="77777777" w:rsidR="007615D6" w:rsidRPr="00EB0339" w:rsidRDefault="007615D6" w:rsidP="007615D6">
      <w:r w:rsidRPr="005B25A1">
        <w:rPr>
          <w:b/>
          <w:bCs/>
        </w:rPr>
        <w:t>Status:</w:t>
      </w:r>
      <w:r>
        <w:t xml:space="preserve"> </w:t>
      </w:r>
      <w:r>
        <w:rPr>
          <w:color w:val="0000FF"/>
        </w:rPr>
        <w:t>Not concluded</w:t>
      </w:r>
      <w:r>
        <w:t>.</w:t>
      </w:r>
    </w:p>
    <w:p w14:paraId="77C24CC0" w14:textId="77777777" w:rsidR="00E00DA6" w:rsidRDefault="007615D6" w:rsidP="000A3FBD">
      <w:pPr>
        <w:pStyle w:val="NormTop"/>
      </w:pPr>
      <w:r>
        <w:rPr>
          <w:color w:val="0000FF"/>
        </w:rPr>
        <w:t>SP-231583</w:t>
      </w:r>
      <w:r w:rsidRPr="00D53282">
        <w:t xml:space="preserve"> </w:t>
      </w:r>
      <w:r>
        <w:t>(DISCUSSION) Evaluations on ISAC_ARC Timeline (Source: Xiaomi EV Technology)</w:t>
      </w:r>
      <w:r>
        <w:br/>
      </w:r>
      <w:r w:rsidRPr="00D53282">
        <w:rPr>
          <w:b/>
        </w:rPr>
        <w:t>Document for:</w:t>
      </w:r>
      <w:r w:rsidRPr="00D53282">
        <w:t xml:space="preserve"> </w:t>
      </w:r>
      <w:r>
        <w:t>Agreement</w:t>
      </w:r>
      <w:r>
        <w:br/>
      </w:r>
      <w:r w:rsidRPr="00D53282">
        <w:rPr>
          <w:b/>
        </w:rPr>
        <w:t>Abstract:</w:t>
      </w:r>
      <w:r w:rsidRPr="00D53282">
        <w:t xml:space="preserve"> </w:t>
      </w:r>
      <w:r>
        <w:br/>
        <w:t>Evaluations on ISAC_ARC Timeline.</w:t>
      </w:r>
    </w:p>
    <w:p w14:paraId="74076BFD" w14:textId="77777777" w:rsidR="007615D6" w:rsidRPr="005B25A1" w:rsidRDefault="007615D6" w:rsidP="007615D6">
      <w:pPr>
        <w:keepNext/>
        <w:keepLines/>
        <w:rPr>
          <w:b/>
          <w:bCs/>
        </w:rPr>
      </w:pPr>
      <w:r w:rsidRPr="005B25A1">
        <w:rPr>
          <w:b/>
          <w:bCs/>
        </w:rPr>
        <w:t>Plenary Discussion:</w:t>
      </w:r>
    </w:p>
    <w:p w14:paraId="5BC6CE0E" w14:textId="77777777" w:rsidR="007615D6" w:rsidRPr="005B25A1" w:rsidRDefault="007615D6" w:rsidP="007615D6">
      <w:pPr>
        <w:keepNext/>
        <w:keepLines/>
      </w:pPr>
      <w:r>
        <w:rPr>
          <w:color w:val="FF0000"/>
        </w:rPr>
        <w:t>NO DISCUSSION RECORDED</w:t>
      </w:r>
    </w:p>
    <w:p w14:paraId="74DBE6BE" w14:textId="77777777" w:rsidR="007615D6" w:rsidRPr="00EB0339" w:rsidRDefault="007615D6" w:rsidP="007615D6">
      <w:r w:rsidRPr="005B25A1">
        <w:rPr>
          <w:b/>
          <w:bCs/>
        </w:rPr>
        <w:t>Status:</w:t>
      </w:r>
      <w:r>
        <w:t xml:space="preserve"> </w:t>
      </w:r>
      <w:r>
        <w:rPr>
          <w:color w:val="0000FF"/>
        </w:rPr>
        <w:t>Not concluded</w:t>
      </w:r>
      <w:r>
        <w:t>.</w:t>
      </w:r>
    </w:p>
    <w:p w14:paraId="33300A4D" w14:textId="77777777" w:rsidR="00E00DA6" w:rsidRDefault="007615D6" w:rsidP="000A3FBD">
      <w:pPr>
        <w:pStyle w:val="NormTop"/>
      </w:pPr>
      <w:r>
        <w:rPr>
          <w:color w:val="0000FF"/>
        </w:rPr>
        <w:t>SP-231500</w:t>
      </w:r>
      <w:r w:rsidRPr="00D53282">
        <w:t xml:space="preserve"> </w:t>
      </w:r>
      <w:r>
        <w:t>(SID NEW) New SID on Study on Architecture Enhancement to support Integrated Sensing and Communication (Source: NEC Corporation.)</w:t>
      </w:r>
      <w:r>
        <w:br/>
      </w:r>
      <w:r w:rsidRPr="00D53282">
        <w:rPr>
          <w:b/>
        </w:rPr>
        <w:t>Document for:</w:t>
      </w:r>
      <w:r w:rsidRPr="00D53282">
        <w:t xml:space="preserve"> </w:t>
      </w:r>
      <w:r>
        <w:t>Approval</w:t>
      </w:r>
      <w:r>
        <w:br/>
      </w:r>
      <w:r w:rsidRPr="00D53282">
        <w:rPr>
          <w:b/>
        </w:rPr>
        <w:t>Abstract:</w:t>
      </w:r>
      <w:r w:rsidRPr="00D53282">
        <w:t xml:space="preserve"> </w:t>
      </w:r>
      <w:r>
        <w:br/>
        <w:t>The SA WG2 ISAC SID is proposed with changes to S2-2313745.</w:t>
      </w:r>
    </w:p>
    <w:p w14:paraId="5507E870" w14:textId="77777777" w:rsidR="007615D6" w:rsidRPr="005B25A1" w:rsidRDefault="007615D6" w:rsidP="007615D6">
      <w:pPr>
        <w:keepNext/>
        <w:keepLines/>
        <w:rPr>
          <w:b/>
          <w:bCs/>
        </w:rPr>
      </w:pPr>
      <w:r w:rsidRPr="005B25A1">
        <w:rPr>
          <w:b/>
          <w:bCs/>
        </w:rPr>
        <w:t>Plenary Discussion:</w:t>
      </w:r>
    </w:p>
    <w:p w14:paraId="2B6D00EF" w14:textId="77777777" w:rsidR="007615D6" w:rsidRPr="005B25A1" w:rsidRDefault="007615D6" w:rsidP="007615D6">
      <w:pPr>
        <w:keepNext/>
        <w:keepLines/>
      </w:pPr>
      <w:r>
        <w:rPr>
          <w:color w:val="FF0000"/>
        </w:rPr>
        <w:t>NO DISCUSSION RECORDED</w:t>
      </w:r>
    </w:p>
    <w:p w14:paraId="0FC9880D" w14:textId="77777777" w:rsidR="007615D6" w:rsidRPr="00EB0339" w:rsidRDefault="007615D6" w:rsidP="007615D6">
      <w:r w:rsidRPr="005B25A1">
        <w:rPr>
          <w:b/>
          <w:bCs/>
        </w:rPr>
        <w:t>Status:</w:t>
      </w:r>
      <w:r>
        <w:t xml:space="preserve"> </w:t>
      </w:r>
      <w:r>
        <w:rPr>
          <w:color w:val="0000FF"/>
        </w:rPr>
        <w:t>Not concluded</w:t>
      </w:r>
      <w:r>
        <w:t>.</w:t>
      </w:r>
    </w:p>
    <w:p w14:paraId="41750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Company Contributions on </w:t>
      </w:r>
      <w:proofErr w:type="spellStart"/>
      <w:r>
        <w:rPr>
          <w:color w:val="0000FF"/>
        </w:rPr>
        <w:t>AIoT</w:t>
      </w:r>
      <w:proofErr w:type="spellEnd"/>
    </w:p>
    <w:p w14:paraId="41EDF4DD" w14:textId="77777777" w:rsidR="00E00DA6" w:rsidRDefault="007615D6" w:rsidP="000A3FBD">
      <w:pPr>
        <w:pStyle w:val="NormTop"/>
      </w:pPr>
      <w:r>
        <w:rPr>
          <w:color w:val="0000FF"/>
        </w:rPr>
        <w:t>SP-231499</w:t>
      </w:r>
      <w:r w:rsidRPr="00D53282">
        <w:t xml:space="preserve"> </w:t>
      </w:r>
      <w:r>
        <w:t>(OTHER) Way Forward on Ambient IoT in Release 19 (Source: NEC Corporation.)</w:t>
      </w:r>
      <w:r>
        <w:br/>
      </w:r>
      <w:r w:rsidRPr="00D53282">
        <w:rPr>
          <w:b/>
        </w:rPr>
        <w:t>Document for:</w:t>
      </w:r>
      <w:r w:rsidRPr="00D53282">
        <w:t xml:space="preserve"> </w:t>
      </w:r>
      <w:r>
        <w:t>Decision</w:t>
      </w:r>
      <w:r>
        <w:br/>
      </w:r>
      <w:r w:rsidRPr="00D53282">
        <w:rPr>
          <w:b/>
        </w:rPr>
        <w:t>Abstract:</w:t>
      </w:r>
      <w:r w:rsidRPr="00D53282">
        <w:t xml:space="preserve"> </w:t>
      </w:r>
      <w:r>
        <w:br/>
        <w:t>The way forward on Ambient IoT in Rel-19 SA WG2 is proposed.</w:t>
      </w:r>
    </w:p>
    <w:p w14:paraId="60D7A33E" w14:textId="77777777" w:rsidR="007615D6" w:rsidRPr="005B25A1" w:rsidRDefault="007615D6" w:rsidP="007615D6">
      <w:pPr>
        <w:keepNext/>
        <w:keepLines/>
        <w:rPr>
          <w:b/>
          <w:bCs/>
        </w:rPr>
      </w:pPr>
      <w:r w:rsidRPr="005B25A1">
        <w:rPr>
          <w:b/>
          <w:bCs/>
        </w:rPr>
        <w:t>Plenary Discussion:</w:t>
      </w:r>
    </w:p>
    <w:p w14:paraId="4B9E5D03" w14:textId="77777777" w:rsidR="007615D6" w:rsidRPr="005B25A1" w:rsidRDefault="007615D6" w:rsidP="007615D6">
      <w:pPr>
        <w:keepNext/>
        <w:keepLines/>
      </w:pPr>
      <w:r>
        <w:rPr>
          <w:color w:val="FF0000"/>
        </w:rPr>
        <w:t>NO DISCUSSION RECORDED</w:t>
      </w:r>
    </w:p>
    <w:p w14:paraId="15630D9D" w14:textId="77777777" w:rsidR="007615D6" w:rsidRPr="00EB0339" w:rsidRDefault="007615D6" w:rsidP="007615D6">
      <w:r w:rsidRPr="005B25A1">
        <w:rPr>
          <w:b/>
          <w:bCs/>
        </w:rPr>
        <w:t>Status:</w:t>
      </w:r>
      <w:r>
        <w:t xml:space="preserve"> </w:t>
      </w:r>
      <w:r>
        <w:rPr>
          <w:color w:val="0000FF"/>
        </w:rPr>
        <w:t>Not concluded</w:t>
      </w:r>
      <w:r>
        <w:t>.</w:t>
      </w:r>
    </w:p>
    <w:p w14:paraId="140E0B7E" w14:textId="77777777" w:rsidR="00E00DA6" w:rsidRDefault="007615D6" w:rsidP="000A3FBD">
      <w:pPr>
        <w:pStyle w:val="NormTop"/>
      </w:pPr>
      <w:r>
        <w:rPr>
          <w:color w:val="0000FF"/>
        </w:rPr>
        <w:t>SP-231628</w:t>
      </w:r>
      <w:r w:rsidRPr="00D53282">
        <w:t xml:space="preserve"> </w:t>
      </w:r>
      <w:r>
        <w:t xml:space="preserve">(DISCUSSION) Proposal on R19 SA WG2 Ambient IoT Scope, Work Tasks and TUs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Proposed R19 SA WG2 Ambient IoT Scope, work tasks and TUs.</w:t>
      </w:r>
    </w:p>
    <w:p w14:paraId="79DB90E0" w14:textId="77777777" w:rsidR="007615D6" w:rsidRPr="005B25A1" w:rsidRDefault="007615D6" w:rsidP="007615D6">
      <w:pPr>
        <w:keepNext/>
        <w:keepLines/>
        <w:rPr>
          <w:b/>
          <w:bCs/>
        </w:rPr>
      </w:pPr>
      <w:r w:rsidRPr="005B25A1">
        <w:rPr>
          <w:b/>
          <w:bCs/>
        </w:rPr>
        <w:t>Plenary Discussion:</w:t>
      </w:r>
    </w:p>
    <w:p w14:paraId="7751D2BD" w14:textId="77777777" w:rsidR="007615D6" w:rsidRPr="005B25A1" w:rsidRDefault="007615D6" w:rsidP="007615D6">
      <w:pPr>
        <w:keepNext/>
        <w:keepLines/>
      </w:pPr>
      <w:r>
        <w:rPr>
          <w:color w:val="FF0000"/>
        </w:rPr>
        <w:t>NO DISCUSSION RECORDED</w:t>
      </w:r>
    </w:p>
    <w:p w14:paraId="190E961F" w14:textId="77777777" w:rsidR="007615D6" w:rsidRPr="00EB0339" w:rsidRDefault="007615D6" w:rsidP="007615D6">
      <w:r w:rsidRPr="005B25A1">
        <w:rPr>
          <w:b/>
          <w:bCs/>
        </w:rPr>
        <w:t>Status:</w:t>
      </w:r>
      <w:r>
        <w:t xml:space="preserve"> </w:t>
      </w:r>
      <w:r>
        <w:rPr>
          <w:color w:val="0000FF"/>
        </w:rPr>
        <w:t>Not concluded</w:t>
      </w:r>
      <w:r>
        <w:t>.</w:t>
      </w:r>
    </w:p>
    <w:p w14:paraId="5FA1E7AB" w14:textId="77777777" w:rsidR="00E00DA6" w:rsidRDefault="007615D6" w:rsidP="000A3FBD">
      <w:pPr>
        <w:pStyle w:val="NormTop"/>
      </w:pPr>
      <w:r>
        <w:rPr>
          <w:color w:val="0000FF"/>
        </w:rPr>
        <w:t>SP-231604</w:t>
      </w:r>
      <w:r w:rsidRPr="00D53282">
        <w:t xml:space="preserve"> </w:t>
      </w:r>
      <w:r>
        <w:t>(DISCUSSION) R19 Ambient IoT Work Proposal (Source: China Mobile, NTT DOCOMO, T-Mobile USA, China Broadnet, China Unicom)</w:t>
      </w:r>
      <w:r>
        <w:br/>
      </w:r>
      <w:r w:rsidRPr="00D53282">
        <w:rPr>
          <w:b/>
        </w:rPr>
        <w:t>Document for:</w:t>
      </w:r>
      <w:r w:rsidRPr="00D53282">
        <w:t xml:space="preserve"> </w:t>
      </w:r>
      <w:r>
        <w:t>Approval</w:t>
      </w:r>
      <w:r>
        <w:br/>
      </w:r>
      <w:r w:rsidRPr="00D53282">
        <w:rPr>
          <w:b/>
        </w:rPr>
        <w:t>Abstract:</w:t>
      </w:r>
      <w:r w:rsidRPr="00D53282">
        <w:t xml:space="preserve"> </w:t>
      </w:r>
      <w:r>
        <w:br/>
        <w:t>The discussion paper provides detailed analysis why Rel-19 Ambient IoT work is essential to operators. In addition, the scope of SA WG2 Rel-19 work and final TU consideration is discussed.</w:t>
      </w:r>
    </w:p>
    <w:p w14:paraId="6141851A" w14:textId="77777777" w:rsidR="007615D6" w:rsidRPr="005B25A1" w:rsidRDefault="007615D6" w:rsidP="007615D6">
      <w:pPr>
        <w:keepNext/>
        <w:keepLines/>
        <w:rPr>
          <w:b/>
          <w:bCs/>
        </w:rPr>
      </w:pPr>
      <w:r w:rsidRPr="005B25A1">
        <w:rPr>
          <w:b/>
          <w:bCs/>
        </w:rPr>
        <w:t>Plenary Discussion:</w:t>
      </w:r>
    </w:p>
    <w:p w14:paraId="299C2B8F" w14:textId="77777777" w:rsidR="007615D6" w:rsidRPr="005B25A1" w:rsidRDefault="007615D6" w:rsidP="007615D6">
      <w:pPr>
        <w:keepNext/>
        <w:keepLines/>
      </w:pPr>
      <w:r>
        <w:rPr>
          <w:color w:val="FF0000"/>
        </w:rPr>
        <w:t>NO DISCUSSION RECORDED</w:t>
      </w:r>
    </w:p>
    <w:p w14:paraId="673FE31D" w14:textId="77777777" w:rsidR="007615D6" w:rsidRPr="00EB0339" w:rsidRDefault="007615D6" w:rsidP="007615D6">
      <w:r w:rsidRPr="005B25A1">
        <w:rPr>
          <w:b/>
          <w:bCs/>
        </w:rPr>
        <w:t>Status:</w:t>
      </w:r>
      <w:r>
        <w:t xml:space="preserve"> </w:t>
      </w:r>
      <w:r>
        <w:rPr>
          <w:color w:val="0000FF"/>
        </w:rPr>
        <w:t>Not concluded</w:t>
      </w:r>
      <w:r>
        <w:t>.</w:t>
      </w:r>
    </w:p>
    <w:p w14:paraId="18F8CB65" w14:textId="77777777" w:rsidR="00E00DA6" w:rsidRDefault="007615D6" w:rsidP="000A3FBD">
      <w:pPr>
        <w:pStyle w:val="NormTop"/>
      </w:pPr>
      <w:r>
        <w:rPr>
          <w:color w:val="0000FF"/>
        </w:rPr>
        <w:t>SP-231629</w:t>
      </w:r>
      <w:r w:rsidRPr="00D53282">
        <w:t xml:space="preserve"> </w:t>
      </w:r>
      <w:r>
        <w:t xml:space="preserve">(DISCUSSION) SA&amp;CT Planning for Ambient IoT R19 TR and TS work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SA&amp;CT Planning for Ambient IoT R19 TR and TS work.</w:t>
      </w:r>
    </w:p>
    <w:p w14:paraId="1B9F9ED6" w14:textId="77777777" w:rsidR="007615D6" w:rsidRPr="005B25A1" w:rsidRDefault="007615D6" w:rsidP="007615D6">
      <w:pPr>
        <w:keepNext/>
        <w:keepLines/>
        <w:rPr>
          <w:b/>
          <w:bCs/>
        </w:rPr>
      </w:pPr>
      <w:r w:rsidRPr="005B25A1">
        <w:rPr>
          <w:b/>
          <w:bCs/>
        </w:rPr>
        <w:t>Plenary Discussion:</w:t>
      </w:r>
    </w:p>
    <w:p w14:paraId="559D339C" w14:textId="77777777" w:rsidR="007615D6" w:rsidRPr="005B25A1" w:rsidRDefault="007615D6" w:rsidP="007615D6">
      <w:pPr>
        <w:keepNext/>
        <w:keepLines/>
      </w:pPr>
      <w:r>
        <w:rPr>
          <w:color w:val="FF0000"/>
        </w:rPr>
        <w:t>NO DISCUSSION RECORDED</w:t>
      </w:r>
    </w:p>
    <w:p w14:paraId="0AD1C689" w14:textId="77777777" w:rsidR="007615D6" w:rsidRPr="00EB0339" w:rsidRDefault="007615D6" w:rsidP="007615D6">
      <w:r w:rsidRPr="005B25A1">
        <w:rPr>
          <w:b/>
          <w:bCs/>
        </w:rPr>
        <w:t>Status:</w:t>
      </w:r>
      <w:r>
        <w:t xml:space="preserve"> </w:t>
      </w:r>
      <w:r>
        <w:rPr>
          <w:color w:val="0000FF"/>
        </w:rPr>
        <w:t>Not concluded</w:t>
      </w:r>
      <w:r>
        <w:t>.</w:t>
      </w:r>
    </w:p>
    <w:p w14:paraId="2CBA27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TSC/URLLC</w:t>
      </w:r>
    </w:p>
    <w:p w14:paraId="7C8DEA66" w14:textId="77777777" w:rsidR="00E00DA6" w:rsidRDefault="007615D6" w:rsidP="000A3FBD">
      <w:pPr>
        <w:pStyle w:val="NormTop"/>
      </w:pPr>
      <w:r>
        <w:rPr>
          <w:color w:val="0000FF"/>
        </w:rPr>
        <w:t>SP-231630</w:t>
      </w:r>
      <w:r w:rsidRPr="00D53282">
        <w:t xml:space="preserve"> </w:t>
      </w:r>
      <w:r>
        <w:t xml:space="preserve">(DISCUSSION) </w:t>
      </w:r>
      <w:proofErr w:type="spellStart"/>
      <w:r>
        <w:t>Downscoping</w:t>
      </w:r>
      <w:proofErr w:type="spellEnd"/>
      <w:r>
        <w:t xml:space="preserve"> of 'Study on enhancement of Timing Resiliency, TSC&amp;URLLC, and LAN' (Source: Ericsson GmbH, </w:t>
      </w:r>
      <w:proofErr w:type="spellStart"/>
      <w:r>
        <w:t>Eurolab</w:t>
      </w:r>
      <w:proofErr w:type="spellEnd"/>
      <w:r>
        <w:t>, Intel)</w:t>
      </w:r>
      <w:r>
        <w:br/>
      </w:r>
      <w:r w:rsidRPr="00D53282">
        <w:rPr>
          <w:b/>
        </w:rPr>
        <w:t>Document for:</w:t>
      </w:r>
      <w:r w:rsidRPr="00D53282">
        <w:t xml:space="preserve"> </w:t>
      </w:r>
      <w:r>
        <w:t>Decision</w:t>
      </w:r>
      <w:r>
        <w:br/>
      </w:r>
      <w:r w:rsidRPr="00D53282">
        <w:rPr>
          <w:b/>
        </w:rPr>
        <w:t>Abstract:</w:t>
      </w:r>
      <w:r w:rsidRPr="00D53282">
        <w:t xml:space="preserve"> </w:t>
      </w:r>
      <w:r>
        <w:br/>
        <w:t xml:space="preserve">Explanation for </w:t>
      </w:r>
      <w:proofErr w:type="spellStart"/>
      <w:r>
        <w:t>Downscoping</w:t>
      </w:r>
      <w:proofErr w:type="spellEnd"/>
      <w:r>
        <w:t xml:space="preserve"> of </w:t>
      </w:r>
      <w:proofErr w:type="spellStart"/>
      <w:r>
        <w:t>FS_eTRS_URLLC_LAN</w:t>
      </w:r>
      <w:proofErr w:type="spellEnd"/>
      <w:r>
        <w:t xml:space="preserve"> SID (S2-2313741) focusing on user plane redundancy for 5GS.</w:t>
      </w:r>
    </w:p>
    <w:p w14:paraId="6B6658BE" w14:textId="77777777" w:rsidR="007615D6" w:rsidRPr="005B25A1" w:rsidRDefault="007615D6" w:rsidP="007615D6">
      <w:pPr>
        <w:keepNext/>
        <w:keepLines/>
        <w:rPr>
          <w:b/>
          <w:bCs/>
        </w:rPr>
      </w:pPr>
      <w:r w:rsidRPr="005B25A1">
        <w:rPr>
          <w:b/>
          <w:bCs/>
        </w:rPr>
        <w:t>Plenary Discussion:</w:t>
      </w:r>
    </w:p>
    <w:p w14:paraId="50675D72" w14:textId="77777777" w:rsidR="007615D6" w:rsidRPr="005B25A1" w:rsidRDefault="007615D6" w:rsidP="007615D6">
      <w:pPr>
        <w:keepNext/>
        <w:keepLines/>
      </w:pPr>
      <w:r>
        <w:rPr>
          <w:color w:val="FF0000"/>
        </w:rPr>
        <w:t>NO DISCUSSION RECORDED</w:t>
      </w:r>
    </w:p>
    <w:p w14:paraId="2878B1F6" w14:textId="77777777" w:rsidR="007615D6" w:rsidRPr="00EB0339" w:rsidRDefault="007615D6" w:rsidP="007615D6">
      <w:r w:rsidRPr="005B25A1">
        <w:rPr>
          <w:b/>
          <w:bCs/>
        </w:rPr>
        <w:t>Status:</w:t>
      </w:r>
      <w:r>
        <w:t xml:space="preserve"> </w:t>
      </w:r>
      <w:r>
        <w:rPr>
          <w:color w:val="0000FF"/>
        </w:rPr>
        <w:t>Not concluded</w:t>
      </w:r>
      <w:r>
        <w:t>.</w:t>
      </w:r>
    </w:p>
    <w:p w14:paraId="394FF226" w14:textId="77777777" w:rsidR="00E00DA6" w:rsidRDefault="007615D6" w:rsidP="000A3FBD">
      <w:pPr>
        <w:pStyle w:val="NormTop"/>
      </w:pPr>
      <w:r>
        <w:rPr>
          <w:color w:val="0000FF"/>
        </w:rPr>
        <w:t>SP-231507</w:t>
      </w:r>
      <w:r w:rsidRPr="00D53282">
        <w:t xml:space="preserve"> </w:t>
      </w:r>
      <w:r>
        <w:t>(SID NEW) Study on user plane redundancy (revision/</w:t>
      </w:r>
      <w:proofErr w:type="spellStart"/>
      <w:r>
        <w:t>downscope</w:t>
      </w:r>
      <w:proofErr w:type="spellEnd"/>
      <w:r>
        <w:t xml:space="preserve"> TSC&amp;URLLC and LAN SI) (Source: Ericsson GmbH, </w:t>
      </w:r>
      <w:proofErr w:type="spellStart"/>
      <w:r>
        <w:t>Eurolab</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Downscoping</w:t>
      </w:r>
      <w:proofErr w:type="spellEnd"/>
      <w:r>
        <w:t xml:space="preserve"> of </w:t>
      </w:r>
      <w:proofErr w:type="spellStart"/>
      <w:r>
        <w:t>FS_eTRS_URLLC_LAN</w:t>
      </w:r>
      <w:proofErr w:type="spellEnd"/>
      <w:r>
        <w:t xml:space="preserve"> SID (S2-2313741) focusing on user plane redundancy for 5GS. Only focusing on feature that enhances system performance directly and using IETF protocols in assisting network redundancy. The TUs have been adjusted according.</w:t>
      </w:r>
    </w:p>
    <w:p w14:paraId="4B097618" w14:textId="77777777" w:rsidR="007615D6" w:rsidRPr="005B25A1" w:rsidRDefault="007615D6" w:rsidP="007615D6">
      <w:pPr>
        <w:keepNext/>
        <w:keepLines/>
        <w:rPr>
          <w:b/>
          <w:bCs/>
        </w:rPr>
      </w:pPr>
      <w:r w:rsidRPr="005B25A1">
        <w:rPr>
          <w:b/>
          <w:bCs/>
        </w:rPr>
        <w:t>Plenary Discussion:</w:t>
      </w:r>
    </w:p>
    <w:p w14:paraId="45044BD6" w14:textId="77777777" w:rsidR="007615D6" w:rsidRPr="005B25A1" w:rsidRDefault="007615D6" w:rsidP="007615D6">
      <w:pPr>
        <w:keepNext/>
        <w:keepLines/>
      </w:pPr>
      <w:r>
        <w:rPr>
          <w:color w:val="FF0000"/>
        </w:rPr>
        <w:t>NO DISCUSSION RECORDED</w:t>
      </w:r>
    </w:p>
    <w:p w14:paraId="50DE37C5" w14:textId="77777777" w:rsidR="007615D6" w:rsidRPr="00EB0339" w:rsidRDefault="007615D6" w:rsidP="007615D6">
      <w:r w:rsidRPr="005B25A1">
        <w:rPr>
          <w:b/>
          <w:bCs/>
        </w:rPr>
        <w:t>Status:</w:t>
      </w:r>
      <w:r>
        <w:t xml:space="preserve"> </w:t>
      </w:r>
      <w:r>
        <w:rPr>
          <w:color w:val="0000FF"/>
        </w:rPr>
        <w:t>Not concluded</w:t>
      </w:r>
      <w:r>
        <w:t>.</w:t>
      </w:r>
    </w:p>
    <w:p w14:paraId="780E51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AI/ML</w:t>
      </w:r>
    </w:p>
    <w:p w14:paraId="5847C99E" w14:textId="6B6C50A0" w:rsidR="00E00DA6" w:rsidRDefault="007615D6" w:rsidP="000A3FBD">
      <w:pPr>
        <w:pStyle w:val="NormTop"/>
      </w:pPr>
      <w:r>
        <w:rPr>
          <w:color w:val="0000FF"/>
        </w:rPr>
        <w:t>SP-231</w:t>
      </w:r>
      <w:r w:rsidR="009D34F1">
        <w:rPr>
          <w:color w:val="0000FF"/>
        </w:rPr>
        <w:t>502</w:t>
      </w:r>
      <w:r w:rsidRPr="00D53282">
        <w:t xml:space="preserve"> </w:t>
      </w:r>
      <w:r>
        <w:t>(SID NEW) New SID on Core Network Enhanced Support for Artificial Intelligence (AI)/Machine Learning (ML) (Source:</w:t>
      </w:r>
      <w:r w:rsidR="009D34F1">
        <w:t xml:space="preserve"> SK Telecom, KDDI, CMCC, Rakuten Mobile, Vodafone, KPN, DISH Network, Verizon, FirstNet, LG Uplus, ETRI, Samsung, Apple, Google</w:t>
      </w:r>
      <w:r>
        <w:t>)</w:t>
      </w:r>
      <w:r>
        <w:br/>
      </w:r>
      <w:r w:rsidRPr="00D53282">
        <w:rPr>
          <w:b/>
        </w:rPr>
        <w:t>Document for:</w:t>
      </w:r>
      <w:r w:rsidRPr="00D53282">
        <w:t xml:space="preserve"> </w:t>
      </w:r>
      <w:r>
        <w:t>Approval</w:t>
      </w:r>
      <w:r>
        <w:br/>
      </w:r>
      <w:r w:rsidRPr="00D53282">
        <w:rPr>
          <w:b/>
        </w:rPr>
        <w:t>Abstract:</w:t>
      </w:r>
      <w:r w:rsidRPr="00D53282">
        <w:t xml:space="preserve"> </w:t>
      </w:r>
      <w:r>
        <w:br/>
      </w:r>
      <w:r w:rsidR="00BD3592">
        <w:t>It is companion paper supporting a way forward proposal [SP-231501] for SA WG2 AIML_CN WT1. This paper proposes the new NOTE B and the new NOTE J as a way forward for 'New SID on Core Network Enhanced Support for Artificial Intelligence (AI)/Machine Learn</w:t>
      </w:r>
      <w:r>
        <w:t>.</w:t>
      </w:r>
    </w:p>
    <w:p w14:paraId="550E9C45" w14:textId="790A59B9" w:rsidR="00E00DA6" w:rsidRPr="00B81031" w:rsidRDefault="00000000" w:rsidP="00B81031">
      <w:pPr>
        <w:keepNext/>
        <w:keepLines/>
        <w:rPr>
          <w:i/>
        </w:rPr>
      </w:pPr>
      <w:r w:rsidRPr="00B81031">
        <w:rPr>
          <w:b/>
          <w:bCs/>
          <w:i/>
        </w:rPr>
        <w:t>Comment:</w:t>
      </w:r>
      <w:r>
        <w:rPr>
          <w:i/>
        </w:rPr>
        <w:t xml:space="preserve"> </w:t>
      </w:r>
      <w:r w:rsidR="00BD3592">
        <w:rPr>
          <w:i/>
        </w:rPr>
        <w:t>Revision of SP-231355.</w:t>
      </w:r>
    </w:p>
    <w:p w14:paraId="5D29365E" w14:textId="77777777" w:rsidR="007615D6" w:rsidRPr="005B25A1" w:rsidRDefault="007615D6" w:rsidP="007615D6">
      <w:pPr>
        <w:keepNext/>
        <w:keepLines/>
        <w:rPr>
          <w:b/>
          <w:bCs/>
        </w:rPr>
      </w:pPr>
      <w:r w:rsidRPr="005B25A1">
        <w:rPr>
          <w:b/>
          <w:bCs/>
        </w:rPr>
        <w:t>Plenary Discussion:</w:t>
      </w:r>
    </w:p>
    <w:p w14:paraId="1117AC30" w14:textId="77777777" w:rsidR="007615D6" w:rsidRPr="005B25A1" w:rsidRDefault="007615D6" w:rsidP="007615D6">
      <w:pPr>
        <w:keepNext/>
        <w:keepLines/>
      </w:pPr>
      <w:r>
        <w:rPr>
          <w:color w:val="FF0000"/>
        </w:rPr>
        <w:t>NO DISCUSSION RECORDED</w:t>
      </w:r>
    </w:p>
    <w:p w14:paraId="54356076" w14:textId="77777777" w:rsidR="007615D6" w:rsidRPr="00EB0339" w:rsidRDefault="007615D6" w:rsidP="007615D6">
      <w:r w:rsidRPr="005B25A1">
        <w:rPr>
          <w:b/>
          <w:bCs/>
        </w:rPr>
        <w:t>Status:</w:t>
      </w:r>
      <w:r>
        <w:t xml:space="preserve"> </w:t>
      </w:r>
      <w:r>
        <w:rPr>
          <w:color w:val="0000FF"/>
        </w:rPr>
        <w:t>Not concluded</w:t>
      </w:r>
      <w:r>
        <w:t>.</w:t>
      </w:r>
    </w:p>
    <w:p w14:paraId="1EC28375" w14:textId="1DA8378C" w:rsidR="00E00DA6" w:rsidRDefault="007615D6" w:rsidP="000A3FBD">
      <w:pPr>
        <w:pStyle w:val="NormTop"/>
      </w:pPr>
      <w:r>
        <w:rPr>
          <w:color w:val="0000FF"/>
        </w:rPr>
        <w:t>SP-231</w:t>
      </w:r>
      <w:r w:rsidR="00BD3592">
        <w:rPr>
          <w:color w:val="0000FF"/>
        </w:rPr>
        <w:t>501</w:t>
      </w:r>
      <w:r w:rsidRPr="00D53282">
        <w:t xml:space="preserve"> </w:t>
      </w:r>
      <w:r>
        <w:t>(DISCUSSION) A way forward on R19 SA WG2 AIML_CN SID (Source:</w:t>
      </w:r>
      <w:r w:rsidR="00BD3592">
        <w:t xml:space="preserve"> SK Telecom, KDDI, CMCC, Rakuten Mobile, Vodafone, KPN, DISH Network, Verizon, FirstNet, LG Uplus, ETRI, Samsung, Apple, Google</w:t>
      </w:r>
      <w:r>
        <w:t>)</w:t>
      </w:r>
      <w:r>
        <w:br/>
      </w:r>
      <w:r w:rsidRPr="00D53282">
        <w:rPr>
          <w:b/>
        </w:rPr>
        <w:t>Document for:</w:t>
      </w:r>
      <w:r w:rsidRPr="00D53282">
        <w:t xml:space="preserve"> </w:t>
      </w:r>
      <w:r>
        <w:t>Agreement</w:t>
      </w:r>
      <w:r>
        <w:br/>
      </w:r>
      <w:r w:rsidRPr="00D53282">
        <w:rPr>
          <w:b/>
        </w:rPr>
        <w:t>Abstract:</w:t>
      </w:r>
      <w:r w:rsidRPr="00D53282">
        <w:t xml:space="preserve"> </w:t>
      </w:r>
      <w:r>
        <w:br/>
        <w:t>This paper discusses the current status of AIML related works and proposes a way forward for Rel-19 SA WG2 AIML_CN SID.</w:t>
      </w:r>
    </w:p>
    <w:p w14:paraId="2739EB42" w14:textId="66C6DD08" w:rsidR="00E00DA6" w:rsidRPr="00B81031" w:rsidRDefault="00000000" w:rsidP="00B81031">
      <w:pPr>
        <w:keepNext/>
        <w:keepLines/>
        <w:rPr>
          <w:i/>
        </w:rPr>
      </w:pPr>
      <w:r w:rsidRPr="00B81031">
        <w:rPr>
          <w:b/>
          <w:bCs/>
          <w:i/>
        </w:rPr>
        <w:t>Comment:</w:t>
      </w:r>
      <w:r>
        <w:rPr>
          <w:i/>
        </w:rPr>
        <w:t xml:space="preserve"> </w:t>
      </w:r>
      <w:r w:rsidR="00BD3592">
        <w:rPr>
          <w:i/>
        </w:rPr>
        <w:t>Revision of SP-231354.</w:t>
      </w:r>
    </w:p>
    <w:p w14:paraId="34618786" w14:textId="77777777" w:rsidR="007615D6" w:rsidRPr="005B25A1" w:rsidRDefault="007615D6" w:rsidP="007615D6">
      <w:pPr>
        <w:keepNext/>
        <w:keepLines/>
        <w:rPr>
          <w:b/>
          <w:bCs/>
        </w:rPr>
      </w:pPr>
      <w:r w:rsidRPr="005B25A1">
        <w:rPr>
          <w:b/>
          <w:bCs/>
        </w:rPr>
        <w:t>Plenary Discussion:</w:t>
      </w:r>
    </w:p>
    <w:p w14:paraId="1C98F447" w14:textId="77777777" w:rsidR="007615D6" w:rsidRPr="005B25A1" w:rsidRDefault="007615D6" w:rsidP="007615D6">
      <w:pPr>
        <w:keepNext/>
        <w:keepLines/>
      </w:pPr>
      <w:r>
        <w:rPr>
          <w:color w:val="FF0000"/>
        </w:rPr>
        <w:t>NO DISCUSSION RECORDED</w:t>
      </w:r>
    </w:p>
    <w:p w14:paraId="32DFFE0B" w14:textId="77777777" w:rsidR="007615D6" w:rsidRPr="00EB0339" w:rsidRDefault="007615D6" w:rsidP="007615D6">
      <w:r w:rsidRPr="005B25A1">
        <w:rPr>
          <w:b/>
          <w:bCs/>
        </w:rPr>
        <w:t>Status:</w:t>
      </w:r>
      <w:r>
        <w:t xml:space="preserve"> </w:t>
      </w:r>
      <w:r>
        <w:rPr>
          <w:color w:val="0000FF"/>
        </w:rPr>
        <w:t>Not concluded</w:t>
      </w:r>
      <w:r>
        <w:t>.</w:t>
      </w:r>
    </w:p>
    <w:p w14:paraId="5621B2F4" w14:textId="77777777" w:rsidR="00E00DA6" w:rsidRDefault="007615D6" w:rsidP="000A3FBD">
      <w:pPr>
        <w:pStyle w:val="NormTop"/>
      </w:pPr>
      <w:r>
        <w:rPr>
          <w:color w:val="0000FF"/>
        </w:rPr>
        <w:t>SP-231653</w:t>
      </w:r>
      <w:r w:rsidRPr="00D53282">
        <w:t xml:space="preserve"> </w:t>
      </w:r>
      <w:r>
        <w:t>(DISCUSSION) Way forwards for Release 19 AI/ML work in SA WG2 (Source: Lenovo)</w:t>
      </w:r>
      <w:r>
        <w:br/>
      </w:r>
      <w:r w:rsidRPr="00D53282">
        <w:rPr>
          <w:b/>
        </w:rPr>
        <w:t>Document for:</w:t>
      </w:r>
      <w:r w:rsidRPr="00D53282">
        <w:t xml:space="preserve"> </w:t>
      </w:r>
      <w:r>
        <w:t>Discussion</w:t>
      </w:r>
      <w:r>
        <w:br/>
      </w:r>
      <w:r w:rsidRPr="00D53282">
        <w:rPr>
          <w:b/>
        </w:rPr>
        <w:t>Abstract:</w:t>
      </w:r>
      <w:r w:rsidRPr="00D53282">
        <w:t xml:space="preserve"> </w:t>
      </w:r>
      <w:r>
        <w:br/>
        <w:t>A proposal to have WT1 included in Release 19 AI/ML work.</w:t>
      </w:r>
    </w:p>
    <w:p w14:paraId="65DB1501" w14:textId="77777777" w:rsidR="007615D6" w:rsidRPr="005B25A1" w:rsidRDefault="007615D6" w:rsidP="007615D6">
      <w:pPr>
        <w:keepNext/>
        <w:keepLines/>
        <w:rPr>
          <w:b/>
          <w:bCs/>
        </w:rPr>
      </w:pPr>
      <w:r w:rsidRPr="005B25A1">
        <w:rPr>
          <w:b/>
          <w:bCs/>
        </w:rPr>
        <w:t>Plenary Discussion:</w:t>
      </w:r>
    </w:p>
    <w:p w14:paraId="20C1A374" w14:textId="77777777" w:rsidR="007615D6" w:rsidRPr="005B25A1" w:rsidRDefault="007615D6" w:rsidP="007615D6">
      <w:pPr>
        <w:keepNext/>
        <w:keepLines/>
      </w:pPr>
      <w:r>
        <w:rPr>
          <w:color w:val="FF0000"/>
        </w:rPr>
        <w:t>NO DISCUSSION RECORDED</w:t>
      </w:r>
    </w:p>
    <w:p w14:paraId="3FA855AF" w14:textId="77777777" w:rsidR="007615D6" w:rsidRPr="00EB0339" w:rsidRDefault="007615D6" w:rsidP="007615D6">
      <w:r w:rsidRPr="005B25A1">
        <w:rPr>
          <w:b/>
          <w:bCs/>
        </w:rPr>
        <w:t>Status:</w:t>
      </w:r>
      <w:r>
        <w:t xml:space="preserve"> </w:t>
      </w:r>
      <w:r>
        <w:rPr>
          <w:color w:val="0000FF"/>
        </w:rPr>
        <w:t>Not concluded</w:t>
      </w:r>
      <w:r>
        <w:t>.</w:t>
      </w:r>
    </w:p>
    <w:p w14:paraId="37EBEB6C" w14:textId="77777777" w:rsidR="00E00DA6" w:rsidRDefault="007615D6" w:rsidP="000A3FBD">
      <w:pPr>
        <w:pStyle w:val="NormTop"/>
      </w:pPr>
      <w:r>
        <w:rPr>
          <w:color w:val="0000FF"/>
        </w:rPr>
        <w:t>SP-231654</w:t>
      </w:r>
      <w:r w:rsidRPr="00D53282">
        <w:t xml:space="preserve"> </w:t>
      </w:r>
      <w:r>
        <w:t>(SID NEW) New SID on Core Network Enhanced Support for Artificial Intelligence (AI)/Machine Learning (ML) (Source: Lenovo)</w:t>
      </w:r>
      <w:r>
        <w:br/>
      </w:r>
      <w:r w:rsidRPr="00D53282">
        <w:rPr>
          <w:b/>
        </w:rPr>
        <w:t>Document for:</w:t>
      </w:r>
      <w:r w:rsidRPr="00D53282">
        <w:t xml:space="preserve"> </w:t>
      </w:r>
      <w:r>
        <w:t>Discussion</w:t>
      </w:r>
      <w:r>
        <w:br/>
      </w:r>
      <w:r w:rsidRPr="00D53282">
        <w:rPr>
          <w:b/>
        </w:rPr>
        <w:t>Abstract:</w:t>
      </w:r>
      <w:r w:rsidRPr="00D53282">
        <w:t xml:space="preserve"> </w:t>
      </w:r>
      <w:r>
        <w:br/>
        <w:t>Related to SP-231653.</w:t>
      </w:r>
    </w:p>
    <w:p w14:paraId="70B367B2" w14:textId="77777777" w:rsidR="007615D6" w:rsidRPr="005B25A1" w:rsidRDefault="007615D6" w:rsidP="007615D6">
      <w:pPr>
        <w:keepNext/>
        <w:keepLines/>
        <w:rPr>
          <w:b/>
          <w:bCs/>
        </w:rPr>
      </w:pPr>
      <w:r w:rsidRPr="005B25A1">
        <w:rPr>
          <w:b/>
          <w:bCs/>
        </w:rPr>
        <w:t>Plenary Discussion:</w:t>
      </w:r>
    </w:p>
    <w:p w14:paraId="2D9E1339" w14:textId="77777777" w:rsidR="007615D6" w:rsidRPr="005B25A1" w:rsidRDefault="007615D6" w:rsidP="007615D6">
      <w:pPr>
        <w:keepNext/>
        <w:keepLines/>
      </w:pPr>
      <w:r>
        <w:rPr>
          <w:color w:val="FF0000"/>
        </w:rPr>
        <w:t>NO DISCUSSION RECORDED</w:t>
      </w:r>
    </w:p>
    <w:p w14:paraId="2454396A" w14:textId="77777777" w:rsidR="007615D6" w:rsidRPr="00EB0339" w:rsidRDefault="007615D6" w:rsidP="007615D6">
      <w:r w:rsidRPr="005B25A1">
        <w:rPr>
          <w:b/>
          <w:bCs/>
        </w:rPr>
        <w:t>Status:</w:t>
      </w:r>
      <w:r>
        <w:t xml:space="preserve"> </w:t>
      </w:r>
      <w:r>
        <w:rPr>
          <w:color w:val="0000FF"/>
        </w:rPr>
        <w:t>Not concluded</w:t>
      </w:r>
      <w:r>
        <w:t>.</w:t>
      </w:r>
    </w:p>
    <w:p w14:paraId="4E2B6AD4" w14:textId="77777777" w:rsidR="00E00DA6" w:rsidRDefault="007615D6" w:rsidP="000A3FBD">
      <w:pPr>
        <w:pStyle w:val="NormTop"/>
      </w:pPr>
      <w:r>
        <w:rPr>
          <w:color w:val="0000FF"/>
        </w:rPr>
        <w:t>SP-231647</w:t>
      </w:r>
      <w:r w:rsidRPr="00D53282">
        <w:t xml:space="preserve"> </w:t>
      </w:r>
      <w:r>
        <w:t>(DISCUSSION) On Rel-19 AIML WT#1 from SA WG2 study proposal (Source: Nokia, Nokia Shanghai Bell)</w:t>
      </w:r>
      <w:r>
        <w:br/>
      </w:r>
      <w:r w:rsidRPr="00D53282">
        <w:rPr>
          <w:b/>
        </w:rPr>
        <w:t>Document for:</w:t>
      </w:r>
      <w:r w:rsidRPr="00D53282">
        <w:t xml:space="preserve"> </w:t>
      </w:r>
      <w:r>
        <w:t>Endorsement</w:t>
      </w:r>
      <w:r>
        <w:br/>
      </w:r>
      <w:r w:rsidRPr="00D53282">
        <w:rPr>
          <w:b/>
        </w:rPr>
        <w:t>Abstract:</w:t>
      </w:r>
      <w:r w:rsidRPr="00D53282">
        <w:t xml:space="preserve"> </w:t>
      </w:r>
      <w:r>
        <w:br/>
        <w:t>Some proposals for WT#1 handling in SA WG2 SID proposal.</w:t>
      </w:r>
    </w:p>
    <w:p w14:paraId="72AE2041" w14:textId="77777777" w:rsidR="007615D6" w:rsidRPr="005B25A1" w:rsidRDefault="007615D6" w:rsidP="007615D6">
      <w:pPr>
        <w:keepNext/>
        <w:keepLines/>
        <w:rPr>
          <w:b/>
          <w:bCs/>
        </w:rPr>
      </w:pPr>
      <w:r w:rsidRPr="005B25A1">
        <w:rPr>
          <w:b/>
          <w:bCs/>
        </w:rPr>
        <w:t>Plenary Discussion:</w:t>
      </w:r>
    </w:p>
    <w:p w14:paraId="1D184444" w14:textId="77777777" w:rsidR="007615D6" w:rsidRPr="005B25A1" w:rsidRDefault="007615D6" w:rsidP="007615D6">
      <w:pPr>
        <w:keepNext/>
        <w:keepLines/>
      </w:pPr>
      <w:r>
        <w:rPr>
          <w:color w:val="FF0000"/>
        </w:rPr>
        <w:t>NO DISCUSSION RECORDED</w:t>
      </w:r>
    </w:p>
    <w:p w14:paraId="46FFB8D9" w14:textId="77777777" w:rsidR="007615D6" w:rsidRPr="00EB0339" w:rsidRDefault="007615D6" w:rsidP="007615D6">
      <w:r w:rsidRPr="005B25A1">
        <w:rPr>
          <w:b/>
          <w:bCs/>
        </w:rPr>
        <w:t>Status:</w:t>
      </w:r>
      <w:r>
        <w:t xml:space="preserve"> </w:t>
      </w:r>
      <w:r>
        <w:rPr>
          <w:color w:val="0000FF"/>
        </w:rPr>
        <w:t>Not concluded</w:t>
      </w:r>
      <w:r>
        <w:t>.</w:t>
      </w:r>
    </w:p>
    <w:p w14:paraId="5B6335FF" w14:textId="77777777" w:rsidR="00E00DA6" w:rsidRDefault="007615D6" w:rsidP="000A3FBD">
      <w:pPr>
        <w:pStyle w:val="NormTop"/>
      </w:pPr>
      <w:r>
        <w:rPr>
          <w:color w:val="0000FF"/>
        </w:rPr>
        <w:t>SP-231648</w:t>
      </w:r>
      <w:r w:rsidRPr="00D53282">
        <w:t xml:space="preserve"> </w:t>
      </w:r>
      <w:r>
        <w:t>(SID NEW) New SID on Core Network Enhanced Support for Artificial Intelligence (AI)/Machine Learning (ML)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 xml:space="preserve">Objective: The aim of this study work is to investigate and identify potential architecture and system level enhancements to support AI/ML enhancements. Specifically, the objectives include: - WT#1: AI/ML cross-domain coordination aspects - WT1.5: Study whether and how to consider enhancements to LCS to support AI/ML based Positioning. NOTE A: The work will not modify the architectural principle that a service-based architecture only applies for 5GC. NOTE B: This WT will not study UE data collection aspects. NOTE D: security aspects are in the scope of SA WG3, however architectural aspects related to security enhancements will be discussed in this WT. - WT2: Study whether and what potential enhancements are needed to enable 5G system to assist in collaborative AI/ML operation involving 5GC/NWDAF and/or AF for Vertical Federated Learning (VFL) . The work will be based only on and limited to the scope of justified use cases.  NOTE F: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 NOTE G: coordination with SA WG6 is required. - WT3: Study enhancements to support NWDAF-assisted policy control and address network abnormal behaviour - WT3.1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 WT3.2 Study prediction, detection, prevention, and mitigation of network abnormal behaviours i.e. signalling storm with the assistance of NWDAF. NOTE H: The study will focus primarily on existing enforcement mechanisms when available and identify new ones when no existing ones can be used. NOTE I: The study will consider the study/work done by SA WG5 and CT WG4 in this regard already and collaborate with SA WG5/CT WG4 regarding the handling of abnormal network behaviours.</w:t>
      </w:r>
    </w:p>
    <w:p w14:paraId="081B5753" w14:textId="77777777" w:rsidR="007615D6" w:rsidRPr="005B25A1" w:rsidRDefault="007615D6" w:rsidP="007615D6">
      <w:pPr>
        <w:keepNext/>
        <w:keepLines/>
        <w:rPr>
          <w:b/>
          <w:bCs/>
        </w:rPr>
      </w:pPr>
      <w:r w:rsidRPr="005B25A1">
        <w:rPr>
          <w:b/>
          <w:bCs/>
        </w:rPr>
        <w:t>Plenary Discussion:</w:t>
      </w:r>
    </w:p>
    <w:p w14:paraId="1BF1BCE8" w14:textId="77777777" w:rsidR="007615D6" w:rsidRPr="005B25A1" w:rsidRDefault="007615D6" w:rsidP="007615D6">
      <w:pPr>
        <w:keepNext/>
        <w:keepLines/>
      </w:pPr>
      <w:r>
        <w:rPr>
          <w:color w:val="FF0000"/>
        </w:rPr>
        <w:t>NO DISCUSSION RECORDED</w:t>
      </w:r>
    </w:p>
    <w:p w14:paraId="23E8DB23" w14:textId="77777777" w:rsidR="007615D6" w:rsidRPr="00EB0339" w:rsidRDefault="007615D6" w:rsidP="007615D6">
      <w:r w:rsidRPr="005B25A1">
        <w:rPr>
          <w:b/>
          <w:bCs/>
        </w:rPr>
        <w:t>Status:</w:t>
      </w:r>
      <w:r>
        <w:t xml:space="preserve"> </w:t>
      </w:r>
      <w:r>
        <w:rPr>
          <w:color w:val="0000FF"/>
        </w:rPr>
        <w:t>Not concluded</w:t>
      </w:r>
      <w:r>
        <w:t>.</w:t>
      </w:r>
    </w:p>
    <w:p w14:paraId="372B92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NTN</w:t>
      </w:r>
    </w:p>
    <w:p w14:paraId="1DAB8815" w14:textId="77777777" w:rsidR="00E00DA6" w:rsidRDefault="007615D6" w:rsidP="000A3FBD">
      <w:pPr>
        <w:pStyle w:val="NormTop"/>
      </w:pPr>
      <w:r>
        <w:rPr>
          <w:color w:val="0000FF"/>
        </w:rPr>
        <w:t>SP-231384</w:t>
      </w:r>
      <w:r w:rsidRPr="00D53282">
        <w:t xml:space="preserve"> </w:t>
      </w:r>
      <w:r>
        <w:t>(DISCUSSION) NTN enhancements for R19 (Source: National Spectrum Consortium)</w:t>
      </w:r>
      <w:r>
        <w:br/>
      </w:r>
      <w:r w:rsidRPr="00D53282">
        <w:rPr>
          <w:b/>
        </w:rPr>
        <w:t>Document for:</w:t>
      </w:r>
      <w:r w:rsidRPr="00D53282">
        <w:t xml:space="preserve"> </w:t>
      </w:r>
      <w:r>
        <w:t>Discussion</w:t>
      </w:r>
      <w:r>
        <w:br/>
      </w:r>
      <w:r w:rsidRPr="00D53282">
        <w:rPr>
          <w:b/>
        </w:rPr>
        <w:t>Abstract:</w:t>
      </w:r>
      <w:r w:rsidRPr="00D53282">
        <w:t xml:space="preserve"> </w:t>
      </w:r>
      <w:r>
        <w:br/>
        <w:t>The SA has defined a SID for R19 NTN enhancements [ S2-2309631]. We would like to extend the scope of this SID to enable consideration of more flexible and more relaxed QoS.</w:t>
      </w:r>
    </w:p>
    <w:p w14:paraId="58905DA7" w14:textId="77777777" w:rsidR="007615D6" w:rsidRPr="005B25A1" w:rsidRDefault="007615D6" w:rsidP="007615D6">
      <w:pPr>
        <w:keepNext/>
        <w:keepLines/>
        <w:rPr>
          <w:b/>
          <w:bCs/>
        </w:rPr>
      </w:pPr>
      <w:r w:rsidRPr="005B25A1">
        <w:rPr>
          <w:b/>
          <w:bCs/>
        </w:rPr>
        <w:t>Plenary Discussion:</w:t>
      </w:r>
    </w:p>
    <w:p w14:paraId="3565A935" w14:textId="77777777" w:rsidR="007615D6" w:rsidRPr="005B25A1" w:rsidRDefault="007615D6" w:rsidP="007615D6">
      <w:pPr>
        <w:keepNext/>
        <w:keepLines/>
      </w:pPr>
      <w:r>
        <w:rPr>
          <w:color w:val="FF0000"/>
        </w:rPr>
        <w:t>NO DISCUSSION RECORDED</w:t>
      </w:r>
    </w:p>
    <w:p w14:paraId="1819326B" w14:textId="77777777" w:rsidR="007615D6" w:rsidRPr="00EB0339" w:rsidRDefault="007615D6" w:rsidP="007615D6">
      <w:r w:rsidRPr="005B25A1">
        <w:rPr>
          <w:b/>
          <w:bCs/>
        </w:rPr>
        <w:t>Status:</w:t>
      </w:r>
      <w:r>
        <w:t xml:space="preserve"> </w:t>
      </w:r>
      <w:r>
        <w:rPr>
          <w:color w:val="0000FF"/>
        </w:rPr>
        <w:t>Not concluded</w:t>
      </w:r>
      <w:r>
        <w:t>.</w:t>
      </w:r>
    </w:p>
    <w:p w14:paraId="19AFF662" w14:textId="77777777" w:rsidR="00E00DA6" w:rsidRDefault="007615D6" w:rsidP="000A3FBD">
      <w:pPr>
        <w:pStyle w:val="NormTop"/>
      </w:pPr>
      <w:r>
        <w:rPr>
          <w:color w:val="0000FF"/>
        </w:rPr>
        <w:t>SP-231605</w:t>
      </w:r>
      <w:r w:rsidRPr="00D53282">
        <w:t xml:space="preserve"> </w:t>
      </w:r>
      <w:r>
        <w:t>(DISCUSSION) Emergency texting over IoT NTN (Source: Google Inc.)</w:t>
      </w:r>
      <w:r>
        <w:br/>
      </w:r>
      <w:r w:rsidRPr="00D53282">
        <w:rPr>
          <w:b/>
        </w:rPr>
        <w:t>Document for:</w:t>
      </w:r>
      <w:r w:rsidRPr="00D53282">
        <w:t xml:space="preserve"> </w:t>
      </w:r>
      <w:r>
        <w:t>Endorsement</w:t>
      </w:r>
      <w:r>
        <w:br/>
      </w:r>
      <w:r w:rsidRPr="00D53282">
        <w:rPr>
          <w:b/>
        </w:rPr>
        <w:t>Abstract:</w:t>
      </w:r>
      <w:r w:rsidRPr="00D53282">
        <w:t xml:space="preserve"> </w:t>
      </w:r>
      <w:r>
        <w:br/>
        <w:t>Emergency texting over IoT NTN.</w:t>
      </w:r>
    </w:p>
    <w:p w14:paraId="0E8BDA55" w14:textId="77777777" w:rsidR="007615D6" w:rsidRPr="005B25A1" w:rsidRDefault="007615D6" w:rsidP="007615D6">
      <w:pPr>
        <w:keepNext/>
        <w:keepLines/>
        <w:rPr>
          <w:b/>
          <w:bCs/>
        </w:rPr>
      </w:pPr>
      <w:r w:rsidRPr="005B25A1">
        <w:rPr>
          <w:b/>
          <w:bCs/>
        </w:rPr>
        <w:t>Plenary Discussion:</w:t>
      </w:r>
    </w:p>
    <w:p w14:paraId="2643A25B" w14:textId="77777777" w:rsidR="007615D6" w:rsidRPr="005B25A1" w:rsidRDefault="007615D6" w:rsidP="007615D6">
      <w:pPr>
        <w:keepNext/>
        <w:keepLines/>
      </w:pPr>
      <w:r>
        <w:rPr>
          <w:color w:val="FF0000"/>
        </w:rPr>
        <w:t>NO DISCUSSION RECORDED</w:t>
      </w:r>
    </w:p>
    <w:p w14:paraId="0BB84EBC" w14:textId="77777777" w:rsidR="007615D6" w:rsidRPr="00EB0339" w:rsidRDefault="007615D6" w:rsidP="007615D6">
      <w:r w:rsidRPr="005B25A1">
        <w:rPr>
          <w:b/>
          <w:bCs/>
        </w:rPr>
        <w:t>Status:</w:t>
      </w:r>
      <w:r>
        <w:t xml:space="preserve"> </w:t>
      </w:r>
      <w:r>
        <w:rPr>
          <w:color w:val="0000FF"/>
        </w:rPr>
        <w:t>Not concluded</w:t>
      </w:r>
      <w:r>
        <w:t>.</w:t>
      </w:r>
    </w:p>
    <w:p w14:paraId="38B13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Contributions on Dual Steer</w:t>
      </w:r>
    </w:p>
    <w:p w14:paraId="01577F62" w14:textId="77777777" w:rsidR="00E00DA6" w:rsidRDefault="007615D6" w:rsidP="000A3FBD">
      <w:pPr>
        <w:pStyle w:val="NormTop"/>
      </w:pPr>
      <w:r>
        <w:rPr>
          <w:color w:val="0000FF"/>
        </w:rPr>
        <w:t>SP-231633</w:t>
      </w:r>
      <w:r w:rsidRPr="00D53282">
        <w:t xml:space="preserve"> </w:t>
      </w:r>
      <w:r>
        <w:t>(SID NEW) New SID on Multi-Access (</w:t>
      </w:r>
      <w:proofErr w:type="spellStart"/>
      <w:r>
        <w:t>DualSteer</w:t>
      </w:r>
      <w:proofErr w:type="spellEnd"/>
      <w:r>
        <w:t xml:space="preserve"> + ATSSS Ph-4) (Source: Lenovo )</w:t>
      </w:r>
      <w:r>
        <w:br/>
      </w:r>
      <w:r w:rsidRPr="00D53282">
        <w:rPr>
          <w:b/>
        </w:rPr>
        <w:t>Document for:</w:t>
      </w:r>
      <w:r w:rsidRPr="00D53282">
        <w:t xml:space="preserve"> </w:t>
      </w:r>
      <w:r>
        <w:t>Discussion</w:t>
      </w:r>
      <w:r>
        <w:br/>
      </w:r>
      <w:r w:rsidRPr="00D53282">
        <w:rPr>
          <w:b/>
        </w:rPr>
        <w:t>Abstract:</w:t>
      </w:r>
      <w:r w:rsidRPr="00D53282">
        <w:t xml:space="preserve"> </w:t>
      </w:r>
      <w:r>
        <w:br/>
        <w:t>Lenovo view on the objective of Release 19 SID for Multi-Access.</w:t>
      </w:r>
    </w:p>
    <w:p w14:paraId="14BE77FE" w14:textId="77777777" w:rsidR="007615D6" w:rsidRPr="005B25A1" w:rsidRDefault="007615D6" w:rsidP="007615D6">
      <w:pPr>
        <w:keepNext/>
        <w:keepLines/>
        <w:rPr>
          <w:b/>
          <w:bCs/>
        </w:rPr>
      </w:pPr>
      <w:r w:rsidRPr="005B25A1">
        <w:rPr>
          <w:b/>
          <w:bCs/>
        </w:rPr>
        <w:t>Plenary Discussion:</w:t>
      </w:r>
    </w:p>
    <w:p w14:paraId="6A0E1740" w14:textId="77777777" w:rsidR="007615D6" w:rsidRPr="005B25A1" w:rsidRDefault="007615D6" w:rsidP="007615D6">
      <w:pPr>
        <w:keepNext/>
        <w:keepLines/>
      </w:pPr>
      <w:r>
        <w:rPr>
          <w:color w:val="FF0000"/>
        </w:rPr>
        <w:t>NO DISCUSSION RECORDED</w:t>
      </w:r>
    </w:p>
    <w:p w14:paraId="399EDEA2" w14:textId="77777777" w:rsidR="007615D6" w:rsidRPr="00EB0339" w:rsidRDefault="007615D6" w:rsidP="007615D6">
      <w:r w:rsidRPr="005B25A1">
        <w:rPr>
          <w:b/>
          <w:bCs/>
        </w:rPr>
        <w:t>Status:</w:t>
      </w:r>
      <w:r>
        <w:t xml:space="preserve"> </w:t>
      </w:r>
      <w:r>
        <w:rPr>
          <w:color w:val="0000FF"/>
        </w:rPr>
        <w:t>Not concluded</w:t>
      </w:r>
      <w:r>
        <w:t>.</w:t>
      </w:r>
    </w:p>
    <w:p w14:paraId="1ECFD0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views on Rel-19 content</w:t>
      </w:r>
    </w:p>
    <w:p w14:paraId="256D95CF" w14:textId="77777777" w:rsidR="00E00DA6" w:rsidRDefault="007615D6" w:rsidP="000A3FBD">
      <w:pPr>
        <w:pStyle w:val="NormTop"/>
      </w:pPr>
      <w:r>
        <w:rPr>
          <w:color w:val="0000FF"/>
        </w:rPr>
        <w:t>SP-231620</w:t>
      </w:r>
      <w:r w:rsidRPr="00D53282">
        <w:t xml:space="preserve"> </w:t>
      </w:r>
      <w:r>
        <w:t xml:space="preserve">(DISCUSSION) </w:t>
      </w:r>
      <w:proofErr w:type="spellStart"/>
      <w:r>
        <w:t>Spreadtrum's</w:t>
      </w:r>
      <w:proofErr w:type="spellEnd"/>
      <w:r>
        <w:t xml:space="preserve"> View on SA WG2 Rel-19 priorities (Source: </w:t>
      </w:r>
      <w:proofErr w:type="spellStart"/>
      <w:r>
        <w:t>Spreadtrum</w:t>
      </w:r>
      <w:proofErr w:type="spellEnd"/>
      <w:r>
        <w:t xml:space="preserve"> Communications)</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Spreadtrum's</w:t>
      </w:r>
      <w:proofErr w:type="spellEnd"/>
      <w:r>
        <w:t xml:space="preserve"> View on SA WG2 Rel-19 priorities.</w:t>
      </w:r>
    </w:p>
    <w:p w14:paraId="7818EF2D" w14:textId="77777777" w:rsidR="007615D6" w:rsidRPr="005B25A1" w:rsidRDefault="007615D6" w:rsidP="007615D6">
      <w:pPr>
        <w:keepNext/>
        <w:keepLines/>
        <w:rPr>
          <w:b/>
          <w:bCs/>
        </w:rPr>
      </w:pPr>
      <w:r w:rsidRPr="005B25A1">
        <w:rPr>
          <w:b/>
          <w:bCs/>
        </w:rPr>
        <w:t>Plenary Discussion:</w:t>
      </w:r>
    </w:p>
    <w:p w14:paraId="6F9C8E67" w14:textId="77777777" w:rsidR="007615D6" w:rsidRPr="005B25A1" w:rsidRDefault="007615D6" w:rsidP="007615D6">
      <w:pPr>
        <w:keepNext/>
        <w:keepLines/>
      </w:pPr>
      <w:r>
        <w:rPr>
          <w:color w:val="FF0000"/>
        </w:rPr>
        <w:t>NO DISCUSSION RECORDED</w:t>
      </w:r>
    </w:p>
    <w:p w14:paraId="640FE566" w14:textId="77777777" w:rsidR="007615D6" w:rsidRPr="00EB0339" w:rsidRDefault="007615D6" w:rsidP="007615D6">
      <w:r w:rsidRPr="005B25A1">
        <w:rPr>
          <w:b/>
          <w:bCs/>
        </w:rPr>
        <w:t>Status:</w:t>
      </w:r>
      <w:r>
        <w:t xml:space="preserve"> </w:t>
      </w:r>
      <w:r>
        <w:rPr>
          <w:color w:val="0000FF"/>
        </w:rPr>
        <w:t>Not concluded</w:t>
      </w:r>
      <w:r>
        <w:t>.</w:t>
      </w:r>
    </w:p>
    <w:p w14:paraId="50E06E1E" w14:textId="77777777" w:rsidR="00E00DA6" w:rsidRDefault="007615D6" w:rsidP="000A3FBD">
      <w:pPr>
        <w:pStyle w:val="NormTop"/>
      </w:pPr>
      <w:r>
        <w:rPr>
          <w:color w:val="0000FF"/>
        </w:rPr>
        <w:t>SP-231627</w:t>
      </w:r>
      <w:r w:rsidRPr="00D53282">
        <w:t xml:space="preserve"> </w:t>
      </w:r>
      <w:r>
        <w:t>(DISCUSSION) Views on SA WG2 Rel-19 package (Source: Qualcomm)</w:t>
      </w:r>
      <w:r>
        <w:br/>
      </w:r>
      <w:r w:rsidRPr="00D53282">
        <w:rPr>
          <w:b/>
        </w:rPr>
        <w:t>Document for:</w:t>
      </w:r>
      <w:r w:rsidRPr="00D53282">
        <w:t xml:space="preserve"> </w:t>
      </w:r>
      <w:r>
        <w:t>Discussion</w:t>
      </w:r>
      <w:r>
        <w:br/>
      </w:r>
      <w:r w:rsidRPr="00D53282">
        <w:rPr>
          <w:b/>
        </w:rPr>
        <w:t>Abstract:</w:t>
      </w:r>
      <w:r w:rsidRPr="00D53282">
        <w:t xml:space="preserve"> </w:t>
      </w:r>
      <w:r>
        <w:br/>
        <w:t>Qualcomm views on Rel-19 for SA WG2.</w:t>
      </w:r>
    </w:p>
    <w:p w14:paraId="4CED5C99" w14:textId="77777777" w:rsidR="007615D6" w:rsidRPr="005B25A1" w:rsidRDefault="007615D6" w:rsidP="007615D6">
      <w:pPr>
        <w:keepNext/>
        <w:keepLines/>
        <w:rPr>
          <w:b/>
          <w:bCs/>
        </w:rPr>
      </w:pPr>
      <w:r w:rsidRPr="005B25A1">
        <w:rPr>
          <w:b/>
          <w:bCs/>
        </w:rPr>
        <w:t>Plenary Discussion:</w:t>
      </w:r>
    </w:p>
    <w:p w14:paraId="49064268" w14:textId="77777777" w:rsidR="007615D6" w:rsidRPr="005B25A1" w:rsidRDefault="007615D6" w:rsidP="007615D6">
      <w:pPr>
        <w:keepNext/>
        <w:keepLines/>
      </w:pPr>
      <w:r>
        <w:rPr>
          <w:color w:val="FF0000"/>
        </w:rPr>
        <w:t>NO DISCUSSION RECORDED</w:t>
      </w:r>
    </w:p>
    <w:p w14:paraId="102E6E0B" w14:textId="77777777" w:rsidR="007615D6" w:rsidRPr="00EB0339" w:rsidRDefault="007615D6" w:rsidP="007615D6">
      <w:r w:rsidRPr="005B25A1">
        <w:rPr>
          <w:b/>
          <w:bCs/>
        </w:rPr>
        <w:t>Status:</w:t>
      </w:r>
      <w:r>
        <w:t xml:space="preserve"> </w:t>
      </w:r>
      <w:r>
        <w:rPr>
          <w:color w:val="0000FF"/>
        </w:rPr>
        <w:t>Not concluded</w:t>
      </w:r>
      <w:r>
        <w:t>.</w:t>
      </w:r>
    </w:p>
    <w:p w14:paraId="604062CD" w14:textId="77777777" w:rsidR="00E00DA6" w:rsidRDefault="007615D6" w:rsidP="000A3FBD">
      <w:pPr>
        <w:pStyle w:val="NormTop"/>
      </w:pPr>
      <w:r>
        <w:rPr>
          <w:color w:val="0000FF"/>
        </w:rPr>
        <w:t>SP-231609</w:t>
      </w:r>
      <w:r w:rsidRPr="00D53282">
        <w:t xml:space="preserve"> </w:t>
      </w:r>
      <w:r>
        <w:t>(DISCUSSION) Release 19 Package Proposal (Source: Dish Network)</w:t>
      </w:r>
      <w:r>
        <w:br/>
      </w:r>
      <w:r w:rsidRPr="00D53282">
        <w:rPr>
          <w:b/>
        </w:rPr>
        <w:t>Document for:</w:t>
      </w:r>
      <w:r w:rsidRPr="00D53282">
        <w:t xml:space="preserve"> </w:t>
      </w:r>
      <w:r>
        <w:t>Information</w:t>
      </w:r>
      <w:r>
        <w:br/>
      </w:r>
      <w:r w:rsidRPr="00D53282">
        <w:rPr>
          <w:b/>
        </w:rPr>
        <w:t>Abstract:</w:t>
      </w:r>
      <w:r w:rsidRPr="00D53282">
        <w:t xml:space="preserve"> </w:t>
      </w:r>
      <w:r>
        <w:br/>
        <w:t>DISH Release 19 Package Proposal.</w:t>
      </w:r>
    </w:p>
    <w:p w14:paraId="211B4544" w14:textId="77777777" w:rsidR="007615D6" w:rsidRPr="005B25A1" w:rsidRDefault="007615D6" w:rsidP="007615D6">
      <w:pPr>
        <w:keepNext/>
        <w:keepLines/>
        <w:rPr>
          <w:b/>
          <w:bCs/>
        </w:rPr>
      </w:pPr>
      <w:r w:rsidRPr="005B25A1">
        <w:rPr>
          <w:b/>
          <w:bCs/>
        </w:rPr>
        <w:t>Plenary Discussion:</w:t>
      </w:r>
    </w:p>
    <w:p w14:paraId="2E3CFFAC" w14:textId="77777777" w:rsidR="007615D6" w:rsidRPr="005B25A1" w:rsidRDefault="007615D6" w:rsidP="007615D6">
      <w:pPr>
        <w:keepNext/>
        <w:keepLines/>
      </w:pPr>
      <w:r>
        <w:rPr>
          <w:color w:val="FF0000"/>
        </w:rPr>
        <w:t>NO DISCUSSION RECORDED</w:t>
      </w:r>
    </w:p>
    <w:p w14:paraId="75292546" w14:textId="77777777" w:rsidR="007615D6" w:rsidRPr="00EB0339" w:rsidRDefault="007615D6" w:rsidP="007615D6">
      <w:r w:rsidRPr="005B25A1">
        <w:rPr>
          <w:b/>
          <w:bCs/>
        </w:rPr>
        <w:t>Status:</w:t>
      </w:r>
      <w:r>
        <w:t xml:space="preserve"> </w:t>
      </w:r>
      <w:r>
        <w:rPr>
          <w:color w:val="0000FF"/>
        </w:rPr>
        <w:t>Not concluded</w:t>
      </w:r>
      <w:r>
        <w:t>.</w:t>
      </w:r>
    </w:p>
    <w:p w14:paraId="4687ECAF" w14:textId="77777777" w:rsidR="00E00DA6" w:rsidRDefault="007615D6" w:rsidP="000A3FBD">
      <w:pPr>
        <w:pStyle w:val="NormTop"/>
      </w:pPr>
      <w:r>
        <w:rPr>
          <w:color w:val="0000FF"/>
        </w:rPr>
        <w:t>SP-231596</w:t>
      </w:r>
      <w:r w:rsidRPr="00D53282">
        <w:t xml:space="preserve"> </w:t>
      </w:r>
      <w:r>
        <w:t>(DISCUSSION) MediaTek View on Rel-19 SA WG2 Package (Source: MediaTek Inc.)</w:t>
      </w:r>
      <w:r>
        <w:br/>
      </w:r>
      <w:r w:rsidRPr="00D53282">
        <w:rPr>
          <w:b/>
        </w:rPr>
        <w:t>Document for:</w:t>
      </w:r>
      <w:r w:rsidRPr="00D53282">
        <w:t xml:space="preserve"> </w:t>
      </w:r>
      <w:r>
        <w:t>Information</w:t>
      </w:r>
      <w:r>
        <w:br/>
      </w:r>
      <w:r w:rsidRPr="00D53282">
        <w:rPr>
          <w:b/>
        </w:rPr>
        <w:t>Abstract:</w:t>
      </w:r>
      <w:r w:rsidRPr="00D53282">
        <w:t xml:space="preserve"> </w:t>
      </w:r>
      <w:r>
        <w:br/>
        <w:t>MediaTek View on Rel-19 SA WG2 Package.</w:t>
      </w:r>
    </w:p>
    <w:p w14:paraId="678FD1F5" w14:textId="77777777" w:rsidR="007615D6" w:rsidRPr="005B25A1" w:rsidRDefault="007615D6" w:rsidP="007615D6">
      <w:pPr>
        <w:keepNext/>
        <w:keepLines/>
        <w:rPr>
          <w:b/>
          <w:bCs/>
        </w:rPr>
      </w:pPr>
      <w:r w:rsidRPr="005B25A1">
        <w:rPr>
          <w:b/>
          <w:bCs/>
        </w:rPr>
        <w:t>Plenary Discussion:</w:t>
      </w:r>
    </w:p>
    <w:p w14:paraId="1376A2C9" w14:textId="77777777" w:rsidR="007615D6" w:rsidRPr="005B25A1" w:rsidRDefault="007615D6" w:rsidP="007615D6">
      <w:pPr>
        <w:keepNext/>
        <w:keepLines/>
      </w:pPr>
      <w:r>
        <w:rPr>
          <w:color w:val="FF0000"/>
        </w:rPr>
        <w:t>NO DISCUSSION RECORDED</w:t>
      </w:r>
    </w:p>
    <w:p w14:paraId="494FB962" w14:textId="77777777" w:rsidR="007615D6" w:rsidRPr="00EB0339" w:rsidRDefault="007615D6" w:rsidP="007615D6">
      <w:r w:rsidRPr="005B25A1">
        <w:rPr>
          <w:b/>
          <w:bCs/>
        </w:rPr>
        <w:t>Status:</w:t>
      </w:r>
      <w:r>
        <w:t xml:space="preserve"> </w:t>
      </w:r>
      <w:r>
        <w:rPr>
          <w:color w:val="0000FF"/>
        </w:rPr>
        <w:t>Not concluded</w:t>
      </w:r>
      <w:r>
        <w:t>.</w:t>
      </w:r>
    </w:p>
    <w:p w14:paraId="1287BF91" w14:textId="77777777" w:rsidR="00E00DA6" w:rsidRDefault="007615D6" w:rsidP="000A3FBD">
      <w:pPr>
        <w:pStyle w:val="NormTop"/>
      </w:pPr>
      <w:r>
        <w:rPr>
          <w:color w:val="0000FF"/>
        </w:rPr>
        <w:t>SP-231588</w:t>
      </w:r>
      <w:r w:rsidRPr="00D53282">
        <w:t xml:space="preserve"> </w:t>
      </w:r>
      <w:r>
        <w:t>(DISCUSSION) Samsung view on SA WG2 Release 19 (Source: Samsung)</w:t>
      </w:r>
      <w:r>
        <w:br/>
      </w:r>
      <w:r w:rsidRPr="00D53282">
        <w:rPr>
          <w:b/>
        </w:rPr>
        <w:t>Document for:</w:t>
      </w:r>
      <w:r w:rsidRPr="00D53282">
        <w:t xml:space="preserve"> </w:t>
      </w:r>
      <w:r>
        <w:t>Information</w:t>
      </w:r>
      <w:r>
        <w:br/>
      </w:r>
      <w:r w:rsidRPr="00D53282">
        <w:rPr>
          <w:b/>
        </w:rPr>
        <w:t>Abstract:</w:t>
      </w:r>
      <w:r w:rsidRPr="00D53282">
        <w:t xml:space="preserve"> </w:t>
      </w:r>
      <w:r>
        <w:br/>
        <w:t>Samsung view on SA WG2 Release 19.</w:t>
      </w:r>
    </w:p>
    <w:p w14:paraId="7CCCE4C8" w14:textId="77777777" w:rsidR="007615D6" w:rsidRPr="005B25A1" w:rsidRDefault="007615D6" w:rsidP="007615D6">
      <w:pPr>
        <w:keepNext/>
        <w:keepLines/>
        <w:rPr>
          <w:b/>
          <w:bCs/>
        </w:rPr>
      </w:pPr>
      <w:r w:rsidRPr="005B25A1">
        <w:rPr>
          <w:b/>
          <w:bCs/>
        </w:rPr>
        <w:t>Plenary Discussion:</w:t>
      </w:r>
    </w:p>
    <w:p w14:paraId="5B71B4F5" w14:textId="77777777" w:rsidR="007615D6" w:rsidRPr="005B25A1" w:rsidRDefault="007615D6" w:rsidP="007615D6">
      <w:pPr>
        <w:keepNext/>
        <w:keepLines/>
      </w:pPr>
      <w:r>
        <w:rPr>
          <w:color w:val="FF0000"/>
        </w:rPr>
        <w:t>NO DISCUSSION RECORDED</w:t>
      </w:r>
    </w:p>
    <w:p w14:paraId="3437EEDA" w14:textId="77777777" w:rsidR="007615D6" w:rsidRPr="00EB0339" w:rsidRDefault="007615D6" w:rsidP="007615D6">
      <w:r w:rsidRPr="005B25A1">
        <w:rPr>
          <w:b/>
          <w:bCs/>
        </w:rPr>
        <w:t>Status:</w:t>
      </w:r>
      <w:r>
        <w:t xml:space="preserve"> </w:t>
      </w:r>
      <w:r>
        <w:rPr>
          <w:color w:val="0000FF"/>
        </w:rPr>
        <w:t>Not concluded</w:t>
      </w:r>
      <w:r>
        <w:t>.</w:t>
      </w:r>
    </w:p>
    <w:p w14:paraId="60D2DE7C" w14:textId="77777777" w:rsidR="00E00DA6" w:rsidRDefault="007615D6" w:rsidP="000A3FBD">
      <w:pPr>
        <w:pStyle w:val="NormTop"/>
      </w:pPr>
      <w:r>
        <w:rPr>
          <w:color w:val="0000FF"/>
        </w:rPr>
        <w:t>SP-231576</w:t>
      </w:r>
      <w:r w:rsidRPr="00D53282">
        <w:t xml:space="preserve"> </w:t>
      </w:r>
      <w:r>
        <w:t>(DISCUSSION) OPPO Views on SA WG2 Rel-19 Priorities (Source: OPPO)</w:t>
      </w:r>
      <w:r>
        <w:br/>
      </w:r>
      <w:r w:rsidRPr="00D53282">
        <w:rPr>
          <w:b/>
        </w:rPr>
        <w:t>Document for:</w:t>
      </w:r>
      <w:r w:rsidRPr="00D53282">
        <w:t xml:space="preserve"> </w:t>
      </w:r>
      <w:r>
        <w:t>Information</w:t>
      </w:r>
      <w:r>
        <w:br/>
      </w:r>
      <w:r w:rsidRPr="00D53282">
        <w:rPr>
          <w:b/>
        </w:rPr>
        <w:t>Abstract:</w:t>
      </w:r>
      <w:r w:rsidRPr="00D53282">
        <w:t xml:space="preserve"> </w:t>
      </w:r>
      <w:r>
        <w:br/>
        <w:t>Presentation on OPPO's view on Rel-19 SA WG2 priorities.</w:t>
      </w:r>
    </w:p>
    <w:p w14:paraId="14AE2B38" w14:textId="77777777" w:rsidR="007615D6" w:rsidRPr="005B25A1" w:rsidRDefault="007615D6" w:rsidP="007615D6">
      <w:pPr>
        <w:keepNext/>
        <w:keepLines/>
        <w:rPr>
          <w:b/>
          <w:bCs/>
        </w:rPr>
      </w:pPr>
      <w:r w:rsidRPr="005B25A1">
        <w:rPr>
          <w:b/>
          <w:bCs/>
        </w:rPr>
        <w:t>Plenary Discussion:</w:t>
      </w:r>
    </w:p>
    <w:p w14:paraId="78BCB398" w14:textId="77777777" w:rsidR="007615D6" w:rsidRPr="005B25A1" w:rsidRDefault="007615D6" w:rsidP="007615D6">
      <w:pPr>
        <w:keepNext/>
        <w:keepLines/>
      </w:pPr>
      <w:r>
        <w:rPr>
          <w:color w:val="FF0000"/>
        </w:rPr>
        <w:t>NO DISCUSSION RECORDED</w:t>
      </w:r>
    </w:p>
    <w:p w14:paraId="7A42CD85" w14:textId="77777777" w:rsidR="007615D6" w:rsidRPr="00EB0339" w:rsidRDefault="007615D6" w:rsidP="007615D6">
      <w:r w:rsidRPr="005B25A1">
        <w:rPr>
          <w:b/>
          <w:bCs/>
        </w:rPr>
        <w:t>Status:</w:t>
      </w:r>
      <w:r>
        <w:t xml:space="preserve"> </w:t>
      </w:r>
      <w:r>
        <w:rPr>
          <w:color w:val="0000FF"/>
        </w:rPr>
        <w:t>Not concluded</w:t>
      </w:r>
      <w:r>
        <w:t>.</w:t>
      </w:r>
    </w:p>
    <w:p w14:paraId="6FD35888" w14:textId="77777777" w:rsidR="00E00DA6" w:rsidRDefault="007615D6" w:rsidP="000A3FBD">
      <w:pPr>
        <w:pStyle w:val="NormTop"/>
      </w:pPr>
      <w:r>
        <w:rPr>
          <w:color w:val="0000FF"/>
        </w:rPr>
        <w:t>SP-231388</w:t>
      </w:r>
      <w:r w:rsidRPr="00D53282">
        <w:t xml:space="preserve"> </w:t>
      </w:r>
      <w:r>
        <w:t>(DISCUSSION) AT&amp;T views on Release 19 (Source: AT&amp;T)</w:t>
      </w:r>
      <w:r>
        <w:br/>
      </w:r>
      <w:r w:rsidRPr="00D53282">
        <w:rPr>
          <w:b/>
        </w:rPr>
        <w:t>Document for:</w:t>
      </w:r>
      <w:r w:rsidRPr="00D53282">
        <w:t xml:space="preserve"> </w:t>
      </w:r>
      <w:r>
        <w:t>Decision</w:t>
      </w:r>
      <w:r>
        <w:br/>
      </w:r>
      <w:r w:rsidRPr="00D53282">
        <w:rPr>
          <w:b/>
        </w:rPr>
        <w:t>Abstract:</w:t>
      </w:r>
      <w:r w:rsidRPr="00D53282">
        <w:t xml:space="preserve"> </w:t>
      </w:r>
      <w:r>
        <w:br/>
        <w:t>AT&amp;T views on Release 19.</w:t>
      </w:r>
    </w:p>
    <w:p w14:paraId="19F844EE" w14:textId="77777777" w:rsidR="007615D6" w:rsidRPr="005B25A1" w:rsidRDefault="007615D6" w:rsidP="007615D6">
      <w:pPr>
        <w:keepNext/>
        <w:keepLines/>
        <w:rPr>
          <w:b/>
          <w:bCs/>
        </w:rPr>
      </w:pPr>
      <w:r w:rsidRPr="005B25A1">
        <w:rPr>
          <w:b/>
          <w:bCs/>
        </w:rPr>
        <w:t>Plenary Discussion:</w:t>
      </w:r>
    </w:p>
    <w:p w14:paraId="64792B1C" w14:textId="77777777" w:rsidR="007615D6" w:rsidRPr="005B25A1" w:rsidRDefault="007615D6" w:rsidP="007615D6">
      <w:pPr>
        <w:keepNext/>
        <w:keepLines/>
      </w:pPr>
      <w:r>
        <w:rPr>
          <w:color w:val="FF0000"/>
        </w:rPr>
        <w:t>NO DISCUSSION RECORDED</w:t>
      </w:r>
    </w:p>
    <w:p w14:paraId="1777CA69" w14:textId="77777777" w:rsidR="007615D6" w:rsidRPr="00EB0339" w:rsidRDefault="007615D6" w:rsidP="007615D6">
      <w:r w:rsidRPr="005B25A1">
        <w:rPr>
          <w:b/>
          <w:bCs/>
        </w:rPr>
        <w:t>Status:</w:t>
      </w:r>
      <w:r>
        <w:t xml:space="preserve"> </w:t>
      </w:r>
      <w:r>
        <w:rPr>
          <w:color w:val="0000FF"/>
        </w:rPr>
        <w:t>Not concluded</w:t>
      </w:r>
      <w:r>
        <w:t>.</w:t>
      </w:r>
    </w:p>
    <w:p w14:paraId="699CCD92" w14:textId="77777777" w:rsidR="00E00DA6" w:rsidRDefault="007615D6" w:rsidP="000A3FBD">
      <w:pPr>
        <w:pStyle w:val="NormTop"/>
      </w:pPr>
      <w:r>
        <w:rPr>
          <w:color w:val="0000FF"/>
        </w:rPr>
        <w:t>SP-231359</w:t>
      </w:r>
      <w:r w:rsidRPr="00D53282">
        <w:t xml:space="preserve"> </w:t>
      </w:r>
      <w:r>
        <w:t>(DISCUSSION) Rel-19 package proposal (Source: ZTE Corporation)</w:t>
      </w:r>
      <w:r>
        <w:br/>
      </w:r>
      <w:r w:rsidRPr="00D53282">
        <w:rPr>
          <w:b/>
        </w:rPr>
        <w:t>Document for:</w:t>
      </w:r>
      <w:r w:rsidRPr="00D53282">
        <w:t xml:space="preserve"> </w:t>
      </w:r>
      <w:r>
        <w:t>Discussion</w:t>
      </w:r>
      <w:r>
        <w:br/>
      </w:r>
      <w:r w:rsidRPr="00D53282">
        <w:rPr>
          <w:b/>
        </w:rPr>
        <w:t>Abstract:</w:t>
      </w:r>
      <w:r w:rsidRPr="00D53282">
        <w:t xml:space="preserve"> </w:t>
      </w:r>
      <w:r>
        <w:br/>
        <w:t>Rel-19 content discussion.</w:t>
      </w:r>
    </w:p>
    <w:p w14:paraId="3F87596B" w14:textId="77777777" w:rsidR="007615D6" w:rsidRPr="005B25A1" w:rsidRDefault="007615D6" w:rsidP="007615D6">
      <w:pPr>
        <w:keepNext/>
        <w:keepLines/>
        <w:rPr>
          <w:b/>
          <w:bCs/>
        </w:rPr>
      </w:pPr>
      <w:r w:rsidRPr="005B25A1">
        <w:rPr>
          <w:b/>
          <w:bCs/>
        </w:rPr>
        <w:t>Plenary Discussion:</w:t>
      </w:r>
    </w:p>
    <w:p w14:paraId="467E2F9E" w14:textId="77777777" w:rsidR="007615D6" w:rsidRPr="005B25A1" w:rsidRDefault="007615D6" w:rsidP="007615D6">
      <w:pPr>
        <w:keepNext/>
        <w:keepLines/>
      </w:pPr>
      <w:r>
        <w:rPr>
          <w:color w:val="FF0000"/>
        </w:rPr>
        <w:t>NO DISCUSSION RECORDED</w:t>
      </w:r>
    </w:p>
    <w:p w14:paraId="71F5A0C1" w14:textId="77777777" w:rsidR="007615D6" w:rsidRPr="00EB0339" w:rsidRDefault="007615D6" w:rsidP="007615D6">
      <w:r w:rsidRPr="005B25A1">
        <w:rPr>
          <w:b/>
          <w:bCs/>
        </w:rPr>
        <w:t>Status:</w:t>
      </w:r>
      <w:r>
        <w:t xml:space="preserve"> </w:t>
      </w:r>
      <w:r>
        <w:rPr>
          <w:color w:val="0000FF"/>
        </w:rPr>
        <w:t>Not concluded</w:t>
      </w:r>
      <w:r>
        <w:t>.</w:t>
      </w:r>
    </w:p>
    <w:p w14:paraId="7724FC94" w14:textId="77777777" w:rsidR="00E00DA6" w:rsidRDefault="007615D6" w:rsidP="000A3FBD">
      <w:pPr>
        <w:pStyle w:val="NormTop"/>
      </w:pPr>
      <w:r>
        <w:rPr>
          <w:color w:val="0000FF"/>
        </w:rPr>
        <w:t>SP-231611</w:t>
      </w:r>
      <w:r w:rsidRPr="00D53282">
        <w:t xml:space="preserve"> </w:t>
      </w:r>
      <w:r>
        <w:t>(DISCUSSION) LGE s view on Rel-19 features (Source: LG Electronics)</w:t>
      </w:r>
      <w:r>
        <w:br/>
      </w:r>
      <w:r w:rsidRPr="00D53282">
        <w:rPr>
          <w:b/>
        </w:rPr>
        <w:t>Document for:</w:t>
      </w:r>
      <w:r w:rsidRPr="00D53282">
        <w:t xml:space="preserve"> </w:t>
      </w:r>
      <w:r>
        <w:t>Information</w:t>
      </w:r>
      <w:r>
        <w:br/>
      </w:r>
      <w:r w:rsidRPr="00D53282">
        <w:rPr>
          <w:b/>
        </w:rPr>
        <w:t>Abstract:</w:t>
      </w:r>
      <w:r w:rsidRPr="00D53282">
        <w:t xml:space="preserve"> </w:t>
      </w:r>
      <w:r>
        <w:br/>
        <w:t>LGE's view on Rel-19 features.</w:t>
      </w:r>
    </w:p>
    <w:p w14:paraId="60FAAC54" w14:textId="77777777" w:rsidR="007615D6" w:rsidRPr="005B25A1" w:rsidRDefault="007615D6" w:rsidP="007615D6">
      <w:pPr>
        <w:keepNext/>
        <w:keepLines/>
        <w:rPr>
          <w:b/>
          <w:bCs/>
        </w:rPr>
      </w:pPr>
      <w:r w:rsidRPr="005B25A1">
        <w:rPr>
          <w:b/>
          <w:bCs/>
        </w:rPr>
        <w:t>Plenary Discussion:</w:t>
      </w:r>
    </w:p>
    <w:p w14:paraId="0BB20862" w14:textId="77777777" w:rsidR="007615D6" w:rsidRPr="005B25A1" w:rsidRDefault="007615D6" w:rsidP="007615D6">
      <w:pPr>
        <w:keepNext/>
        <w:keepLines/>
      </w:pPr>
      <w:r>
        <w:rPr>
          <w:color w:val="FF0000"/>
        </w:rPr>
        <w:t>NO DISCUSSION RECORDED</w:t>
      </w:r>
    </w:p>
    <w:p w14:paraId="47F8405D" w14:textId="77777777" w:rsidR="007615D6" w:rsidRPr="00EB0339" w:rsidRDefault="007615D6" w:rsidP="007615D6">
      <w:r w:rsidRPr="005B25A1">
        <w:rPr>
          <w:b/>
          <w:bCs/>
        </w:rPr>
        <w:t>Status:</w:t>
      </w:r>
      <w:r>
        <w:t xml:space="preserve"> </w:t>
      </w:r>
      <w:r>
        <w:rPr>
          <w:color w:val="0000FF"/>
        </w:rPr>
        <w:t>Not concluded</w:t>
      </w:r>
      <w:r>
        <w:t>.</w:t>
      </w:r>
    </w:p>
    <w:p w14:paraId="19CA026F" w14:textId="77777777" w:rsidR="00E00DA6" w:rsidRDefault="007615D6" w:rsidP="000A3FBD">
      <w:pPr>
        <w:pStyle w:val="NormTop"/>
      </w:pPr>
      <w:r>
        <w:rPr>
          <w:color w:val="0000FF"/>
        </w:rPr>
        <w:t>SP-231658</w:t>
      </w:r>
      <w:r w:rsidRPr="00D53282">
        <w:t xml:space="preserve"> </w:t>
      </w:r>
      <w:r>
        <w:t>(DISCUSSION) Intel's view on the Rel-19 SA WG2 Package (Source: Intel)</w:t>
      </w:r>
      <w:r>
        <w:br/>
      </w:r>
      <w:r w:rsidRPr="00D53282">
        <w:rPr>
          <w:b/>
        </w:rPr>
        <w:t>Document for:</w:t>
      </w:r>
      <w:r w:rsidRPr="00D53282">
        <w:t xml:space="preserve"> </w:t>
      </w:r>
      <w:r>
        <w:t>Information</w:t>
      </w:r>
      <w:r>
        <w:br/>
      </w:r>
      <w:r w:rsidRPr="00D53282">
        <w:rPr>
          <w:b/>
        </w:rPr>
        <w:t>Abstract:</w:t>
      </w:r>
      <w:r w:rsidRPr="00D53282">
        <w:t xml:space="preserve"> </w:t>
      </w:r>
      <w:r>
        <w:br/>
        <w:t>Intel's view on the Rel-19 SA WG2 Package.</w:t>
      </w:r>
    </w:p>
    <w:p w14:paraId="75CC1D36" w14:textId="77777777" w:rsidR="007615D6" w:rsidRPr="005B25A1" w:rsidRDefault="007615D6" w:rsidP="007615D6">
      <w:pPr>
        <w:keepNext/>
        <w:keepLines/>
        <w:rPr>
          <w:b/>
          <w:bCs/>
        </w:rPr>
      </w:pPr>
      <w:r w:rsidRPr="005B25A1">
        <w:rPr>
          <w:b/>
          <w:bCs/>
        </w:rPr>
        <w:t>Plenary Discussion:</w:t>
      </w:r>
    </w:p>
    <w:p w14:paraId="328985FF" w14:textId="77777777" w:rsidR="007615D6" w:rsidRPr="005B25A1" w:rsidRDefault="007615D6" w:rsidP="007615D6">
      <w:pPr>
        <w:keepNext/>
        <w:keepLines/>
      </w:pPr>
      <w:r>
        <w:rPr>
          <w:color w:val="FF0000"/>
        </w:rPr>
        <w:t>NO DISCUSSION RECORDED</w:t>
      </w:r>
    </w:p>
    <w:p w14:paraId="60E65855" w14:textId="77777777" w:rsidR="007615D6" w:rsidRPr="00EB0339" w:rsidRDefault="007615D6" w:rsidP="007615D6">
      <w:r w:rsidRPr="005B25A1">
        <w:rPr>
          <w:b/>
          <w:bCs/>
        </w:rPr>
        <w:t>Status:</w:t>
      </w:r>
      <w:r>
        <w:t xml:space="preserve"> </w:t>
      </w:r>
      <w:r>
        <w:rPr>
          <w:color w:val="0000FF"/>
        </w:rPr>
        <w:t>Not concluded</w:t>
      </w:r>
      <w:r>
        <w:t>.</w:t>
      </w:r>
    </w:p>
    <w:p w14:paraId="7FD7A6C4" w14:textId="77777777" w:rsidR="00E00DA6" w:rsidRDefault="007615D6" w:rsidP="000A3FBD">
      <w:pPr>
        <w:pStyle w:val="NormTop"/>
      </w:pPr>
      <w:r>
        <w:rPr>
          <w:color w:val="0000FF"/>
        </w:rPr>
        <w:t>SP-231639</w:t>
      </w:r>
      <w:r w:rsidRPr="00D53282">
        <w:t xml:space="preserve"> </w:t>
      </w:r>
      <w:r>
        <w:t>(DISCUSSION) Rel-19 SA WG2 TEIs Proposal (Source: VODAFONE Group Plc, Telefonica, DISH Network)</w:t>
      </w:r>
      <w:r>
        <w:br/>
      </w:r>
      <w:r w:rsidRPr="00D53282">
        <w:rPr>
          <w:b/>
        </w:rPr>
        <w:t>Document for:</w:t>
      </w:r>
      <w:r w:rsidRPr="00D53282">
        <w:t xml:space="preserve"> </w:t>
      </w:r>
      <w:r>
        <w:t>Endorsement</w:t>
      </w:r>
      <w:r>
        <w:br/>
      </w:r>
      <w:r w:rsidRPr="00D53282">
        <w:rPr>
          <w:b/>
        </w:rPr>
        <w:t>Abstract:</w:t>
      </w:r>
      <w:r w:rsidRPr="00D53282">
        <w:t xml:space="preserve"> </w:t>
      </w:r>
      <w:r>
        <w:br/>
        <w:t>Rel-19 SA WG2 TEIs Proposal.</w:t>
      </w:r>
    </w:p>
    <w:p w14:paraId="0F25B101" w14:textId="77777777" w:rsidR="007615D6" w:rsidRPr="005B25A1" w:rsidRDefault="007615D6" w:rsidP="007615D6">
      <w:pPr>
        <w:keepNext/>
        <w:keepLines/>
        <w:rPr>
          <w:b/>
          <w:bCs/>
        </w:rPr>
      </w:pPr>
      <w:r w:rsidRPr="005B25A1">
        <w:rPr>
          <w:b/>
          <w:bCs/>
        </w:rPr>
        <w:t>Plenary Discussion:</w:t>
      </w:r>
    </w:p>
    <w:p w14:paraId="34043A52" w14:textId="77777777" w:rsidR="007615D6" w:rsidRPr="005B25A1" w:rsidRDefault="007615D6" w:rsidP="007615D6">
      <w:pPr>
        <w:keepNext/>
        <w:keepLines/>
      </w:pPr>
      <w:r>
        <w:rPr>
          <w:color w:val="FF0000"/>
        </w:rPr>
        <w:t>NO DISCUSSION RECORDED</w:t>
      </w:r>
    </w:p>
    <w:p w14:paraId="213E3628" w14:textId="77777777" w:rsidR="007615D6" w:rsidRPr="00EB0339" w:rsidRDefault="007615D6" w:rsidP="007615D6">
      <w:r w:rsidRPr="005B25A1">
        <w:rPr>
          <w:b/>
          <w:bCs/>
        </w:rPr>
        <w:t>Status:</w:t>
      </w:r>
      <w:r>
        <w:t xml:space="preserve"> </w:t>
      </w:r>
      <w:r>
        <w:rPr>
          <w:color w:val="0000FF"/>
        </w:rPr>
        <w:t>Not concluded</w:t>
      </w:r>
      <w:r>
        <w:t>.</w:t>
      </w:r>
    </w:p>
    <w:p w14:paraId="6AB05241" w14:textId="77777777" w:rsidR="00E00DA6" w:rsidRDefault="007615D6" w:rsidP="000A3FBD">
      <w:pPr>
        <w:pStyle w:val="NormTop"/>
      </w:pPr>
      <w:r>
        <w:rPr>
          <w:color w:val="0000FF"/>
        </w:rPr>
        <w:t>SP-231660</w:t>
      </w:r>
      <w:r w:rsidRPr="00D53282">
        <w:t xml:space="preserve"> </w:t>
      </w:r>
      <w:r>
        <w:t xml:space="preserve">(DISCUSSION) Input on SA WG2 Rel-19 package content (Source: Ericsson GmbH, </w:t>
      </w:r>
      <w:proofErr w:type="spellStart"/>
      <w:r>
        <w:t>Eurolab</w:t>
      </w:r>
      <w:proofErr w:type="spellEnd"/>
      <w:r>
        <w:t>)</w:t>
      </w:r>
      <w:r>
        <w:br/>
      </w:r>
      <w:r w:rsidRPr="00D53282">
        <w:rPr>
          <w:b/>
        </w:rPr>
        <w:t>Document for:</w:t>
      </w:r>
      <w:r w:rsidRPr="00D53282">
        <w:t xml:space="preserve"> </w:t>
      </w:r>
      <w:r>
        <w:t>Endorsement</w:t>
      </w:r>
      <w:r>
        <w:br/>
      </w:r>
      <w:r w:rsidRPr="00D53282">
        <w:rPr>
          <w:b/>
        </w:rPr>
        <w:t>Abstract:</w:t>
      </w:r>
      <w:r w:rsidRPr="00D53282">
        <w:t xml:space="preserve"> </w:t>
      </w:r>
      <w:r>
        <w:br/>
        <w:t>Ericsson input for the potential Rel-19 work package for SA WG2.</w:t>
      </w:r>
    </w:p>
    <w:p w14:paraId="09506A86" w14:textId="77777777" w:rsidR="007615D6" w:rsidRPr="005B25A1" w:rsidRDefault="007615D6" w:rsidP="007615D6">
      <w:pPr>
        <w:keepNext/>
        <w:keepLines/>
        <w:rPr>
          <w:b/>
          <w:bCs/>
        </w:rPr>
      </w:pPr>
      <w:r w:rsidRPr="005B25A1">
        <w:rPr>
          <w:b/>
          <w:bCs/>
        </w:rPr>
        <w:t>Plenary Discussion:</w:t>
      </w:r>
    </w:p>
    <w:p w14:paraId="6D134129" w14:textId="77777777" w:rsidR="007615D6" w:rsidRPr="005B25A1" w:rsidRDefault="007615D6" w:rsidP="007615D6">
      <w:pPr>
        <w:keepNext/>
        <w:keepLines/>
      </w:pPr>
      <w:r>
        <w:rPr>
          <w:color w:val="FF0000"/>
        </w:rPr>
        <w:t>NO DISCUSSION RECORDED</w:t>
      </w:r>
    </w:p>
    <w:p w14:paraId="16B7C1BA" w14:textId="77777777" w:rsidR="007615D6" w:rsidRPr="00EB0339" w:rsidRDefault="007615D6" w:rsidP="007615D6">
      <w:r w:rsidRPr="005B25A1">
        <w:rPr>
          <w:b/>
          <w:bCs/>
        </w:rPr>
        <w:t>Status:</w:t>
      </w:r>
      <w:r>
        <w:t xml:space="preserve"> </w:t>
      </w:r>
      <w:r>
        <w:rPr>
          <w:color w:val="0000FF"/>
        </w:rPr>
        <w:t>Not concluded</w:t>
      </w:r>
      <w:r>
        <w:t>.</w:t>
      </w:r>
    </w:p>
    <w:p w14:paraId="228FAB8D" w14:textId="77777777" w:rsidR="00E00DA6" w:rsidRDefault="007615D6" w:rsidP="000A3FBD">
      <w:pPr>
        <w:pStyle w:val="NormTop"/>
      </w:pPr>
      <w:r>
        <w:rPr>
          <w:color w:val="0000FF"/>
        </w:rPr>
        <w:t>SP-231652</w:t>
      </w:r>
      <w:r w:rsidRPr="00D53282">
        <w:t xml:space="preserve"> </w:t>
      </w:r>
      <w:r>
        <w:t>(DISCUSSION) Proposals and considerations of SA WG2 R19 Package (Source: Xiaomi EV Technology)</w:t>
      </w:r>
      <w:r>
        <w:br/>
      </w:r>
      <w:r w:rsidRPr="00D53282">
        <w:rPr>
          <w:b/>
        </w:rPr>
        <w:t>Document for:</w:t>
      </w:r>
      <w:r w:rsidRPr="00D53282">
        <w:t xml:space="preserve"> </w:t>
      </w:r>
      <w:r>
        <w:t>Information</w:t>
      </w:r>
      <w:r>
        <w:br/>
      </w:r>
      <w:r w:rsidRPr="00D53282">
        <w:rPr>
          <w:b/>
        </w:rPr>
        <w:t>Abstract:</w:t>
      </w:r>
      <w:r w:rsidRPr="00D53282">
        <w:t xml:space="preserve"> </w:t>
      </w:r>
      <w:r>
        <w:br/>
        <w:t>Proposals and considerations of SA WG2 R19 Package.</w:t>
      </w:r>
    </w:p>
    <w:p w14:paraId="7CB515CA" w14:textId="77777777" w:rsidR="007615D6" w:rsidRPr="005B25A1" w:rsidRDefault="007615D6" w:rsidP="007615D6">
      <w:pPr>
        <w:keepNext/>
        <w:keepLines/>
        <w:rPr>
          <w:b/>
          <w:bCs/>
        </w:rPr>
      </w:pPr>
      <w:r w:rsidRPr="005B25A1">
        <w:rPr>
          <w:b/>
          <w:bCs/>
        </w:rPr>
        <w:t>Plenary Discussion:</w:t>
      </w:r>
    </w:p>
    <w:p w14:paraId="4A11D0DB" w14:textId="77777777" w:rsidR="007615D6" w:rsidRPr="005B25A1" w:rsidRDefault="007615D6" w:rsidP="007615D6">
      <w:pPr>
        <w:keepNext/>
        <w:keepLines/>
      </w:pPr>
      <w:r>
        <w:rPr>
          <w:color w:val="FF0000"/>
        </w:rPr>
        <w:t>NO DISCUSSION RECORDED</w:t>
      </w:r>
    </w:p>
    <w:p w14:paraId="28863FBF" w14:textId="77777777" w:rsidR="007615D6" w:rsidRPr="00EB0339" w:rsidRDefault="007615D6" w:rsidP="007615D6">
      <w:r w:rsidRPr="005B25A1">
        <w:rPr>
          <w:b/>
          <w:bCs/>
        </w:rPr>
        <w:t>Status:</w:t>
      </w:r>
      <w:r>
        <w:t xml:space="preserve"> </w:t>
      </w:r>
      <w:r>
        <w:rPr>
          <w:color w:val="0000FF"/>
        </w:rPr>
        <w:t>Not concluded</w:t>
      </w:r>
      <w:r>
        <w:t>.</w:t>
      </w:r>
    </w:p>
    <w:p w14:paraId="4148423A" w14:textId="77777777" w:rsidR="00E00DA6" w:rsidRDefault="007615D6" w:rsidP="000A3FBD">
      <w:pPr>
        <w:pStyle w:val="NormTop"/>
      </w:pPr>
      <w:r>
        <w:rPr>
          <w:color w:val="0000FF"/>
        </w:rPr>
        <w:t>SP-231651</w:t>
      </w:r>
      <w:r w:rsidRPr="00D53282">
        <w:t xml:space="preserve"> </w:t>
      </w:r>
      <w:r>
        <w:t>(DISCUSSION) Nokia input to Rel-19 package discussion (Source: Nokia, Nokia Shanghai Bell)</w:t>
      </w:r>
      <w:r>
        <w:br/>
      </w:r>
      <w:r w:rsidRPr="00D53282">
        <w:rPr>
          <w:b/>
        </w:rPr>
        <w:t>Document for:</w:t>
      </w:r>
      <w:r w:rsidRPr="00D53282">
        <w:t xml:space="preserve"> </w:t>
      </w:r>
      <w:r>
        <w:t>Discussion</w:t>
      </w:r>
      <w:r>
        <w:br/>
      </w:r>
      <w:r w:rsidRPr="00D53282">
        <w:rPr>
          <w:b/>
        </w:rPr>
        <w:t>Abstract:</w:t>
      </w:r>
      <w:r w:rsidRPr="00D53282">
        <w:t xml:space="preserve"> </w:t>
      </w:r>
      <w:r>
        <w:br/>
        <w:t>We provide our views and some proposals for Rel-19 SA WG2 package.</w:t>
      </w:r>
    </w:p>
    <w:p w14:paraId="0C217B9F" w14:textId="77777777" w:rsidR="007615D6" w:rsidRPr="005B25A1" w:rsidRDefault="007615D6" w:rsidP="007615D6">
      <w:pPr>
        <w:keepNext/>
        <w:keepLines/>
        <w:rPr>
          <w:b/>
          <w:bCs/>
        </w:rPr>
      </w:pPr>
      <w:r w:rsidRPr="005B25A1">
        <w:rPr>
          <w:b/>
          <w:bCs/>
        </w:rPr>
        <w:t>Plenary Discussion:</w:t>
      </w:r>
    </w:p>
    <w:p w14:paraId="7B904059" w14:textId="77777777" w:rsidR="007615D6" w:rsidRPr="005B25A1" w:rsidRDefault="007615D6" w:rsidP="007615D6">
      <w:pPr>
        <w:keepNext/>
        <w:keepLines/>
      </w:pPr>
      <w:r>
        <w:rPr>
          <w:color w:val="FF0000"/>
        </w:rPr>
        <w:t>NO DISCUSSION RECORDED</w:t>
      </w:r>
    </w:p>
    <w:p w14:paraId="6801A25F" w14:textId="77777777" w:rsidR="007615D6" w:rsidRPr="00EB0339" w:rsidRDefault="007615D6" w:rsidP="007615D6">
      <w:r w:rsidRPr="005B25A1">
        <w:rPr>
          <w:b/>
          <w:bCs/>
        </w:rPr>
        <w:t>Status:</w:t>
      </w:r>
      <w:r>
        <w:t xml:space="preserve"> </w:t>
      </w:r>
      <w:r>
        <w:rPr>
          <w:color w:val="0000FF"/>
        </w:rPr>
        <w:t>Not concluded</w:t>
      </w:r>
      <w:r>
        <w:t>.</w:t>
      </w:r>
    </w:p>
    <w:p w14:paraId="21BF0316" w14:textId="77777777" w:rsidR="00E00DA6" w:rsidRDefault="007615D6" w:rsidP="000A3FBD">
      <w:pPr>
        <w:pStyle w:val="NormTop"/>
      </w:pPr>
      <w:r>
        <w:rPr>
          <w:color w:val="0000FF"/>
        </w:rPr>
        <w:t>SP-231643</w:t>
      </w:r>
      <w:r w:rsidRPr="00D53282">
        <w:t xml:space="preserve"> </w:t>
      </w:r>
      <w:r>
        <w:t>(DISCUSSION) Release 19 SA WG2 Package Proposal (Source: VODAFONE Group Plc)</w:t>
      </w:r>
      <w:r>
        <w:br/>
      </w:r>
      <w:r w:rsidRPr="00D53282">
        <w:rPr>
          <w:b/>
        </w:rPr>
        <w:t>Document for:</w:t>
      </w:r>
      <w:r w:rsidRPr="00D53282">
        <w:t xml:space="preserve"> </w:t>
      </w:r>
      <w:r>
        <w:t>Endorsement</w:t>
      </w:r>
      <w:r>
        <w:br/>
      </w:r>
      <w:r w:rsidRPr="00D53282">
        <w:rPr>
          <w:b/>
        </w:rPr>
        <w:t>Abstract:</w:t>
      </w:r>
      <w:r w:rsidRPr="00D53282">
        <w:t xml:space="preserve"> </w:t>
      </w:r>
      <w:r>
        <w:br/>
        <w:t>Release 19 SA WG2 Package Proposal.</w:t>
      </w:r>
    </w:p>
    <w:p w14:paraId="37E61E09" w14:textId="77777777" w:rsidR="007615D6" w:rsidRPr="005B25A1" w:rsidRDefault="007615D6" w:rsidP="007615D6">
      <w:pPr>
        <w:keepNext/>
        <w:keepLines/>
        <w:rPr>
          <w:b/>
          <w:bCs/>
        </w:rPr>
      </w:pPr>
      <w:r w:rsidRPr="005B25A1">
        <w:rPr>
          <w:b/>
          <w:bCs/>
        </w:rPr>
        <w:t>Plenary Discussion:</w:t>
      </w:r>
    </w:p>
    <w:p w14:paraId="121B1E35" w14:textId="77777777" w:rsidR="007615D6" w:rsidRPr="005B25A1" w:rsidRDefault="007615D6" w:rsidP="007615D6">
      <w:pPr>
        <w:keepNext/>
        <w:keepLines/>
      </w:pPr>
      <w:r>
        <w:rPr>
          <w:color w:val="FF0000"/>
        </w:rPr>
        <w:t>NO DISCUSSION RECORDED</w:t>
      </w:r>
    </w:p>
    <w:p w14:paraId="3562900D" w14:textId="77777777" w:rsidR="007615D6" w:rsidRPr="00EB0339" w:rsidRDefault="007615D6" w:rsidP="007615D6">
      <w:r w:rsidRPr="005B25A1">
        <w:rPr>
          <w:b/>
          <w:bCs/>
        </w:rPr>
        <w:t>Status:</w:t>
      </w:r>
      <w:r>
        <w:t xml:space="preserve"> </w:t>
      </w:r>
      <w:r>
        <w:rPr>
          <w:color w:val="0000FF"/>
        </w:rPr>
        <w:t>Not concluded</w:t>
      </w:r>
      <w:r>
        <w:t>.</w:t>
      </w:r>
    </w:p>
    <w:p w14:paraId="213D106D" w14:textId="77777777" w:rsidR="00E00DA6" w:rsidRDefault="007615D6" w:rsidP="000A3FBD">
      <w:pPr>
        <w:pStyle w:val="NormTop"/>
      </w:pPr>
      <w:r>
        <w:rPr>
          <w:color w:val="0000FF"/>
        </w:rPr>
        <w:t>SP-231642</w:t>
      </w:r>
      <w:r w:rsidRPr="00D53282">
        <w:t xml:space="preserve"> </w:t>
      </w:r>
      <w:r>
        <w:t>(DISCUSSION) R19 SA WG2 package proposal (Source: CMCC, CUCC, CTCC, CATT, Huawei)</w:t>
      </w:r>
      <w:r>
        <w:br/>
      </w:r>
      <w:r w:rsidRPr="00D53282">
        <w:rPr>
          <w:b/>
        </w:rPr>
        <w:t>Document for:</w:t>
      </w:r>
      <w:r w:rsidRPr="00D53282">
        <w:t xml:space="preserve"> </w:t>
      </w:r>
      <w:r>
        <w:t>Endorsement</w:t>
      </w:r>
      <w:r>
        <w:br/>
      </w:r>
      <w:r w:rsidRPr="00D53282">
        <w:rPr>
          <w:b/>
        </w:rPr>
        <w:t>Abstract:</w:t>
      </w:r>
      <w:r w:rsidRPr="00D53282">
        <w:t xml:space="preserve"> </w:t>
      </w:r>
      <w:r>
        <w:br/>
        <w:t>The co-sourcing companies propose the below R19 SA WG2 package approval as a compromise to move forward considering all the heavy discussions in the past half years, key interests from different companies and industry demand.</w:t>
      </w:r>
    </w:p>
    <w:p w14:paraId="3EABE6EF" w14:textId="77777777" w:rsidR="007615D6" w:rsidRPr="005B25A1" w:rsidRDefault="007615D6" w:rsidP="007615D6">
      <w:pPr>
        <w:keepNext/>
        <w:keepLines/>
        <w:rPr>
          <w:b/>
          <w:bCs/>
        </w:rPr>
      </w:pPr>
      <w:r w:rsidRPr="005B25A1">
        <w:rPr>
          <w:b/>
          <w:bCs/>
        </w:rPr>
        <w:t>Plenary Discussion:</w:t>
      </w:r>
    </w:p>
    <w:p w14:paraId="63C747A6" w14:textId="77777777" w:rsidR="007615D6" w:rsidRPr="005B25A1" w:rsidRDefault="007615D6" w:rsidP="007615D6">
      <w:pPr>
        <w:keepNext/>
        <w:keepLines/>
      </w:pPr>
      <w:r>
        <w:rPr>
          <w:color w:val="FF0000"/>
        </w:rPr>
        <w:t>NO DISCUSSION RECORDED</w:t>
      </w:r>
    </w:p>
    <w:p w14:paraId="6F148990" w14:textId="77777777" w:rsidR="007615D6" w:rsidRPr="00EB0339" w:rsidRDefault="007615D6" w:rsidP="007615D6">
      <w:r w:rsidRPr="005B25A1">
        <w:rPr>
          <w:b/>
          <w:bCs/>
        </w:rPr>
        <w:t>Status:</w:t>
      </w:r>
      <w:r>
        <w:t xml:space="preserve"> </w:t>
      </w:r>
      <w:r>
        <w:rPr>
          <w:color w:val="0000FF"/>
        </w:rPr>
        <w:t>Not concluded</w:t>
      </w:r>
      <w:r>
        <w:t>.</w:t>
      </w:r>
    </w:p>
    <w:p w14:paraId="01EE467D" w14:textId="77777777" w:rsidR="00E00DA6" w:rsidRDefault="007615D6" w:rsidP="000A3FBD">
      <w:pPr>
        <w:pStyle w:val="NormTop"/>
      </w:pPr>
      <w:r>
        <w:rPr>
          <w:color w:val="0000FF"/>
        </w:rPr>
        <w:t>SP-231640</w:t>
      </w:r>
      <w:r w:rsidRPr="00D53282">
        <w:t xml:space="preserve"> </w:t>
      </w:r>
      <w:r>
        <w:t>(DISCUSSION) Considerations for Rel-19 topics from Industrial aspects (Source: Siemens AG, Mitsubishi Electric, Robert Bosch GmbH)</w:t>
      </w:r>
      <w:r>
        <w:br/>
      </w:r>
      <w:r w:rsidRPr="00D53282">
        <w:rPr>
          <w:b/>
        </w:rPr>
        <w:t>Document for:</w:t>
      </w:r>
      <w:r w:rsidRPr="00D53282">
        <w:t xml:space="preserve"> </w:t>
      </w:r>
      <w:r>
        <w:t>Information</w:t>
      </w:r>
      <w:r>
        <w:br/>
      </w:r>
      <w:r w:rsidRPr="00D53282">
        <w:rPr>
          <w:b/>
        </w:rPr>
        <w:t>Abstract:</w:t>
      </w:r>
      <w:r w:rsidRPr="00D53282">
        <w:t xml:space="preserve"> </w:t>
      </w:r>
      <w:r>
        <w:br/>
        <w:t>Address the considerations for Rel-19 content package from Industrial aspects.</w:t>
      </w:r>
    </w:p>
    <w:p w14:paraId="2D12CF8D" w14:textId="77777777" w:rsidR="007615D6" w:rsidRPr="005B25A1" w:rsidRDefault="007615D6" w:rsidP="007615D6">
      <w:pPr>
        <w:keepNext/>
        <w:keepLines/>
        <w:rPr>
          <w:b/>
          <w:bCs/>
        </w:rPr>
      </w:pPr>
      <w:r w:rsidRPr="005B25A1">
        <w:rPr>
          <w:b/>
          <w:bCs/>
        </w:rPr>
        <w:t>Plenary Discussion:</w:t>
      </w:r>
    </w:p>
    <w:p w14:paraId="45B11929" w14:textId="77777777" w:rsidR="007615D6" w:rsidRPr="005B25A1" w:rsidRDefault="007615D6" w:rsidP="007615D6">
      <w:pPr>
        <w:keepNext/>
        <w:keepLines/>
      </w:pPr>
      <w:r>
        <w:rPr>
          <w:color w:val="FF0000"/>
        </w:rPr>
        <w:t>NO DISCUSSION RECORDED</w:t>
      </w:r>
    </w:p>
    <w:p w14:paraId="361F0892" w14:textId="77777777" w:rsidR="007615D6" w:rsidRPr="00EB0339" w:rsidRDefault="007615D6" w:rsidP="007615D6">
      <w:r w:rsidRPr="005B25A1">
        <w:rPr>
          <w:b/>
          <w:bCs/>
        </w:rPr>
        <w:t>Status:</w:t>
      </w:r>
      <w:r>
        <w:t xml:space="preserve"> </w:t>
      </w:r>
      <w:r>
        <w:rPr>
          <w:color w:val="0000FF"/>
        </w:rPr>
        <w:t>Not concluded</w:t>
      </w:r>
      <w:r>
        <w:t>.</w:t>
      </w:r>
    </w:p>
    <w:p w14:paraId="5F98983D" w14:textId="77777777" w:rsidR="00E00DA6" w:rsidRDefault="007615D6" w:rsidP="000A3FBD">
      <w:pPr>
        <w:pStyle w:val="NormTop"/>
      </w:pPr>
      <w:r>
        <w:rPr>
          <w:color w:val="0000FF"/>
        </w:rPr>
        <w:t>SP-231663</w:t>
      </w:r>
      <w:r w:rsidRPr="00D53282">
        <w:t xml:space="preserve"> </w:t>
      </w:r>
      <w:r>
        <w:t>(DISCUSSION) Apple's view on the Rel-19 SA WG2 Package (Source: Apple)</w:t>
      </w:r>
      <w:r>
        <w:br/>
      </w:r>
      <w:r w:rsidRPr="00D53282">
        <w:rPr>
          <w:b/>
        </w:rPr>
        <w:t>Document for:</w:t>
      </w:r>
      <w:r w:rsidRPr="00D53282">
        <w:t xml:space="preserve"> </w:t>
      </w:r>
      <w:r>
        <w:t>Discussion</w:t>
      </w:r>
      <w:r>
        <w:br/>
      </w:r>
      <w:r w:rsidRPr="00D53282">
        <w:rPr>
          <w:b/>
        </w:rPr>
        <w:t>Abstract:</w:t>
      </w:r>
      <w:r w:rsidRPr="00D53282">
        <w:t xml:space="preserve"> </w:t>
      </w:r>
      <w:r>
        <w:br/>
        <w:t>Apple's view on the Rel-19 SA WG2 Package.</w:t>
      </w:r>
    </w:p>
    <w:p w14:paraId="7C1535C5" w14:textId="77777777" w:rsidR="007615D6" w:rsidRPr="005B25A1" w:rsidRDefault="007615D6" w:rsidP="007615D6">
      <w:pPr>
        <w:keepNext/>
        <w:keepLines/>
        <w:rPr>
          <w:b/>
          <w:bCs/>
        </w:rPr>
      </w:pPr>
      <w:r w:rsidRPr="005B25A1">
        <w:rPr>
          <w:b/>
          <w:bCs/>
        </w:rPr>
        <w:t>Plenary Discussion:</w:t>
      </w:r>
    </w:p>
    <w:p w14:paraId="54BCD00F" w14:textId="77777777" w:rsidR="007615D6" w:rsidRPr="005B25A1" w:rsidRDefault="007615D6" w:rsidP="007615D6">
      <w:pPr>
        <w:keepNext/>
        <w:keepLines/>
      </w:pPr>
      <w:r>
        <w:rPr>
          <w:color w:val="FF0000"/>
        </w:rPr>
        <w:t>NO DISCUSSION RECORDED</w:t>
      </w:r>
    </w:p>
    <w:p w14:paraId="6A86B546" w14:textId="77777777" w:rsidR="007615D6" w:rsidRPr="00EB0339" w:rsidRDefault="007615D6" w:rsidP="007615D6">
      <w:r w:rsidRPr="005B25A1">
        <w:rPr>
          <w:b/>
          <w:bCs/>
        </w:rPr>
        <w:t>Status:</w:t>
      </w:r>
      <w:r>
        <w:t xml:space="preserve"> </w:t>
      </w:r>
      <w:r>
        <w:rPr>
          <w:color w:val="0000FF"/>
        </w:rPr>
        <w:t>Not concluded</w:t>
      </w:r>
      <w:r>
        <w:t>.</w:t>
      </w:r>
    </w:p>
    <w:p w14:paraId="4CE538DD" w14:textId="77777777" w:rsidR="00E00DA6" w:rsidRDefault="007615D6" w:rsidP="000A3FBD">
      <w:pPr>
        <w:pStyle w:val="NormTop"/>
      </w:pPr>
      <w:r>
        <w:rPr>
          <w:color w:val="0000FF"/>
        </w:rPr>
        <w:t>SP-231638</w:t>
      </w:r>
      <w:r w:rsidRPr="00D53282">
        <w:t xml:space="preserve"> </w:t>
      </w:r>
      <w:r>
        <w:t>(DISCUSSION) China Telecom Views on SA WG2 Rel-19 Items (Source: China Telecom Corporation Ltd.)</w:t>
      </w:r>
      <w:r>
        <w:br/>
      </w:r>
      <w:r w:rsidRPr="00D53282">
        <w:rPr>
          <w:b/>
        </w:rPr>
        <w:t>Document for:</w:t>
      </w:r>
      <w:r w:rsidRPr="00D53282">
        <w:t xml:space="preserve"> </w:t>
      </w:r>
      <w:r>
        <w:t>Information</w:t>
      </w:r>
      <w:r>
        <w:br/>
      </w:r>
      <w:r w:rsidRPr="00D53282">
        <w:rPr>
          <w:b/>
        </w:rPr>
        <w:t>Abstract:</w:t>
      </w:r>
      <w:r w:rsidRPr="00D53282">
        <w:t xml:space="preserve"> </w:t>
      </w:r>
      <w:r>
        <w:br/>
        <w:t>China Telecom Views on SA WG2 Rel-19 Items.</w:t>
      </w:r>
    </w:p>
    <w:p w14:paraId="10C3487C" w14:textId="77777777" w:rsidR="007615D6" w:rsidRPr="005B25A1" w:rsidRDefault="007615D6" w:rsidP="007615D6">
      <w:pPr>
        <w:keepNext/>
        <w:keepLines/>
        <w:rPr>
          <w:b/>
          <w:bCs/>
        </w:rPr>
      </w:pPr>
      <w:r w:rsidRPr="005B25A1">
        <w:rPr>
          <w:b/>
          <w:bCs/>
        </w:rPr>
        <w:t>Plenary Discussion:</w:t>
      </w:r>
    </w:p>
    <w:p w14:paraId="2EC07A7D" w14:textId="77777777" w:rsidR="007615D6" w:rsidRPr="005B25A1" w:rsidRDefault="007615D6" w:rsidP="007615D6">
      <w:pPr>
        <w:keepNext/>
        <w:keepLines/>
      </w:pPr>
      <w:r>
        <w:rPr>
          <w:color w:val="FF0000"/>
        </w:rPr>
        <w:t>NO DISCUSSION RECORDED</w:t>
      </w:r>
    </w:p>
    <w:p w14:paraId="2927E527" w14:textId="77777777" w:rsidR="007615D6" w:rsidRPr="00EB0339" w:rsidRDefault="007615D6" w:rsidP="007615D6">
      <w:r w:rsidRPr="005B25A1">
        <w:rPr>
          <w:b/>
          <w:bCs/>
        </w:rPr>
        <w:t>Status:</w:t>
      </w:r>
      <w:r>
        <w:t xml:space="preserve"> </w:t>
      </w:r>
      <w:r>
        <w:rPr>
          <w:color w:val="0000FF"/>
        </w:rPr>
        <w:t>Not concluded</w:t>
      </w:r>
      <w:r>
        <w:t>.</w:t>
      </w:r>
    </w:p>
    <w:p w14:paraId="7A8ED78A" w14:textId="77777777" w:rsidR="00E00DA6" w:rsidRDefault="007615D6" w:rsidP="000A3FBD">
      <w:pPr>
        <w:pStyle w:val="NormTop"/>
      </w:pPr>
      <w:r>
        <w:rPr>
          <w:color w:val="0000FF"/>
        </w:rPr>
        <w:t>SP-231634</w:t>
      </w:r>
      <w:r w:rsidRPr="00D53282">
        <w:t xml:space="preserve"> </w:t>
      </w:r>
      <w:r>
        <w:t>(DISCUSSION) Vivo views on SA WG2 Rel-19 (Source: vivo Mobile Communication (S))</w:t>
      </w:r>
      <w:r>
        <w:br/>
      </w:r>
      <w:r w:rsidRPr="00D53282">
        <w:rPr>
          <w:b/>
        </w:rPr>
        <w:t>Document for:</w:t>
      </w:r>
      <w:r w:rsidRPr="00D53282">
        <w:t xml:space="preserve"> </w:t>
      </w:r>
      <w:r>
        <w:t>Information</w:t>
      </w:r>
      <w:r>
        <w:br/>
      </w:r>
      <w:r w:rsidRPr="00D53282">
        <w:rPr>
          <w:b/>
        </w:rPr>
        <w:t>Abstract:</w:t>
      </w:r>
      <w:r w:rsidRPr="00D53282">
        <w:t xml:space="preserve"> </w:t>
      </w:r>
      <w:r>
        <w:br/>
        <w:t>Vivo views on SA WG2 Rel-19.</w:t>
      </w:r>
    </w:p>
    <w:p w14:paraId="54EFC92F" w14:textId="77777777" w:rsidR="007615D6" w:rsidRPr="005B25A1" w:rsidRDefault="007615D6" w:rsidP="007615D6">
      <w:pPr>
        <w:keepNext/>
        <w:keepLines/>
        <w:rPr>
          <w:b/>
          <w:bCs/>
        </w:rPr>
      </w:pPr>
      <w:r w:rsidRPr="005B25A1">
        <w:rPr>
          <w:b/>
          <w:bCs/>
        </w:rPr>
        <w:t>Plenary Discussion:</w:t>
      </w:r>
    </w:p>
    <w:p w14:paraId="0E05FA40" w14:textId="77777777" w:rsidR="007615D6" w:rsidRPr="005B25A1" w:rsidRDefault="007615D6" w:rsidP="007615D6">
      <w:pPr>
        <w:keepNext/>
        <w:keepLines/>
      </w:pPr>
      <w:r>
        <w:rPr>
          <w:color w:val="FF0000"/>
        </w:rPr>
        <w:t>NO DISCUSSION RECORDED</w:t>
      </w:r>
    </w:p>
    <w:p w14:paraId="165E2B7D" w14:textId="77777777" w:rsidR="007615D6" w:rsidRPr="00EB0339" w:rsidRDefault="007615D6" w:rsidP="007615D6">
      <w:r w:rsidRPr="005B25A1">
        <w:rPr>
          <w:b/>
          <w:bCs/>
        </w:rPr>
        <w:t>Status:</w:t>
      </w:r>
      <w:r>
        <w:t xml:space="preserve"> </w:t>
      </w:r>
      <w:r>
        <w:rPr>
          <w:color w:val="0000FF"/>
        </w:rPr>
        <w:t>Not concluded</w:t>
      </w:r>
      <w:r>
        <w:t>.</w:t>
      </w:r>
    </w:p>
    <w:p w14:paraId="35B723C4" w14:textId="77777777" w:rsidR="007615D6" w:rsidRDefault="007615D6" w:rsidP="0010433C">
      <w:pPr>
        <w:pStyle w:val="Heading2"/>
      </w:pPr>
      <w:bookmarkStart w:id="95" w:name="_Toc153785281"/>
      <w:r>
        <w:t>7.4</w:t>
      </w:r>
      <w:r>
        <w:tab/>
        <w:t>Release 20 and later Planning (including 6G workplan/timeline discussion)</w:t>
      </w:r>
      <w:bookmarkEnd w:id="95"/>
    </w:p>
    <w:p w14:paraId="3EBE5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TSG SA Chair proposal for the joint session after review of the input papers</w:t>
      </w:r>
    </w:p>
    <w:p w14:paraId="6C39AEFA" w14:textId="77777777" w:rsidR="00A419D3" w:rsidRPr="00A419D3" w:rsidRDefault="007615D6" w:rsidP="00A419D3">
      <w:pPr>
        <w:pStyle w:val="NormTop"/>
        <w:spacing w:after="0"/>
        <w:rPr>
          <w:b/>
          <w:bCs/>
        </w:rPr>
      </w:pPr>
      <w:r>
        <w:rPr>
          <w:color w:val="0000FF"/>
        </w:rPr>
        <w:t>SP-231531</w:t>
      </w:r>
      <w:r w:rsidRPr="00D53282">
        <w:t xml:space="preserve"> </w:t>
      </w:r>
      <w:r>
        <w:t>(WORK PLAN) High-level Considerations for 6G Timeline (Source: TSG SA Chair)</w:t>
      </w:r>
      <w:r>
        <w:br/>
      </w:r>
      <w:r w:rsidRPr="00D53282">
        <w:rPr>
          <w:b/>
        </w:rPr>
        <w:t>Document for:</w:t>
      </w:r>
      <w:r w:rsidRPr="00D53282">
        <w:t xml:space="preserve"> </w:t>
      </w:r>
      <w:r>
        <w:t>Endorsement</w:t>
      </w:r>
      <w:r>
        <w:br/>
      </w:r>
      <w:r w:rsidRPr="00D53282">
        <w:rPr>
          <w:b/>
        </w:rPr>
        <w:t>Abstract:</w:t>
      </w:r>
      <w:r w:rsidRPr="00D53282">
        <w:t xml:space="preserve"> </w:t>
      </w:r>
      <w:r>
        <w:br/>
      </w:r>
      <w:r w:rsidRPr="00A419D3">
        <w:rPr>
          <w:b/>
          <w:bCs/>
        </w:rPr>
        <w:t>High-Level Considerations for 6G Timeline</w:t>
      </w:r>
    </w:p>
    <w:p w14:paraId="02C971ED" w14:textId="77777777" w:rsidR="00A419D3" w:rsidRPr="00A419D3" w:rsidRDefault="00A419D3" w:rsidP="00A419D3">
      <w:pPr>
        <w:pStyle w:val="B1"/>
        <w:rPr>
          <w:b/>
          <w:bCs/>
        </w:rPr>
      </w:pPr>
      <w:r w:rsidRPr="00A419D3">
        <w:rPr>
          <w:b/>
          <w:bCs/>
        </w:rPr>
        <w:t>-</w:t>
      </w:r>
      <w:r w:rsidRPr="00A419D3">
        <w:rPr>
          <w:b/>
          <w:bCs/>
        </w:rPr>
        <w:tab/>
      </w:r>
      <w:r w:rsidR="007615D6" w:rsidRPr="00A419D3">
        <w:rPr>
          <w:b/>
          <w:bCs/>
        </w:rPr>
        <w:t>First TSG wide 6G workshop is expected to be in March 2025</w:t>
      </w:r>
    </w:p>
    <w:p w14:paraId="0B47F32D" w14:textId="77777777" w:rsidR="00A419D3" w:rsidRDefault="00A419D3" w:rsidP="00A419D3">
      <w:pPr>
        <w:pStyle w:val="B2"/>
      </w:pPr>
      <w:r>
        <w:t>-</w:t>
      </w:r>
      <w:r>
        <w:tab/>
      </w:r>
      <w:r w:rsidR="007615D6">
        <w:t>Right before the planned Rel-19 RAN WG1 functional freeze (June 2025). Detailed information for the workshop is TBD</w:t>
      </w:r>
    </w:p>
    <w:p w14:paraId="5ACB2A81" w14:textId="77777777" w:rsidR="00A419D3" w:rsidRPr="00A419D3" w:rsidRDefault="00A419D3" w:rsidP="00A419D3">
      <w:pPr>
        <w:pStyle w:val="B1"/>
        <w:rPr>
          <w:b/>
          <w:bCs/>
        </w:rPr>
      </w:pPr>
      <w:r w:rsidRPr="00A419D3">
        <w:rPr>
          <w:b/>
          <w:bCs/>
        </w:rPr>
        <w:t>-</w:t>
      </w:r>
      <w:r w:rsidRPr="00A419D3">
        <w:rPr>
          <w:b/>
          <w:bCs/>
        </w:rPr>
        <w:tab/>
      </w:r>
      <w:r w:rsidR="007615D6" w:rsidRPr="00A419D3">
        <w:rPr>
          <w:b/>
          <w:bCs/>
        </w:rPr>
        <w:t>Organization of a 3GPP Stage 1 workshop on IMT-2030 use cases is being discussed separately</w:t>
      </w:r>
    </w:p>
    <w:p w14:paraId="384DDDEC" w14:textId="77777777" w:rsidR="00A419D3" w:rsidRDefault="00A419D3" w:rsidP="00A419D3">
      <w:pPr>
        <w:pStyle w:val="B2"/>
      </w:pPr>
      <w:r>
        <w:t>-</w:t>
      </w:r>
      <w:r>
        <w:tab/>
      </w:r>
      <w:r w:rsidR="007615D6">
        <w:t>Refer to SP-231619</w:t>
      </w:r>
    </w:p>
    <w:p w14:paraId="332D98D4" w14:textId="77777777" w:rsidR="00A419D3" w:rsidRPr="00A419D3" w:rsidRDefault="00A419D3" w:rsidP="00A419D3">
      <w:pPr>
        <w:pStyle w:val="B1"/>
        <w:rPr>
          <w:b/>
          <w:bCs/>
        </w:rPr>
      </w:pPr>
      <w:r w:rsidRPr="00A419D3">
        <w:rPr>
          <w:b/>
          <w:bCs/>
        </w:rPr>
        <w:t>-</w:t>
      </w:r>
      <w:r w:rsidRPr="00A419D3">
        <w:rPr>
          <w:b/>
          <w:bCs/>
        </w:rPr>
        <w:tab/>
      </w:r>
      <w:r w:rsidR="007615D6" w:rsidRPr="00A419D3">
        <w:rPr>
          <w:b/>
          <w:bCs/>
        </w:rPr>
        <w:t>Studies for 6G in 3GPP are expected to start from Release 20</w:t>
      </w:r>
    </w:p>
    <w:p w14:paraId="351100A7" w14:textId="77777777" w:rsidR="00A419D3" w:rsidRDefault="00A419D3" w:rsidP="00A419D3">
      <w:pPr>
        <w:pStyle w:val="B2"/>
      </w:pPr>
      <w:r>
        <w:t>-</w:t>
      </w:r>
      <w:r>
        <w:tab/>
      </w:r>
      <w:r w:rsidR="007615D6">
        <w:t>Requirements studies:</w:t>
      </w:r>
    </w:p>
    <w:p w14:paraId="66428CFC" w14:textId="77777777" w:rsidR="00A419D3" w:rsidRDefault="00A419D3" w:rsidP="00A419D3">
      <w:pPr>
        <w:pStyle w:val="B3"/>
      </w:pPr>
      <w:r>
        <w:t>-</w:t>
      </w:r>
      <w:r>
        <w:tab/>
      </w:r>
      <w:r w:rsidR="007615D6">
        <w:t>SA WG1 SID is expected to be approved in Sept'2024.</w:t>
      </w:r>
    </w:p>
    <w:p w14:paraId="3F6825CB" w14:textId="77777777" w:rsidR="00A419D3" w:rsidRDefault="00A419D3" w:rsidP="00A419D3">
      <w:pPr>
        <w:pStyle w:val="B3"/>
      </w:pPr>
      <w:r>
        <w:t>-</w:t>
      </w:r>
      <w:r>
        <w:tab/>
      </w:r>
      <w:r w:rsidR="007615D6">
        <w:t>RAN plenary SID (e.g., radio requirements and KPIs) is expected to be approved TBD (to be decided at RAN#103)</w:t>
      </w:r>
    </w:p>
    <w:p w14:paraId="0EE9898B" w14:textId="77777777" w:rsidR="00A419D3" w:rsidRDefault="00A419D3" w:rsidP="00A419D3">
      <w:pPr>
        <w:pStyle w:val="B2"/>
      </w:pPr>
      <w:r>
        <w:t>-</w:t>
      </w:r>
      <w:r>
        <w:tab/>
      </w:r>
      <w:r w:rsidR="007615D6">
        <w:t>Technology studies:</w:t>
      </w:r>
    </w:p>
    <w:p w14:paraId="17AC22CB" w14:textId="77777777" w:rsidR="00A419D3" w:rsidRDefault="00A419D3" w:rsidP="00A419D3">
      <w:pPr>
        <w:pStyle w:val="B3"/>
      </w:pPr>
      <w:r>
        <w:t>-</w:t>
      </w:r>
      <w:r>
        <w:tab/>
      </w:r>
      <w:r w:rsidR="007615D6">
        <w:t>SA WG2 SID is expected to be approved in June'2025. Other SA-WG SIDs (e.g., Security, etc.) are expected to be approved TBD</w:t>
      </w:r>
    </w:p>
    <w:p w14:paraId="3486819F" w14:textId="77777777" w:rsidR="00A419D3" w:rsidRDefault="00A419D3" w:rsidP="00A419D3">
      <w:pPr>
        <w:pStyle w:val="B3"/>
      </w:pPr>
      <w:r>
        <w:t>-</w:t>
      </w:r>
      <w:r>
        <w:tab/>
      </w:r>
      <w:r w:rsidR="007615D6">
        <w:t>RAN-WG SIDs are expected to be approved in June'2025</w:t>
      </w:r>
    </w:p>
    <w:p w14:paraId="777CDEA6" w14:textId="77777777" w:rsidR="00A419D3" w:rsidRPr="00A419D3" w:rsidRDefault="00A419D3" w:rsidP="00A419D3">
      <w:pPr>
        <w:pStyle w:val="B1"/>
        <w:rPr>
          <w:b/>
          <w:bCs/>
        </w:rPr>
      </w:pPr>
      <w:r w:rsidRPr="00A419D3">
        <w:rPr>
          <w:b/>
          <w:bCs/>
        </w:rPr>
        <w:t>-</w:t>
      </w:r>
      <w:r w:rsidRPr="00A419D3">
        <w:rPr>
          <w:b/>
          <w:bCs/>
        </w:rPr>
        <w:tab/>
      </w:r>
      <w:r w:rsidR="007615D6" w:rsidRPr="00A419D3">
        <w:rPr>
          <w:b/>
          <w:bCs/>
        </w:rPr>
        <w:t>IMT-2030 submission and normative work for 6G in 3GPP are expected to start from Release 21</w:t>
      </w:r>
    </w:p>
    <w:p w14:paraId="4BF75E46" w14:textId="77777777" w:rsidR="00A419D3" w:rsidRDefault="00A419D3" w:rsidP="00A419D3">
      <w:pPr>
        <w:pStyle w:val="B2"/>
      </w:pPr>
      <w:r>
        <w:t>-</w:t>
      </w:r>
      <w:r>
        <w:tab/>
      </w:r>
      <w:r w:rsidR="007615D6">
        <w:t>Release 21 is expected to produce the 1st set of 3GPP 6G technical specifications, and will be the release for IMT-2030 submission before 2030</w:t>
      </w:r>
    </w:p>
    <w:p w14:paraId="2097E4A7" w14:textId="77777777" w:rsidR="00A419D3" w:rsidRDefault="00A419D3" w:rsidP="00A419D3">
      <w:pPr>
        <w:pStyle w:val="B2"/>
      </w:pPr>
      <w:r>
        <w:t>-</w:t>
      </w:r>
      <w:r>
        <w:tab/>
      </w:r>
      <w:r w:rsidR="007615D6">
        <w:t>Release 21 is expected to be delivered with a single drop (i.e., a single code freeze)</w:t>
      </w:r>
    </w:p>
    <w:p w14:paraId="26B2A1C5" w14:textId="7E2B945C" w:rsidR="00E00DA6" w:rsidRDefault="00A419D3" w:rsidP="00A419D3">
      <w:pPr>
        <w:pStyle w:val="B1"/>
      </w:pPr>
      <w:r>
        <w:t>-</w:t>
      </w:r>
      <w:r>
        <w:tab/>
      </w:r>
      <w:r w:rsidR="007615D6">
        <w:t>Target TSG#103 (March'2024) for the remaining detailed 6G timeline decisions.</w:t>
      </w:r>
    </w:p>
    <w:p w14:paraId="2DF4D4D7" w14:textId="77777777" w:rsidR="007615D6" w:rsidRPr="005B25A1" w:rsidRDefault="007615D6" w:rsidP="007615D6">
      <w:pPr>
        <w:keepNext/>
        <w:keepLines/>
        <w:rPr>
          <w:b/>
          <w:bCs/>
        </w:rPr>
      </w:pPr>
      <w:r w:rsidRPr="005B25A1">
        <w:rPr>
          <w:b/>
          <w:bCs/>
        </w:rPr>
        <w:t>Plenary Discussion:</w:t>
      </w:r>
    </w:p>
    <w:p w14:paraId="24960084" w14:textId="25EE627D" w:rsidR="007615D6" w:rsidRDefault="00A419D3" w:rsidP="007615D6">
      <w:pPr>
        <w:keepNext/>
        <w:keepLines/>
      </w:pPr>
      <w:r>
        <w:t>Huawei commented that this was a good representation of what can be achieved at this meeting and agreed that the discussion on 6G Timelines should be discussed in March 2024. The TSG SA Chair clarified that it was not expected to start e-mail discussion threads on this before the March 2024 Plenary discussions.</w:t>
      </w:r>
    </w:p>
    <w:p w14:paraId="09E4DF6B" w14:textId="13093526" w:rsidR="00A419D3" w:rsidRDefault="00A419D3" w:rsidP="007615D6">
      <w:pPr>
        <w:keepNext/>
        <w:keepLines/>
      </w:pPr>
      <w:r>
        <w:t>OPPO suggested some discussion can start in the joint session. The TSG SA Chair replied that the 6G timeline discussion would need to coordinate the studies and timescales between the TSGs and did not think this would benefit from discussion in the joint session at this meeting.</w:t>
      </w:r>
    </w:p>
    <w:p w14:paraId="78674410" w14:textId="6B3E2909" w:rsidR="00A419D3" w:rsidRDefault="00A419D3" w:rsidP="007615D6">
      <w:pPr>
        <w:keepNext/>
        <w:keepLines/>
      </w:pPr>
      <w:r>
        <w:t>The TSG SA Chair clarified that the key set of technical specifications that are required for IMT 2030 submission should be identified and produced in Release 21.</w:t>
      </w:r>
    </w:p>
    <w:p w14:paraId="6E12CE34" w14:textId="77777777" w:rsidR="007C27D0" w:rsidRDefault="001D3EB9" w:rsidP="007615D6">
      <w:pPr>
        <w:keepNext/>
        <w:keepLines/>
      </w:pPr>
      <w:r>
        <w:t xml:space="preserve">This was then </w:t>
      </w:r>
      <w:r w:rsidRPr="001D3EB9">
        <w:rPr>
          <w:color w:val="FF0000"/>
        </w:rPr>
        <w:t xml:space="preserve">endorsed </w:t>
      </w:r>
      <w:r>
        <w:t>as input to the Joint TSGs session.</w:t>
      </w:r>
      <w:r w:rsidR="007C27D0">
        <w:t xml:space="preserve"> This was corrected for some points at the joint session and revised in </w:t>
      </w:r>
      <w:r w:rsidR="007C27D0" w:rsidRPr="00CE3EC0">
        <w:rPr>
          <w:color w:val="0000FF"/>
        </w:rPr>
        <w:t>S</w:t>
      </w:r>
      <w:r w:rsidR="007C27D0">
        <w:rPr>
          <w:color w:val="0000FF"/>
        </w:rPr>
        <w:t>P</w:t>
      </w:r>
      <w:r w:rsidR="007C27D0" w:rsidRPr="00CE3EC0">
        <w:rPr>
          <w:color w:val="0000FF"/>
        </w:rPr>
        <w:t>-23</w:t>
      </w:r>
      <w:r w:rsidR="007C27D0">
        <w:rPr>
          <w:color w:val="0000FF"/>
        </w:rPr>
        <w:t>1693</w:t>
      </w:r>
      <w:r w:rsidR="007C27D0">
        <w:t>.</w:t>
      </w:r>
    </w:p>
    <w:p w14:paraId="4DE9082C" w14:textId="4168D727" w:rsidR="001D3EB9" w:rsidRPr="00A419D3" w:rsidRDefault="007C27D0" w:rsidP="007615D6">
      <w:pPr>
        <w:keepNext/>
        <w:keepLines/>
      </w:pPr>
      <w:r>
        <w:t xml:space="preserve">This was </w:t>
      </w:r>
      <w:r w:rsidRPr="007C27D0">
        <w:rPr>
          <w:color w:val="FF0000"/>
        </w:rPr>
        <w:t>endorsed</w:t>
      </w:r>
      <w:r>
        <w:t>.</w:t>
      </w:r>
    </w:p>
    <w:p w14:paraId="299E9B93" w14:textId="1F28140F" w:rsidR="007615D6" w:rsidRPr="00EB0339" w:rsidRDefault="007615D6" w:rsidP="007615D6">
      <w:r w:rsidRPr="005B25A1">
        <w:rPr>
          <w:b/>
          <w:bCs/>
        </w:rPr>
        <w:t>Status:</w:t>
      </w:r>
      <w:r>
        <w:t xml:space="preserve"> </w:t>
      </w:r>
      <w:r w:rsidR="001D3EB9" w:rsidRPr="001D3EB9">
        <w:rPr>
          <w:color w:val="FF0000"/>
        </w:rPr>
        <w:t>Endors</w:t>
      </w:r>
      <w:r w:rsidRPr="001D3EB9">
        <w:rPr>
          <w:color w:val="FF0000"/>
        </w:rPr>
        <w:t>ed</w:t>
      </w:r>
      <w:r>
        <w:t>.</w:t>
      </w:r>
    </w:p>
    <w:p w14:paraId="44C325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Inputs</w:t>
      </w:r>
    </w:p>
    <w:p w14:paraId="0D751F57" w14:textId="77777777" w:rsidR="00E00DA6" w:rsidRDefault="007615D6" w:rsidP="000A3FBD">
      <w:pPr>
        <w:pStyle w:val="NormTop"/>
      </w:pPr>
      <w:r>
        <w:rPr>
          <w:color w:val="0000FF"/>
        </w:rPr>
        <w:t>SP-231607</w:t>
      </w:r>
      <w:r w:rsidRPr="00D53282">
        <w:t xml:space="preserve"> </w:t>
      </w:r>
      <w:r>
        <w:t>(DISCUSSION) 6G work plan in 3GPP (Source: Nokia)</w:t>
      </w:r>
      <w:r>
        <w:br/>
      </w:r>
      <w:r w:rsidRPr="00D53282">
        <w:rPr>
          <w:b/>
        </w:rPr>
        <w:t>Document for:</w:t>
      </w:r>
      <w:r w:rsidRPr="00D53282">
        <w:t xml:space="preserve"> </w:t>
      </w:r>
      <w:r>
        <w:t>Agreement</w:t>
      </w:r>
      <w:r>
        <w:br/>
      </w:r>
      <w:r w:rsidRPr="00D53282">
        <w:rPr>
          <w:b/>
        </w:rPr>
        <w:t>Abstract:</w:t>
      </w:r>
      <w:r w:rsidRPr="00D53282">
        <w:t xml:space="preserve"> </w:t>
      </w:r>
      <w:r>
        <w:br/>
        <w:t>As per the considerations above we propose to endorse some of the initial workplan elements for 3GPP on IMT-2030 / 6G now during the December TSG meetings:</w:t>
      </w:r>
    </w:p>
    <w:p w14:paraId="613FFBBC" w14:textId="77777777" w:rsidR="007615D6" w:rsidRPr="005B25A1" w:rsidRDefault="007615D6" w:rsidP="007615D6">
      <w:pPr>
        <w:keepNext/>
        <w:keepLines/>
        <w:rPr>
          <w:b/>
          <w:bCs/>
        </w:rPr>
      </w:pPr>
      <w:r w:rsidRPr="005B25A1">
        <w:rPr>
          <w:b/>
          <w:bCs/>
        </w:rPr>
        <w:t>Plenary Discussion:</w:t>
      </w:r>
    </w:p>
    <w:p w14:paraId="6EA93ECD" w14:textId="77777777" w:rsidR="007615D6" w:rsidRPr="005B25A1" w:rsidRDefault="007615D6" w:rsidP="007615D6">
      <w:pPr>
        <w:keepNext/>
        <w:keepLines/>
      </w:pPr>
      <w:r>
        <w:rPr>
          <w:color w:val="FF0000"/>
        </w:rPr>
        <w:t>NO DISCUSSION RECORDED</w:t>
      </w:r>
    </w:p>
    <w:p w14:paraId="6DDB20B4" w14:textId="77777777" w:rsidR="007615D6" w:rsidRPr="00EB0339" w:rsidRDefault="007615D6" w:rsidP="007615D6">
      <w:r w:rsidRPr="005B25A1">
        <w:rPr>
          <w:b/>
          <w:bCs/>
        </w:rPr>
        <w:t>Status:</w:t>
      </w:r>
      <w:r>
        <w:t xml:space="preserve"> </w:t>
      </w:r>
      <w:r>
        <w:rPr>
          <w:color w:val="0000FF"/>
        </w:rPr>
        <w:t>Not concluded</w:t>
      </w:r>
      <w:r>
        <w:t>.</w:t>
      </w:r>
    </w:p>
    <w:p w14:paraId="0A827854" w14:textId="77777777" w:rsidR="00E00DA6" w:rsidRDefault="007615D6" w:rsidP="000A3FBD">
      <w:pPr>
        <w:pStyle w:val="NormTop"/>
      </w:pPr>
      <w:r>
        <w:rPr>
          <w:color w:val="0000FF"/>
        </w:rPr>
        <w:t>SP-231612</w:t>
      </w:r>
      <w:r w:rsidRPr="00D53282">
        <w:t xml:space="preserve"> </w:t>
      </w:r>
      <w:r>
        <w:t>(DISCUSSION) LGE s View on 6G Timeline and IMT-2030 Submission Planning (Source: LG Electronics)</w:t>
      </w:r>
      <w:r>
        <w:br/>
      </w:r>
      <w:r w:rsidRPr="00D53282">
        <w:rPr>
          <w:b/>
        </w:rPr>
        <w:t>Document for:</w:t>
      </w:r>
      <w:r w:rsidRPr="00D53282">
        <w:t xml:space="preserve"> </w:t>
      </w:r>
      <w:r>
        <w:t>Information</w:t>
      </w:r>
      <w:r>
        <w:br/>
      </w:r>
      <w:r w:rsidRPr="00D53282">
        <w:rPr>
          <w:b/>
        </w:rPr>
        <w:t>Abstract:</w:t>
      </w:r>
      <w:r w:rsidRPr="00D53282">
        <w:t xml:space="preserve"> </w:t>
      </w:r>
      <w:r>
        <w:br/>
        <w:t>LGE's View on 6G Timeline and IMT-2030 Submission Planning.</w:t>
      </w:r>
    </w:p>
    <w:p w14:paraId="4A4EE763" w14:textId="77777777" w:rsidR="007615D6" w:rsidRPr="005B25A1" w:rsidRDefault="007615D6" w:rsidP="007615D6">
      <w:pPr>
        <w:keepNext/>
        <w:keepLines/>
        <w:rPr>
          <w:b/>
          <w:bCs/>
        </w:rPr>
      </w:pPr>
      <w:r w:rsidRPr="005B25A1">
        <w:rPr>
          <w:b/>
          <w:bCs/>
        </w:rPr>
        <w:t>Plenary Discussion:</w:t>
      </w:r>
    </w:p>
    <w:p w14:paraId="500F95A2" w14:textId="77777777" w:rsidR="007615D6" w:rsidRPr="005B25A1" w:rsidRDefault="007615D6" w:rsidP="007615D6">
      <w:pPr>
        <w:keepNext/>
        <w:keepLines/>
      </w:pPr>
      <w:r>
        <w:rPr>
          <w:color w:val="FF0000"/>
        </w:rPr>
        <w:t>NO DISCUSSION RECORDED</w:t>
      </w:r>
    </w:p>
    <w:p w14:paraId="00EC4B6F" w14:textId="77777777" w:rsidR="007615D6" w:rsidRPr="00EB0339" w:rsidRDefault="007615D6" w:rsidP="007615D6">
      <w:r w:rsidRPr="005B25A1">
        <w:rPr>
          <w:b/>
          <w:bCs/>
        </w:rPr>
        <w:t>Status:</w:t>
      </w:r>
      <w:r>
        <w:t xml:space="preserve"> </w:t>
      </w:r>
      <w:r>
        <w:rPr>
          <w:color w:val="0000FF"/>
        </w:rPr>
        <w:t>Not concluded</w:t>
      </w:r>
      <w:r>
        <w:t>.</w:t>
      </w:r>
    </w:p>
    <w:p w14:paraId="0416A42A" w14:textId="77777777" w:rsidR="00E00DA6" w:rsidRDefault="007615D6" w:rsidP="000A3FBD">
      <w:pPr>
        <w:pStyle w:val="NormTop"/>
      </w:pPr>
      <w:r>
        <w:rPr>
          <w:color w:val="0000FF"/>
        </w:rPr>
        <w:t>SP-231587</w:t>
      </w:r>
      <w:r w:rsidRPr="00D53282">
        <w:t xml:space="preserve"> </w:t>
      </w:r>
      <w:r>
        <w:t>(DISCUSSION) China Mobile View on 6G discussion and time planning (Source: China Mobile)</w:t>
      </w:r>
      <w:r>
        <w:br/>
      </w:r>
      <w:r w:rsidRPr="00D53282">
        <w:rPr>
          <w:b/>
        </w:rPr>
        <w:t>Document for:</w:t>
      </w:r>
      <w:r w:rsidRPr="00D53282">
        <w:t xml:space="preserve"> </w:t>
      </w:r>
      <w:r>
        <w:t>Decision</w:t>
      </w:r>
      <w:r>
        <w:br/>
      </w:r>
      <w:r w:rsidRPr="00D53282">
        <w:rPr>
          <w:b/>
        </w:rPr>
        <w:t>Abstract:</w:t>
      </w:r>
      <w:r w:rsidRPr="00D53282">
        <w:t xml:space="preserve"> </w:t>
      </w:r>
      <w:r>
        <w:br/>
        <w:t>This paper discuss the 6G time planning from China Mobile view. Considering the R20 forward as well as the 5G-A lifespan.</w:t>
      </w:r>
    </w:p>
    <w:p w14:paraId="73A493A2" w14:textId="77777777" w:rsidR="007615D6" w:rsidRPr="005B25A1" w:rsidRDefault="007615D6" w:rsidP="007615D6">
      <w:pPr>
        <w:keepNext/>
        <w:keepLines/>
        <w:rPr>
          <w:b/>
          <w:bCs/>
        </w:rPr>
      </w:pPr>
      <w:r w:rsidRPr="005B25A1">
        <w:rPr>
          <w:b/>
          <w:bCs/>
        </w:rPr>
        <w:t>Plenary Discussion:</w:t>
      </w:r>
    </w:p>
    <w:p w14:paraId="0BC091EB" w14:textId="77777777" w:rsidR="007615D6" w:rsidRPr="005B25A1" w:rsidRDefault="007615D6" w:rsidP="007615D6">
      <w:pPr>
        <w:keepNext/>
        <w:keepLines/>
      </w:pPr>
      <w:r>
        <w:rPr>
          <w:color w:val="FF0000"/>
        </w:rPr>
        <w:t>NO DISCUSSION RECORDED</w:t>
      </w:r>
    </w:p>
    <w:p w14:paraId="75AA9359" w14:textId="77777777" w:rsidR="007615D6" w:rsidRPr="00EB0339" w:rsidRDefault="007615D6" w:rsidP="007615D6">
      <w:r w:rsidRPr="005B25A1">
        <w:rPr>
          <w:b/>
          <w:bCs/>
        </w:rPr>
        <w:t>Status:</w:t>
      </w:r>
      <w:r>
        <w:t xml:space="preserve"> </w:t>
      </w:r>
      <w:r>
        <w:rPr>
          <w:color w:val="0000FF"/>
        </w:rPr>
        <w:t>Not concluded</w:t>
      </w:r>
      <w:r>
        <w:t>.</w:t>
      </w:r>
    </w:p>
    <w:p w14:paraId="2BE3B944" w14:textId="77777777" w:rsidR="00E00DA6" w:rsidRDefault="007615D6" w:rsidP="000A3FBD">
      <w:pPr>
        <w:pStyle w:val="NormTop"/>
      </w:pPr>
      <w:r>
        <w:rPr>
          <w:color w:val="0000FF"/>
        </w:rPr>
        <w:t>SP-231584</w:t>
      </w:r>
      <w:r w:rsidRPr="00D53282">
        <w:t xml:space="preserve"> </w:t>
      </w:r>
      <w:r>
        <w:t>(DISCUSSION) Views on 6G timeline planning in 3GPP (Source: Xiaomi EV Technology)</w:t>
      </w:r>
      <w:r>
        <w:br/>
      </w:r>
      <w:r w:rsidRPr="00D53282">
        <w:rPr>
          <w:b/>
        </w:rPr>
        <w:t>Document for:</w:t>
      </w:r>
      <w:r w:rsidRPr="00D53282">
        <w:t xml:space="preserve"> </w:t>
      </w:r>
      <w:r>
        <w:t>Agreement</w:t>
      </w:r>
      <w:r>
        <w:br/>
      </w:r>
      <w:r w:rsidRPr="00D53282">
        <w:rPr>
          <w:b/>
        </w:rPr>
        <w:t>Abstract:</w:t>
      </w:r>
      <w:r w:rsidRPr="00D53282">
        <w:t xml:space="preserve"> </w:t>
      </w:r>
      <w:r>
        <w:br/>
        <w:t>Views on 6G timeline planning in 3GPP.</w:t>
      </w:r>
    </w:p>
    <w:p w14:paraId="5A4729F6" w14:textId="77777777" w:rsidR="007615D6" w:rsidRPr="005B25A1" w:rsidRDefault="007615D6" w:rsidP="007615D6">
      <w:pPr>
        <w:keepNext/>
        <w:keepLines/>
        <w:rPr>
          <w:b/>
          <w:bCs/>
        </w:rPr>
      </w:pPr>
      <w:r w:rsidRPr="005B25A1">
        <w:rPr>
          <w:b/>
          <w:bCs/>
        </w:rPr>
        <w:t>Plenary Discussion:</w:t>
      </w:r>
    </w:p>
    <w:p w14:paraId="7721AE69" w14:textId="77777777" w:rsidR="007615D6" w:rsidRPr="005B25A1" w:rsidRDefault="007615D6" w:rsidP="007615D6">
      <w:pPr>
        <w:keepNext/>
        <w:keepLines/>
      </w:pPr>
      <w:r>
        <w:rPr>
          <w:color w:val="FF0000"/>
        </w:rPr>
        <w:t>NO DISCUSSION RECORDED</w:t>
      </w:r>
    </w:p>
    <w:p w14:paraId="622CEF7F" w14:textId="77777777" w:rsidR="007615D6" w:rsidRPr="00EB0339" w:rsidRDefault="007615D6" w:rsidP="007615D6">
      <w:r w:rsidRPr="005B25A1">
        <w:rPr>
          <w:b/>
          <w:bCs/>
        </w:rPr>
        <w:t>Status:</w:t>
      </w:r>
      <w:r>
        <w:t xml:space="preserve"> </w:t>
      </w:r>
      <w:r>
        <w:rPr>
          <w:color w:val="0000FF"/>
        </w:rPr>
        <w:t>Not concluded</w:t>
      </w:r>
      <w:r>
        <w:t>.</w:t>
      </w:r>
    </w:p>
    <w:p w14:paraId="70ECD6FE" w14:textId="77777777" w:rsidR="00E00DA6" w:rsidRDefault="007615D6" w:rsidP="000A3FBD">
      <w:pPr>
        <w:pStyle w:val="NormTop"/>
      </w:pPr>
      <w:r>
        <w:rPr>
          <w:color w:val="0000FF"/>
        </w:rPr>
        <w:t>SP-231577</w:t>
      </w:r>
      <w:r w:rsidRPr="00D53282">
        <w:t xml:space="preserve"> </w:t>
      </w:r>
      <w:r>
        <w:t>(DISCUSSION) 3GPP timeline for IMT-2030 and beyond (Source: L.M. Ericsson Limited)</w:t>
      </w:r>
      <w:r>
        <w:br/>
      </w:r>
      <w:r w:rsidRPr="00D53282">
        <w:rPr>
          <w:b/>
        </w:rPr>
        <w:t>Document for:</w:t>
      </w:r>
      <w:r w:rsidRPr="00D53282">
        <w:t xml:space="preserve"> </w:t>
      </w:r>
      <w:r>
        <w:t>Decision</w:t>
      </w:r>
      <w:r>
        <w:br/>
      </w:r>
      <w:r w:rsidRPr="00D53282">
        <w:rPr>
          <w:b/>
        </w:rPr>
        <w:t>Abstract:</w:t>
      </w:r>
      <w:r w:rsidRPr="00D53282">
        <w:t xml:space="preserve"> </w:t>
      </w:r>
      <w:r>
        <w:br/>
        <w:t>During the TSG #101 the IMT-2030 timeline was briefly discussed in RAN, SA, and CT correspondingly. Based on the brief discussion it was concluded to have a more in-depth discussion at the following TSG.</w:t>
      </w:r>
    </w:p>
    <w:p w14:paraId="4900B1C7" w14:textId="77777777" w:rsidR="007615D6" w:rsidRPr="005B25A1" w:rsidRDefault="007615D6" w:rsidP="007615D6">
      <w:pPr>
        <w:keepNext/>
        <w:keepLines/>
        <w:rPr>
          <w:b/>
          <w:bCs/>
        </w:rPr>
      </w:pPr>
      <w:r w:rsidRPr="005B25A1">
        <w:rPr>
          <w:b/>
          <w:bCs/>
        </w:rPr>
        <w:t>Plenary Discussion:</w:t>
      </w:r>
    </w:p>
    <w:p w14:paraId="3AB10186" w14:textId="77777777" w:rsidR="007615D6" w:rsidRPr="005B25A1" w:rsidRDefault="007615D6" w:rsidP="007615D6">
      <w:pPr>
        <w:keepNext/>
        <w:keepLines/>
      </w:pPr>
      <w:r>
        <w:rPr>
          <w:color w:val="FF0000"/>
        </w:rPr>
        <w:t>NO DISCUSSION RECORDED</w:t>
      </w:r>
    </w:p>
    <w:p w14:paraId="3394508A" w14:textId="77777777" w:rsidR="007615D6" w:rsidRPr="00EB0339" w:rsidRDefault="007615D6" w:rsidP="007615D6">
      <w:r w:rsidRPr="005B25A1">
        <w:rPr>
          <w:b/>
          <w:bCs/>
        </w:rPr>
        <w:t>Status:</w:t>
      </w:r>
      <w:r>
        <w:t xml:space="preserve"> </w:t>
      </w:r>
      <w:r>
        <w:rPr>
          <w:color w:val="0000FF"/>
        </w:rPr>
        <w:t>Not concluded</w:t>
      </w:r>
      <w:r>
        <w:t>.</w:t>
      </w:r>
    </w:p>
    <w:p w14:paraId="5BE29652" w14:textId="77777777" w:rsidR="00E00DA6" w:rsidRDefault="007615D6" w:rsidP="000A3FBD">
      <w:pPr>
        <w:pStyle w:val="NormTop"/>
      </w:pPr>
      <w:r>
        <w:rPr>
          <w:color w:val="0000FF"/>
        </w:rPr>
        <w:t>SP-231530</w:t>
      </w:r>
      <w:r w:rsidRPr="00D53282">
        <w:t xml:space="preserve"> </w:t>
      </w:r>
      <w:r>
        <w:t xml:space="preserve">(DISCUSSION) View on 3GPP 6G Timeline (Source: </w:t>
      </w:r>
      <w:proofErr w:type="spellStart"/>
      <w:r>
        <w:t>Futurewei</w:t>
      </w:r>
      <w:proofErr w:type="spellEnd"/>
      <w:r>
        <w:t xml:space="preserve"> Technologies)</w:t>
      </w:r>
      <w:r>
        <w:br/>
      </w:r>
      <w:r w:rsidRPr="00D53282">
        <w:rPr>
          <w:b/>
        </w:rPr>
        <w:t>Document for:</w:t>
      </w:r>
      <w:r w:rsidRPr="00D53282">
        <w:t xml:space="preserve"> </w:t>
      </w:r>
      <w:r>
        <w:t>Discussion</w:t>
      </w:r>
      <w:r>
        <w:br/>
      </w:r>
      <w:r w:rsidRPr="00D53282">
        <w:rPr>
          <w:b/>
        </w:rPr>
        <w:t>Abstract:</w:t>
      </w:r>
      <w:r w:rsidRPr="00D53282">
        <w:t xml:space="preserve"> </w:t>
      </w:r>
      <w:r>
        <w:br/>
        <w:t>View on 3GPP 6G Timeline.</w:t>
      </w:r>
    </w:p>
    <w:p w14:paraId="1EADBFFA" w14:textId="77777777" w:rsidR="007615D6" w:rsidRPr="005B25A1" w:rsidRDefault="007615D6" w:rsidP="007615D6">
      <w:pPr>
        <w:keepNext/>
        <w:keepLines/>
        <w:rPr>
          <w:b/>
          <w:bCs/>
        </w:rPr>
      </w:pPr>
      <w:r w:rsidRPr="005B25A1">
        <w:rPr>
          <w:b/>
          <w:bCs/>
        </w:rPr>
        <w:t>Plenary Discussion:</w:t>
      </w:r>
    </w:p>
    <w:p w14:paraId="0AAA9AC9" w14:textId="77777777" w:rsidR="007615D6" w:rsidRPr="005B25A1" w:rsidRDefault="007615D6" w:rsidP="007615D6">
      <w:pPr>
        <w:keepNext/>
        <w:keepLines/>
      </w:pPr>
      <w:r>
        <w:rPr>
          <w:color w:val="FF0000"/>
        </w:rPr>
        <w:t>NO DISCUSSION RECORDED</w:t>
      </w:r>
    </w:p>
    <w:p w14:paraId="4E00D701" w14:textId="77777777" w:rsidR="007615D6" w:rsidRPr="00EB0339" w:rsidRDefault="007615D6" w:rsidP="007615D6">
      <w:r w:rsidRPr="005B25A1">
        <w:rPr>
          <w:b/>
          <w:bCs/>
        </w:rPr>
        <w:t>Status:</w:t>
      </w:r>
      <w:r>
        <w:t xml:space="preserve"> </w:t>
      </w:r>
      <w:r>
        <w:rPr>
          <w:color w:val="0000FF"/>
        </w:rPr>
        <w:t>Not concluded</w:t>
      </w:r>
      <w:r>
        <w:t>.</w:t>
      </w:r>
    </w:p>
    <w:p w14:paraId="11450DDE" w14:textId="77777777" w:rsidR="00E00DA6" w:rsidRDefault="007615D6" w:rsidP="000A3FBD">
      <w:pPr>
        <w:pStyle w:val="NormTop"/>
      </w:pPr>
      <w:r>
        <w:rPr>
          <w:color w:val="0000FF"/>
        </w:rPr>
        <w:t>SP-231517</w:t>
      </w:r>
      <w:r w:rsidRPr="00D53282">
        <w:t xml:space="preserve"> </w:t>
      </w:r>
      <w:r>
        <w:t>(DISCUSSION) Rel-20 timeline &amp; 6G planning considerations (Source: Orange)</w:t>
      </w:r>
      <w:r>
        <w:br/>
      </w:r>
      <w:r w:rsidRPr="00D53282">
        <w:rPr>
          <w:b/>
        </w:rPr>
        <w:t>Document for:</w:t>
      </w:r>
      <w:r w:rsidRPr="00D53282">
        <w:t xml:space="preserve"> </w:t>
      </w:r>
      <w:r>
        <w:t>Discussion</w:t>
      </w:r>
      <w:r>
        <w:br/>
      </w:r>
      <w:r w:rsidRPr="00D53282">
        <w:rPr>
          <w:b/>
        </w:rPr>
        <w:t>Abstract:</w:t>
      </w:r>
      <w:r w:rsidRPr="00D53282">
        <w:t xml:space="preserve"> </w:t>
      </w:r>
      <w:r>
        <w:br/>
        <w:t>Some considerations for the Release 20 timeline and the 6G work planning.</w:t>
      </w:r>
    </w:p>
    <w:p w14:paraId="2131C296" w14:textId="77777777" w:rsidR="007615D6" w:rsidRPr="005B25A1" w:rsidRDefault="007615D6" w:rsidP="007615D6">
      <w:pPr>
        <w:keepNext/>
        <w:keepLines/>
        <w:rPr>
          <w:b/>
          <w:bCs/>
        </w:rPr>
      </w:pPr>
      <w:r w:rsidRPr="005B25A1">
        <w:rPr>
          <w:b/>
          <w:bCs/>
        </w:rPr>
        <w:t>Plenary Discussion:</w:t>
      </w:r>
    </w:p>
    <w:p w14:paraId="0D02AC2B" w14:textId="77777777" w:rsidR="007615D6" w:rsidRPr="005B25A1" w:rsidRDefault="007615D6" w:rsidP="007615D6">
      <w:pPr>
        <w:keepNext/>
        <w:keepLines/>
      </w:pPr>
      <w:r>
        <w:rPr>
          <w:color w:val="FF0000"/>
        </w:rPr>
        <w:t>NO DISCUSSION RECORDED</w:t>
      </w:r>
    </w:p>
    <w:p w14:paraId="3A939F86" w14:textId="77777777" w:rsidR="007615D6" w:rsidRPr="00EB0339" w:rsidRDefault="007615D6" w:rsidP="007615D6">
      <w:r w:rsidRPr="005B25A1">
        <w:rPr>
          <w:b/>
          <w:bCs/>
        </w:rPr>
        <w:t>Status:</w:t>
      </w:r>
      <w:r>
        <w:t xml:space="preserve"> </w:t>
      </w:r>
      <w:r>
        <w:rPr>
          <w:color w:val="0000FF"/>
        </w:rPr>
        <w:t>Not concluded</w:t>
      </w:r>
      <w:r>
        <w:t>.</w:t>
      </w:r>
    </w:p>
    <w:p w14:paraId="4C5BB078" w14:textId="77777777" w:rsidR="00E00DA6" w:rsidRDefault="007615D6" w:rsidP="000A3FBD">
      <w:pPr>
        <w:pStyle w:val="NormTop"/>
      </w:pPr>
      <w:r>
        <w:rPr>
          <w:color w:val="0000FF"/>
        </w:rPr>
        <w:t>SP-231515</w:t>
      </w:r>
      <w:r w:rsidRPr="00D53282">
        <w:t xml:space="preserve"> </w:t>
      </w:r>
      <w:r>
        <w:t>(DISCUSSION) On IMT-2030 (Source: Apple)</w:t>
      </w:r>
      <w:r>
        <w:br/>
      </w:r>
      <w:r w:rsidRPr="00D53282">
        <w:rPr>
          <w:b/>
        </w:rPr>
        <w:t>Document for:</w:t>
      </w:r>
      <w:r w:rsidRPr="00D53282">
        <w:t xml:space="preserve"> </w:t>
      </w:r>
      <w:r>
        <w:t>Discussion</w:t>
      </w:r>
      <w:r>
        <w:br/>
      </w:r>
      <w:r w:rsidRPr="00D53282">
        <w:rPr>
          <w:b/>
        </w:rPr>
        <w:t>Abstract:</w:t>
      </w:r>
      <w:r w:rsidRPr="00D53282">
        <w:t xml:space="preserve"> </w:t>
      </w:r>
      <w:r>
        <w:br/>
        <w:t>In this contribution, we provide our views on IMT-2030 submission to ITU-R.</w:t>
      </w:r>
    </w:p>
    <w:p w14:paraId="748DCECC" w14:textId="77777777" w:rsidR="007615D6" w:rsidRPr="005B25A1" w:rsidRDefault="007615D6" w:rsidP="007615D6">
      <w:pPr>
        <w:keepNext/>
        <w:keepLines/>
        <w:rPr>
          <w:b/>
          <w:bCs/>
        </w:rPr>
      </w:pPr>
      <w:r w:rsidRPr="005B25A1">
        <w:rPr>
          <w:b/>
          <w:bCs/>
        </w:rPr>
        <w:t>Plenary Discussion:</w:t>
      </w:r>
    </w:p>
    <w:p w14:paraId="7F4354D4" w14:textId="77777777" w:rsidR="007615D6" w:rsidRPr="005B25A1" w:rsidRDefault="007615D6" w:rsidP="007615D6">
      <w:pPr>
        <w:keepNext/>
        <w:keepLines/>
      </w:pPr>
      <w:r>
        <w:rPr>
          <w:color w:val="FF0000"/>
        </w:rPr>
        <w:t>NO DISCUSSION RECORDED</w:t>
      </w:r>
    </w:p>
    <w:p w14:paraId="551A386F" w14:textId="77777777" w:rsidR="007615D6" w:rsidRPr="00EB0339" w:rsidRDefault="007615D6" w:rsidP="007615D6">
      <w:r w:rsidRPr="005B25A1">
        <w:rPr>
          <w:b/>
          <w:bCs/>
        </w:rPr>
        <w:t>Status:</w:t>
      </w:r>
      <w:r>
        <w:t xml:space="preserve"> </w:t>
      </w:r>
      <w:r>
        <w:rPr>
          <w:color w:val="0000FF"/>
        </w:rPr>
        <w:t>Not concluded</w:t>
      </w:r>
      <w:r>
        <w:t>.</w:t>
      </w:r>
    </w:p>
    <w:p w14:paraId="69F3D80F" w14:textId="77777777" w:rsidR="00E00DA6" w:rsidRDefault="007615D6" w:rsidP="000A3FBD">
      <w:pPr>
        <w:pStyle w:val="NormTop"/>
      </w:pPr>
      <w:r>
        <w:rPr>
          <w:color w:val="0000FF"/>
        </w:rPr>
        <w:t>SP-231509</w:t>
      </w:r>
      <w:r w:rsidRPr="00D53282">
        <w:t xml:space="preserve"> </w:t>
      </w:r>
      <w:r>
        <w:t>(DISCUSSION) 3GPP timeline for preparation of IMT-2030 (Source: Samsung)</w:t>
      </w:r>
      <w:r>
        <w:br/>
      </w:r>
      <w:r w:rsidRPr="00D53282">
        <w:rPr>
          <w:b/>
        </w:rPr>
        <w:t>Document for:</w:t>
      </w:r>
      <w:r w:rsidRPr="00D53282">
        <w:t xml:space="preserve"> </w:t>
      </w:r>
      <w:r>
        <w:t>Discussion</w:t>
      </w:r>
      <w:r>
        <w:br/>
      </w:r>
      <w:r w:rsidRPr="00D53282">
        <w:rPr>
          <w:b/>
        </w:rPr>
        <w:t>Abstract:</w:t>
      </w:r>
      <w:r w:rsidRPr="00D53282">
        <w:t xml:space="preserve"> </w:t>
      </w:r>
      <w:r>
        <w:br/>
        <w:t>3GPP timeline preparation for preparation of IMT-2030.</w:t>
      </w:r>
    </w:p>
    <w:p w14:paraId="4AB49A34" w14:textId="77777777" w:rsidR="007615D6" w:rsidRPr="005B25A1" w:rsidRDefault="007615D6" w:rsidP="007615D6">
      <w:pPr>
        <w:keepNext/>
        <w:keepLines/>
        <w:rPr>
          <w:b/>
          <w:bCs/>
        </w:rPr>
      </w:pPr>
      <w:r w:rsidRPr="005B25A1">
        <w:rPr>
          <w:b/>
          <w:bCs/>
        </w:rPr>
        <w:t>Plenary Discussion:</w:t>
      </w:r>
    </w:p>
    <w:p w14:paraId="0D8CA62B" w14:textId="77777777" w:rsidR="007615D6" w:rsidRPr="005B25A1" w:rsidRDefault="007615D6" w:rsidP="007615D6">
      <w:pPr>
        <w:keepNext/>
        <w:keepLines/>
      </w:pPr>
      <w:r>
        <w:rPr>
          <w:color w:val="FF0000"/>
        </w:rPr>
        <w:t>NO DISCUSSION RECORDED</w:t>
      </w:r>
    </w:p>
    <w:p w14:paraId="67CF7AF6" w14:textId="77777777" w:rsidR="007615D6" w:rsidRPr="00EB0339" w:rsidRDefault="007615D6" w:rsidP="007615D6">
      <w:r w:rsidRPr="005B25A1">
        <w:rPr>
          <w:b/>
          <w:bCs/>
        </w:rPr>
        <w:t>Status:</w:t>
      </w:r>
      <w:r>
        <w:t xml:space="preserve"> </w:t>
      </w:r>
      <w:r>
        <w:rPr>
          <w:color w:val="0000FF"/>
        </w:rPr>
        <w:t>Not concluded</w:t>
      </w:r>
      <w:r>
        <w:t>.</w:t>
      </w:r>
    </w:p>
    <w:p w14:paraId="1DAD2A2D" w14:textId="77777777" w:rsidR="00E00DA6" w:rsidRDefault="007615D6" w:rsidP="000A3FBD">
      <w:pPr>
        <w:pStyle w:val="NormTop"/>
      </w:pPr>
      <w:r>
        <w:rPr>
          <w:color w:val="0000FF"/>
        </w:rPr>
        <w:t>SP-231508</w:t>
      </w:r>
      <w:r w:rsidRPr="00D53282">
        <w:t xml:space="preserve"> </w:t>
      </w:r>
      <w:r>
        <w:t>(DISCUSSION) View on IMT-2030 submission timeline (Source: NTT DOCOMO INC.)</w:t>
      </w:r>
      <w:r>
        <w:br/>
      </w:r>
      <w:r w:rsidRPr="00D53282">
        <w:rPr>
          <w:b/>
        </w:rPr>
        <w:t>Document for:</w:t>
      </w:r>
      <w:r w:rsidRPr="00D53282">
        <w:t xml:space="preserve"> </w:t>
      </w:r>
      <w:r>
        <w:t>Discussion</w:t>
      </w:r>
      <w:r>
        <w:br/>
      </w:r>
      <w:r w:rsidRPr="00D53282">
        <w:rPr>
          <w:b/>
        </w:rPr>
        <w:t>Abstract:</w:t>
      </w:r>
      <w:r w:rsidRPr="00D53282">
        <w:t xml:space="preserve"> </w:t>
      </w:r>
      <w:r>
        <w:br/>
        <w:t>NTT DOCOMO view on IMT-2030 submission timeline.</w:t>
      </w:r>
    </w:p>
    <w:p w14:paraId="1737CF06" w14:textId="77777777" w:rsidR="007615D6" w:rsidRPr="005B25A1" w:rsidRDefault="007615D6" w:rsidP="007615D6">
      <w:pPr>
        <w:keepNext/>
        <w:keepLines/>
        <w:rPr>
          <w:b/>
          <w:bCs/>
        </w:rPr>
      </w:pPr>
      <w:r w:rsidRPr="005B25A1">
        <w:rPr>
          <w:b/>
          <w:bCs/>
        </w:rPr>
        <w:t>Plenary Discussion:</w:t>
      </w:r>
    </w:p>
    <w:p w14:paraId="530DE861" w14:textId="77777777" w:rsidR="007615D6" w:rsidRPr="005B25A1" w:rsidRDefault="007615D6" w:rsidP="007615D6">
      <w:pPr>
        <w:keepNext/>
        <w:keepLines/>
      </w:pPr>
      <w:r>
        <w:rPr>
          <w:color w:val="FF0000"/>
        </w:rPr>
        <w:t>NO DISCUSSION RECORDED</w:t>
      </w:r>
    </w:p>
    <w:p w14:paraId="5798AADA" w14:textId="77777777" w:rsidR="007615D6" w:rsidRPr="00EB0339" w:rsidRDefault="007615D6" w:rsidP="007615D6">
      <w:r w:rsidRPr="005B25A1">
        <w:rPr>
          <w:b/>
          <w:bCs/>
        </w:rPr>
        <w:t>Status:</w:t>
      </w:r>
      <w:r>
        <w:t xml:space="preserve"> </w:t>
      </w:r>
      <w:r>
        <w:rPr>
          <w:color w:val="0000FF"/>
        </w:rPr>
        <w:t>Not concluded</w:t>
      </w:r>
      <w:r>
        <w:t>.</w:t>
      </w:r>
    </w:p>
    <w:p w14:paraId="16DF5054" w14:textId="77777777" w:rsidR="00E00DA6" w:rsidRDefault="007615D6" w:rsidP="000A3FBD">
      <w:pPr>
        <w:pStyle w:val="NormTop"/>
      </w:pPr>
      <w:r>
        <w:rPr>
          <w:color w:val="0000FF"/>
        </w:rPr>
        <w:t>SP-231387</w:t>
      </w:r>
      <w:r w:rsidRPr="00D53282">
        <w:t xml:space="preserve"> </w:t>
      </w:r>
      <w:r>
        <w:t>(DISCUSSION) AT&amp;T views on the 6G Standardization Roadmap (Source: AT&amp;T)</w:t>
      </w:r>
      <w:r>
        <w:br/>
      </w:r>
      <w:r w:rsidRPr="00D53282">
        <w:rPr>
          <w:b/>
        </w:rPr>
        <w:t>Document for:</w:t>
      </w:r>
      <w:r w:rsidRPr="00D53282">
        <w:t xml:space="preserve"> </w:t>
      </w:r>
      <w:r>
        <w:t>Decision</w:t>
      </w:r>
      <w:r>
        <w:br/>
      </w:r>
      <w:r w:rsidRPr="00D53282">
        <w:rPr>
          <w:b/>
        </w:rPr>
        <w:t>Abstract:</w:t>
      </w:r>
      <w:r w:rsidRPr="00D53282">
        <w:t xml:space="preserve"> </w:t>
      </w:r>
      <w:r>
        <w:br/>
        <w:t>AT&amp;T views on the 6G Standardization Roadmap.</w:t>
      </w:r>
    </w:p>
    <w:p w14:paraId="101965E9" w14:textId="77777777" w:rsidR="007615D6" w:rsidRPr="005B25A1" w:rsidRDefault="007615D6" w:rsidP="007615D6">
      <w:pPr>
        <w:keepNext/>
        <w:keepLines/>
        <w:rPr>
          <w:b/>
          <w:bCs/>
        </w:rPr>
      </w:pPr>
      <w:r w:rsidRPr="005B25A1">
        <w:rPr>
          <w:b/>
          <w:bCs/>
        </w:rPr>
        <w:t>Plenary Discussion:</w:t>
      </w:r>
    </w:p>
    <w:p w14:paraId="39674262" w14:textId="77777777" w:rsidR="007615D6" w:rsidRPr="005B25A1" w:rsidRDefault="007615D6" w:rsidP="007615D6">
      <w:pPr>
        <w:keepNext/>
        <w:keepLines/>
      </w:pPr>
      <w:r>
        <w:rPr>
          <w:color w:val="FF0000"/>
        </w:rPr>
        <w:t>NO DISCUSSION RECORDED</w:t>
      </w:r>
    </w:p>
    <w:p w14:paraId="496A7FEB" w14:textId="77777777" w:rsidR="007615D6" w:rsidRPr="00EB0339" w:rsidRDefault="007615D6" w:rsidP="007615D6">
      <w:r w:rsidRPr="005B25A1">
        <w:rPr>
          <w:b/>
          <w:bCs/>
        </w:rPr>
        <w:t>Status:</w:t>
      </w:r>
      <w:r>
        <w:t xml:space="preserve"> </w:t>
      </w:r>
      <w:r>
        <w:rPr>
          <w:color w:val="0000FF"/>
        </w:rPr>
        <w:t>Not concluded</w:t>
      </w:r>
      <w:r>
        <w:t>.</w:t>
      </w:r>
    </w:p>
    <w:p w14:paraId="15BA3DCE" w14:textId="77777777" w:rsidR="00E00DA6" w:rsidRDefault="007615D6" w:rsidP="000A3FBD">
      <w:pPr>
        <w:pStyle w:val="NormTop"/>
      </w:pPr>
      <w:r>
        <w:rPr>
          <w:color w:val="0000FF"/>
        </w:rPr>
        <w:t>SP-231358</w:t>
      </w:r>
      <w:r w:rsidRPr="00D53282">
        <w:t xml:space="preserve"> </w:t>
      </w:r>
      <w:r>
        <w:t>(DISCUSSION) Proposal on timeline for IMT2030 in 3GPP (Source: ZTE Corporation)</w:t>
      </w:r>
      <w:r>
        <w:br/>
      </w:r>
      <w:r w:rsidRPr="00D53282">
        <w:rPr>
          <w:b/>
        </w:rPr>
        <w:t>Document for:</w:t>
      </w:r>
      <w:r w:rsidRPr="00D53282">
        <w:t xml:space="preserve"> </w:t>
      </w:r>
      <w:r>
        <w:t>Discussion</w:t>
      </w:r>
      <w:r>
        <w:br/>
      </w:r>
      <w:r w:rsidRPr="00D53282">
        <w:rPr>
          <w:b/>
        </w:rPr>
        <w:t>Abstract:</w:t>
      </w:r>
      <w:r w:rsidRPr="00D53282">
        <w:t xml:space="preserve"> </w:t>
      </w:r>
      <w:r>
        <w:br/>
        <w:t>Proposal on timeline for IMT2030.</w:t>
      </w:r>
    </w:p>
    <w:p w14:paraId="24E1BCBD" w14:textId="77777777" w:rsidR="007615D6" w:rsidRPr="005B25A1" w:rsidRDefault="007615D6" w:rsidP="007615D6">
      <w:pPr>
        <w:keepNext/>
        <w:keepLines/>
        <w:rPr>
          <w:b/>
          <w:bCs/>
        </w:rPr>
      </w:pPr>
      <w:r w:rsidRPr="005B25A1">
        <w:rPr>
          <w:b/>
          <w:bCs/>
        </w:rPr>
        <w:t>Plenary Discussion:</w:t>
      </w:r>
    </w:p>
    <w:p w14:paraId="03125B48" w14:textId="77777777" w:rsidR="007615D6" w:rsidRPr="005B25A1" w:rsidRDefault="007615D6" w:rsidP="007615D6">
      <w:pPr>
        <w:keepNext/>
        <w:keepLines/>
      </w:pPr>
      <w:r>
        <w:rPr>
          <w:color w:val="FF0000"/>
        </w:rPr>
        <w:t>NO DISCUSSION RECORDED</w:t>
      </w:r>
    </w:p>
    <w:p w14:paraId="72448A9B" w14:textId="77777777" w:rsidR="007615D6" w:rsidRPr="00EB0339" w:rsidRDefault="007615D6" w:rsidP="007615D6">
      <w:r w:rsidRPr="005B25A1">
        <w:rPr>
          <w:b/>
          <w:bCs/>
        </w:rPr>
        <w:t>Status:</w:t>
      </w:r>
      <w:r>
        <w:t xml:space="preserve"> </w:t>
      </w:r>
      <w:r>
        <w:rPr>
          <w:color w:val="0000FF"/>
        </w:rPr>
        <w:t>Not concluded</w:t>
      </w:r>
      <w:r>
        <w:t>.</w:t>
      </w:r>
    </w:p>
    <w:p w14:paraId="4A865804" w14:textId="77777777" w:rsidR="00E00DA6" w:rsidRDefault="007615D6" w:rsidP="000A3FBD">
      <w:pPr>
        <w:pStyle w:val="NormTop"/>
      </w:pPr>
      <w:r>
        <w:rPr>
          <w:color w:val="0000FF"/>
        </w:rPr>
        <w:t>SP-231356</w:t>
      </w:r>
      <w:r w:rsidRPr="00D53282">
        <w:t xml:space="preserve"> </w:t>
      </w:r>
      <w:r>
        <w:t xml:space="preserve">(DISCUSSION) Views on 6G timeline in 3GPP (Source: Huawei, </w:t>
      </w:r>
      <w:proofErr w:type="spellStart"/>
      <w:r>
        <w:t>HiSilicon</w:t>
      </w:r>
      <w:proofErr w:type="spellEnd"/>
      <w:r>
        <w:t>)</w:t>
      </w:r>
      <w:r>
        <w:br/>
      </w:r>
      <w:r w:rsidRPr="00D53282">
        <w:rPr>
          <w:b/>
        </w:rPr>
        <w:t>Document for:</w:t>
      </w:r>
      <w:r w:rsidRPr="00D53282">
        <w:t xml:space="preserve"> </w:t>
      </w:r>
      <w:r>
        <w:t>Decision</w:t>
      </w:r>
      <w:r>
        <w:br/>
      </w:r>
      <w:r w:rsidRPr="00D53282">
        <w:rPr>
          <w:b/>
        </w:rPr>
        <w:t>Abstract:</w:t>
      </w:r>
      <w:r w:rsidRPr="00D53282">
        <w:t xml:space="preserve"> </w:t>
      </w:r>
      <w:r>
        <w:br/>
        <w:t>In this paper, we present our views on 3GPP 6G timeline.</w:t>
      </w:r>
    </w:p>
    <w:p w14:paraId="1EEB7E07" w14:textId="77777777" w:rsidR="007615D6" w:rsidRPr="005B25A1" w:rsidRDefault="007615D6" w:rsidP="007615D6">
      <w:pPr>
        <w:keepNext/>
        <w:keepLines/>
        <w:rPr>
          <w:b/>
          <w:bCs/>
        </w:rPr>
      </w:pPr>
      <w:r w:rsidRPr="005B25A1">
        <w:rPr>
          <w:b/>
          <w:bCs/>
        </w:rPr>
        <w:t>Plenary Discussion:</w:t>
      </w:r>
    </w:p>
    <w:p w14:paraId="4B4E8D96" w14:textId="77777777" w:rsidR="007615D6" w:rsidRPr="005B25A1" w:rsidRDefault="007615D6" w:rsidP="007615D6">
      <w:pPr>
        <w:keepNext/>
        <w:keepLines/>
      </w:pPr>
      <w:r>
        <w:rPr>
          <w:color w:val="FF0000"/>
        </w:rPr>
        <w:t>NO DISCUSSION RECORDED</w:t>
      </w:r>
    </w:p>
    <w:p w14:paraId="1F9A926E" w14:textId="77777777" w:rsidR="007615D6" w:rsidRPr="00EB0339" w:rsidRDefault="007615D6" w:rsidP="007615D6">
      <w:r w:rsidRPr="005B25A1">
        <w:rPr>
          <w:b/>
          <w:bCs/>
        </w:rPr>
        <w:t>Status:</w:t>
      </w:r>
      <w:r>
        <w:t xml:space="preserve"> </w:t>
      </w:r>
      <w:r>
        <w:rPr>
          <w:color w:val="0000FF"/>
        </w:rPr>
        <w:t>Not concluded</w:t>
      </w:r>
      <w:r>
        <w:t>.</w:t>
      </w:r>
    </w:p>
    <w:p w14:paraId="07F03EC3" w14:textId="77777777" w:rsidR="00E00DA6" w:rsidRDefault="007615D6" w:rsidP="000A3FBD">
      <w:pPr>
        <w:pStyle w:val="NormTop"/>
      </w:pPr>
      <w:r>
        <w:rPr>
          <w:color w:val="0000FF"/>
        </w:rPr>
        <w:t>SP-231294</w:t>
      </w:r>
      <w:r w:rsidRPr="00D53282">
        <w:t xml:space="preserve"> </w:t>
      </w:r>
      <w:r>
        <w:t>(DISCUSSION) OPPO view on 3GPP's 6G timelines (Source: OPPO Beijing)</w:t>
      </w:r>
      <w:r>
        <w:br/>
      </w:r>
      <w:r w:rsidRPr="00D53282">
        <w:rPr>
          <w:b/>
        </w:rPr>
        <w:t>Document for:</w:t>
      </w:r>
      <w:r w:rsidRPr="00D53282">
        <w:t xml:space="preserve"> </w:t>
      </w:r>
      <w:r>
        <w:t>Discussion</w:t>
      </w:r>
      <w:r>
        <w:br/>
      </w:r>
      <w:r w:rsidRPr="00D53282">
        <w:rPr>
          <w:b/>
        </w:rPr>
        <w:t>Abstract:</w:t>
      </w:r>
      <w:r w:rsidRPr="00D53282">
        <w:t xml:space="preserve"> </w:t>
      </w:r>
      <w:r>
        <w:br/>
        <w:t>OPPO view on 3GPP's 6G timelines.</w:t>
      </w:r>
    </w:p>
    <w:p w14:paraId="26A4662E" w14:textId="77777777" w:rsidR="007615D6" w:rsidRPr="005B25A1" w:rsidRDefault="007615D6" w:rsidP="007615D6">
      <w:pPr>
        <w:keepNext/>
        <w:keepLines/>
        <w:rPr>
          <w:b/>
          <w:bCs/>
        </w:rPr>
      </w:pPr>
      <w:r w:rsidRPr="005B25A1">
        <w:rPr>
          <w:b/>
          <w:bCs/>
        </w:rPr>
        <w:t>Plenary Discussion:</w:t>
      </w:r>
    </w:p>
    <w:p w14:paraId="0BF0B40D" w14:textId="77777777" w:rsidR="007615D6" w:rsidRPr="005B25A1" w:rsidRDefault="007615D6" w:rsidP="007615D6">
      <w:pPr>
        <w:keepNext/>
        <w:keepLines/>
      </w:pPr>
      <w:r>
        <w:rPr>
          <w:color w:val="FF0000"/>
        </w:rPr>
        <w:t>NO DISCUSSION RECORDED</w:t>
      </w:r>
    </w:p>
    <w:p w14:paraId="2C381930" w14:textId="77777777" w:rsidR="007615D6" w:rsidRPr="00EB0339" w:rsidRDefault="007615D6" w:rsidP="007615D6">
      <w:r w:rsidRPr="005B25A1">
        <w:rPr>
          <w:b/>
          <w:bCs/>
        </w:rPr>
        <w:t>Status:</w:t>
      </w:r>
      <w:r>
        <w:t xml:space="preserve"> </w:t>
      </w:r>
      <w:r>
        <w:rPr>
          <w:color w:val="0000FF"/>
        </w:rPr>
        <w:t>Not concluded</w:t>
      </w:r>
      <w:r>
        <w:t>.</w:t>
      </w:r>
    </w:p>
    <w:p w14:paraId="7F2AFE55" w14:textId="77777777" w:rsidR="00E00DA6" w:rsidRDefault="007615D6" w:rsidP="000A3FBD">
      <w:pPr>
        <w:pStyle w:val="NormTop"/>
      </w:pPr>
      <w:r>
        <w:rPr>
          <w:color w:val="0000FF"/>
        </w:rPr>
        <w:t>SP-231230</w:t>
      </w:r>
      <w:r w:rsidRPr="00D53282">
        <w:t xml:space="preserve"> </w:t>
      </w:r>
      <w:r>
        <w:t>(DISCUSSION) 3GPP Planning on IMT for 2030 and beyond (Source: MediaTek Inc.)</w:t>
      </w:r>
      <w:r>
        <w:br/>
      </w:r>
      <w:r w:rsidRPr="00D53282">
        <w:rPr>
          <w:b/>
        </w:rPr>
        <w:t>Document for:</w:t>
      </w:r>
      <w:r w:rsidRPr="00D53282">
        <w:t xml:space="preserve"> </w:t>
      </w:r>
      <w:r>
        <w:t>Discussion</w:t>
      </w:r>
      <w:r>
        <w:br/>
      </w:r>
      <w:r w:rsidRPr="00D53282">
        <w:rPr>
          <w:b/>
        </w:rPr>
        <w:t>Abstract:</w:t>
      </w:r>
      <w:r w:rsidRPr="00D53282">
        <w:t xml:space="preserve"> </w:t>
      </w:r>
      <w:r>
        <w:br/>
        <w:t>3GPP Planning on IMT for 2030 and beyond.</w:t>
      </w:r>
    </w:p>
    <w:p w14:paraId="2F6BF00D" w14:textId="77777777" w:rsidR="007615D6" w:rsidRPr="005B25A1" w:rsidRDefault="007615D6" w:rsidP="007615D6">
      <w:pPr>
        <w:keepNext/>
        <w:keepLines/>
        <w:rPr>
          <w:b/>
          <w:bCs/>
        </w:rPr>
      </w:pPr>
      <w:r w:rsidRPr="005B25A1">
        <w:rPr>
          <w:b/>
          <w:bCs/>
        </w:rPr>
        <w:t>Plenary Discussion:</w:t>
      </w:r>
    </w:p>
    <w:p w14:paraId="5AE4EF39" w14:textId="77777777" w:rsidR="007615D6" w:rsidRPr="005B25A1" w:rsidRDefault="007615D6" w:rsidP="007615D6">
      <w:pPr>
        <w:keepNext/>
        <w:keepLines/>
      </w:pPr>
      <w:r>
        <w:rPr>
          <w:color w:val="FF0000"/>
        </w:rPr>
        <w:t>NO DISCUSSION RECORDED</w:t>
      </w:r>
    </w:p>
    <w:p w14:paraId="1BBA4902" w14:textId="77777777" w:rsidR="007615D6" w:rsidRPr="00EB0339" w:rsidRDefault="007615D6" w:rsidP="007615D6">
      <w:r w:rsidRPr="005B25A1">
        <w:rPr>
          <w:b/>
          <w:bCs/>
        </w:rPr>
        <w:t>Status:</w:t>
      </w:r>
      <w:r>
        <w:t xml:space="preserve"> </w:t>
      </w:r>
      <w:r>
        <w:rPr>
          <w:color w:val="0000FF"/>
        </w:rPr>
        <w:t>Not concluded</w:t>
      </w:r>
      <w:r>
        <w:t>.</w:t>
      </w:r>
    </w:p>
    <w:p w14:paraId="548F8966" w14:textId="77777777" w:rsidR="00E00DA6" w:rsidRDefault="007615D6" w:rsidP="000A3FBD">
      <w:pPr>
        <w:pStyle w:val="NormTop"/>
      </w:pPr>
      <w:r>
        <w:rPr>
          <w:color w:val="0000FF"/>
        </w:rPr>
        <w:t>SP-231636</w:t>
      </w:r>
      <w:r w:rsidRPr="00D53282">
        <w:t xml:space="preserve"> </w:t>
      </w:r>
      <w:r>
        <w:t>(DISCUSSION) 3GPP planning towards IMT-2030 (Source: Intel)</w:t>
      </w:r>
      <w:r>
        <w:br/>
      </w:r>
      <w:r w:rsidRPr="00D53282">
        <w:rPr>
          <w:b/>
        </w:rPr>
        <w:t>Document for:</w:t>
      </w:r>
      <w:r w:rsidRPr="00D53282">
        <w:t xml:space="preserve"> </w:t>
      </w:r>
      <w:r>
        <w:t>Discussion</w:t>
      </w:r>
      <w:r>
        <w:br/>
      </w:r>
      <w:r w:rsidRPr="00D53282">
        <w:rPr>
          <w:b/>
        </w:rPr>
        <w:t>Abstract:</w:t>
      </w:r>
      <w:r w:rsidRPr="00D53282">
        <w:t xml:space="preserve"> </w:t>
      </w:r>
      <w:r>
        <w:br/>
        <w:t>3GPP planning towards IMT-2030.</w:t>
      </w:r>
    </w:p>
    <w:p w14:paraId="2196E653" w14:textId="77777777" w:rsidR="007615D6" w:rsidRPr="005B25A1" w:rsidRDefault="007615D6" w:rsidP="007615D6">
      <w:pPr>
        <w:keepNext/>
        <w:keepLines/>
        <w:rPr>
          <w:b/>
          <w:bCs/>
        </w:rPr>
      </w:pPr>
      <w:r w:rsidRPr="005B25A1">
        <w:rPr>
          <w:b/>
          <w:bCs/>
        </w:rPr>
        <w:t>Plenary Discussion:</w:t>
      </w:r>
    </w:p>
    <w:p w14:paraId="350EB095" w14:textId="77777777" w:rsidR="007615D6" w:rsidRPr="005B25A1" w:rsidRDefault="007615D6" w:rsidP="007615D6">
      <w:pPr>
        <w:keepNext/>
        <w:keepLines/>
      </w:pPr>
      <w:r>
        <w:rPr>
          <w:color w:val="FF0000"/>
        </w:rPr>
        <w:t>NO DISCUSSION RECORDED</w:t>
      </w:r>
    </w:p>
    <w:p w14:paraId="0F9900F9" w14:textId="77777777" w:rsidR="007615D6" w:rsidRPr="00EB0339" w:rsidRDefault="007615D6" w:rsidP="007615D6">
      <w:r w:rsidRPr="005B25A1">
        <w:rPr>
          <w:b/>
          <w:bCs/>
        </w:rPr>
        <w:t>Status:</w:t>
      </w:r>
      <w:r>
        <w:t xml:space="preserve"> </w:t>
      </w:r>
      <w:r>
        <w:rPr>
          <w:color w:val="0000FF"/>
        </w:rPr>
        <w:t>Not concluded</w:t>
      </w:r>
      <w:r>
        <w:t>.</w:t>
      </w:r>
    </w:p>
    <w:p w14:paraId="7BC716D0" w14:textId="77777777" w:rsidR="007615D6" w:rsidRDefault="007615D6" w:rsidP="007615D6">
      <w:pPr>
        <w:pStyle w:val="Heading1"/>
      </w:pPr>
      <w:bookmarkStart w:id="96" w:name="_Toc153785282"/>
      <w:r>
        <w:t>8</w:t>
      </w:r>
      <w:r>
        <w:tab/>
        <w:t>Rel-8 CRs</w:t>
      </w:r>
      <w:bookmarkEnd w:id="96"/>
    </w:p>
    <w:p w14:paraId="1FC318E9" w14:textId="77777777" w:rsidR="00B06148" w:rsidRDefault="00000000" w:rsidP="00BB3F37">
      <w:r>
        <w:t>There were no contributions to this agenda item.</w:t>
      </w:r>
    </w:p>
    <w:p w14:paraId="1A9F5320" w14:textId="77777777" w:rsidR="00B06148" w:rsidRDefault="00B06148" w:rsidP="00BB3F37"/>
    <w:p w14:paraId="6D44BA1B" w14:textId="77777777" w:rsidR="007615D6" w:rsidRDefault="007615D6" w:rsidP="007615D6">
      <w:pPr>
        <w:pStyle w:val="Heading1"/>
      </w:pPr>
      <w:bookmarkStart w:id="97" w:name="_Toc153785283"/>
      <w:r>
        <w:t>9</w:t>
      </w:r>
      <w:r>
        <w:tab/>
        <w:t>Rel-9 CRs</w:t>
      </w:r>
      <w:bookmarkEnd w:id="97"/>
    </w:p>
    <w:p w14:paraId="00A48297" w14:textId="77777777" w:rsidR="00B06148" w:rsidRDefault="00000000" w:rsidP="00BB3F37">
      <w:r>
        <w:t>There were no contributions to this agenda item.</w:t>
      </w:r>
    </w:p>
    <w:p w14:paraId="42329A2C" w14:textId="77777777" w:rsidR="00B06148" w:rsidRDefault="00B06148" w:rsidP="00BB3F37"/>
    <w:p w14:paraId="2A51501F" w14:textId="77777777" w:rsidR="007615D6" w:rsidRDefault="007615D6" w:rsidP="007615D6">
      <w:pPr>
        <w:pStyle w:val="Heading1"/>
      </w:pPr>
      <w:bookmarkStart w:id="98" w:name="_Toc153785284"/>
      <w:r>
        <w:t>10</w:t>
      </w:r>
      <w:r>
        <w:tab/>
        <w:t>Rel-10 CRs</w:t>
      </w:r>
      <w:bookmarkEnd w:id="98"/>
    </w:p>
    <w:p w14:paraId="0C7B74CE" w14:textId="77777777" w:rsidR="00B06148" w:rsidRDefault="00000000" w:rsidP="00BB3F37">
      <w:r>
        <w:t>There were no contributions to this agenda item.</w:t>
      </w:r>
    </w:p>
    <w:p w14:paraId="773CB782" w14:textId="77777777" w:rsidR="00B06148" w:rsidRDefault="00B06148" w:rsidP="00BB3F37"/>
    <w:p w14:paraId="6F58EAAA" w14:textId="77777777" w:rsidR="007615D6" w:rsidRDefault="007615D6" w:rsidP="007615D6">
      <w:pPr>
        <w:pStyle w:val="Heading1"/>
      </w:pPr>
      <w:bookmarkStart w:id="99" w:name="_Toc153785285"/>
      <w:r>
        <w:t>11</w:t>
      </w:r>
      <w:r>
        <w:tab/>
        <w:t>Rel-11 CRs</w:t>
      </w:r>
      <w:bookmarkEnd w:id="99"/>
    </w:p>
    <w:p w14:paraId="412F6016" w14:textId="77777777" w:rsidR="00B06148" w:rsidRDefault="00000000" w:rsidP="00BB3F37">
      <w:r>
        <w:t>There were no contributions to this agenda item.</w:t>
      </w:r>
    </w:p>
    <w:p w14:paraId="51860E39" w14:textId="77777777" w:rsidR="00B06148" w:rsidRDefault="00B06148" w:rsidP="00BB3F37"/>
    <w:p w14:paraId="1EDC7F92" w14:textId="77777777" w:rsidR="007615D6" w:rsidRDefault="007615D6" w:rsidP="007615D6">
      <w:pPr>
        <w:pStyle w:val="Heading1"/>
      </w:pPr>
      <w:bookmarkStart w:id="100" w:name="_Toc153785286"/>
      <w:r>
        <w:t>12</w:t>
      </w:r>
      <w:r>
        <w:tab/>
        <w:t>Rel-12 CRs</w:t>
      </w:r>
      <w:bookmarkEnd w:id="100"/>
    </w:p>
    <w:p w14:paraId="0C16B5DF" w14:textId="77777777" w:rsidR="00B06148" w:rsidRDefault="00000000" w:rsidP="00BB3F37">
      <w:r>
        <w:t>There were no contributions to this agenda item.</w:t>
      </w:r>
    </w:p>
    <w:p w14:paraId="5E4BD778" w14:textId="77777777" w:rsidR="00B06148" w:rsidRDefault="00B06148" w:rsidP="00BB3F37"/>
    <w:p w14:paraId="1E95FDEC" w14:textId="77777777" w:rsidR="007615D6" w:rsidRDefault="007615D6" w:rsidP="007615D6">
      <w:pPr>
        <w:pStyle w:val="Heading1"/>
      </w:pPr>
      <w:bookmarkStart w:id="101" w:name="_Toc153785287"/>
      <w:r>
        <w:t>13</w:t>
      </w:r>
      <w:r>
        <w:tab/>
        <w:t>Rel-13 CRs</w:t>
      </w:r>
      <w:bookmarkEnd w:id="101"/>
    </w:p>
    <w:p w14:paraId="7B3B0CB7" w14:textId="77777777" w:rsidR="00B06148" w:rsidRDefault="00000000" w:rsidP="00BB3F37">
      <w:r>
        <w:t>There were no contributions to this agenda item.</w:t>
      </w:r>
    </w:p>
    <w:p w14:paraId="2363BB59" w14:textId="77777777" w:rsidR="00B06148" w:rsidRDefault="00B06148" w:rsidP="00BB3F37"/>
    <w:p w14:paraId="44170A57" w14:textId="77777777" w:rsidR="007615D6" w:rsidRDefault="007615D6" w:rsidP="007615D6">
      <w:pPr>
        <w:pStyle w:val="Heading1"/>
      </w:pPr>
      <w:bookmarkStart w:id="102" w:name="_Toc153785288"/>
      <w:r>
        <w:t>14</w:t>
      </w:r>
      <w:r>
        <w:tab/>
        <w:t>Rel-14 CRs</w:t>
      </w:r>
      <w:bookmarkEnd w:id="102"/>
    </w:p>
    <w:p w14:paraId="42F4909C" w14:textId="77777777" w:rsidR="00B06148" w:rsidRDefault="00000000" w:rsidP="00BB3F37">
      <w:r>
        <w:t>There were no contributions to this agenda item.</w:t>
      </w:r>
    </w:p>
    <w:p w14:paraId="3B5C84D1" w14:textId="77777777" w:rsidR="00B06148" w:rsidRDefault="00B06148" w:rsidP="00BB3F37"/>
    <w:p w14:paraId="67601F17" w14:textId="77777777" w:rsidR="007615D6" w:rsidRDefault="007615D6" w:rsidP="007615D6">
      <w:pPr>
        <w:pStyle w:val="Heading1"/>
      </w:pPr>
      <w:bookmarkStart w:id="103" w:name="_Toc153785289"/>
      <w:r>
        <w:t>15</w:t>
      </w:r>
      <w:r>
        <w:tab/>
        <w:t>Rel-15 CRs</w:t>
      </w:r>
      <w:bookmarkEnd w:id="103"/>
    </w:p>
    <w:p w14:paraId="6D959509" w14:textId="77777777" w:rsidR="00E00DA6" w:rsidRDefault="007615D6" w:rsidP="000A3FBD">
      <w:pPr>
        <w:pStyle w:val="NormTop"/>
      </w:pPr>
      <w:r>
        <w:rPr>
          <w:color w:val="0000FF"/>
        </w:rPr>
        <w:t>SP-231600</w:t>
      </w:r>
      <w:r w:rsidRPr="00D53282">
        <w:t xml:space="preserve"> </w:t>
      </w:r>
      <w:r>
        <w:t>(CR PACK) Rel-15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33.128 CR0592R1.</w:t>
      </w:r>
    </w:p>
    <w:p w14:paraId="1E8378C0" w14:textId="77777777" w:rsidR="007615D6" w:rsidRPr="005B25A1" w:rsidRDefault="007615D6" w:rsidP="007615D6">
      <w:pPr>
        <w:keepNext/>
        <w:keepLines/>
        <w:rPr>
          <w:b/>
          <w:bCs/>
        </w:rPr>
      </w:pPr>
      <w:r w:rsidRPr="005B25A1">
        <w:rPr>
          <w:b/>
          <w:bCs/>
        </w:rPr>
        <w:t>Plenary Discussion:</w:t>
      </w:r>
    </w:p>
    <w:p w14:paraId="0CD527F3" w14:textId="77777777" w:rsidR="0019520B" w:rsidRPr="005B25A1" w:rsidRDefault="0019520B" w:rsidP="0019520B">
      <w:pPr>
        <w:keepNext/>
        <w:keepLines/>
      </w:pPr>
      <w:r>
        <w:t>This CR Pack was</w:t>
      </w:r>
      <w:r>
        <w:rPr>
          <w:color w:val="FF0000"/>
        </w:rPr>
        <w:t xml:space="preserve"> block approved</w:t>
      </w:r>
      <w:r w:rsidRPr="0019520B">
        <w:t>.</w:t>
      </w:r>
    </w:p>
    <w:p w14:paraId="686A4EF8" w14:textId="77777777" w:rsidR="0019520B" w:rsidRPr="00EB0339" w:rsidRDefault="0019520B" w:rsidP="0019520B">
      <w:r w:rsidRPr="005B25A1">
        <w:rPr>
          <w:b/>
          <w:bCs/>
        </w:rPr>
        <w:t>Status:</w:t>
      </w:r>
      <w:r>
        <w:t xml:space="preserve"> </w:t>
      </w:r>
      <w:r>
        <w:rPr>
          <w:color w:val="FF0000"/>
        </w:rPr>
        <w:t>Approved</w:t>
      </w:r>
      <w:r>
        <w:t>.</w:t>
      </w:r>
    </w:p>
    <w:p w14:paraId="784CF34C" w14:textId="77777777" w:rsidR="00E00DA6" w:rsidRDefault="007615D6" w:rsidP="000A3FBD">
      <w:pPr>
        <w:pStyle w:val="NormTop"/>
      </w:pPr>
      <w:r>
        <w:rPr>
          <w:color w:val="0000FF"/>
        </w:rPr>
        <w:t>SP-231545</w:t>
      </w:r>
      <w:r w:rsidRPr="00D53282">
        <w:t xml:space="preserve"> </w:t>
      </w:r>
      <w:r>
        <w:t>(CR PACK) Rel-15 CRs to TS23222 for CAPIF (Source: SA WG6)</w:t>
      </w:r>
      <w:r>
        <w:br/>
      </w:r>
      <w:r w:rsidRPr="00D53282">
        <w:rPr>
          <w:b/>
        </w:rPr>
        <w:t>Document for:</w:t>
      </w:r>
      <w:r w:rsidRPr="00D53282">
        <w:t xml:space="preserve"> </w:t>
      </w:r>
      <w:r>
        <w:t>Approval</w:t>
      </w:r>
      <w:r>
        <w:br/>
      </w:r>
      <w:r w:rsidRPr="00D53282">
        <w:rPr>
          <w:b/>
        </w:rPr>
        <w:t>Abstract:</w:t>
      </w:r>
      <w:r w:rsidRPr="00D53282">
        <w:t xml:space="preserve"> </w:t>
      </w:r>
      <w:r>
        <w:br/>
        <w:t>23.222 CR0138; 23.222 CR0139; 23.222 CR0140; 23.222 CR0141.</w:t>
      </w:r>
    </w:p>
    <w:p w14:paraId="200A83EB" w14:textId="77777777" w:rsidR="00F734F5" w:rsidRPr="005B25A1" w:rsidRDefault="00F734F5" w:rsidP="00F734F5">
      <w:pPr>
        <w:keepNext/>
        <w:keepLines/>
        <w:rPr>
          <w:b/>
          <w:bCs/>
        </w:rPr>
      </w:pPr>
      <w:r w:rsidRPr="005B25A1">
        <w:rPr>
          <w:b/>
          <w:bCs/>
        </w:rPr>
        <w:t>Plenary Discussion:</w:t>
      </w:r>
    </w:p>
    <w:p w14:paraId="51647B0D" w14:textId="77777777" w:rsidR="0019520B" w:rsidRPr="005B25A1" w:rsidRDefault="0019520B" w:rsidP="0019520B">
      <w:pPr>
        <w:keepNext/>
        <w:keepLines/>
      </w:pPr>
      <w:r>
        <w:t>This CR Pack was</w:t>
      </w:r>
      <w:r>
        <w:rPr>
          <w:color w:val="FF0000"/>
        </w:rPr>
        <w:t xml:space="preserve"> block approved</w:t>
      </w:r>
      <w:r w:rsidRPr="0019520B">
        <w:t>.</w:t>
      </w:r>
    </w:p>
    <w:p w14:paraId="16D17E56" w14:textId="77777777" w:rsidR="0019520B" w:rsidRPr="00EB0339" w:rsidRDefault="0019520B" w:rsidP="0019520B">
      <w:r w:rsidRPr="005B25A1">
        <w:rPr>
          <w:b/>
          <w:bCs/>
        </w:rPr>
        <w:t>Status:</w:t>
      </w:r>
      <w:r>
        <w:t xml:space="preserve"> </w:t>
      </w:r>
      <w:r>
        <w:rPr>
          <w:color w:val="FF0000"/>
        </w:rPr>
        <w:t>Approved</w:t>
      </w:r>
      <w:r>
        <w:t>.</w:t>
      </w:r>
    </w:p>
    <w:p w14:paraId="4C9C071A" w14:textId="77777777" w:rsidR="00E00DA6" w:rsidRDefault="007615D6" w:rsidP="000A3FBD">
      <w:pPr>
        <w:pStyle w:val="NormTop"/>
      </w:pPr>
      <w:r>
        <w:rPr>
          <w:color w:val="0000FF"/>
        </w:rPr>
        <w:t>SP-231486</w:t>
      </w:r>
      <w:r w:rsidRPr="00D53282">
        <w:t xml:space="preserve"> </w:t>
      </w:r>
      <w:r>
        <w:t>(CR PACK) Rel-15 CRs on TEI (Source: SA WG5)</w:t>
      </w:r>
      <w:r>
        <w:br/>
      </w:r>
      <w:r w:rsidRPr="00D53282">
        <w:rPr>
          <w:b/>
        </w:rPr>
        <w:t>Document for:</w:t>
      </w:r>
      <w:r w:rsidRPr="00D53282">
        <w:t xml:space="preserve"> </w:t>
      </w:r>
      <w:r>
        <w:t>Approval</w:t>
      </w:r>
      <w:r>
        <w:br/>
      </w:r>
      <w:r w:rsidRPr="00D53282">
        <w:rPr>
          <w:b/>
        </w:rPr>
        <w:t>Abstract:</w:t>
      </w:r>
      <w:r w:rsidRPr="00D53282">
        <w:t xml:space="preserve"> </w:t>
      </w:r>
      <w:r>
        <w:br/>
        <w:t>28.500 CR0008; 28.500 CR0009; 28.500 CR0010; 32.156 CR0076R1; 32.156 CR0077R1; 32.156 CR0078R1; 32.156 CR0079R1; 28.550 CR0080R1; 28.550 CR0081R1; 28.550 CR0082R1; 28.550 CR0083R1; 32.421 CR0111; 32.421 CR0112; 32.421 CR0113; 32.421 CR0114; 28.541 CR1132R1; 28.541 CR1133R1; 28.541 CR1134R1; 28.541 CR1135R1.</w:t>
      </w:r>
    </w:p>
    <w:p w14:paraId="431AB30B" w14:textId="77777777" w:rsidR="00F734F5" w:rsidRPr="005B25A1" w:rsidRDefault="00F734F5" w:rsidP="00F734F5">
      <w:pPr>
        <w:keepNext/>
        <w:keepLines/>
        <w:rPr>
          <w:b/>
          <w:bCs/>
        </w:rPr>
      </w:pPr>
      <w:r w:rsidRPr="005B25A1">
        <w:rPr>
          <w:b/>
          <w:bCs/>
        </w:rPr>
        <w:t>Plenary Discussion:</w:t>
      </w:r>
    </w:p>
    <w:p w14:paraId="7DE87032" w14:textId="77777777" w:rsidR="0019520B" w:rsidRPr="005B25A1" w:rsidRDefault="0019520B" w:rsidP="0019520B">
      <w:pPr>
        <w:keepNext/>
        <w:keepLines/>
      </w:pPr>
      <w:r>
        <w:t>This CR Pack was</w:t>
      </w:r>
      <w:r>
        <w:rPr>
          <w:color w:val="FF0000"/>
        </w:rPr>
        <w:t xml:space="preserve"> block approved</w:t>
      </w:r>
      <w:r w:rsidRPr="0019520B">
        <w:t>.</w:t>
      </w:r>
    </w:p>
    <w:p w14:paraId="59252EE4" w14:textId="77777777" w:rsidR="0019520B" w:rsidRPr="00EB0339" w:rsidRDefault="0019520B" w:rsidP="0019520B">
      <w:r w:rsidRPr="005B25A1">
        <w:rPr>
          <w:b/>
          <w:bCs/>
        </w:rPr>
        <w:t>Status:</w:t>
      </w:r>
      <w:r>
        <w:t xml:space="preserve"> </w:t>
      </w:r>
      <w:r>
        <w:rPr>
          <w:color w:val="FF0000"/>
        </w:rPr>
        <w:t>Approved</w:t>
      </w:r>
      <w:r>
        <w:t>.</w:t>
      </w:r>
    </w:p>
    <w:p w14:paraId="1DDDD0F7" w14:textId="77777777" w:rsidR="00B06148" w:rsidRDefault="00B06148" w:rsidP="00BB3F37"/>
    <w:p w14:paraId="61A646E8" w14:textId="77777777" w:rsidR="007615D6" w:rsidRDefault="007615D6" w:rsidP="007615D6">
      <w:pPr>
        <w:pStyle w:val="Heading1"/>
      </w:pPr>
      <w:bookmarkStart w:id="104" w:name="_Toc153785290"/>
      <w:r>
        <w:t>16</w:t>
      </w:r>
      <w:r>
        <w:tab/>
        <w:t>Rel-16 CRs</w:t>
      </w:r>
      <w:bookmarkEnd w:id="104"/>
    </w:p>
    <w:p w14:paraId="42FB0E71" w14:textId="77777777" w:rsidR="00E00DA6" w:rsidRDefault="007615D6" w:rsidP="000A3FBD">
      <w:pPr>
        <w:pStyle w:val="NormTop"/>
      </w:pPr>
      <w:r>
        <w:rPr>
          <w:color w:val="0000FF"/>
        </w:rPr>
        <w:t>SP-231601</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CR0223R1; 33.128 CR0593R1.</w:t>
      </w:r>
    </w:p>
    <w:p w14:paraId="098DEFBD" w14:textId="77777777" w:rsidR="00F734F5" w:rsidRPr="005B25A1" w:rsidRDefault="00F734F5" w:rsidP="00F734F5">
      <w:pPr>
        <w:keepNext/>
        <w:keepLines/>
        <w:rPr>
          <w:b/>
          <w:bCs/>
        </w:rPr>
      </w:pPr>
      <w:r w:rsidRPr="005B25A1">
        <w:rPr>
          <w:b/>
          <w:bCs/>
        </w:rPr>
        <w:t>Plenary Discussion:</w:t>
      </w:r>
    </w:p>
    <w:p w14:paraId="0284BD12" w14:textId="77777777" w:rsidR="0019520B" w:rsidRPr="005B25A1" w:rsidRDefault="0019520B" w:rsidP="0019520B">
      <w:pPr>
        <w:keepNext/>
        <w:keepLines/>
      </w:pPr>
      <w:r>
        <w:t>This CR Pack was</w:t>
      </w:r>
      <w:r>
        <w:rPr>
          <w:color w:val="FF0000"/>
        </w:rPr>
        <w:t xml:space="preserve"> block approved</w:t>
      </w:r>
      <w:r w:rsidRPr="0019520B">
        <w:t>.</w:t>
      </w:r>
    </w:p>
    <w:p w14:paraId="3955FFA8" w14:textId="77777777" w:rsidR="0019520B" w:rsidRPr="00EB0339" w:rsidRDefault="0019520B" w:rsidP="0019520B">
      <w:r w:rsidRPr="005B25A1">
        <w:rPr>
          <w:b/>
          <w:bCs/>
        </w:rPr>
        <w:t>Status:</w:t>
      </w:r>
      <w:r>
        <w:t xml:space="preserve"> </w:t>
      </w:r>
      <w:r>
        <w:rPr>
          <w:color w:val="FF0000"/>
        </w:rPr>
        <w:t>Approved</w:t>
      </w:r>
      <w:r>
        <w:t>.</w:t>
      </w:r>
    </w:p>
    <w:p w14:paraId="1A03C173" w14:textId="77777777" w:rsidR="00E00DA6" w:rsidRDefault="007615D6" w:rsidP="000A3FBD">
      <w:pPr>
        <w:pStyle w:val="NormTop"/>
      </w:pPr>
      <w:r>
        <w:rPr>
          <w:color w:val="0000FF"/>
        </w:rPr>
        <w:t>SP-231546</w:t>
      </w:r>
      <w:r w:rsidRPr="00D53282">
        <w:t xml:space="preserve"> </w:t>
      </w:r>
      <w:r>
        <w:t xml:space="preserve">(CR PACK) Rel-16 CRs to TS23222 for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CR0134; 23.222 CR0135; 23.222 CR0136.</w:t>
      </w:r>
    </w:p>
    <w:p w14:paraId="286B004A" w14:textId="77777777" w:rsidR="00F734F5" w:rsidRPr="005B25A1" w:rsidRDefault="00F734F5" w:rsidP="00F734F5">
      <w:pPr>
        <w:keepNext/>
        <w:keepLines/>
        <w:rPr>
          <w:b/>
          <w:bCs/>
        </w:rPr>
      </w:pPr>
      <w:r w:rsidRPr="005B25A1">
        <w:rPr>
          <w:b/>
          <w:bCs/>
        </w:rPr>
        <w:t>Plenary Discussion:</w:t>
      </w:r>
    </w:p>
    <w:p w14:paraId="333D98A4" w14:textId="77777777" w:rsidR="0019520B" w:rsidRPr="005B25A1" w:rsidRDefault="0019520B" w:rsidP="0019520B">
      <w:pPr>
        <w:keepNext/>
        <w:keepLines/>
      </w:pPr>
      <w:r>
        <w:t>This CR Pack was</w:t>
      </w:r>
      <w:r>
        <w:rPr>
          <w:color w:val="FF0000"/>
        </w:rPr>
        <w:t xml:space="preserve"> block approved</w:t>
      </w:r>
      <w:r w:rsidRPr="0019520B">
        <w:t>.</w:t>
      </w:r>
    </w:p>
    <w:p w14:paraId="5D15966E" w14:textId="77777777" w:rsidR="0019520B" w:rsidRPr="00EB0339" w:rsidRDefault="0019520B" w:rsidP="0019520B">
      <w:r w:rsidRPr="005B25A1">
        <w:rPr>
          <w:b/>
          <w:bCs/>
        </w:rPr>
        <w:t>Status:</w:t>
      </w:r>
      <w:r>
        <w:t xml:space="preserve"> </w:t>
      </w:r>
      <w:r>
        <w:rPr>
          <w:color w:val="FF0000"/>
        </w:rPr>
        <w:t>Approved</w:t>
      </w:r>
      <w:r>
        <w:t>.</w:t>
      </w:r>
    </w:p>
    <w:p w14:paraId="4B2E5FA7" w14:textId="77777777" w:rsidR="00E00DA6" w:rsidRDefault="007615D6" w:rsidP="000A3FBD">
      <w:pPr>
        <w:pStyle w:val="NormTop"/>
      </w:pPr>
      <w:r>
        <w:rPr>
          <w:color w:val="0000FF"/>
        </w:rPr>
        <w:t>SP-231564</w:t>
      </w:r>
      <w:r w:rsidRPr="00D53282">
        <w:t xml:space="preserve"> </w:t>
      </w:r>
      <w:r>
        <w:t>(CR PACK) Rel-16 CRs to TS23434 for SEAL (Source: SA WG6)</w:t>
      </w:r>
      <w:r>
        <w:br/>
      </w:r>
      <w:r w:rsidRPr="00D53282">
        <w:rPr>
          <w:b/>
        </w:rPr>
        <w:t>Document for:</w:t>
      </w:r>
      <w:r w:rsidRPr="00D53282">
        <w:t xml:space="preserve"> </w:t>
      </w:r>
      <w:r>
        <w:t>Approval</w:t>
      </w:r>
      <w:r>
        <w:br/>
      </w:r>
      <w:r w:rsidRPr="00D53282">
        <w:rPr>
          <w:b/>
        </w:rPr>
        <w:t>Abstract:</w:t>
      </w:r>
      <w:r w:rsidRPr="00D53282">
        <w:t xml:space="preserve"> </w:t>
      </w:r>
      <w:r>
        <w:br/>
        <w:t>23.434 CR0239; 23.434 CR0240; 23.434 CR0241; 23.434 CR0257; 23.434 CR0258; 23.434 CR0259; 23.434 CR0251R1; 23.434 CR0252R1; 23.434 CR0253R1; 23.434 CR0254R1; 23.434 CR0255R1; 23.434 CR0256R1; 23.434 CR0278; 23.434 CR0279; 23.434 CR0280; 23.434 CR0281.</w:t>
      </w:r>
    </w:p>
    <w:p w14:paraId="37A6A71C" w14:textId="77777777" w:rsidR="00F734F5" w:rsidRPr="005B25A1" w:rsidRDefault="00F734F5" w:rsidP="00F734F5">
      <w:pPr>
        <w:keepNext/>
        <w:keepLines/>
        <w:rPr>
          <w:b/>
          <w:bCs/>
        </w:rPr>
      </w:pPr>
      <w:r w:rsidRPr="005B25A1">
        <w:rPr>
          <w:b/>
          <w:bCs/>
        </w:rPr>
        <w:t>Plenary Discussion:</w:t>
      </w:r>
    </w:p>
    <w:p w14:paraId="2038E569" w14:textId="77777777" w:rsidR="0019520B" w:rsidRPr="005B25A1" w:rsidRDefault="0019520B" w:rsidP="0019520B">
      <w:pPr>
        <w:keepNext/>
        <w:keepLines/>
      </w:pPr>
      <w:r>
        <w:t>This CR Pack was</w:t>
      </w:r>
      <w:r>
        <w:rPr>
          <w:color w:val="FF0000"/>
        </w:rPr>
        <w:t xml:space="preserve"> block approved</w:t>
      </w:r>
      <w:r w:rsidRPr="0019520B">
        <w:t>.</w:t>
      </w:r>
    </w:p>
    <w:p w14:paraId="41C5B2C1" w14:textId="77777777" w:rsidR="0019520B" w:rsidRPr="00EB0339" w:rsidRDefault="0019520B" w:rsidP="0019520B">
      <w:r w:rsidRPr="005B25A1">
        <w:rPr>
          <w:b/>
          <w:bCs/>
        </w:rPr>
        <w:t>Status:</w:t>
      </w:r>
      <w:r>
        <w:t xml:space="preserve"> </w:t>
      </w:r>
      <w:r>
        <w:rPr>
          <w:color w:val="FF0000"/>
        </w:rPr>
        <w:t>Approved</w:t>
      </w:r>
      <w:r>
        <w:t>.</w:t>
      </w:r>
    </w:p>
    <w:p w14:paraId="3E28D09B" w14:textId="77777777" w:rsidR="00E00DA6" w:rsidRDefault="007615D6" w:rsidP="000A3FBD">
      <w:pPr>
        <w:pStyle w:val="NormTop"/>
      </w:pPr>
      <w:r>
        <w:rPr>
          <w:color w:val="0000FF"/>
        </w:rPr>
        <w:t>SP-231451</w:t>
      </w:r>
      <w:r w:rsidRPr="00D53282">
        <w:t xml:space="preserve"> </w:t>
      </w:r>
      <w:r>
        <w:t>(CR PACK) Rel-16 CRs on Enhancement of performance assurance for 5G networks including network slicing (Source: SA WG5)</w:t>
      </w:r>
      <w:r>
        <w:br/>
      </w:r>
      <w:r w:rsidRPr="00D53282">
        <w:rPr>
          <w:b/>
        </w:rPr>
        <w:t>Document for:</w:t>
      </w:r>
      <w:r w:rsidRPr="00D53282">
        <w:t xml:space="preserve"> </w:t>
      </w:r>
      <w:r>
        <w:t>Approval</w:t>
      </w:r>
      <w:r>
        <w:br/>
      </w:r>
      <w:r w:rsidRPr="00D53282">
        <w:rPr>
          <w:b/>
        </w:rPr>
        <w:t>Abstract:</w:t>
      </w:r>
      <w:r w:rsidRPr="00D53282">
        <w:t xml:space="preserve"> </w:t>
      </w:r>
      <w:r>
        <w:br/>
        <w:t>28.554 CR0156; 28.554 CR0157; 28.554 CR0159.</w:t>
      </w:r>
    </w:p>
    <w:p w14:paraId="4A9851DE" w14:textId="77777777" w:rsidR="00F734F5" w:rsidRPr="005B25A1" w:rsidRDefault="00F734F5" w:rsidP="00F734F5">
      <w:pPr>
        <w:keepNext/>
        <w:keepLines/>
        <w:rPr>
          <w:b/>
          <w:bCs/>
        </w:rPr>
      </w:pPr>
      <w:r w:rsidRPr="005B25A1">
        <w:rPr>
          <w:b/>
          <w:bCs/>
        </w:rPr>
        <w:t>Plenary Discussion:</w:t>
      </w:r>
    </w:p>
    <w:p w14:paraId="58676623" w14:textId="77777777" w:rsidR="0019520B" w:rsidRPr="005B25A1" w:rsidRDefault="0019520B" w:rsidP="0019520B">
      <w:pPr>
        <w:keepNext/>
        <w:keepLines/>
      </w:pPr>
      <w:r>
        <w:t>This CR Pack was</w:t>
      </w:r>
      <w:r>
        <w:rPr>
          <w:color w:val="FF0000"/>
        </w:rPr>
        <w:t xml:space="preserve"> block approved</w:t>
      </w:r>
      <w:r w:rsidRPr="0019520B">
        <w:t>.</w:t>
      </w:r>
    </w:p>
    <w:p w14:paraId="11C62642" w14:textId="77777777" w:rsidR="0019520B" w:rsidRPr="00EB0339" w:rsidRDefault="0019520B" w:rsidP="0019520B">
      <w:r w:rsidRPr="005B25A1">
        <w:rPr>
          <w:b/>
          <w:bCs/>
        </w:rPr>
        <w:t>Status:</w:t>
      </w:r>
      <w:r>
        <w:t xml:space="preserve"> </w:t>
      </w:r>
      <w:r>
        <w:rPr>
          <w:color w:val="FF0000"/>
        </w:rPr>
        <w:t>Approved</w:t>
      </w:r>
      <w:r>
        <w:t>.</w:t>
      </w:r>
    </w:p>
    <w:p w14:paraId="2AF74A1F" w14:textId="77777777" w:rsidR="00E00DA6" w:rsidRDefault="007615D6" w:rsidP="000A3FBD">
      <w:pPr>
        <w:pStyle w:val="NormTop"/>
      </w:pPr>
      <w:r>
        <w:rPr>
          <w:color w:val="0000FF"/>
        </w:rPr>
        <w:t>SP-231489</w:t>
      </w:r>
      <w:r w:rsidRPr="00D53282">
        <w:t xml:space="preserve"> </w:t>
      </w:r>
      <w:r>
        <w:t xml:space="preserve">(CR PACK) Rel-16 </w:t>
      </w:r>
      <w:proofErr w:type="spellStart"/>
      <w:r>
        <w:t>Crs</w:t>
      </w:r>
      <w:proofErr w:type="spellEnd"/>
      <w:r>
        <w:t xml:space="preserve"> on TEI batch 3 (Source: SA WG5)</w:t>
      </w:r>
      <w:r>
        <w:br/>
      </w:r>
      <w:r w:rsidRPr="00D53282">
        <w:rPr>
          <w:b/>
        </w:rPr>
        <w:t>Document for:</w:t>
      </w:r>
      <w:r w:rsidRPr="00D53282">
        <w:t xml:space="preserve"> </w:t>
      </w:r>
      <w:r>
        <w:t>Approval</w:t>
      </w:r>
      <w:r>
        <w:br/>
      </w:r>
      <w:r w:rsidRPr="00D53282">
        <w:rPr>
          <w:b/>
        </w:rPr>
        <w:t>Abstract:</w:t>
      </w:r>
      <w:r w:rsidRPr="00D53282">
        <w:t xml:space="preserve"> </w:t>
      </w:r>
      <w:r>
        <w:br/>
        <w:t>32.421 CR0108; 32.421 CR0109; 32.421 CR0110; 32.423 CR0153; 32.423 CR0154; 32.423 CR0155; 32.421 CR0115; 32.421 CR0116; 32.421 CR0117; 32.422 CR0415R1; 32.422 CR0416R1; 32.422 CR0417R1.</w:t>
      </w:r>
    </w:p>
    <w:p w14:paraId="47E14A45" w14:textId="77777777" w:rsidR="00F734F5" w:rsidRPr="005B25A1" w:rsidRDefault="00F734F5" w:rsidP="00F734F5">
      <w:pPr>
        <w:keepNext/>
        <w:keepLines/>
        <w:rPr>
          <w:b/>
          <w:bCs/>
        </w:rPr>
      </w:pPr>
      <w:r w:rsidRPr="005B25A1">
        <w:rPr>
          <w:b/>
          <w:bCs/>
        </w:rPr>
        <w:t>Plenary Discussion:</w:t>
      </w:r>
    </w:p>
    <w:p w14:paraId="79B667C6" w14:textId="77777777" w:rsidR="0019520B" w:rsidRPr="005B25A1" w:rsidRDefault="0019520B" w:rsidP="0019520B">
      <w:pPr>
        <w:keepNext/>
        <w:keepLines/>
      </w:pPr>
      <w:r>
        <w:t>This CR Pack was</w:t>
      </w:r>
      <w:r>
        <w:rPr>
          <w:color w:val="FF0000"/>
        </w:rPr>
        <w:t xml:space="preserve"> block approved</w:t>
      </w:r>
      <w:r w:rsidRPr="0019520B">
        <w:t>.</w:t>
      </w:r>
    </w:p>
    <w:p w14:paraId="65B800CD" w14:textId="77777777" w:rsidR="0019520B" w:rsidRPr="00EB0339" w:rsidRDefault="0019520B" w:rsidP="0019520B">
      <w:r w:rsidRPr="005B25A1">
        <w:rPr>
          <w:b/>
          <w:bCs/>
        </w:rPr>
        <w:t>Status:</w:t>
      </w:r>
      <w:r>
        <w:t xml:space="preserve"> </w:t>
      </w:r>
      <w:r>
        <w:rPr>
          <w:color w:val="FF0000"/>
        </w:rPr>
        <w:t>Approved</w:t>
      </w:r>
      <w:r>
        <w:t>.</w:t>
      </w:r>
    </w:p>
    <w:p w14:paraId="59DAB8F5" w14:textId="77777777" w:rsidR="00E00DA6" w:rsidRDefault="007615D6" w:rsidP="000A3FBD">
      <w:pPr>
        <w:pStyle w:val="NormTop"/>
      </w:pPr>
      <w:r>
        <w:rPr>
          <w:color w:val="0000FF"/>
        </w:rPr>
        <w:t>SP-231488</w:t>
      </w:r>
      <w:r w:rsidRPr="00D53282">
        <w:t xml:space="preserve"> </w:t>
      </w:r>
      <w:r>
        <w:t xml:space="preserve">(CR PACK) Rel-16 </w:t>
      </w:r>
      <w:proofErr w:type="spellStart"/>
      <w:r>
        <w:t>Crs</w:t>
      </w:r>
      <w:proofErr w:type="spellEnd"/>
      <w:r>
        <w:t xml:space="preserve"> on TEI batch 2 (Source: SA WG5)</w:t>
      </w:r>
      <w:r>
        <w:br/>
      </w:r>
      <w:r w:rsidRPr="00D53282">
        <w:rPr>
          <w:b/>
        </w:rPr>
        <w:t>Document for:</w:t>
      </w:r>
      <w:r w:rsidRPr="00D53282">
        <w:t xml:space="preserve"> </w:t>
      </w:r>
      <w:r>
        <w:t>Approval</w:t>
      </w:r>
      <w:r>
        <w:br/>
      </w:r>
      <w:r w:rsidRPr="00D53282">
        <w:rPr>
          <w:b/>
        </w:rPr>
        <w:t>Abstract:</w:t>
      </w:r>
      <w:r w:rsidRPr="00D53282">
        <w:t xml:space="preserve"> </w:t>
      </w:r>
      <w:r>
        <w:br/>
        <w:t>28.622 CR0298; 28.622 CR0299; 28.622 CR0300; 28.623 CR0300; 28.623 CR0301; 28.623 CR0302; 32.254 CR0036R1; 32.254 CR0037R1; 32.254 CR0038R1; 32.291 CR0516R1; 32.291 CR0517R1; 32.291 CR0518R1; 28.623 CR0292R2; 28.623 CR0293R2; 28.623 CR0294R3; 28.632 CR0007R1; 28.632 CR0006R1.</w:t>
      </w:r>
    </w:p>
    <w:p w14:paraId="6009FFE1" w14:textId="77777777" w:rsidR="00F734F5" w:rsidRPr="005B25A1" w:rsidRDefault="00F734F5" w:rsidP="00F734F5">
      <w:pPr>
        <w:keepNext/>
        <w:keepLines/>
        <w:rPr>
          <w:b/>
          <w:bCs/>
        </w:rPr>
      </w:pPr>
      <w:r w:rsidRPr="005B25A1">
        <w:rPr>
          <w:b/>
          <w:bCs/>
        </w:rPr>
        <w:t>Plenary Discussion:</w:t>
      </w:r>
    </w:p>
    <w:p w14:paraId="5F03ABA3" w14:textId="77777777" w:rsidR="0019520B" w:rsidRPr="005B25A1" w:rsidRDefault="0019520B" w:rsidP="0019520B">
      <w:pPr>
        <w:keepNext/>
        <w:keepLines/>
      </w:pPr>
      <w:r>
        <w:t>This CR Pack was</w:t>
      </w:r>
      <w:r>
        <w:rPr>
          <w:color w:val="FF0000"/>
        </w:rPr>
        <w:t xml:space="preserve"> block approved</w:t>
      </w:r>
      <w:r w:rsidRPr="0019520B">
        <w:t>.</w:t>
      </w:r>
    </w:p>
    <w:p w14:paraId="2ADC6D06" w14:textId="77777777" w:rsidR="0019520B" w:rsidRPr="00EB0339" w:rsidRDefault="0019520B" w:rsidP="0019520B">
      <w:r w:rsidRPr="005B25A1">
        <w:rPr>
          <w:b/>
          <w:bCs/>
        </w:rPr>
        <w:t>Status:</w:t>
      </w:r>
      <w:r>
        <w:t xml:space="preserve"> </w:t>
      </w:r>
      <w:r>
        <w:rPr>
          <w:color w:val="FF0000"/>
        </w:rPr>
        <w:t>Approved</w:t>
      </w:r>
      <w:r>
        <w:t>.</w:t>
      </w:r>
    </w:p>
    <w:p w14:paraId="60CDB546" w14:textId="77777777" w:rsidR="00E00DA6" w:rsidRDefault="007615D6" w:rsidP="000A3FBD">
      <w:pPr>
        <w:pStyle w:val="NormTop"/>
      </w:pPr>
      <w:r>
        <w:rPr>
          <w:color w:val="0000FF"/>
        </w:rPr>
        <w:t>SP-231487</w:t>
      </w:r>
      <w:r w:rsidRPr="00D53282">
        <w:t xml:space="preserve"> </w:t>
      </w:r>
      <w:r>
        <w:t xml:space="preserve">(CR PACK) Rel-16 </w:t>
      </w:r>
      <w:proofErr w:type="spellStart"/>
      <w:r>
        <w:t>Crs</w:t>
      </w:r>
      <w:proofErr w:type="spellEnd"/>
      <w:r>
        <w:t xml:space="preserve">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28.532 CR0283; 28.532 CR0284; 28.532 CR0285; 28.313 CR0059; 28.313 CR0060; 28.532 CR0292; 28.552 CR0483R1; 28.552 CR0484R1; 28.552 CR0490; 28.541 CR1039R1; 28.541 CR1040R1; 28.541 CR1041R1; 28.541 CR1061; 28.541 CR1062; 28.541 CR1063; 28.541 CR1064; 28.541 CR1065; 28.541 CR1066; 28.541 CR1067; 28.541 CR1068; 28.541 CR1069; 28.552 CR0494; 28.552 CR0495; 28.552 CR0496; 28.532 CR0275R3; 28.532 CR0286R2; 28.532 CR0297R1.</w:t>
      </w:r>
    </w:p>
    <w:p w14:paraId="70AF8C6A" w14:textId="77777777" w:rsidR="00F734F5" w:rsidRPr="005B25A1" w:rsidRDefault="00F734F5" w:rsidP="00F734F5">
      <w:pPr>
        <w:keepNext/>
        <w:keepLines/>
        <w:rPr>
          <w:b/>
          <w:bCs/>
        </w:rPr>
      </w:pPr>
      <w:r w:rsidRPr="005B25A1">
        <w:rPr>
          <w:b/>
          <w:bCs/>
        </w:rPr>
        <w:t>Plenary Discussion:</w:t>
      </w:r>
    </w:p>
    <w:p w14:paraId="654F4CBB" w14:textId="77777777" w:rsidR="0019520B" w:rsidRPr="005B25A1" w:rsidRDefault="0019520B" w:rsidP="0019520B">
      <w:pPr>
        <w:keepNext/>
        <w:keepLines/>
      </w:pPr>
      <w:r>
        <w:t>This CR Pack was</w:t>
      </w:r>
      <w:r>
        <w:rPr>
          <w:color w:val="FF0000"/>
        </w:rPr>
        <w:t xml:space="preserve"> block approved</w:t>
      </w:r>
      <w:r w:rsidRPr="0019520B">
        <w:t>.</w:t>
      </w:r>
    </w:p>
    <w:p w14:paraId="2E3F7BB3" w14:textId="77777777" w:rsidR="0019520B" w:rsidRPr="00EB0339" w:rsidRDefault="0019520B" w:rsidP="0019520B">
      <w:r w:rsidRPr="005B25A1">
        <w:rPr>
          <w:b/>
          <w:bCs/>
        </w:rPr>
        <w:t>Status:</w:t>
      </w:r>
      <w:r>
        <w:t xml:space="preserve"> </w:t>
      </w:r>
      <w:r>
        <w:rPr>
          <w:color w:val="FF0000"/>
        </w:rPr>
        <w:t>Approved</w:t>
      </w:r>
      <w:r>
        <w:t>.</w:t>
      </w:r>
    </w:p>
    <w:p w14:paraId="6BE577BF" w14:textId="77777777" w:rsidR="00E00DA6" w:rsidRDefault="007615D6" w:rsidP="000A3FBD">
      <w:pPr>
        <w:pStyle w:val="NormTop"/>
      </w:pPr>
      <w:r>
        <w:rPr>
          <w:color w:val="0000FF"/>
        </w:rPr>
        <w:t>SP-231496</w:t>
      </w:r>
      <w:r w:rsidRPr="00D53282">
        <w:t xml:space="preserve"> </w:t>
      </w:r>
      <w:r>
        <w:t>(CR PACK) Rel-16 CRs on Trace Management in the context of Services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32.423 CR0160R1; 32.423 CR0161R1; 32.423 CR0162R1.</w:t>
      </w:r>
    </w:p>
    <w:p w14:paraId="459FA6A8" w14:textId="77777777" w:rsidR="00F734F5" w:rsidRPr="005B25A1" w:rsidRDefault="00F734F5" w:rsidP="00F734F5">
      <w:pPr>
        <w:keepNext/>
        <w:keepLines/>
        <w:rPr>
          <w:b/>
          <w:bCs/>
        </w:rPr>
      </w:pPr>
      <w:r w:rsidRPr="005B25A1">
        <w:rPr>
          <w:b/>
          <w:bCs/>
        </w:rPr>
        <w:t>Plenary Discussion:</w:t>
      </w:r>
    </w:p>
    <w:p w14:paraId="54794CBB" w14:textId="77777777" w:rsidR="0019520B" w:rsidRPr="005B25A1" w:rsidRDefault="0019520B" w:rsidP="0019520B">
      <w:pPr>
        <w:keepNext/>
        <w:keepLines/>
      </w:pPr>
      <w:r>
        <w:t>This CR Pack was</w:t>
      </w:r>
      <w:r>
        <w:rPr>
          <w:color w:val="FF0000"/>
        </w:rPr>
        <w:t xml:space="preserve"> block approved</w:t>
      </w:r>
      <w:r w:rsidRPr="0019520B">
        <w:t>.</w:t>
      </w:r>
    </w:p>
    <w:p w14:paraId="4C817F72" w14:textId="77777777" w:rsidR="0019520B" w:rsidRPr="00EB0339" w:rsidRDefault="0019520B" w:rsidP="0019520B">
      <w:r w:rsidRPr="005B25A1">
        <w:rPr>
          <w:b/>
          <w:bCs/>
        </w:rPr>
        <w:t>Status:</w:t>
      </w:r>
      <w:r>
        <w:t xml:space="preserve"> </w:t>
      </w:r>
      <w:r>
        <w:rPr>
          <w:color w:val="FF0000"/>
        </w:rPr>
        <w:t>Approved</w:t>
      </w:r>
      <w:r>
        <w:t>.</w:t>
      </w:r>
    </w:p>
    <w:p w14:paraId="00372EAB" w14:textId="77777777" w:rsidR="00E00DA6" w:rsidRDefault="007615D6" w:rsidP="000A3FBD">
      <w:pPr>
        <w:pStyle w:val="NormTop"/>
      </w:pPr>
      <w:r>
        <w:rPr>
          <w:color w:val="0000FF"/>
        </w:rPr>
        <w:t>SP-231394</w:t>
      </w:r>
      <w:r w:rsidRPr="00D53282">
        <w:t xml:space="preserve"> </w:t>
      </w:r>
      <w:r>
        <w:t>(CR PACK) Stage 1 CRs on TEI16 (Source: SA WG1)</w:t>
      </w:r>
      <w:r>
        <w:br/>
      </w:r>
      <w:r w:rsidRPr="00D53282">
        <w:rPr>
          <w:b/>
        </w:rPr>
        <w:t>Document for:</w:t>
      </w:r>
      <w:r w:rsidRPr="00D53282">
        <w:t xml:space="preserve"> </w:t>
      </w:r>
      <w:r>
        <w:t>Approval</w:t>
      </w:r>
      <w:r>
        <w:br/>
      </w:r>
      <w:r w:rsidRPr="00D53282">
        <w:rPr>
          <w:b/>
        </w:rPr>
        <w:t>Abstract:</w:t>
      </w:r>
      <w:r w:rsidRPr="00D53282">
        <w:t xml:space="preserve"> </w:t>
      </w:r>
      <w:r>
        <w:br/>
        <w:t>22.261 CR0754R1; 22.261 CR0751R1; 22.261 CR0752R1; 22.261 CR0753R1.</w:t>
      </w:r>
    </w:p>
    <w:p w14:paraId="01844143" w14:textId="77777777" w:rsidR="00F734F5" w:rsidRPr="005B25A1" w:rsidRDefault="00F734F5" w:rsidP="00F734F5">
      <w:pPr>
        <w:keepNext/>
        <w:keepLines/>
        <w:rPr>
          <w:b/>
          <w:bCs/>
        </w:rPr>
      </w:pPr>
      <w:r w:rsidRPr="005B25A1">
        <w:rPr>
          <w:b/>
          <w:bCs/>
        </w:rPr>
        <w:t>Plenary Discussion:</w:t>
      </w:r>
    </w:p>
    <w:p w14:paraId="1F030644" w14:textId="77777777" w:rsidR="0019520B" w:rsidRPr="005B25A1" w:rsidRDefault="0019520B" w:rsidP="0019520B">
      <w:pPr>
        <w:keepNext/>
        <w:keepLines/>
      </w:pPr>
      <w:r>
        <w:t>This CR Pack was</w:t>
      </w:r>
      <w:r>
        <w:rPr>
          <w:color w:val="FF0000"/>
        </w:rPr>
        <w:t xml:space="preserve"> block approved</w:t>
      </w:r>
      <w:r w:rsidRPr="0019520B">
        <w:t>.</w:t>
      </w:r>
    </w:p>
    <w:p w14:paraId="52142DFA" w14:textId="77777777" w:rsidR="0019520B" w:rsidRPr="00EB0339" w:rsidRDefault="0019520B" w:rsidP="0019520B">
      <w:r w:rsidRPr="005B25A1">
        <w:rPr>
          <w:b/>
          <w:bCs/>
        </w:rPr>
        <w:t>Status:</w:t>
      </w:r>
      <w:r>
        <w:t xml:space="preserve"> </w:t>
      </w:r>
      <w:r>
        <w:rPr>
          <w:color w:val="FF0000"/>
        </w:rPr>
        <w:t>Approved</w:t>
      </w:r>
      <w:r>
        <w:t>.</w:t>
      </w:r>
    </w:p>
    <w:p w14:paraId="5048D783" w14:textId="77777777" w:rsidR="00E00DA6" w:rsidRDefault="007615D6" w:rsidP="000A3FBD">
      <w:pPr>
        <w:pStyle w:val="NormTop"/>
      </w:pPr>
      <w:r>
        <w:rPr>
          <w:color w:val="0000FF"/>
        </w:rPr>
        <w:t>SP-231236</w:t>
      </w:r>
      <w:r w:rsidRPr="00D53282">
        <w:t xml:space="preserve"> </w:t>
      </w:r>
      <w:r>
        <w:t>(CR PACK) SA WG2 CRs on 5G_CIoT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CR4253R4; 23.502 CR4254R4; 23.502 CR4255R5.</w:t>
      </w:r>
    </w:p>
    <w:p w14:paraId="25A73D3B" w14:textId="77777777" w:rsidR="00F734F5" w:rsidRPr="005B25A1" w:rsidRDefault="00F734F5" w:rsidP="00F734F5">
      <w:pPr>
        <w:keepNext/>
        <w:keepLines/>
        <w:rPr>
          <w:b/>
          <w:bCs/>
        </w:rPr>
      </w:pPr>
      <w:r w:rsidRPr="005B25A1">
        <w:rPr>
          <w:b/>
          <w:bCs/>
        </w:rPr>
        <w:t>Plenary Discussion:</w:t>
      </w:r>
    </w:p>
    <w:p w14:paraId="6B34B067" w14:textId="77777777" w:rsidR="0019520B" w:rsidRPr="005B25A1" w:rsidRDefault="0019520B" w:rsidP="0019520B">
      <w:pPr>
        <w:keepNext/>
        <w:keepLines/>
      </w:pPr>
      <w:r>
        <w:t>This CR Pack was</w:t>
      </w:r>
      <w:r>
        <w:rPr>
          <w:color w:val="FF0000"/>
        </w:rPr>
        <w:t xml:space="preserve"> block approved</w:t>
      </w:r>
      <w:r w:rsidRPr="0019520B">
        <w:t>.</w:t>
      </w:r>
    </w:p>
    <w:p w14:paraId="5F603E6D" w14:textId="77777777" w:rsidR="0019520B" w:rsidRPr="00EB0339" w:rsidRDefault="0019520B" w:rsidP="0019520B">
      <w:r w:rsidRPr="005B25A1">
        <w:rPr>
          <w:b/>
          <w:bCs/>
        </w:rPr>
        <w:t>Status:</w:t>
      </w:r>
      <w:r>
        <w:t xml:space="preserve"> </w:t>
      </w:r>
      <w:r>
        <w:rPr>
          <w:color w:val="FF0000"/>
        </w:rPr>
        <w:t>Approved</w:t>
      </w:r>
      <w:r>
        <w:t>.</w:t>
      </w:r>
    </w:p>
    <w:p w14:paraId="009C8D3A" w14:textId="77777777" w:rsidR="00E00DA6" w:rsidRDefault="007615D6" w:rsidP="000A3FBD">
      <w:pPr>
        <w:pStyle w:val="NormTop"/>
      </w:pPr>
      <w:r>
        <w:rPr>
          <w:color w:val="0000FF"/>
        </w:rPr>
        <w:t>SP-231237</w:t>
      </w:r>
      <w:r w:rsidRPr="00D53282">
        <w:t xml:space="preserve"> </w:t>
      </w:r>
      <w:r>
        <w:t>(CR PACK) SA WG2 CRs on 5GS_Ph1, TEI16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CR5120R1; 23.501 CR5121R1; 23.501 CR5119R3.</w:t>
      </w:r>
    </w:p>
    <w:p w14:paraId="336E99EF" w14:textId="77777777" w:rsidR="00F734F5" w:rsidRPr="005B25A1" w:rsidRDefault="00F734F5" w:rsidP="00F734F5">
      <w:pPr>
        <w:keepNext/>
        <w:keepLines/>
        <w:rPr>
          <w:b/>
          <w:bCs/>
        </w:rPr>
      </w:pPr>
      <w:r w:rsidRPr="005B25A1">
        <w:rPr>
          <w:b/>
          <w:bCs/>
        </w:rPr>
        <w:t>Plenary Discussion:</w:t>
      </w:r>
    </w:p>
    <w:p w14:paraId="0A47C1BB" w14:textId="77777777" w:rsidR="0019520B" w:rsidRPr="005B25A1" w:rsidRDefault="0019520B" w:rsidP="0019520B">
      <w:pPr>
        <w:keepNext/>
        <w:keepLines/>
      </w:pPr>
      <w:r>
        <w:t>This CR Pack was</w:t>
      </w:r>
      <w:r>
        <w:rPr>
          <w:color w:val="FF0000"/>
        </w:rPr>
        <w:t xml:space="preserve"> block approved</w:t>
      </w:r>
      <w:r w:rsidRPr="0019520B">
        <w:t>.</w:t>
      </w:r>
    </w:p>
    <w:p w14:paraId="7DDFC625" w14:textId="77777777" w:rsidR="0019520B" w:rsidRPr="00EB0339" w:rsidRDefault="0019520B" w:rsidP="0019520B">
      <w:r w:rsidRPr="005B25A1">
        <w:rPr>
          <w:b/>
          <w:bCs/>
        </w:rPr>
        <w:t>Status:</w:t>
      </w:r>
      <w:r>
        <w:t xml:space="preserve"> </w:t>
      </w:r>
      <w:r>
        <w:rPr>
          <w:color w:val="FF0000"/>
        </w:rPr>
        <w:t>Approved</w:t>
      </w:r>
      <w:r>
        <w:t>.</w:t>
      </w:r>
    </w:p>
    <w:p w14:paraId="2D9283DB" w14:textId="77777777" w:rsidR="00E00DA6" w:rsidRDefault="007615D6" w:rsidP="000A3FBD">
      <w:pPr>
        <w:pStyle w:val="NormTop"/>
      </w:pPr>
      <w:r>
        <w:rPr>
          <w:color w:val="0000FF"/>
        </w:rPr>
        <w:t>SP-231238</w:t>
      </w:r>
      <w:r w:rsidRPr="00D53282">
        <w:t xml:space="preserve"> </w:t>
      </w:r>
      <w:r>
        <w:t>(CR PACK) SA WG2 CRs on Vertical_LAN (Rel-16,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CR4908R2; 23.501 CR4909R2; 23.501 CR4910R2.</w:t>
      </w:r>
    </w:p>
    <w:p w14:paraId="62A20809" w14:textId="77777777" w:rsidR="00F734F5" w:rsidRPr="005B25A1" w:rsidRDefault="00F734F5" w:rsidP="00F734F5">
      <w:pPr>
        <w:keepNext/>
        <w:keepLines/>
        <w:rPr>
          <w:b/>
          <w:bCs/>
        </w:rPr>
      </w:pPr>
      <w:r w:rsidRPr="005B25A1">
        <w:rPr>
          <w:b/>
          <w:bCs/>
        </w:rPr>
        <w:t>Plenary Discussion:</w:t>
      </w:r>
    </w:p>
    <w:p w14:paraId="0CC187E2" w14:textId="77777777" w:rsidR="0019520B" w:rsidRPr="005B25A1" w:rsidRDefault="0019520B" w:rsidP="0019520B">
      <w:pPr>
        <w:keepNext/>
        <w:keepLines/>
      </w:pPr>
      <w:r>
        <w:t>This CR Pack was</w:t>
      </w:r>
      <w:r>
        <w:rPr>
          <w:color w:val="FF0000"/>
        </w:rPr>
        <w:t xml:space="preserve"> block approved</w:t>
      </w:r>
      <w:r w:rsidRPr="0019520B">
        <w:t>.</w:t>
      </w:r>
    </w:p>
    <w:p w14:paraId="7786A81D" w14:textId="77777777" w:rsidR="0019520B" w:rsidRPr="00EB0339" w:rsidRDefault="0019520B" w:rsidP="0019520B">
      <w:r w:rsidRPr="005B25A1">
        <w:rPr>
          <w:b/>
          <w:bCs/>
        </w:rPr>
        <w:t>Status:</w:t>
      </w:r>
      <w:r>
        <w:t xml:space="preserve"> </w:t>
      </w:r>
      <w:r>
        <w:rPr>
          <w:color w:val="FF0000"/>
        </w:rPr>
        <w:t>Approved</w:t>
      </w:r>
      <w:r>
        <w:t>.</w:t>
      </w:r>
    </w:p>
    <w:p w14:paraId="791FE68F" w14:textId="77777777" w:rsidR="00E00DA6" w:rsidRDefault="007615D6" w:rsidP="000A3FBD">
      <w:pPr>
        <w:pStyle w:val="NormTop"/>
      </w:pPr>
      <w:r>
        <w:rPr>
          <w:color w:val="0000FF"/>
        </w:rPr>
        <w:t>SP-231341</w:t>
      </w:r>
      <w:r w:rsidRPr="00D53282">
        <w:t xml:space="preserve"> </w:t>
      </w:r>
      <w:r>
        <w:t>(CR PACK) Rel-16 CRs on TEI (Source: SA WG3)</w:t>
      </w:r>
      <w:r>
        <w:br/>
      </w:r>
      <w:r w:rsidRPr="00D53282">
        <w:rPr>
          <w:b/>
        </w:rPr>
        <w:t>Document for:</w:t>
      </w:r>
      <w:r w:rsidRPr="00D53282">
        <w:t xml:space="preserve"> </w:t>
      </w:r>
      <w:r>
        <w:t>Approval</w:t>
      </w:r>
      <w:r>
        <w:br/>
      </w:r>
      <w:r w:rsidRPr="00D53282">
        <w:rPr>
          <w:b/>
        </w:rPr>
        <w:t>Abstract:</w:t>
      </w:r>
      <w:r w:rsidRPr="00D53282">
        <w:t xml:space="preserve"> </w:t>
      </w:r>
      <w:r>
        <w:br/>
        <w:t>33.310 CR0175R1; 33.310 CR0176R1; 33.310 CR0177R1.</w:t>
      </w:r>
    </w:p>
    <w:p w14:paraId="156741C7" w14:textId="77777777" w:rsidR="00F734F5" w:rsidRPr="005B25A1" w:rsidRDefault="00F734F5" w:rsidP="00F734F5">
      <w:pPr>
        <w:keepNext/>
        <w:keepLines/>
        <w:rPr>
          <w:b/>
          <w:bCs/>
        </w:rPr>
      </w:pPr>
      <w:r w:rsidRPr="005B25A1">
        <w:rPr>
          <w:b/>
          <w:bCs/>
        </w:rPr>
        <w:t>Plenary Discussion:</w:t>
      </w:r>
    </w:p>
    <w:p w14:paraId="03EC5786" w14:textId="77777777" w:rsidR="0019520B" w:rsidRPr="005B25A1" w:rsidRDefault="0019520B" w:rsidP="0019520B">
      <w:pPr>
        <w:keepNext/>
        <w:keepLines/>
      </w:pPr>
      <w:r>
        <w:t>This CR Pack was</w:t>
      </w:r>
      <w:r>
        <w:rPr>
          <w:color w:val="FF0000"/>
        </w:rPr>
        <w:t xml:space="preserve"> block approved</w:t>
      </w:r>
      <w:r w:rsidRPr="0019520B">
        <w:t>.</w:t>
      </w:r>
    </w:p>
    <w:p w14:paraId="1CE6743E" w14:textId="77777777" w:rsidR="0019520B" w:rsidRPr="00EB0339" w:rsidRDefault="0019520B" w:rsidP="0019520B">
      <w:r w:rsidRPr="005B25A1">
        <w:rPr>
          <w:b/>
          <w:bCs/>
        </w:rPr>
        <w:t>Status:</w:t>
      </w:r>
      <w:r>
        <w:t xml:space="preserve"> </w:t>
      </w:r>
      <w:r>
        <w:rPr>
          <w:color w:val="FF0000"/>
        </w:rPr>
        <w:t>Approved</w:t>
      </w:r>
      <w:r>
        <w:t>.</w:t>
      </w:r>
    </w:p>
    <w:p w14:paraId="4662BFE7" w14:textId="77777777" w:rsidR="00E00DA6" w:rsidRDefault="007615D6" w:rsidP="000A3FBD">
      <w:pPr>
        <w:pStyle w:val="NormTop"/>
      </w:pPr>
      <w:r>
        <w:rPr>
          <w:color w:val="0000FF"/>
        </w:rPr>
        <w:t>SP-231319</w:t>
      </w:r>
      <w:r w:rsidRPr="00D53282">
        <w:t xml:space="preserve"> </w:t>
      </w:r>
      <w:r>
        <w:t>(CR PACK) Rel-16 CRs on Enhancements to the Service-Based 5G System Architecture (Source: SA WG3)</w:t>
      </w:r>
      <w:r>
        <w:br/>
      </w:r>
      <w:r w:rsidRPr="00D53282">
        <w:rPr>
          <w:b/>
        </w:rPr>
        <w:t>Document for:</w:t>
      </w:r>
      <w:r w:rsidRPr="00D53282">
        <w:t xml:space="preserve"> </w:t>
      </w:r>
      <w:r>
        <w:t>Approval</w:t>
      </w:r>
      <w:r>
        <w:br/>
      </w:r>
      <w:r w:rsidRPr="00D53282">
        <w:rPr>
          <w:b/>
        </w:rPr>
        <w:t>Abstract:</w:t>
      </w:r>
      <w:r w:rsidRPr="00D53282">
        <w:t xml:space="preserve"> </w:t>
      </w:r>
      <w:r>
        <w:br/>
        <w:t>33.501 CR1840; 33.501 CR1841; 33.501 CR1845; 33.310 CR0184; 33.310 CR0185; 33.310 CR0186.</w:t>
      </w:r>
    </w:p>
    <w:p w14:paraId="5055BDA7" w14:textId="77777777" w:rsidR="00F734F5" w:rsidRPr="005B25A1" w:rsidRDefault="00F734F5" w:rsidP="00F734F5">
      <w:pPr>
        <w:keepNext/>
        <w:keepLines/>
        <w:rPr>
          <w:b/>
          <w:bCs/>
        </w:rPr>
      </w:pPr>
      <w:r w:rsidRPr="005B25A1">
        <w:rPr>
          <w:b/>
          <w:bCs/>
        </w:rPr>
        <w:t>Plenary Discussion:</w:t>
      </w:r>
    </w:p>
    <w:p w14:paraId="500629B7" w14:textId="77777777" w:rsidR="0019520B" w:rsidRPr="005B25A1" w:rsidRDefault="0019520B" w:rsidP="0019520B">
      <w:pPr>
        <w:keepNext/>
        <w:keepLines/>
      </w:pPr>
      <w:r>
        <w:t>This CR Pack was</w:t>
      </w:r>
      <w:r>
        <w:rPr>
          <w:color w:val="FF0000"/>
        </w:rPr>
        <w:t xml:space="preserve"> block approved</w:t>
      </w:r>
      <w:r w:rsidRPr="0019520B">
        <w:t>.</w:t>
      </w:r>
    </w:p>
    <w:p w14:paraId="177B3E5B" w14:textId="77777777" w:rsidR="0019520B" w:rsidRPr="00EB0339" w:rsidRDefault="0019520B" w:rsidP="0019520B">
      <w:r w:rsidRPr="005B25A1">
        <w:rPr>
          <w:b/>
          <w:bCs/>
        </w:rPr>
        <w:t>Status:</w:t>
      </w:r>
      <w:r>
        <w:t xml:space="preserve"> </w:t>
      </w:r>
      <w:r>
        <w:rPr>
          <w:color w:val="FF0000"/>
        </w:rPr>
        <w:t>Approved</w:t>
      </w:r>
      <w:r>
        <w:t>.</w:t>
      </w:r>
    </w:p>
    <w:p w14:paraId="7FBE74FB" w14:textId="77777777" w:rsidR="00E00DA6" w:rsidRDefault="007615D6" w:rsidP="000A3FBD">
      <w:pPr>
        <w:pStyle w:val="NormTop"/>
      </w:pPr>
      <w:r>
        <w:rPr>
          <w:color w:val="0000FF"/>
        </w:rPr>
        <w:t>SP-231338</w:t>
      </w:r>
      <w:r w:rsidRPr="00D53282">
        <w:t xml:space="preserve"> </w:t>
      </w:r>
      <w:r>
        <w:t>(CR PACK) Rel-16 CRs on Security Assurance Specification for 5G (Source: SA WG3)</w:t>
      </w:r>
      <w:r>
        <w:br/>
      </w:r>
      <w:r w:rsidRPr="00D53282">
        <w:rPr>
          <w:b/>
        </w:rPr>
        <w:t>Document for:</w:t>
      </w:r>
      <w:r w:rsidRPr="00D53282">
        <w:t xml:space="preserve"> </w:t>
      </w:r>
      <w:r>
        <w:t>Approval</w:t>
      </w:r>
      <w:r>
        <w:br/>
      </w:r>
      <w:r w:rsidRPr="00D53282">
        <w:rPr>
          <w:b/>
        </w:rPr>
        <w:t>Abstract:</w:t>
      </w:r>
      <w:r w:rsidRPr="00D53282">
        <w:t xml:space="preserve"> </w:t>
      </w:r>
      <w:r>
        <w:br/>
        <w:t>33.511 CR0052R1; 33.511 CR0053R1; 33.511 CR0054R1.</w:t>
      </w:r>
    </w:p>
    <w:p w14:paraId="7BB7BDFB" w14:textId="77777777" w:rsidR="00F734F5" w:rsidRPr="005B25A1" w:rsidRDefault="00F734F5" w:rsidP="00F734F5">
      <w:pPr>
        <w:keepNext/>
        <w:keepLines/>
        <w:rPr>
          <w:b/>
          <w:bCs/>
        </w:rPr>
      </w:pPr>
      <w:r w:rsidRPr="005B25A1">
        <w:rPr>
          <w:b/>
          <w:bCs/>
        </w:rPr>
        <w:t>Plenary Discussion:</w:t>
      </w:r>
    </w:p>
    <w:p w14:paraId="6E13D99C" w14:textId="77777777" w:rsidR="0019520B" w:rsidRPr="005B25A1" w:rsidRDefault="0019520B" w:rsidP="0019520B">
      <w:pPr>
        <w:keepNext/>
        <w:keepLines/>
      </w:pPr>
      <w:r>
        <w:t>This CR Pack was</w:t>
      </w:r>
      <w:r>
        <w:rPr>
          <w:color w:val="FF0000"/>
        </w:rPr>
        <w:t xml:space="preserve"> block approved</w:t>
      </w:r>
      <w:r w:rsidRPr="0019520B">
        <w:t>.</w:t>
      </w:r>
    </w:p>
    <w:p w14:paraId="0A902A7D" w14:textId="77777777" w:rsidR="0019520B" w:rsidRPr="00EB0339" w:rsidRDefault="0019520B" w:rsidP="0019520B">
      <w:r w:rsidRPr="005B25A1">
        <w:rPr>
          <w:b/>
          <w:bCs/>
        </w:rPr>
        <w:t>Status:</w:t>
      </w:r>
      <w:r>
        <w:t xml:space="preserve"> </w:t>
      </w:r>
      <w:r>
        <w:rPr>
          <w:color w:val="FF0000"/>
        </w:rPr>
        <w:t>Approved</w:t>
      </w:r>
      <w:r>
        <w:t>.</w:t>
      </w:r>
    </w:p>
    <w:p w14:paraId="6535C940" w14:textId="77777777" w:rsidR="00E00DA6" w:rsidRDefault="007615D6" w:rsidP="000A3FBD">
      <w:pPr>
        <w:pStyle w:val="NormTop"/>
      </w:pPr>
      <w:r>
        <w:rPr>
          <w:color w:val="0000FF"/>
        </w:rPr>
        <w:t>SP-231367</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CR0056.</w:t>
      </w:r>
    </w:p>
    <w:p w14:paraId="4968BA71" w14:textId="77777777" w:rsidR="00F734F5" w:rsidRPr="005B25A1" w:rsidRDefault="00F734F5" w:rsidP="00F734F5">
      <w:pPr>
        <w:keepNext/>
        <w:keepLines/>
        <w:rPr>
          <w:b/>
          <w:bCs/>
        </w:rPr>
      </w:pPr>
      <w:r w:rsidRPr="005B25A1">
        <w:rPr>
          <w:b/>
          <w:bCs/>
        </w:rPr>
        <w:t>Plenary Discussion:</w:t>
      </w:r>
    </w:p>
    <w:p w14:paraId="57BAB7C7" w14:textId="77777777" w:rsidR="0019520B" w:rsidRPr="005B25A1" w:rsidRDefault="0019520B" w:rsidP="0019520B">
      <w:pPr>
        <w:keepNext/>
        <w:keepLines/>
      </w:pPr>
      <w:r>
        <w:t>This CR Pack was</w:t>
      </w:r>
      <w:r>
        <w:rPr>
          <w:color w:val="FF0000"/>
        </w:rPr>
        <w:t xml:space="preserve"> block approved</w:t>
      </w:r>
      <w:r w:rsidRPr="0019520B">
        <w:t>.</w:t>
      </w:r>
    </w:p>
    <w:p w14:paraId="31293A3D" w14:textId="77777777" w:rsidR="0019520B" w:rsidRPr="00EB0339" w:rsidRDefault="0019520B" w:rsidP="0019520B">
      <w:r w:rsidRPr="005B25A1">
        <w:rPr>
          <w:b/>
          <w:bCs/>
        </w:rPr>
        <w:t>Status:</w:t>
      </w:r>
      <w:r>
        <w:t xml:space="preserve"> </w:t>
      </w:r>
      <w:r>
        <w:rPr>
          <w:color w:val="FF0000"/>
        </w:rPr>
        <w:t>Approved</w:t>
      </w:r>
      <w:r>
        <w:t>.</w:t>
      </w:r>
    </w:p>
    <w:p w14:paraId="4DAFD3FC" w14:textId="77777777" w:rsidR="00E00DA6" w:rsidRDefault="007615D6" w:rsidP="000A3FBD">
      <w:pPr>
        <w:pStyle w:val="NormTop"/>
      </w:pPr>
      <w:r>
        <w:rPr>
          <w:color w:val="0000FF"/>
        </w:rPr>
        <w:t>SP-231369</w:t>
      </w:r>
      <w:r w:rsidRPr="00D53282">
        <w:t xml:space="preserve"> </w:t>
      </w:r>
      <w:r>
        <w:t>(CR PACK) CR Pack on 5GMSA (Source: SA WG4)</w:t>
      </w:r>
      <w:r>
        <w:br/>
      </w:r>
      <w:r w:rsidRPr="00D53282">
        <w:rPr>
          <w:b/>
        </w:rPr>
        <w:t>Document for:</w:t>
      </w:r>
      <w:r w:rsidRPr="00D53282">
        <w:t xml:space="preserve"> </w:t>
      </w:r>
      <w:r>
        <w:t>Approval</w:t>
      </w:r>
      <w:r>
        <w:br/>
      </w:r>
      <w:r w:rsidRPr="00D53282">
        <w:rPr>
          <w:b/>
        </w:rPr>
        <w:t>Abstract:</w:t>
      </w:r>
      <w:r w:rsidRPr="00D53282">
        <w:t xml:space="preserve"> </w:t>
      </w:r>
      <w:r>
        <w:br/>
        <w:t>26.501 CR0080R2; 26.501 CR0082R1; 26.501 CR0083.</w:t>
      </w:r>
    </w:p>
    <w:p w14:paraId="196263D7" w14:textId="77777777" w:rsidR="00F734F5" w:rsidRPr="005B25A1" w:rsidRDefault="00F734F5" w:rsidP="00F734F5">
      <w:pPr>
        <w:keepNext/>
        <w:keepLines/>
        <w:rPr>
          <w:b/>
          <w:bCs/>
        </w:rPr>
      </w:pPr>
      <w:r w:rsidRPr="005B25A1">
        <w:rPr>
          <w:b/>
          <w:bCs/>
        </w:rPr>
        <w:t>Plenary Discussion:</w:t>
      </w:r>
    </w:p>
    <w:p w14:paraId="15AC140C" w14:textId="77777777" w:rsidR="0019520B" w:rsidRPr="005B25A1" w:rsidRDefault="0019520B" w:rsidP="0019520B">
      <w:pPr>
        <w:keepNext/>
        <w:keepLines/>
      </w:pPr>
      <w:r>
        <w:t>This CR Pack was</w:t>
      </w:r>
      <w:r>
        <w:rPr>
          <w:color w:val="FF0000"/>
        </w:rPr>
        <w:t xml:space="preserve"> block approved</w:t>
      </w:r>
      <w:r w:rsidRPr="0019520B">
        <w:t>.</w:t>
      </w:r>
    </w:p>
    <w:p w14:paraId="0589DAB1" w14:textId="77777777" w:rsidR="0019520B" w:rsidRPr="00EB0339" w:rsidRDefault="0019520B" w:rsidP="0019520B">
      <w:r w:rsidRPr="005B25A1">
        <w:rPr>
          <w:b/>
          <w:bCs/>
        </w:rPr>
        <w:t>Status:</w:t>
      </w:r>
      <w:r>
        <w:t xml:space="preserve"> </w:t>
      </w:r>
      <w:r>
        <w:rPr>
          <w:color w:val="FF0000"/>
        </w:rPr>
        <w:t>Approved</w:t>
      </w:r>
      <w:r>
        <w:t>.</w:t>
      </w:r>
    </w:p>
    <w:p w14:paraId="23B96B22" w14:textId="77777777" w:rsidR="00B06148" w:rsidRDefault="00B06148" w:rsidP="00BB3F37"/>
    <w:p w14:paraId="1B4FBFBC" w14:textId="77777777" w:rsidR="007615D6" w:rsidRDefault="007615D6" w:rsidP="007615D6">
      <w:pPr>
        <w:pStyle w:val="Heading1"/>
      </w:pPr>
      <w:bookmarkStart w:id="105" w:name="_Toc153785291"/>
      <w:r>
        <w:t>17</w:t>
      </w:r>
      <w:r>
        <w:tab/>
        <w:t>Rel-17 CRs</w:t>
      </w:r>
      <w:bookmarkEnd w:id="105"/>
    </w:p>
    <w:p w14:paraId="71189A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7E4C9BA" w14:textId="4971976F" w:rsidR="00E00DA6" w:rsidRDefault="007615D6" w:rsidP="000A3FBD">
      <w:pPr>
        <w:pStyle w:val="NormTop"/>
      </w:pPr>
      <w:bookmarkStart w:id="106" w:name="_Hlk153445028"/>
      <w:r>
        <w:rPr>
          <w:color w:val="0000FF"/>
        </w:rPr>
        <w:t>SP-23138</w:t>
      </w:r>
      <w:r w:rsidR="00BD3592">
        <w:rPr>
          <w:color w:val="0000FF"/>
        </w:rPr>
        <w:t>2</w:t>
      </w:r>
      <w:r w:rsidRPr="00D53282">
        <w:t xml:space="preserve"> </w:t>
      </w:r>
      <w:r>
        <w:t>(CR) 26.512 CR0060R</w:t>
      </w:r>
      <w:r w:rsidR="00BD3592">
        <w:t>4</w:t>
      </w:r>
      <w:r>
        <w:t xml:space="preserve"> (Rel-17, 'F'): [5GMS3, TEI17] Correction of Server Certificate handling (Source: Ericsson LM, BBC)</w:t>
      </w:r>
      <w:r>
        <w:br/>
      </w:r>
      <w:r w:rsidRPr="00D53282">
        <w:rPr>
          <w:b/>
        </w:rPr>
        <w:t>Document for:</w:t>
      </w:r>
      <w:r w:rsidRPr="00D53282">
        <w:t xml:space="preserve"> </w:t>
      </w:r>
      <w:r>
        <w:t>Approval</w:t>
      </w:r>
      <w:r>
        <w:br/>
      </w:r>
      <w:r w:rsidRPr="00D53282">
        <w:rPr>
          <w:b/>
        </w:rPr>
        <w:t>Abstract:</w:t>
      </w:r>
      <w:r w:rsidRPr="00D53282">
        <w:t xml:space="preserve"> </w:t>
      </w:r>
      <w:r>
        <w:br/>
        <w:t>Backed out undesirable changes to annex B and annex C.</w:t>
      </w:r>
    </w:p>
    <w:p w14:paraId="7F1BB650" w14:textId="1DBF28F6" w:rsidR="00E00DA6" w:rsidRPr="00B81031" w:rsidRDefault="00000000" w:rsidP="00B81031">
      <w:pPr>
        <w:keepNext/>
        <w:keepLines/>
        <w:rPr>
          <w:i/>
        </w:rPr>
      </w:pPr>
      <w:r w:rsidRPr="00B81031">
        <w:rPr>
          <w:b/>
          <w:bCs/>
          <w:i/>
        </w:rPr>
        <w:t>Comment:</w:t>
      </w:r>
      <w:r>
        <w:rPr>
          <w:i/>
        </w:rPr>
        <w:t xml:space="preserve"> </w:t>
      </w:r>
      <w:r w:rsidR="007615D6">
        <w:rPr>
          <w:i/>
        </w:rPr>
        <w:t xml:space="preserve">Revision of S4-232046. </w:t>
      </w:r>
      <w:r w:rsidR="00BD3592">
        <w:rPr>
          <w:i/>
        </w:rPr>
        <w:t>Revision of SP-231381. Proposed revision of 26.512 CR0060R2 in CR Pack SP-231396.</w:t>
      </w:r>
    </w:p>
    <w:p w14:paraId="35D2E646" w14:textId="77777777" w:rsidR="007615D6" w:rsidRPr="005B25A1" w:rsidRDefault="007615D6" w:rsidP="007615D6">
      <w:pPr>
        <w:keepNext/>
        <w:keepLines/>
        <w:rPr>
          <w:b/>
          <w:bCs/>
        </w:rPr>
      </w:pPr>
      <w:r w:rsidRPr="005B25A1">
        <w:rPr>
          <w:b/>
          <w:bCs/>
        </w:rPr>
        <w:t>Plenary Discussion:</w:t>
      </w:r>
    </w:p>
    <w:p w14:paraId="087F31ED" w14:textId="77777777" w:rsidR="00A11F1A" w:rsidRDefault="00A11F1A" w:rsidP="007615D6">
      <w:pPr>
        <w:keepNext/>
        <w:keepLines/>
      </w:pPr>
      <w:r>
        <w:t xml:space="preserve">Some corrections to the cover sheet were needed and this was revised in </w:t>
      </w:r>
      <w:r w:rsidRPr="00CE3EC0">
        <w:rPr>
          <w:color w:val="0000FF"/>
        </w:rPr>
        <w:t>S</w:t>
      </w:r>
      <w:r>
        <w:rPr>
          <w:color w:val="0000FF"/>
        </w:rPr>
        <w:t>P</w:t>
      </w:r>
      <w:r w:rsidRPr="00CE3EC0">
        <w:rPr>
          <w:color w:val="0000FF"/>
        </w:rPr>
        <w:t>-23</w:t>
      </w:r>
      <w:r>
        <w:rPr>
          <w:color w:val="0000FF"/>
        </w:rPr>
        <w:t>1761</w:t>
      </w:r>
      <w:r>
        <w:t>.</w:t>
      </w:r>
    </w:p>
    <w:p w14:paraId="76D8E57E" w14:textId="465A1BD7" w:rsidR="007615D6" w:rsidRPr="00A11F1A" w:rsidRDefault="00A11F1A" w:rsidP="007615D6">
      <w:pPr>
        <w:keepNext/>
        <w:keepLines/>
      </w:pPr>
      <w:r>
        <w:rPr>
          <w:lang w:eastAsia="en-US"/>
        </w:rPr>
        <w:t xml:space="preserve">This CR was </w:t>
      </w:r>
      <w:r w:rsidRPr="00C3284B">
        <w:rPr>
          <w:color w:val="FF0000"/>
          <w:lang w:eastAsia="en-US"/>
        </w:rPr>
        <w:t>approved</w:t>
      </w:r>
      <w:r>
        <w:t>.</w:t>
      </w:r>
    </w:p>
    <w:p w14:paraId="79E8F959" w14:textId="632ECC40" w:rsidR="007615D6" w:rsidRPr="00EB0339" w:rsidRDefault="007615D6" w:rsidP="007615D6">
      <w:r w:rsidRPr="005B25A1">
        <w:rPr>
          <w:b/>
          <w:bCs/>
        </w:rPr>
        <w:t>Status:</w:t>
      </w:r>
      <w:r>
        <w:t xml:space="preserve"> </w:t>
      </w:r>
      <w:r w:rsidR="00A11F1A" w:rsidRPr="00C3284B">
        <w:rPr>
          <w:color w:val="FF0000"/>
          <w:lang w:eastAsia="en-US"/>
        </w:rPr>
        <w:t>Approved</w:t>
      </w:r>
      <w:r>
        <w:t>.</w:t>
      </w:r>
    </w:p>
    <w:p w14:paraId="2960D61F" w14:textId="77777777" w:rsidR="00A11F1A" w:rsidRDefault="00A11F1A" w:rsidP="00A11F1A">
      <w:pPr>
        <w:pStyle w:val="NormTop"/>
      </w:pPr>
      <w:r>
        <w:rPr>
          <w:color w:val="0000FF"/>
        </w:rPr>
        <w:t>SP-231396</w:t>
      </w:r>
      <w:r w:rsidRPr="00D53282">
        <w:t xml:space="preserve"> </w:t>
      </w:r>
      <w:r>
        <w:t>(CR PACK) CR Pack on 5GMS3 (Source: SA WG4)</w:t>
      </w:r>
      <w:r>
        <w:br/>
      </w:r>
      <w:r w:rsidRPr="00D53282">
        <w:rPr>
          <w:b/>
        </w:rPr>
        <w:t>Document for:</w:t>
      </w:r>
      <w:r w:rsidRPr="00D53282">
        <w:t xml:space="preserve"> </w:t>
      </w:r>
      <w:r>
        <w:t>Approval</w:t>
      </w:r>
      <w:r>
        <w:br/>
      </w:r>
      <w:r w:rsidRPr="00D53282">
        <w:rPr>
          <w:b/>
        </w:rPr>
        <w:t>Abstract:</w:t>
      </w:r>
      <w:r w:rsidRPr="00D53282">
        <w:t xml:space="preserve"> </w:t>
      </w:r>
      <w:r>
        <w:br/>
        <w:t>26.512 CR0060R2.</w:t>
      </w:r>
    </w:p>
    <w:p w14:paraId="03032667" w14:textId="77777777" w:rsidR="00A11F1A" w:rsidRPr="00B81031" w:rsidRDefault="00A11F1A" w:rsidP="00A11F1A">
      <w:pPr>
        <w:keepNext/>
        <w:keepLines/>
        <w:rPr>
          <w:i/>
        </w:rPr>
      </w:pPr>
      <w:r w:rsidRPr="00B81031">
        <w:rPr>
          <w:b/>
          <w:bCs/>
          <w:i/>
        </w:rPr>
        <w:t>Comment:</w:t>
      </w:r>
      <w:r>
        <w:rPr>
          <w:i/>
        </w:rPr>
        <w:t xml:space="preserve"> Proposed updated to 26.512 CR0060R2 in </w:t>
      </w:r>
      <w:r w:rsidRPr="00155D00">
        <w:rPr>
          <w:i/>
          <w:color w:val="0000FF"/>
        </w:rPr>
        <w:t>SP-231382</w:t>
      </w:r>
      <w:r>
        <w:rPr>
          <w:i/>
        </w:rPr>
        <w:t>.</w:t>
      </w:r>
    </w:p>
    <w:p w14:paraId="2AE4E74E" w14:textId="77777777" w:rsidR="00A11F1A" w:rsidRPr="005B25A1" w:rsidRDefault="00A11F1A" w:rsidP="00A11F1A">
      <w:pPr>
        <w:keepNext/>
        <w:keepLines/>
        <w:rPr>
          <w:b/>
          <w:bCs/>
        </w:rPr>
      </w:pPr>
      <w:r w:rsidRPr="005B25A1">
        <w:rPr>
          <w:b/>
          <w:bCs/>
        </w:rPr>
        <w:t>Plenary Discussion:</w:t>
      </w:r>
    </w:p>
    <w:p w14:paraId="2A8A636C" w14:textId="7EEF0434" w:rsidR="00A11F1A" w:rsidRPr="00A11F1A" w:rsidRDefault="00A11F1A" w:rsidP="00A11F1A">
      <w:pPr>
        <w:keepNext/>
        <w:keepLines/>
      </w:pPr>
      <w:r>
        <w:t xml:space="preserve">This CR was replaced by </w:t>
      </w:r>
      <w:r w:rsidRPr="00CE3EC0">
        <w:rPr>
          <w:color w:val="0000FF"/>
        </w:rPr>
        <w:t>S</w:t>
      </w:r>
      <w:r>
        <w:rPr>
          <w:color w:val="0000FF"/>
        </w:rPr>
        <w:t>P</w:t>
      </w:r>
      <w:r w:rsidRPr="00CE3EC0">
        <w:rPr>
          <w:color w:val="0000FF"/>
        </w:rPr>
        <w:t>-23</w:t>
      </w:r>
      <w:r>
        <w:rPr>
          <w:color w:val="0000FF"/>
        </w:rPr>
        <w:t>1761</w:t>
      </w:r>
      <w:r>
        <w:t xml:space="preserve"> and was </w:t>
      </w:r>
      <w:r w:rsidRPr="00C3284B">
        <w:rPr>
          <w:color w:val="0000FF"/>
        </w:rPr>
        <w:t>noted</w:t>
      </w:r>
      <w:r>
        <w:t>.</w:t>
      </w:r>
    </w:p>
    <w:p w14:paraId="1A14E6AD" w14:textId="32813B33" w:rsidR="00A11F1A" w:rsidRPr="00EB0339" w:rsidRDefault="00A11F1A" w:rsidP="00A11F1A">
      <w:r w:rsidRPr="005B25A1">
        <w:rPr>
          <w:b/>
          <w:bCs/>
        </w:rPr>
        <w:t>Status:</w:t>
      </w:r>
      <w:r>
        <w:t xml:space="preserve"> </w:t>
      </w:r>
      <w:r>
        <w:rPr>
          <w:color w:val="0000FF"/>
        </w:rPr>
        <w:t>Noted</w:t>
      </w:r>
      <w:r>
        <w:t>.</w:t>
      </w:r>
    </w:p>
    <w:bookmarkEnd w:id="106"/>
    <w:p w14:paraId="79B2BE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594E6E80" w14:textId="77777777" w:rsidR="00E00DA6" w:rsidRDefault="007615D6" w:rsidP="000A3FBD">
      <w:pPr>
        <w:pStyle w:val="NormTop"/>
      </w:pPr>
      <w:r>
        <w:rPr>
          <w:color w:val="0000FF"/>
        </w:rPr>
        <w:t>SP-231602</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33.127 CR0224R1; 33.108 CR0432R1; 33.128 CR0574R1; 33.128 CR0565R1; 33.128 CR0570R1; 33.128 CR0594R1.</w:t>
      </w:r>
    </w:p>
    <w:p w14:paraId="17C67099" w14:textId="77777777" w:rsidR="00F734F5" w:rsidRPr="005B25A1" w:rsidRDefault="00F734F5" w:rsidP="00F734F5">
      <w:pPr>
        <w:keepNext/>
        <w:keepLines/>
        <w:rPr>
          <w:b/>
          <w:bCs/>
        </w:rPr>
      </w:pPr>
      <w:r w:rsidRPr="005B25A1">
        <w:rPr>
          <w:b/>
          <w:bCs/>
        </w:rPr>
        <w:t>Plenary Discussion:</w:t>
      </w:r>
    </w:p>
    <w:p w14:paraId="149772F9" w14:textId="77777777" w:rsidR="0019520B" w:rsidRPr="005B25A1" w:rsidRDefault="0019520B" w:rsidP="0019520B">
      <w:pPr>
        <w:keepNext/>
        <w:keepLines/>
      </w:pPr>
      <w:r>
        <w:t>This CR Pack was</w:t>
      </w:r>
      <w:r>
        <w:rPr>
          <w:color w:val="FF0000"/>
        </w:rPr>
        <w:t xml:space="preserve"> block approved</w:t>
      </w:r>
      <w:r w:rsidRPr="0019520B">
        <w:t>.</w:t>
      </w:r>
    </w:p>
    <w:p w14:paraId="1122768D" w14:textId="77777777" w:rsidR="0019520B" w:rsidRPr="00EB0339" w:rsidRDefault="0019520B" w:rsidP="0019520B">
      <w:r w:rsidRPr="005B25A1">
        <w:rPr>
          <w:b/>
          <w:bCs/>
        </w:rPr>
        <w:t>Status:</w:t>
      </w:r>
      <w:r>
        <w:t xml:space="preserve"> </w:t>
      </w:r>
      <w:r>
        <w:rPr>
          <w:color w:val="FF0000"/>
        </w:rPr>
        <w:t>Approved</w:t>
      </w:r>
      <w:r>
        <w:t>.</w:t>
      </w:r>
    </w:p>
    <w:p w14:paraId="7DEFB875" w14:textId="77777777" w:rsidR="00E00DA6" w:rsidRDefault="007615D6" w:rsidP="000A3FBD">
      <w:pPr>
        <w:pStyle w:val="NormTop"/>
      </w:pPr>
      <w:r>
        <w:rPr>
          <w:color w:val="0000FF"/>
        </w:rPr>
        <w:t>SP-231239</w:t>
      </w:r>
      <w:r w:rsidRPr="00D53282">
        <w:t xml:space="preserve"> </w:t>
      </w:r>
      <w:r>
        <w:t>(CR PACK) SA WG2 CRs on TEI17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CR5054R1; 23.501 CR5048R2; 23.401 CR3752R3; 23.401 CR3753R2; 23.501 CR5128R1; 23.502 CR4603R1; 23.502 CR4486R2; 23.502 CR4487R2; 23.501 CR5127R2; 23.502 CR4602R2; 23.501 CR5194R2; 23.501 CR5195R2.</w:t>
      </w:r>
    </w:p>
    <w:p w14:paraId="00E24A65" w14:textId="77777777" w:rsidR="00F734F5" w:rsidRPr="005B25A1" w:rsidRDefault="00F734F5" w:rsidP="00F734F5">
      <w:pPr>
        <w:keepNext/>
        <w:keepLines/>
        <w:rPr>
          <w:b/>
          <w:bCs/>
        </w:rPr>
      </w:pPr>
      <w:r w:rsidRPr="005B25A1">
        <w:rPr>
          <w:b/>
          <w:bCs/>
        </w:rPr>
        <w:t>Plenary Discussion:</w:t>
      </w:r>
    </w:p>
    <w:p w14:paraId="722ACC9F" w14:textId="77777777" w:rsidR="0019520B" w:rsidRPr="005B25A1" w:rsidRDefault="0019520B" w:rsidP="0019520B">
      <w:pPr>
        <w:keepNext/>
        <w:keepLines/>
      </w:pPr>
      <w:r>
        <w:t>This CR Pack was</w:t>
      </w:r>
      <w:r>
        <w:rPr>
          <w:color w:val="FF0000"/>
        </w:rPr>
        <w:t xml:space="preserve"> block approved</w:t>
      </w:r>
      <w:r w:rsidRPr="0019520B">
        <w:t>.</w:t>
      </w:r>
    </w:p>
    <w:p w14:paraId="6EF8E1F3" w14:textId="77777777" w:rsidR="0019520B" w:rsidRPr="00EB0339" w:rsidRDefault="0019520B" w:rsidP="0019520B">
      <w:r w:rsidRPr="005B25A1">
        <w:rPr>
          <w:b/>
          <w:bCs/>
        </w:rPr>
        <w:t>Status:</w:t>
      </w:r>
      <w:r>
        <w:t xml:space="preserve"> </w:t>
      </w:r>
      <w:r>
        <w:rPr>
          <w:color w:val="FF0000"/>
        </w:rPr>
        <w:t>Approved</w:t>
      </w:r>
      <w:r>
        <w:t>.</w:t>
      </w:r>
    </w:p>
    <w:p w14:paraId="3F74541B" w14:textId="77777777" w:rsidR="00E00DA6" w:rsidRDefault="007615D6" w:rsidP="000A3FBD">
      <w:pPr>
        <w:pStyle w:val="NormTop"/>
      </w:pPr>
      <w:r>
        <w:rPr>
          <w:color w:val="0000FF"/>
        </w:rPr>
        <w:t>SP-231240</w:t>
      </w:r>
      <w:r w:rsidRPr="00D53282">
        <w:t xml:space="preserve"> </w:t>
      </w:r>
      <w:r>
        <w:t>(CR PACK) SA WG2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CR0319R1; 23.247 CR0201R4; 23.247 CR0330R1; 23.247 CR0332R1; 23.247 CR0345R2; 23.247 CR0329R2; 23.247 CR0200R7; 23.247 CR0331R3; 23.247 CR0320R2; 23.247 CR0321R2; 23.247 CR0275R8; 23.247 CR0276R4.</w:t>
      </w:r>
    </w:p>
    <w:p w14:paraId="0E5EDA01" w14:textId="77777777" w:rsidR="00F734F5" w:rsidRPr="005B25A1" w:rsidRDefault="00F734F5" w:rsidP="00F734F5">
      <w:pPr>
        <w:keepNext/>
        <w:keepLines/>
        <w:rPr>
          <w:b/>
          <w:bCs/>
        </w:rPr>
      </w:pPr>
      <w:r w:rsidRPr="005B25A1">
        <w:rPr>
          <w:b/>
          <w:bCs/>
        </w:rPr>
        <w:t>Plenary Discussion:</w:t>
      </w:r>
    </w:p>
    <w:p w14:paraId="5D012096" w14:textId="77777777" w:rsidR="0019520B" w:rsidRPr="005B25A1" w:rsidRDefault="0019520B" w:rsidP="0019520B">
      <w:pPr>
        <w:keepNext/>
        <w:keepLines/>
      </w:pPr>
      <w:r>
        <w:t>This CR Pack was</w:t>
      </w:r>
      <w:r>
        <w:rPr>
          <w:color w:val="FF0000"/>
        </w:rPr>
        <w:t xml:space="preserve"> block approved</w:t>
      </w:r>
      <w:r w:rsidRPr="0019520B">
        <w:t>.</w:t>
      </w:r>
    </w:p>
    <w:p w14:paraId="0F4BF755" w14:textId="77777777" w:rsidR="0019520B" w:rsidRPr="00EB0339" w:rsidRDefault="0019520B" w:rsidP="0019520B">
      <w:r w:rsidRPr="005B25A1">
        <w:rPr>
          <w:b/>
          <w:bCs/>
        </w:rPr>
        <w:t>Status:</w:t>
      </w:r>
      <w:r>
        <w:t xml:space="preserve"> </w:t>
      </w:r>
      <w:r>
        <w:rPr>
          <w:color w:val="FF0000"/>
        </w:rPr>
        <w:t>Approved</w:t>
      </w:r>
      <w:r>
        <w:t>.</w:t>
      </w:r>
    </w:p>
    <w:p w14:paraId="66F2CEF9" w14:textId="77777777" w:rsidR="00E00DA6" w:rsidRDefault="007615D6" w:rsidP="000A3FBD">
      <w:pPr>
        <w:pStyle w:val="NormTop"/>
      </w:pPr>
      <w:r>
        <w:rPr>
          <w:color w:val="0000FF"/>
        </w:rPr>
        <w:t>SP-231241</w:t>
      </w:r>
      <w:r w:rsidRPr="00D53282">
        <w:t xml:space="preserve"> </w:t>
      </w:r>
      <w:r>
        <w:t>(CR PACK) SA WG2 CRs on eEDGE_5GC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CR4455R3; 23.502 CR4456R3.</w:t>
      </w:r>
    </w:p>
    <w:p w14:paraId="4DB39CA1" w14:textId="77777777" w:rsidR="00F734F5" w:rsidRPr="005B25A1" w:rsidRDefault="00F734F5" w:rsidP="00F734F5">
      <w:pPr>
        <w:keepNext/>
        <w:keepLines/>
        <w:rPr>
          <w:b/>
          <w:bCs/>
        </w:rPr>
      </w:pPr>
      <w:r w:rsidRPr="005B25A1">
        <w:rPr>
          <w:b/>
          <w:bCs/>
        </w:rPr>
        <w:t>Plenary Discussion:</w:t>
      </w:r>
    </w:p>
    <w:p w14:paraId="705C2D60" w14:textId="77777777" w:rsidR="0019520B" w:rsidRPr="005B25A1" w:rsidRDefault="0019520B" w:rsidP="0019520B">
      <w:pPr>
        <w:keepNext/>
        <w:keepLines/>
      </w:pPr>
      <w:r>
        <w:t>This CR Pack was</w:t>
      </w:r>
      <w:r>
        <w:rPr>
          <w:color w:val="FF0000"/>
        </w:rPr>
        <w:t xml:space="preserve"> block approved</w:t>
      </w:r>
      <w:r w:rsidRPr="0019520B">
        <w:t>.</w:t>
      </w:r>
    </w:p>
    <w:p w14:paraId="1B45B03E" w14:textId="77777777" w:rsidR="0019520B" w:rsidRPr="00EB0339" w:rsidRDefault="0019520B" w:rsidP="0019520B">
      <w:r w:rsidRPr="005B25A1">
        <w:rPr>
          <w:b/>
          <w:bCs/>
        </w:rPr>
        <w:t>Status:</w:t>
      </w:r>
      <w:r>
        <w:t xml:space="preserve"> </w:t>
      </w:r>
      <w:r>
        <w:rPr>
          <w:color w:val="FF0000"/>
        </w:rPr>
        <w:t>Approved</w:t>
      </w:r>
      <w:r>
        <w:t>.</w:t>
      </w:r>
    </w:p>
    <w:p w14:paraId="048DFCC2" w14:textId="77777777" w:rsidR="00E00DA6" w:rsidRDefault="007615D6" w:rsidP="000A3FBD">
      <w:pPr>
        <w:pStyle w:val="NormTop"/>
      </w:pPr>
      <w:r>
        <w:rPr>
          <w:color w:val="0000FF"/>
        </w:rPr>
        <w:t>SP-231242</w:t>
      </w:r>
      <w:r w:rsidRPr="00D53282">
        <w:t xml:space="preserve"> </w:t>
      </w:r>
      <w:r>
        <w:t>(CR PACK) SA WG2 CRs on eNA_Ph2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23.288 CR0935; 23.288 CR0960.</w:t>
      </w:r>
    </w:p>
    <w:p w14:paraId="74CD1693" w14:textId="77777777" w:rsidR="00F734F5" w:rsidRPr="005B25A1" w:rsidRDefault="00F734F5" w:rsidP="00F734F5">
      <w:pPr>
        <w:keepNext/>
        <w:keepLines/>
        <w:rPr>
          <w:b/>
          <w:bCs/>
        </w:rPr>
      </w:pPr>
      <w:r w:rsidRPr="005B25A1">
        <w:rPr>
          <w:b/>
          <w:bCs/>
        </w:rPr>
        <w:t>Plenary Discussion:</w:t>
      </w:r>
    </w:p>
    <w:p w14:paraId="5B86F172" w14:textId="77777777" w:rsidR="0019520B" w:rsidRPr="005B25A1" w:rsidRDefault="0019520B" w:rsidP="0019520B">
      <w:pPr>
        <w:keepNext/>
        <w:keepLines/>
      </w:pPr>
      <w:r>
        <w:t>This CR Pack was</w:t>
      </w:r>
      <w:r>
        <w:rPr>
          <w:color w:val="FF0000"/>
        </w:rPr>
        <w:t xml:space="preserve"> block approved</w:t>
      </w:r>
      <w:r w:rsidRPr="0019520B">
        <w:t>.</w:t>
      </w:r>
    </w:p>
    <w:p w14:paraId="62E981B9" w14:textId="77777777" w:rsidR="0019520B" w:rsidRPr="00EB0339" w:rsidRDefault="0019520B" w:rsidP="0019520B">
      <w:r w:rsidRPr="005B25A1">
        <w:rPr>
          <w:b/>
          <w:bCs/>
        </w:rPr>
        <w:t>Status:</w:t>
      </w:r>
      <w:r>
        <w:t xml:space="preserve"> </w:t>
      </w:r>
      <w:r>
        <w:rPr>
          <w:color w:val="FF0000"/>
        </w:rPr>
        <w:t>Approved</w:t>
      </w:r>
      <w:r>
        <w:t>.</w:t>
      </w:r>
    </w:p>
    <w:p w14:paraId="2DD8C17F" w14:textId="77777777" w:rsidR="00E00DA6" w:rsidRDefault="007615D6" w:rsidP="000A3FBD">
      <w:pPr>
        <w:pStyle w:val="NormTop"/>
      </w:pPr>
      <w:r>
        <w:rPr>
          <w:color w:val="0000FF"/>
        </w:rPr>
        <w:t>SP-231243</w:t>
      </w:r>
      <w:r w:rsidRPr="00D53282">
        <w:t xml:space="preserve"> </w:t>
      </w:r>
      <w:r>
        <w:t>(CR PACK) SA WG2 CRs on eNS_Ph2 (Rel-17, Rel-18) (Source: SA WG2)</w:t>
      </w:r>
      <w:r>
        <w:br/>
      </w:r>
      <w:r w:rsidRPr="00D53282">
        <w:rPr>
          <w:b/>
        </w:rPr>
        <w:t>Document for:</w:t>
      </w:r>
      <w:r w:rsidRPr="00D53282">
        <w:t xml:space="preserve"> </w:t>
      </w:r>
      <w:r>
        <w:t>Approval</w:t>
      </w:r>
      <w:r>
        <w:br/>
      </w:r>
      <w:r w:rsidRPr="00D53282">
        <w:rPr>
          <w:b/>
        </w:rPr>
        <w:t>Abstract:</w:t>
      </w:r>
      <w:r w:rsidRPr="00D53282">
        <w:t xml:space="preserve"> </w:t>
      </w:r>
      <w:r>
        <w:br/>
        <w:t>23.501 CR5171R3; 23.502 CR4635R1.</w:t>
      </w:r>
    </w:p>
    <w:p w14:paraId="2E380A94" w14:textId="77777777" w:rsidR="00F734F5" w:rsidRPr="005B25A1" w:rsidRDefault="00F734F5" w:rsidP="00F734F5">
      <w:pPr>
        <w:keepNext/>
        <w:keepLines/>
        <w:rPr>
          <w:b/>
          <w:bCs/>
        </w:rPr>
      </w:pPr>
      <w:r w:rsidRPr="005B25A1">
        <w:rPr>
          <w:b/>
          <w:bCs/>
        </w:rPr>
        <w:t>Plenary Discussion:</w:t>
      </w:r>
    </w:p>
    <w:p w14:paraId="332271D8" w14:textId="77777777" w:rsidR="0019520B" w:rsidRPr="005B25A1" w:rsidRDefault="0019520B" w:rsidP="0019520B">
      <w:pPr>
        <w:keepNext/>
        <w:keepLines/>
      </w:pPr>
      <w:r>
        <w:t>This CR Pack was</w:t>
      </w:r>
      <w:r>
        <w:rPr>
          <w:color w:val="FF0000"/>
        </w:rPr>
        <w:t xml:space="preserve"> block approved</w:t>
      </w:r>
      <w:r w:rsidRPr="0019520B">
        <w:t>.</w:t>
      </w:r>
    </w:p>
    <w:p w14:paraId="4B764AED" w14:textId="77777777" w:rsidR="0019520B" w:rsidRPr="00EB0339" w:rsidRDefault="0019520B" w:rsidP="0019520B">
      <w:r w:rsidRPr="005B25A1">
        <w:rPr>
          <w:b/>
          <w:bCs/>
        </w:rPr>
        <w:t>Status:</w:t>
      </w:r>
      <w:r>
        <w:t xml:space="preserve"> </w:t>
      </w:r>
      <w:r>
        <w:rPr>
          <w:color w:val="FF0000"/>
        </w:rPr>
        <w:t>Approved</w:t>
      </w:r>
      <w:r>
        <w:t>.</w:t>
      </w:r>
    </w:p>
    <w:p w14:paraId="16FD601B" w14:textId="77777777" w:rsidR="00E00DA6" w:rsidRDefault="007615D6" w:rsidP="000A3FBD">
      <w:pPr>
        <w:pStyle w:val="NormTop"/>
      </w:pPr>
      <w:r>
        <w:rPr>
          <w:color w:val="0000FF"/>
        </w:rPr>
        <w:t>SP-231244</w:t>
      </w:r>
      <w:r w:rsidRPr="00D53282">
        <w:t xml:space="preserve"> </w:t>
      </w:r>
      <w:r>
        <w:t>(CR PACK) SA WG2 CRs on ID_UAS (Rel-17, Rel-18) (Source: SA WG2)</w:t>
      </w:r>
      <w:r>
        <w:br/>
      </w:r>
      <w:r w:rsidRPr="00D53282">
        <w:rPr>
          <w:b/>
        </w:rPr>
        <w:t>Document for:</w:t>
      </w:r>
      <w:r w:rsidRPr="00D53282">
        <w:t xml:space="preserve"> </w:t>
      </w:r>
      <w:r>
        <w:t>Approval</w:t>
      </w:r>
      <w:r>
        <w:br/>
      </w:r>
      <w:r w:rsidRPr="00D53282">
        <w:rPr>
          <w:b/>
        </w:rPr>
        <w:t>Abstract:</w:t>
      </w:r>
      <w:r w:rsidRPr="00D53282">
        <w:t xml:space="preserve"> </w:t>
      </w:r>
      <w:r>
        <w:br/>
        <w:t>23.256 CR0112; 23.256 CR0113.</w:t>
      </w:r>
    </w:p>
    <w:p w14:paraId="49327204" w14:textId="77777777" w:rsidR="00F734F5" w:rsidRPr="005B25A1" w:rsidRDefault="00F734F5" w:rsidP="00F734F5">
      <w:pPr>
        <w:keepNext/>
        <w:keepLines/>
        <w:rPr>
          <w:b/>
          <w:bCs/>
        </w:rPr>
      </w:pPr>
      <w:r w:rsidRPr="005B25A1">
        <w:rPr>
          <w:b/>
          <w:bCs/>
        </w:rPr>
        <w:t>Plenary Discussion:</w:t>
      </w:r>
    </w:p>
    <w:p w14:paraId="14254FAD" w14:textId="77777777" w:rsidR="0019520B" w:rsidRPr="005B25A1" w:rsidRDefault="0019520B" w:rsidP="0019520B">
      <w:pPr>
        <w:keepNext/>
        <w:keepLines/>
      </w:pPr>
      <w:r>
        <w:t>This CR Pack was</w:t>
      </w:r>
      <w:r>
        <w:rPr>
          <w:color w:val="FF0000"/>
        </w:rPr>
        <w:t xml:space="preserve"> block approved</w:t>
      </w:r>
      <w:r w:rsidRPr="0019520B">
        <w:t>.</w:t>
      </w:r>
    </w:p>
    <w:p w14:paraId="766E50B3" w14:textId="77777777" w:rsidR="0019520B" w:rsidRPr="00EB0339" w:rsidRDefault="0019520B" w:rsidP="0019520B">
      <w:r w:rsidRPr="005B25A1">
        <w:rPr>
          <w:b/>
          <w:bCs/>
        </w:rPr>
        <w:t>Status:</w:t>
      </w:r>
      <w:r>
        <w:t xml:space="preserve"> </w:t>
      </w:r>
      <w:r>
        <w:rPr>
          <w:color w:val="FF0000"/>
        </w:rPr>
        <w:t>Approved</w:t>
      </w:r>
      <w:r>
        <w:t>.</w:t>
      </w:r>
    </w:p>
    <w:p w14:paraId="3A556697" w14:textId="77777777" w:rsidR="00E00DA6" w:rsidRDefault="007615D6" w:rsidP="000A3FBD">
      <w:pPr>
        <w:pStyle w:val="NormTop"/>
      </w:pPr>
      <w:r>
        <w:rPr>
          <w:color w:val="0000FF"/>
        </w:rPr>
        <w:t>SP-231245</w:t>
      </w:r>
      <w:r w:rsidRPr="00D53282">
        <w:t xml:space="preserve"> </w:t>
      </w:r>
      <w:r>
        <w:t>(CR PACK) SA WG2 CRs on IIoT (Rel-17, Rel-18) (Source: SA WG2)</w:t>
      </w:r>
      <w:r>
        <w:br/>
      </w:r>
      <w:r w:rsidRPr="00D53282">
        <w:rPr>
          <w:b/>
        </w:rPr>
        <w:t>Document for:</w:t>
      </w:r>
      <w:r w:rsidRPr="00D53282">
        <w:t xml:space="preserve"> </w:t>
      </w:r>
      <w:r>
        <w:t>Approval</w:t>
      </w:r>
      <w:r>
        <w:br/>
      </w:r>
      <w:r w:rsidRPr="00D53282">
        <w:rPr>
          <w:b/>
        </w:rPr>
        <w:t>Abstract:</w:t>
      </w:r>
      <w:r w:rsidRPr="00D53282">
        <w:t xml:space="preserve"> </w:t>
      </w:r>
      <w:r>
        <w:br/>
        <w:t>23.502 CR4463; 23.502 CR4462R1.</w:t>
      </w:r>
    </w:p>
    <w:p w14:paraId="31F22202" w14:textId="77777777" w:rsidR="00F734F5" w:rsidRPr="005B25A1" w:rsidRDefault="00F734F5" w:rsidP="00F734F5">
      <w:pPr>
        <w:keepNext/>
        <w:keepLines/>
        <w:rPr>
          <w:b/>
          <w:bCs/>
        </w:rPr>
      </w:pPr>
      <w:r w:rsidRPr="005B25A1">
        <w:rPr>
          <w:b/>
          <w:bCs/>
        </w:rPr>
        <w:t>Plenary Discussion:</w:t>
      </w:r>
    </w:p>
    <w:p w14:paraId="011ACD5B" w14:textId="77777777" w:rsidR="0019520B" w:rsidRPr="005B25A1" w:rsidRDefault="0019520B" w:rsidP="0019520B">
      <w:pPr>
        <w:keepNext/>
        <w:keepLines/>
      </w:pPr>
      <w:r>
        <w:t>This CR Pack was</w:t>
      </w:r>
      <w:r>
        <w:rPr>
          <w:color w:val="FF0000"/>
        </w:rPr>
        <w:t xml:space="preserve"> block approved</w:t>
      </w:r>
      <w:r w:rsidRPr="0019520B">
        <w:t>.</w:t>
      </w:r>
    </w:p>
    <w:p w14:paraId="7C44C5F1" w14:textId="77777777" w:rsidR="0019520B" w:rsidRPr="00EB0339" w:rsidRDefault="0019520B" w:rsidP="0019520B">
      <w:r w:rsidRPr="005B25A1">
        <w:rPr>
          <w:b/>
          <w:bCs/>
        </w:rPr>
        <w:t>Status:</w:t>
      </w:r>
      <w:r>
        <w:t xml:space="preserve"> </w:t>
      </w:r>
      <w:r>
        <w:rPr>
          <w:color w:val="FF0000"/>
        </w:rPr>
        <w:t>Approved</w:t>
      </w:r>
      <w:r>
        <w:t>.</w:t>
      </w:r>
    </w:p>
    <w:p w14:paraId="3A859660" w14:textId="77777777" w:rsidR="00E00DA6" w:rsidRDefault="007615D6" w:rsidP="000A3FBD">
      <w:pPr>
        <w:pStyle w:val="NormTop"/>
      </w:pPr>
      <w:r>
        <w:rPr>
          <w:color w:val="0000FF"/>
        </w:rPr>
        <w:t>SP-231326</w:t>
      </w:r>
      <w:r w:rsidRPr="00D53282">
        <w:t xml:space="preserve"> </w:t>
      </w:r>
      <w:r>
        <w:t>(CR PACK) Rel-17 CRs on Authentication and key management for applications based on 3GPP credential in 5G (Source: SA WG3)</w:t>
      </w:r>
      <w:r>
        <w:br/>
      </w:r>
      <w:r w:rsidRPr="00D53282">
        <w:rPr>
          <w:b/>
        </w:rPr>
        <w:t>Document for:</w:t>
      </w:r>
      <w:r w:rsidRPr="00D53282">
        <w:t xml:space="preserve"> </w:t>
      </w:r>
      <w:r>
        <w:t>Approval</w:t>
      </w:r>
      <w:r>
        <w:br/>
      </w:r>
      <w:r w:rsidRPr="00D53282">
        <w:rPr>
          <w:b/>
        </w:rPr>
        <w:t>Abstract:</w:t>
      </w:r>
      <w:r w:rsidRPr="00D53282">
        <w:t xml:space="preserve"> </w:t>
      </w:r>
      <w:r>
        <w:br/>
        <w:t>33.535 CR0180R1; 33.535 CR0181R1; 33.535 CR0184R1; 33.535 CR0185R1; 33.535 CR0190R1; 33.535 CR0191R1.</w:t>
      </w:r>
    </w:p>
    <w:p w14:paraId="3720B640" w14:textId="77777777" w:rsidR="00F734F5" w:rsidRPr="005B25A1" w:rsidRDefault="00F734F5" w:rsidP="00F734F5">
      <w:pPr>
        <w:keepNext/>
        <w:keepLines/>
        <w:rPr>
          <w:b/>
          <w:bCs/>
        </w:rPr>
      </w:pPr>
      <w:r w:rsidRPr="005B25A1">
        <w:rPr>
          <w:b/>
          <w:bCs/>
        </w:rPr>
        <w:t>Plenary Discussion:</w:t>
      </w:r>
    </w:p>
    <w:p w14:paraId="756A9CFE" w14:textId="77777777" w:rsidR="0019520B" w:rsidRPr="005B25A1" w:rsidRDefault="0019520B" w:rsidP="0019520B">
      <w:pPr>
        <w:keepNext/>
        <w:keepLines/>
      </w:pPr>
      <w:r>
        <w:t>This CR Pack was</w:t>
      </w:r>
      <w:r>
        <w:rPr>
          <w:color w:val="FF0000"/>
        </w:rPr>
        <w:t xml:space="preserve"> block approved</w:t>
      </w:r>
      <w:r w:rsidRPr="0019520B">
        <w:t>.</w:t>
      </w:r>
    </w:p>
    <w:p w14:paraId="1615BDFA" w14:textId="77777777" w:rsidR="0019520B" w:rsidRPr="00EB0339" w:rsidRDefault="0019520B" w:rsidP="0019520B">
      <w:r w:rsidRPr="005B25A1">
        <w:rPr>
          <w:b/>
          <w:bCs/>
        </w:rPr>
        <w:t>Status:</w:t>
      </w:r>
      <w:r>
        <w:t xml:space="preserve"> </w:t>
      </w:r>
      <w:r>
        <w:rPr>
          <w:color w:val="FF0000"/>
        </w:rPr>
        <w:t>Approved</w:t>
      </w:r>
      <w:r>
        <w:t>.</w:t>
      </w:r>
    </w:p>
    <w:p w14:paraId="3C7BC433" w14:textId="77777777" w:rsidR="00E00DA6" w:rsidRDefault="007615D6" w:rsidP="000A3FBD">
      <w:pPr>
        <w:pStyle w:val="NormTop"/>
      </w:pPr>
      <w:r>
        <w:rPr>
          <w:color w:val="0000FF"/>
        </w:rPr>
        <w:t>SP-231333</w:t>
      </w:r>
      <w:r w:rsidRPr="00D53282">
        <w:t xml:space="preserve"> </w:t>
      </w:r>
      <w:r>
        <w:t>(CR PACK) Rel-17 CRs on Security aspects of Uncrewed Aerial Systems (Source: SA WG3)</w:t>
      </w:r>
      <w:r>
        <w:br/>
      </w:r>
      <w:r w:rsidRPr="00D53282">
        <w:rPr>
          <w:b/>
        </w:rPr>
        <w:t>Document for:</w:t>
      </w:r>
      <w:r w:rsidRPr="00D53282">
        <w:t xml:space="preserve"> </w:t>
      </w:r>
      <w:r>
        <w:t>Approval</w:t>
      </w:r>
      <w:r>
        <w:br/>
      </w:r>
      <w:r w:rsidRPr="00D53282">
        <w:rPr>
          <w:b/>
        </w:rPr>
        <w:t>Abstract:</w:t>
      </w:r>
      <w:r w:rsidRPr="00D53282">
        <w:t xml:space="preserve"> </w:t>
      </w:r>
      <w:r>
        <w:br/>
        <w:t>33.256 CR0033; 33.256 CR0034.</w:t>
      </w:r>
    </w:p>
    <w:p w14:paraId="7ED984BB" w14:textId="77777777" w:rsidR="00F734F5" w:rsidRPr="005B25A1" w:rsidRDefault="00F734F5" w:rsidP="00F734F5">
      <w:pPr>
        <w:keepNext/>
        <w:keepLines/>
        <w:rPr>
          <w:b/>
          <w:bCs/>
        </w:rPr>
      </w:pPr>
      <w:r w:rsidRPr="005B25A1">
        <w:rPr>
          <w:b/>
          <w:bCs/>
        </w:rPr>
        <w:t>Plenary Discussion:</w:t>
      </w:r>
    </w:p>
    <w:p w14:paraId="5B25E37B" w14:textId="77777777" w:rsidR="0019520B" w:rsidRPr="005B25A1" w:rsidRDefault="0019520B" w:rsidP="0019520B">
      <w:pPr>
        <w:keepNext/>
        <w:keepLines/>
      </w:pPr>
      <w:r>
        <w:t>This CR Pack was</w:t>
      </w:r>
      <w:r>
        <w:rPr>
          <w:color w:val="FF0000"/>
        </w:rPr>
        <w:t xml:space="preserve"> block approved</w:t>
      </w:r>
      <w:r w:rsidRPr="0019520B">
        <w:t>.</w:t>
      </w:r>
    </w:p>
    <w:p w14:paraId="5794C059" w14:textId="77777777" w:rsidR="0019520B" w:rsidRPr="00EB0339" w:rsidRDefault="0019520B" w:rsidP="0019520B">
      <w:r w:rsidRPr="005B25A1">
        <w:rPr>
          <w:b/>
          <w:bCs/>
        </w:rPr>
        <w:t>Status:</w:t>
      </w:r>
      <w:r>
        <w:t xml:space="preserve"> </w:t>
      </w:r>
      <w:r>
        <w:rPr>
          <w:color w:val="FF0000"/>
        </w:rPr>
        <w:t>Approved</w:t>
      </w:r>
      <w:r>
        <w:t>.</w:t>
      </w:r>
    </w:p>
    <w:p w14:paraId="60BD9383" w14:textId="77777777" w:rsidR="00E00DA6" w:rsidRDefault="007615D6" w:rsidP="000A3FBD">
      <w:pPr>
        <w:pStyle w:val="NormTop"/>
      </w:pPr>
      <w:r>
        <w:rPr>
          <w:color w:val="0000FF"/>
        </w:rPr>
        <w:t>SP-231329</w:t>
      </w:r>
      <w:r w:rsidRPr="00D53282">
        <w:t xml:space="preserve"> </w:t>
      </w:r>
      <w:r>
        <w:t>(CR PACK) Rel-17 CRs on Security aspects of eNA_Ph2 (Source: SA WG3)</w:t>
      </w:r>
      <w:r>
        <w:br/>
      </w:r>
      <w:r w:rsidRPr="00D53282">
        <w:rPr>
          <w:b/>
        </w:rPr>
        <w:t>Document for:</w:t>
      </w:r>
      <w:r w:rsidRPr="00D53282">
        <w:t xml:space="preserve"> </w:t>
      </w:r>
      <w:r>
        <w:t>Approval</w:t>
      </w:r>
      <w:r>
        <w:br/>
      </w:r>
      <w:r w:rsidRPr="00D53282">
        <w:rPr>
          <w:b/>
        </w:rPr>
        <w:t>Abstract:</w:t>
      </w:r>
      <w:r w:rsidRPr="00D53282">
        <w:t xml:space="preserve"> </w:t>
      </w:r>
      <w:r>
        <w:br/>
        <w:t>33.501 CR1807R1; 33.501 CR1804R1.</w:t>
      </w:r>
    </w:p>
    <w:p w14:paraId="3D41C9A2" w14:textId="77777777" w:rsidR="00F734F5" w:rsidRPr="005B25A1" w:rsidRDefault="00F734F5" w:rsidP="00F734F5">
      <w:pPr>
        <w:keepNext/>
        <w:keepLines/>
        <w:rPr>
          <w:b/>
          <w:bCs/>
        </w:rPr>
      </w:pPr>
      <w:r w:rsidRPr="005B25A1">
        <w:rPr>
          <w:b/>
          <w:bCs/>
        </w:rPr>
        <w:t>Plenary Discussion:</w:t>
      </w:r>
    </w:p>
    <w:p w14:paraId="00A3E7EF" w14:textId="77777777" w:rsidR="0019520B" w:rsidRPr="005B25A1" w:rsidRDefault="0019520B" w:rsidP="0019520B">
      <w:pPr>
        <w:keepNext/>
        <w:keepLines/>
      </w:pPr>
      <w:r>
        <w:t>This CR Pack was</w:t>
      </w:r>
      <w:r>
        <w:rPr>
          <w:color w:val="FF0000"/>
        </w:rPr>
        <w:t xml:space="preserve"> block approved</w:t>
      </w:r>
      <w:r w:rsidRPr="0019520B">
        <w:t>.</w:t>
      </w:r>
    </w:p>
    <w:p w14:paraId="2B0567E2" w14:textId="77777777" w:rsidR="0019520B" w:rsidRPr="00EB0339" w:rsidRDefault="0019520B" w:rsidP="0019520B">
      <w:r w:rsidRPr="005B25A1">
        <w:rPr>
          <w:b/>
          <w:bCs/>
        </w:rPr>
        <w:t>Status:</w:t>
      </w:r>
      <w:r>
        <w:t xml:space="preserve"> </w:t>
      </w:r>
      <w:r>
        <w:rPr>
          <w:color w:val="FF0000"/>
        </w:rPr>
        <w:t>Approved</w:t>
      </w:r>
      <w:r>
        <w:t>.</w:t>
      </w:r>
    </w:p>
    <w:p w14:paraId="6E51E24A" w14:textId="77777777" w:rsidR="00E00DA6" w:rsidRDefault="007615D6" w:rsidP="000A3FBD">
      <w:pPr>
        <w:pStyle w:val="NormTop"/>
      </w:pPr>
      <w:r>
        <w:rPr>
          <w:color w:val="0000FF"/>
        </w:rPr>
        <w:t>SP-231323</w:t>
      </w:r>
      <w:r w:rsidRPr="00D53282">
        <w:t xml:space="preserve"> </w:t>
      </w:r>
      <w:r>
        <w:t>(CR PACK) Rel-17 CRs on Multicast-broadcast services in 5G (Source: SA WG3)</w:t>
      </w:r>
      <w:r>
        <w:br/>
      </w:r>
      <w:r w:rsidRPr="00D53282">
        <w:rPr>
          <w:b/>
        </w:rPr>
        <w:t>Document for:</w:t>
      </w:r>
      <w:r w:rsidRPr="00D53282">
        <w:t xml:space="preserve"> </w:t>
      </w:r>
      <w:r>
        <w:t>Approval</w:t>
      </w:r>
      <w:r>
        <w:br/>
      </w:r>
      <w:r w:rsidRPr="00D53282">
        <w:rPr>
          <w:b/>
        </w:rPr>
        <w:t>Abstract:</w:t>
      </w:r>
      <w:r w:rsidRPr="00D53282">
        <w:t xml:space="preserve"> </w:t>
      </w:r>
      <w:r>
        <w:br/>
        <w:t>33.501 CR1882R1; 33.501 CR1883R1.</w:t>
      </w:r>
    </w:p>
    <w:p w14:paraId="18D4E6FB" w14:textId="77777777" w:rsidR="00F734F5" w:rsidRPr="005B25A1" w:rsidRDefault="00F734F5" w:rsidP="00F734F5">
      <w:pPr>
        <w:keepNext/>
        <w:keepLines/>
        <w:rPr>
          <w:b/>
          <w:bCs/>
        </w:rPr>
      </w:pPr>
      <w:r w:rsidRPr="005B25A1">
        <w:rPr>
          <w:b/>
          <w:bCs/>
        </w:rPr>
        <w:t>Plenary Discussion:</w:t>
      </w:r>
    </w:p>
    <w:p w14:paraId="096F1B74" w14:textId="77777777" w:rsidR="0019520B" w:rsidRPr="005B25A1" w:rsidRDefault="0019520B" w:rsidP="0019520B">
      <w:pPr>
        <w:keepNext/>
        <w:keepLines/>
      </w:pPr>
      <w:r>
        <w:t>This CR Pack was</w:t>
      </w:r>
      <w:r>
        <w:rPr>
          <w:color w:val="FF0000"/>
        </w:rPr>
        <w:t xml:space="preserve"> block approved</w:t>
      </w:r>
      <w:r w:rsidRPr="0019520B">
        <w:t>.</w:t>
      </w:r>
    </w:p>
    <w:p w14:paraId="067CE1A9" w14:textId="77777777" w:rsidR="0019520B" w:rsidRPr="00EB0339" w:rsidRDefault="0019520B" w:rsidP="0019520B">
      <w:r w:rsidRPr="005B25A1">
        <w:rPr>
          <w:b/>
          <w:bCs/>
        </w:rPr>
        <w:t>Status:</w:t>
      </w:r>
      <w:r>
        <w:t xml:space="preserve"> </w:t>
      </w:r>
      <w:r>
        <w:rPr>
          <w:color w:val="FF0000"/>
        </w:rPr>
        <w:t>Approved</w:t>
      </w:r>
      <w:r>
        <w:t>.</w:t>
      </w:r>
    </w:p>
    <w:p w14:paraId="02683C53" w14:textId="77777777" w:rsidR="00E00DA6" w:rsidRDefault="007615D6" w:rsidP="000A3FBD">
      <w:pPr>
        <w:pStyle w:val="NormTop"/>
      </w:pPr>
      <w:r>
        <w:rPr>
          <w:color w:val="0000FF"/>
        </w:rPr>
        <w:t>SP-231321</w:t>
      </w:r>
      <w:r w:rsidRPr="00D53282">
        <w:t xml:space="preserve"> </w:t>
      </w:r>
      <w:r>
        <w:t>(CR PACK) Rel-17 CRs on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CR0130; 33.503 CR0131; 33.503 CR0137; 33.503 CR0140R1; 33.503 CR0133R1; 33.503 CR0134R1.</w:t>
      </w:r>
    </w:p>
    <w:p w14:paraId="3ABF9104" w14:textId="77777777" w:rsidR="00F734F5" w:rsidRPr="005B25A1" w:rsidRDefault="00F734F5" w:rsidP="00F734F5">
      <w:pPr>
        <w:keepNext/>
        <w:keepLines/>
        <w:rPr>
          <w:b/>
          <w:bCs/>
        </w:rPr>
      </w:pPr>
      <w:r w:rsidRPr="005B25A1">
        <w:rPr>
          <w:b/>
          <w:bCs/>
        </w:rPr>
        <w:t>Plenary Discussion:</w:t>
      </w:r>
    </w:p>
    <w:p w14:paraId="7FE9C82D" w14:textId="77777777" w:rsidR="0019520B" w:rsidRPr="005B25A1" w:rsidRDefault="0019520B" w:rsidP="0019520B">
      <w:pPr>
        <w:keepNext/>
        <w:keepLines/>
      </w:pPr>
      <w:r>
        <w:t>This CR Pack was</w:t>
      </w:r>
      <w:r>
        <w:rPr>
          <w:color w:val="FF0000"/>
        </w:rPr>
        <w:t xml:space="preserve"> block approved</w:t>
      </w:r>
      <w:r w:rsidRPr="0019520B">
        <w:t>.</w:t>
      </w:r>
    </w:p>
    <w:p w14:paraId="46B15C3F" w14:textId="77777777" w:rsidR="0019520B" w:rsidRPr="00EB0339" w:rsidRDefault="0019520B" w:rsidP="0019520B">
      <w:r w:rsidRPr="005B25A1">
        <w:rPr>
          <w:b/>
          <w:bCs/>
        </w:rPr>
        <w:t>Status:</w:t>
      </w:r>
      <w:r>
        <w:t xml:space="preserve"> </w:t>
      </w:r>
      <w:r>
        <w:rPr>
          <w:color w:val="FF0000"/>
        </w:rPr>
        <w:t>Approved</w:t>
      </w:r>
      <w:r>
        <w:t>.</w:t>
      </w:r>
    </w:p>
    <w:p w14:paraId="02A6C447" w14:textId="77777777" w:rsidR="00E00DA6" w:rsidRDefault="007615D6" w:rsidP="000A3FBD">
      <w:pPr>
        <w:pStyle w:val="NormTop"/>
      </w:pPr>
      <w:r>
        <w:rPr>
          <w:color w:val="0000FF"/>
        </w:rPr>
        <w:t>SP-231342</w:t>
      </w:r>
      <w:r w:rsidRPr="00D53282">
        <w:t xml:space="preserve"> </w:t>
      </w:r>
      <w:r>
        <w:t>(CR PACK) Rel-17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CR1826; 33.501 CR1827; 33.501 CR1873; 33.501 CR1874; 33.501 CR1875; 33.501 CR1876; 33.501 CR1878R1; 33.501 CR1879R1.</w:t>
      </w:r>
    </w:p>
    <w:p w14:paraId="2B1B3393" w14:textId="77777777" w:rsidR="00F734F5" w:rsidRPr="005B25A1" w:rsidRDefault="00F734F5" w:rsidP="00F734F5">
      <w:pPr>
        <w:keepNext/>
        <w:keepLines/>
        <w:rPr>
          <w:b/>
          <w:bCs/>
        </w:rPr>
      </w:pPr>
      <w:r w:rsidRPr="005B25A1">
        <w:rPr>
          <w:b/>
          <w:bCs/>
        </w:rPr>
        <w:t>Plenary Discussion:</w:t>
      </w:r>
    </w:p>
    <w:p w14:paraId="1D2CC2B7" w14:textId="77777777" w:rsidR="0019520B" w:rsidRPr="005B25A1" w:rsidRDefault="0019520B" w:rsidP="0019520B">
      <w:pPr>
        <w:keepNext/>
        <w:keepLines/>
      </w:pPr>
      <w:r>
        <w:t>This CR Pack was</w:t>
      </w:r>
      <w:r>
        <w:rPr>
          <w:color w:val="FF0000"/>
        </w:rPr>
        <w:t xml:space="preserve"> block approved</w:t>
      </w:r>
      <w:r w:rsidRPr="0019520B">
        <w:t>.</w:t>
      </w:r>
    </w:p>
    <w:p w14:paraId="5936BA8C" w14:textId="77777777" w:rsidR="0019520B" w:rsidRPr="00EB0339" w:rsidRDefault="0019520B" w:rsidP="0019520B">
      <w:r w:rsidRPr="005B25A1">
        <w:rPr>
          <w:b/>
          <w:bCs/>
        </w:rPr>
        <w:t>Status:</w:t>
      </w:r>
      <w:r>
        <w:t xml:space="preserve"> </w:t>
      </w:r>
      <w:r>
        <w:rPr>
          <w:color w:val="FF0000"/>
        </w:rPr>
        <w:t>Approved</w:t>
      </w:r>
      <w:r>
        <w:t>.</w:t>
      </w:r>
    </w:p>
    <w:p w14:paraId="7D1D4C18" w14:textId="77777777" w:rsidR="00E00DA6" w:rsidRDefault="007615D6" w:rsidP="000A3FBD">
      <w:pPr>
        <w:pStyle w:val="NormTop"/>
      </w:pPr>
      <w:r>
        <w:rPr>
          <w:color w:val="0000FF"/>
        </w:rPr>
        <w:t>SP-231374</w:t>
      </w:r>
      <w:r w:rsidRPr="00D53282">
        <w:t xml:space="preserve"> </w:t>
      </w:r>
      <w:r>
        <w:t>(CR PACK) CR Pack on MBMS-TSMBMS, TEI17 (Source: SA WG4)</w:t>
      </w:r>
      <w:r>
        <w:br/>
      </w:r>
      <w:r w:rsidRPr="00D53282">
        <w:rPr>
          <w:b/>
        </w:rPr>
        <w:t>Document for:</w:t>
      </w:r>
      <w:r w:rsidRPr="00D53282">
        <w:t xml:space="preserve"> </w:t>
      </w:r>
      <w:r>
        <w:t>Approval</w:t>
      </w:r>
      <w:r>
        <w:br/>
      </w:r>
      <w:r w:rsidRPr="00D53282">
        <w:rPr>
          <w:b/>
        </w:rPr>
        <w:t>Abstract:</w:t>
      </w:r>
      <w:r w:rsidRPr="00D53282">
        <w:t xml:space="preserve"> </w:t>
      </w:r>
      <w:r>
        <w:br/>
        <w:t>26.346 CR0669R1.</w:t>
      </w:r>
    </w:p>
    <w:p w14:paraId="1D552DC5" w14:textId="77777777" w:rsidR="00F734F5" w:rsidRPr="005B25A1" w:rsidRDefault="00F734F5" w:rsidP="00F734F5">
      <w:pPr>
        <w:keepNext/>
        <w:keepLines/>
        <w:rPr>
          <w:b/>
          <w:bCs/>
        </w:rPr>
      </w:pPr>
      <w:r w:rsidRPr="005B25A1">
        <w:rPr>
          <w:b/>
          <w:bCs/>
        </w:rPr>
        <w:t>Plenary Discussion:</w:t>
      </w:r>
    </w:p>
    <w:p w14:paraId="239F856C" w14:textId="77777777" w:rsidR="0019520B" w:rsidRPr="005B25A1" w:rsidRDefault="0019520B" w:rsidP="0019520B">
      <w:pPr>
        <w:keepNext/>
        <w:keepLines/>
      </w:pPr>
      <w:r>
        <w:t>This CR Pack was</w:t>
      </w:r>
      <w:r>
        <w:rPr>
          <w:color w:val="FF0000"/>
        </w:rPr>
        <w:t xml:space="preserve"> block approved</w:t>
      </w:r>
      <w:r w:rsidRPr="0019520B">
        <w:t>.</w:t>
      </w:r>
    </w:p>
    <w:p w14:paraId="39CE3DAD" w14:textId="77777777" w:rsidR="0019520B" w:rsidRPr="00EB0339" w:rsidRDefault="0019520B" w:rsidP="0019520B">
      <w:r w:rsidRPr="005B25A1">
        <w:rPr>
          <w:b/>
          <w:bCs/>
        </w:rPr>
        <w:t>Status:</w:t>
      </w:r>
      <w:r>
        <w:t xml:space="preserve"> </w:t>
      </w:r>
      <w:r>
        <w:rPr>
          <w:color w:val="FF0000"/>
        </w:rPr>
        <w:t>Approved</w:t>
      </w:r>
      <w:r>
        <w:t>.</w:t>
      </w:r>
    </w:p>
    <w:p w14:paraId="3F0C62B8" w14:textId="3B13CBD9" w:rsidR="00E00DA6" w:rsidRDefault="007615D6" w:rsidP="000A3FBD">
      <w:pPr>
        <w:pStyle w:val="NormTop"/>
      </w:pPr>
      <w:r>
        <w:rPr>
          <w:color w:val="0000FF"/>
        </w:rPr>
        <w:t>SP-231368</w:t>
      </w:r>
      <w:r w:rsidRPr="00D53282">
        <w:t xml:space="preserve"> </w:t>
      </w:r>
      <w:r>
        <w:t>(CR PACK) CR Pack on 5GMS3, TEI17 (Source: SA WG4)</w:t>
      </w:r>
      <w:r>
        <w:br/>
      </w:r>
      <w:r w:rsidRPr="00D53282">
        <w:rPr>
          <w:b/>
        </w:rPr>
        <w:t>Document for:</w:t>
      </w:r>
      <w:r w:rsidRPr="00D53282">
        <w:t xml:space="preserve"> </w:t>
      </w:r>
      <w:r>
        <w:t>Approval</w:t>
      </w:r>
      <w:r>
        <w:br/>
      </w:r>
      <w:r w:rsidRPr="00D53282">
        <w:rPr>
          <w:b/>
        </w:rPr>
        <w:t>Abstract:</w:t>
      </w:r>
      <w:r w:rsidRPr="00D53282">
        <w:t xml:space="preserve"> </w:t>
      </w:r>
      <w:r>
        <w:br/>
        <w:t>26.512 CR0054R1.</w:t>
      </w:r>
    </w:p>
    <w:p w14:paraId="3A9885CF" w14:textId="77777777" w:rsidR="00F734F5" w:rsidRPr="005B25A1" w:rsidRDefault="00F734F5" w:rsidP="00F734F5">
      <w:pPr>
        <w:keepNext/>
        <w:keepLines/>
        <w:rPr>
          <w:b/>
          <w:bCs/>
        </w:rPr>
      </w:pPr>
      <w:r w:rsidRPr="005B25A1">
        <w:rPr>
          <w:b/>
          <w:bCs/>
        </w:rPr>
        <w:t>Plenary Discussion:</w:t>
      </w:r>
    </w:p>
    <w:p w14:paraId="3820ED97" w14:textId="77777777" w:rsidR="0019520B" w:rsidRPr="005B25A1" w:rsidRDefault="0019520B" w:rsidP="0019520B">
      <w:pPr>
        <w:keepNext/>
        <w:keepLines/>
      </w:pPr>
      <w:r>
        <w:t>This CR Pack was</w:t>
      </w:r>
      <w:r>
        <w:rPr>
          <w:color w:val="FF0000"/>
        </w:rPr>
        <w:t xml:space="preserve"> block approved</w:t>
      </w:r>
      <w:r w:rsidRPr="0019520B">
        <w:t>.</w:t>
      </w:r>
    </w:p>
    <w:p w14:paraId="6247883B" w14:textId="77777777" w:rsidR="0019520B" w:rsidRPr="00EB0339" w:rsidRDefault="0019520B" w:rsidP="0019520B">
      <w:r w:rsidRPr="005B25A1">
        <w:rPr>
          <w:b/>
          <w:bCs/>
        </w:rPr>
        <w:t>Status:</w:t>
      </w:r>
      <w:r>
        <w:t xml:space="preserve"> </w:t>
      </w:r>
      <w:r>
        <w:rPr>
          <w:color w:val="FF0000"/>
        </w:rPr>
        <w:t>Approved</w:t>
      </w:r>
      <w:r>
        <w:t>.</w:t>
      </w:r>
    </w:p>
    <w:p w14:paraId="3C369A40" w14:textId="70836235" w:rsidR="00E00DA6" w:rsidRDefault="007615D6" w:rsidP="000A3FBD">
      <w:pPr>
        <w:pStyle w:val="NormTop"/>
      </w:pPr>
      <w:r>
        <w:rPr>
          <w:color w:val="0000FF"/>
        </w:rPr>
        <w:t>SP-231471</w:t>
      </w:r>
      <w:r w:rsidRPr="00D53282">
        <w:t xml:space="preserve"> </w:t>
      </w:r>
      <w:r>
        <w:t>(CR PACK) Rel-17 C</w:t>
      </w:r>
      <w:r w:rsidR="00892283">
        <w:t>R</w:t>
      </w:r>
      <w:r>
        <w:t>s on Enhancements of 5G performance measurements and KPIs (Source: SA WG5)</w:t>
      </w:r>
      <w:r>
        <w:br/>
      </w:r>
      <w:r w:rsidRPr="00D53282">
        <w:rPr>
          <w:b/>
        </w:rPr>
        <w:t>Document for:</w:t>
      </w:r>
      <w:r w:rsidRPr="00D53282">
        <w:t xml:space="preserve"> </w:t>
      </w:r>
      <w:r>
        <w:t>Approval</w:t>
      </w:r>
      <w:r>
        <w:br/>
      </w:r>
      <w:r w:rsidRPr="00D53282">
        <w:rPr>
          <w:b/>
        </w:rPr>
        <w:t>Abstract:</w:t>
      </w:r>
      <w:r w:rsidRPr="00D53282">
        <w:t xml:space="preserve"> </w:t>
      </w:r>
      <w:r>
        <w:br/>
        <w:t>28.552 CR0477R1; 28.552 CR0478R1; 28.622 CR0317R1; 28.622 CR0318R1; 28.623 CR0298R1; 28.623 CR0299R1.</w:t>
      </w:r>
    </w:p>
    <w:p w14:paraId="50BCA753" w14:textId="77777777" w:rsidR="00F734F5" w:rsidRPr="005B25A1" w:rsidRDefault="00F734F5" w:rsidP="00F734F5">
      <w:pPr>
        <w:keepNext/>
        <w:keepLines/>
        <w:rPr>
          <w:b/>
          <w:bCs/>
        </w:rPr>
      </w:pPr>
      <w:r w:rsidRPr="005B25A1">
        <w:rPr>
          <w:b/>
          <w:bCs/>
        </w:rPr>
        <w:t>Plenary Discussion:</w:t>
      </w:r>
    </w:p>
    <w:p w14:paraId="6D42191F" w14:textId="77777777" w:rsidR="0019520B" w:rsidRPr="005B25A1" w:rsidRDefault="0019520B" w:rsidP="0019520B">
      <w:pPr>
        <w:keepNext/>
        <w:keepLines/>
      </w:pPr>
      <w:r>
        <w:t>This CR Pack was</w:t>
      </w:r>
      <w:r>
        <w:rPr>
          <w:color w:val="FF0000"/>
        </w:rPr>
        <w:t xml:space="preserve"> block approved</w:t>
      </w:r>
      <w:r w:rsidRPr="0019520B">
        <w:t>.</w:t>
      </w:r>
    </w:p>
    <w:p w14:paraId="1BCAA45D" w14:textId="77777777" w:rsidR="0019520B" w:rsidRPr="00EB0339" w:rsidRDefault="0019520B" w:rsidP="0019520B">
      <w:r w:rsidRPr="005B25A1">
        <w:rPr>
          <w:b/>
          <w:bCs/>
        </w:rPr>
        <w:t>Status:</w:t>
      </w:r>
      <w:r>
        <w:t xml:space="preserve"> </w:t>
      </w:r>
      <w:r>
        <w:rPr>
          <w:color w:val="FF0000"/>
        </w:rPr>
        <w:t>Approved</w:t>
      </w:r>
      <w:r>
        <w:t>.</w:t>
      </w:r>
    </w:p>
    <w:p w14:paraId="15F98C4E" w14:textId="77777777" w:rsidR="00E00DA6" w:rsidRDefault="007615D6" w:rsidP="000A3FBD">
      <w:pPr>
        <w:pStyle w:val="NormTop"/>
      </w:pPr>
      <w:r>
        <w:rPr>
          <w:color w:val="0000FF"/>
        </w:rPr>
        <w:t>SP-231492</w:t>
      </w:r>
      <w:r w:rsidRPr="00D53282">
        <w:t xml:space="preserve"> </w:t>
      </w:r>
      <w:r>
        <w:t>(CR PACK) Rel-17 CRs on TEI batch 3 (Source: SA WG5)</w:t>
      </w:r>
      <w:r>
        <w:br/>
      </w:r>
      <w:r w:rsidRPr="00D53282">
        <w:rPr>
          <w:b/>
        </w:rPr>
        <w:t>Document for:</w:t>
      </w:r>
      <w:r w:rsidRPr="00D53282">
        <w:t xml:space="preserve"> </w:t>
      </w:r>
      <w:r>
        <w:t>Approval</w:t>
      </w:r>
      <w:r>
        <w:br/>
      </w:r>
      <w:r w:rsidRPr="00D53282">
        <w:rPr>
          <w:b/>
        </w:rPr>
        <w:t>Abstract:</w:t>
      </w:r>
      <w:r w:rsidRPr="00D53282">
        <w:t xml:space="preserve"> </w:t>
      </w:r>
      <w:r>
        <w:br/>
        <w:t>28.541 CR1023; 28.541 CR1024; 28.541 CR1025; 28.541 CR1026; 28.623 CR0273; 28.623 CR0274; 32.160 CR0043R1; 28.541 CR1042R1; 32.160 CR0044R1; 32.160 CR0045R1; 32.160 CR0046R1; 28.623 CR0270R1; 28.623 CR0271R1; 32.160 CR0047; 28.541 CR1074; 28.541 CR1075; 28.541 CR1077; 28.541 CR1078; 28.541 CR1090; 28.541 CR1091; 28.541 CR1093; 28.541 CR1094; 32.160 CR0048; 28.541 CR1129; 28.623 CR0306; 28.541 CR1131; 28.541 CR1130R1; 28.541 CR1057R1.</w:t>
      </w:r>
    </w:p>
    <w:p w14:paraId="7BE9E02E" w14:textId="77777777" w:rsidR="00F734F5" w:rsidRPr="005B25A1" w:rsidRDefault="00F734F5" w:rsidP="00F734F5">
      <w:pPr>
        <w:keepNext/>
        <w:keepLines/>
        <w:rPr>
          <w:b/>
          <w:bCs/>
        </w:rPr>
      </w:pPr>
      <w:r w:rsidRPr="005B25A1">
        <w:rPr>
          <w:b/>
          <w:bCs/>
        </w:rPr>
        <w:t>Plenary Discussion:</w:t>
      </w:r>
    </w:p>
    <w:p w14:paraId="48103F0E" w14:textId="77777777" w:rsidR="0019520B" w:rsidRPr="005B25A1" w:rsidRDefault="0019520B" w:rsidP="0019520B">
      <w:pPr>
        <w:keepNext/>
        <w:keepLines/>
      </w:pPr>
      <w:r>
        <w:t>This CR Pack was</w:t>
      </w:r>
      <w:r>
        <w:rPr>
          <w:color w:val="FF0000"/>
        </w:rPr>
        <w:t xml:space="preserve"> block approved</w:t>
      </w:r>
      <w:r w:rsidRPr="0019520B">
        <w:t>.</w:t>
      </w:r>
    </w:p>
    <w:p w14:paraId="324FC990" w14:textId="77777777" w:rsidR="0019520B" w:rsidRPr="00EB0339" w:rsidRDefault="0019520B" w:rsidP="0019520B">
      <w:r w:rsidRPr="005B25A1">
        <w:rPr>
          <w:b/>
          <w:bCs/>
        </w:rPr>
        <w:t>Status:</w:t>
      </w:r>
      <w:r>
        <w:t xml:space="preserve"> </w:t>
      </w:r>
      <w:r>
        <w:rPr>
          <w:color w:val="FF0000"/>
        </w:rPr>
        <w:t>Approved</w:t>
      </w:r>
      <w:r>
        <w:t>.</w:t>
      </w:r>
    </w:p>
    <w:p w14:paraId="1084A677" w14:textId="77777777" w:rsidR="00E00DA6" w:rsidRDefault="007615D6" w:rsidP="000A3FBD">
      <w:pPr>
        <w:pStyle w:val="NormTop"/>
      </w:pPr>
      <w:r>
        <w:rPr>
          <w:color w:val="0000FF"/>
        </w:rPr>
        <w:t>SP-231493</w:t>
      </w:r>
      <w:r w:rsidRPr="00D53282">
        <w:t xml:space="preserve"> </w:t>
      </w:r>
      <w:r>
        <w:t>(CR PACK) Rel-17 CRs on TEI batch 4 (Source: SA WG5)</w:t>
      </w:r>
      <w:r>
        <w:br/>
      </w:r>
      <w:r w:rsidRPr="00D53282">
        <w:rPr>
          <w:b/>
        </w:rPr>
        <w:t>Document for:</w:t>
      </w:r>
      <w:r w:rsidRPr="00D53282">
        <w:t xml:space="preserve"> </w:t>
      </w:r>
      <w:r>
        <w:t>Approval</w:t>
      </w:r>
      <w:r>
        <w:br/>
      </w:r>
      <w:r w:rsidRPr="00D53282">
        <w:rPr>
          <w:b/>
        </w:rPr>
        <w:t>Abstract:</w:t>
      </w:r>
      <w:r w:rsidRPr="00D53282">
        <w:t xml:space="preserve"> </w:t>
      </w:r>
      <w:r>
        <w:br/>
        <w:t>28.541 CR1070; 28.541 CR1071; 28.541 CR1072; 28.541 CR1073; 28.541 CR1076; 28.541 CR1079; 28.541 CR1080; 28.541 CR1082; 28.541 CR1083; 28.541 CR1084; 28.541 CR1085; 28.541 CR1086; 28.541 CR1087; 28.541 CR1088; 28.541 CR1089; 28.541 CR1092; 28.541 CR1095; 28.541 CR1096; 28.541 CR1098; 28.541 CR1099; 28.541 CR1100; 28.541 CR1101; 28.556 CR0002R1.</w:t>
      </w:r>
    </w:p>
    <w:p w14:paraId="781AAF95" w14:textId="77777777" w:rsidR="00F734F5" w:rsidRPr="005B25A1" w:rsidRDefault="00F734F5" w:rsidP="00F734F5">
      <w:pPr>
        <w:keepNext/>
        <w:keepLines/>
        <w:rPr>
          <w:b/>
          <w:bCs/>
        </w:rPr>
      </w:pPr>
      <w:r w:rsidRPr="005B25A1">
        <w:rPr>
          <w:b/>
          <w:bCs/>
        </w:rPr>
        <w:t>Plenary Discussion:</w:t>
      </w:r>
    </w:p>
    <w:p w14:paraId="39F46C1C" w14:textId="77777777" w:rsidR="0019520B" w:rsidRPr="005B25A1" w:rsidRDefault="0019520B" w:rsidP="0019520B">
      <w:pPr>
        <w:keepNext/>
        <w:keepLines/>
      </w:pPr>
      <w:r>
        <w:t>This CR Pack was</w:t>
      </w:r>
      <w:r>
        <w:rPr>
          <w:color w:val="FF0000"/>
        </w:rPr>
        <w:t xml:space="preserve"> block approved</w:t>
      </w:r>
      <w:r w:rsidRPr="0019520B">
        <w:t>.</w:t>
      </w:r>
    </w:p>
    <w:p w14:paraId="70E43CFE" w14:textId="77777777" w:rsidR="0019520B" w:rsidRPr="00EB0339" w:rsidRDefault="0019520B" w:rsidP="0019520B">
      <w:r w:rsidRPr="005B25A1">
        <w:rPr>
          <w:b/>
          <w:bCs/>
        </w:rPr>
        <w:t>Status:</w:t>
      </w:r>
      <w:r>
        <w:t xml:space="preserve"> </w:t>
      </w:r>
      <w:r>
        <w:rPr>
          <w:color w:val="FF0000"/>
        </w:rPr>
        <w:t>Approved</w:t>
      </w:r>
      <w:r>
        <w:t>.</w:t>
      </w:r>
    </w:p>
    <w:p w14:paraId="330880DC" w14:textId="77777777" w:rsidR="00E00DA6" w:rsidRDefault="007615D6" w:rsidP="000A3FBD">
      <w:pPr>
        <w:pStyle w:val="NormTop"/>
      </w:pPr>
      <w:r>
        <w:rPr>
          <w:color w:val="0000FF"/>
        </w:rPr>
        <w:t>SP-231491</w:t>
      </w:r>
      <w:r w:rsidRPr="00D53282">
        <w:t xml:space="preserve"> </w:t>
      </w:r>
      <w:r>
        <w:t>(CR PACK) Rel-17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32.423 CR0147; 32.423 CR0148; 32.256 CR0019R1; 32.256 CR0020R1; 32.255 CR0463R1; 32.255 CR0464R1; 32.255 CR0465R1; 32.255 CR0466R1; 32.291 CR0509R1; 32.291 CR0510R1; 32.298 CR0961R1; 32.298 CR0962R1; 32.291 CR0513; 32.291 CR0514R1; 32.291 CR0524; 32.291 CR0525; 32.298 CR0964R1; 32.298 CR0965R1; 32.255 CR0472R1; 32.255 CR0473R1; 32.254 CR0041R1; 32.254 CR0042R1; 32.298 CR0967R1; 32.298 CR0968R1.</w:t>
      </w:r>
    </w:p>
    <w:p w14:paraId="455FA748" w14:textId="77777777" w:rsidR="00F734F5" w:rsidRPr="005B25A1" w:rsidRDefault="00F734F5" w:rsidP="00F734F5">
      <w:pPr>
        <w:keepNext/>
        <w:keepLines/>
        <w:rPr>
          <w:b/>
          <w:bCs/>
        </w:rPr>
      </w:pPr>
      <w:r w:rsidRPr="005B25A1">
        <w:rPr>
          <w:b/>
          <w:bCs/>
        </w:rPr>
        <w:t>Plenary Discussion:</w:t>
      </w:r>
    </w:p>
    <w:p w14:paraId="7F04DFC5" w14:textId="77777777" w:rsidR="0019520B" w:rsidRPr="005B25A1" w:rsidRDefault="0019520B" w:rsidP="0019520B">
      <w:pPr>
        <w:keepNext/>
        <w:keepLines/>
      </w:pPr>
      <w:r>
        <w:t>This CR Pack was</w:t>
      </w:r>
      <w:r>
        <w:rPr>
          <w:color w:val="FF0000"/>
        </w:rPr>
        <w:t xml:space="preserve"> block approved</w:t>
      </w:r>
      <w:r w:rsidRPr="0019520B">
        <w:t>.</w:t>
      </w:r>
    </w:p>
    <w:p w14:paraId="79098060" w14:textId="77777777" w:rsidR="0019520B" w:rsidRPr="00EB0339" w:rsidRDefault="0019520B" w:rsidP="0019520B">
      <w:r w:rsidRPr="005B25A1">
        <w:rPr>
          <w:b/>
          <w:bCs/>
        </w:rPr>
        <w:t>Status:</w:t>
      </w:r>
      <w:r>
        <w:t xml:space="preserve"> </w:t>
      </w:r>
      <w:r>
        <w:rPr>
          <w:color w:val="FF0000"/>
        </w:rPr>
        <w:t>Approved</w:t>
      </w:r>
      <w:r>
        <w:t>.</w:t>
      </w:r>
    </w:p>
    <w:p w14:paraId="0A7E18F2" w14:textId="77777777" w:rsidR="00E00DA6" w:rsidRDefault="007615D6" w:rsidP="000A3FBD">
      <w:pPr>
        <w:pStyle w:val="NormTop"/>
      </w:pPr>
      <w:r>
        <w:rPr>
          <w:color w:val="0000FF"/>
        </w:rPr>
        <w:t>SP-231452</w:t>
      </w:r>
      <w:r w:rsidRPr="00D53282">
        <w:t xml:space="preserve"> </w:t>
      </w:r>
      <w:r>
        <w:t>(CR PACK) Rel-17 CRs on Discovery of management services in 5G (Source: SA WG5)</w:t>
      </w:r>
      <w:r>
        <w:br/>
      </w:r>
      <w:r w:rsidRPr="00D53282">
        <w:rPr>
          <w:b/>
        </w:rPr>
        <w:t>Document for:</w:t>
      </w:r>
      <w:r w:rsidRPr="00D53282">
        <w:t xml:space="preserve"> </w:t>
      </w:r>
      <w:r>
        <w:t>Approval</w:t>
      </w:r>
      <w:r>
        <w:br/>
      </w:r>
      <w:r w:rsidRPr="00D53282">
        <w:rPr>
          <w:b/>
        </w:rPr>
        <w:t>Abstract:</w:t>
      </w:r>
      <w:r w:rsidRPr="00D53282">
        <w:t xml:space="preserve"> </w:t>
      </w:r>
      <w:r>
        <w:br/>
        <w:t>28.622 CR0292; 28.623 CR0277; 28.622 CR0293; 28.623 CR0278; 28.537 CR0013R1.</w:t>
      </w:r>
    </w:p>
    <w:p w14:paraId="224116C1" w14:textId="77777777" w:rsidR="00F734F5" w:rsidRPr="005B25A1" w:rsidRDefault="00F734F5" w:rsidP="00F734F5">
      <w:pPr>
        <w:keepNext/>
        <w:keepLines/>
        <w:rPr>
          <w:b/>
          <w:bCs/>
        </w:rPr>
      </w:pPr>
      <w:r w:rsidRPr="005B25A1">
        <w:rPr>
          <w:b/>
          <w:bCs/>
        </w:rPr>
        <w:t>Plenary Discussion:</w:t>
      </w:r>
    </w:p>
    <w:p w14:paraId="7C8ECDCB" w14:textId="77777777" w:rsidR="0019520B" w:rsidRPr="005B25A1" w:rsidRDefault="0019520B" w:rsidP="0019520B">
      <w:pPr>
        <w:keepNext/>
        <w:keepLines/>
      </w:pPr>
      <w:r>
        <w:t>This CR Pack was</w:t>
      </w:r>
      <w:r>
        <w:rPr>
          <w:color w:val="FF0000"/>
        </w:rPr>
        <w:t xml:space="preserve"> block approved</w:t>
      </w:r>
      <w:r w:rsidRPr="0019520B">
        <w:t>.</w:t>
      </w:r>
    </w:p>
    <w:p w14:paraId="0D79ECBF" w14:textId="77777777" w:rsidR="0019520B" w:rsidRPr="00EB0339" w:rsidRDefault="0019520B" w:rsidP="0019520B">
      <w:r w:rsidRPr="005B25A1">
        <w:rPr>
          <w:b/>
          <w:bCs/>
        </w:rPr>
        <w:t>Status:</w:t>
      </w:r>
      <w:r>
        <w:t xml:space="preserve"> </w:t>
      </w:r>
      <w:r>
        <w:rPr>
          <w:color w:val="FF0000"/>
        </w:rPr>
        <w:t>Approved</w:t>
      </w:r>
      <w:r>
        <w:t>.</w:t>
      </w:r>
    </w:p>
    <w:p w14:paraId="736536DB" w14:textId="77777777" w:rsidR="00E00DA6" w:rsidRDefault="007615D6" w:rsidP="000A3FBD">
      <w:pPr>
        <w:pStyle w:val="NormTop"/>
      </w:pPr>
      <w:r>
        <w:rPr>
          <w:color w:val="0000FF"/>
        </w:rPr>
        <w:t>SP-231457</w:t>
      </w:r>
      <w:r w:rsidRPr="00D53282">
        <w:t xml:space="preserve"> </w:t>
      </w:r>
      <w:r>
        <w:t>(CR PACK) Rel-17 CRs on Additional NRM features (Source: SA WG5)</w:t>
      </w:r>
      <w:r>
        <w:br/>
      </w:r>
      <w:r w:rsidRPr="00D53282">
        <w:rPr>
          <w:b/>
        </w:rPr>
        <w:t>Document for:</w:t>
      </w:r>
      <w:r w:rsidRPr="00D53282">
        <w:t xml:space="preserve"> </w:t>
      </w:r>
      <w:r>
        <w:t>Approval</w:t>
      </w:r>
      <w:r>
        <w:br/>
      </w:r>
      <w:r w:rsidRPr="00D53282">
        <w:rPr>
          <w:b/>
        </w:rPr>
        <w:t>Abstract:</w:t>
      </w:r>
      <w:r w:rsidRPr="00D53282">
        <w:t xml:space="preserve"> </w:t>
      </w:r>
      <w:r>
        <w:br/>
        <w:t>28.541 CR1044R1; 28.541 CR1045R1; 28.541 CR1104; 28.541 CR1105; 28.541 CR1103R1; 28.541 CR1137; 28.623 CR0286R1; 28.623 CR0287R1.</w:t>
      </w:r>
    </w:p>
    <w:p w14:paraId="04E0D3C3" w14:textId="77777777" w:rsidR="00F734F5" w:rsidRPr="005B25A1" w:rsidRDefault="00F734F5" w:rsidP="00F734F5">
      <w:pPr>
        <w:keepNext/>
        <w:keepLines/>
        <w:rPr>
          <w:b/>
          <w:bCs/>
        </w:rPr>
      </w:pPr>
      <w:r w:rsidRPr="005B25A1">
        <w:rPr>
          <w:b/>
          <w:bCs/>
        </w:rPr>
        <w:t>Plenary Discussion:</w:t>
      </w:r>
    </w:p>
    <w:p w14:paraId="197C0294" w14:textId="77777777" w:rsidR="0019520B" w:rsidRPr="005B25A1" w:rsidRDefault="0019520B" w:rsidP="0019520B">
      <w:pPr>
        <w:keepNext/>
        <w:keepLines/>
      </w:pPr>
      <w:r>
        <w:t>This CR Pack was</w:t>
      </w:r>
      <w:r>
        <w:rPr>
          <w:color w:val="FF0000"/>
        </w:rPr>
        <w:t xml:space="preserve"> block approved</w:t>
      </w:r>
      <w:r w:rsidRPr="0019520B">
        <w:t>.</w:t>
      </w:r>
    </w:p>
    <w:p w14:paraId="457B9B2B" w14:textId="77777777" w:rsidR="0019520B" w:rsidRPr="00EB0339" w:rsidRDefault="0019520B" w:rsidP="0019520B">
      <w:r w:rsidRPr="005B25A1">
        <w:rPr>
          <w:b/>
          <w:bCs/>
        </w:rPr>
        <w:t>Status:</w:t>
      </w:r>
      <w:r>
        <w:t xml:space="preserve"> </w:t>
      </w:r>
      <w:r>
        <w:rPr>
          <w:color w:val="FF0000"/>
        </w:rPr>
        <w:t>Approved</w:t>
      </w:r>
      <w:r>
        <w:t>.</w:t>
      </w:r>
    </w:p>
    <w:p w14:paraId="1D704673" w14:textId="77777777" w:rsidR="00E00DA6" w:rsidRDefault="007615D6" w:rsidP="000A3FBD">
      <w:pPr>
        <w:pStyle w:val="NormTop"/>
      </w:pPr>
      <w:r>
        <w:rPr>
          <w:color w:val="0000FF"/>
        </w:rPr>
        <w:t>SP-231490</w:t>
      </w:r>
      <w:r w:rsidRPr="00D53282">
        <w:t xml:space="preserve"> </w:t>
      </w:r>
      <w:r>
        <w:t>(CR PACK) Rel-17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28.105 CR0044; 28.105 CR0045; 28.105 CR0046; 28.105 CR0047; 28.105 CR0048; 28.105 CR0049; 28.313 CR0061R1; 28.532 CR0298; 28.105 CR0069; 28.105 CR0070; 28.532 CR0300; 28.536 CR0064; 28.536 CR0065R1.</w:t>
      </w:r>
    </w:p>
    <w:p w14:paraId="71C1E3E9" w14:textId="77777777" w:rsidR="00F734F5" w:rsidRPr="005B25A1" w:rsidRDefault="00F734F5" w:rsidP="00F734F5">
      <w:pPr>
        <w:keepNext/>
        <w:keepLines/>
        <w:rPr>
          <w:b/>
          <w:bCs/>
        </w:rPr>
      </w:pPr>
      <w:r w:rsidRPr="005B25A1">
        <w:rPr>
          <w:b/>
          <w:bCs/>
        </w:rPr>
        <w:t>Plenary Discussion:</w:t>
      </w:r>
    </w:p>
    <w:p w14:paraId="31FC8B53" w14:textId="77777777" w:rsidR="0019520B" w:rsidRPr="005B25A1" w:rsidRDefault="0019520B" w:rsidP="0019520B">
      <w:pPr>
        <w:keepNext/>
        <w:keepLines/>
      </w:pPr>
      <w:r>
        <w:t>This CR Pack was</w:t>
      </w:r>
      <w:r>
        <w:rPr>
          <w:color w:val="FF0000"/>
        </w:rPr>
        <w:t xml:space="preserve"> block approved</w:t>
      </w:r>
      <w:r w:rsidRPr="0019520B">
        <w:t>.</w:t>
      </w:r>
    </w:p>
    <w:p w14:paraId="4079CCAA" w14:textId="77777777" w:rsidR="0019520B" w:rsidRPr="00EB0339" w:rsidRDefault="0019520B" w:rsidP="0019520B">
      <w:r w:rsidRPr="005B25A1">
        <w:rPr>
          <w:b/>
          <w:bCs/>
        </w:rPr>
        <w:t>Status:</w:t>
      </w:r>
      <w:r>
        <w:t xml:space="preserve"> </w:t>
      </w:r>
      <w:r>
        <w:rPr>
          <w:color w:val="FF0000"/>
        </w:rPr>
        <w:t>Approved</w:t>
      </w:r>
      <w:r>
        <w:t>.</w:t>
      </w:r>
    </w:p>
    <w:p w14:paraId="468A8ACF" w14:textId="77777777" w:rsidR="00E00DA6" w:rsidRDefault="007615D6" w:rsidP="000A3FBD">
      <w:pPr>
        <w:pStyle w:val="NormTop"/>
      </w:pPr>
      <w:r>
        <w:rPr>
          <w:color w:val="0000FF"/>
        </w:rPr>
        <w:t>SP-231464</w:t>
      </w:r>
      <w:r w:rsidRPr="00D53282">
        <w:t xml:space="preserve"> </w:t>
      </w:r>
      <w:r>
        <w:t>(CR PACK) Rel-17 CRs on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CR0053; 28.538 CR0054; 28.538 CR0049R1; 28.538 CR0050R1; 28.552 CR0491; 28.552 CR0492.</w:t>
      </w:r>
    </w:p>
    <w:p w14:paraId="6A90FA19" w14:textId="77777777" w:rsidR="00F734F5" w:rsidRPr="005B25A1" w:rsidRDefault="00F734F5" w:rsidP="00F734F5">
      <w:pPr>
        <w:keepNext/>
        <w:keepLines/>
        <w:rPr>
          <w:b/>
          <w:bCs/>
        </w:rPr>
      </w:pPr>
      <w:r w:rsidRPr="005B25A1">
        <w:rPr>
          <w:b/>
          <w:bCs/>
        </w:rPr>
        <w:t>Plenary Discussion:</w:t>
      </w:r>
    </w:p>
    <w:p w14:paraId="1BAD639C" w14:textId="77777777" w:rsidR="0019520B" w:rsidRPr="005B25A1" w:rsidRDefault="0019520B" w:rsidP="0019520B">
      <w:pPr>
        <w:keepNext/>
        <w:keepLines/>
      </w:pPr>
      <w:r>
        <w:t>This CR Pack was</w:t>
      </w:r>
      <w:r>
        <w:rPr>
          <w:color w:val="FF0000"/>
        </w:rPr>
        <w:t xml:space="preserve"> block approved</w:t>
      </w:r>
      <w:r w:rsidRPr="0019520B">
        <w:t>.</w:t>
      </w:r>
    </w:p>
    <w:p w14:paraId="65D326F2" w14:textId="77777777" w:rsidR="0019520B" w:rsidRPr="00EB0339" w:rsidRDefault="0019520B" w:rsidP="0019520B">
      <w:r w:rsidRPr="005B25A1">
        <w:rPr>
          <w:b/>
          <w:bCs/>
        </w:rPr>
        <w:t>Status:</w:t>
      </w:r>
      <w:r>
        <w:t xml:space="preserve"> </w:t>
      </w:r>
      <w:r>
        <w:rPr>
          <w:color w:val="FF0000"/>
        </w:rPr>
        <w:t>Approved</w:t>
      </w:r>
      <w:r>
        <w:t>.</w:t>
      </w:r>
    </w:p>
    <w:p w14:paraId="0B5408BA" w14:textId="77777777" w:rsidR="00E00DA6" w:rsidRDefault="007615D6" w:rsidP="000A3FBD">
      <w:pPr>
        <w:pStyle w:val="NormTop"/>
      </w:pPr>
      <w:r>
        <w:rPr>
          <w:color w:val="0000FF"/>
        </w:rPr>
        <w:t>SP-231474</w:t>
      </w:r>
      <w:r w:rsidRPr="00D53282">
        <w:t xml:space="preserve"> </w:t>
      </w:r>
      <w:r>
        <w:t>(CR PACK) Rel-17 CRs on Intent driven management service for mobile network (Source: SA WG5)</w:t>
      </w:r>
      <w:r>
        <w:br/>
      </w:r>
      <w:r w:rsidRPr="00D53282">
        <w:rPr>
          <w:b/>
        </w:rPr>
        <w:t>Document for:</w:t>
      </w:r>
      <w:r w:rsidRPr="00D53282">
        <w:t xml:space="preserve"> </w:t>
      </w:r>
      <w:r>
        <w:t>Approval</w:t>
      </w:r>
      <w:r>
        <w:br/>
      </w:r>
      <w:r w:rsidRPr="00D53282">
        <w:rPr>
          <w:b/>
        </w:rPr>
        <w:t>Abstract:</w:t>
      </w:r>
      <w:r w:rsidRPr="00D53282">
        <w:t xml:space="preserve"> </w:t>
      </w:r>
      <w:r>
        <w:br/>
        <w:t>28.312 CR0118; 28.312 CR0119; 28.312 CR0122; 28.312 CR0134; 28.312 CR0135; 28.312 CR0165; 28.312 CR0123R1; 28.312 CR0124R1; 28.312 CR0138R1; 28.312 CR0139R2; 28.312 CR0166R1; 28.312 CR0187; 28.312 CR0188; 28.312 CR0192R1; 28.312 CR0193R1; 28.312 CR0194R1; 28.312 CR0195R1; 28.312 CR0200R1; 28.312 CR0201R1.</w:t>
      </w:r>
    </w:p>
    <w:p w14:paraId="23DCB280" w14:textId="77777777" w:rsidR="00F734F5" w:rsidRPr="005B25A1" w:rsidRDefault="00F734F5" w:rsidP="00F734F5">
      <w:pPr>
        <w:keepNext/>
        <w:keepLines/>
        <w:rPr>
          <w:b/>
          <w:bCs/>
        </w:rPr>
      </w:pPr>
      <w:r w:rsidRPr="005B25A1">
        <w:rPr>
          <w:b/>
          <w:bCs/>
        </w:rPr>
        <w:t>Plenary Discussion:</w:t>
      </w:r>
    </w:p>
    <w:p w14:paraId="7089F27E" w14:textId="77777777" w:rsidR="0019520B" w:rsidRPr="005B25A1" w:rsidRDefault="0019520B" w:rsidP="0019520B">
      <w:pPr>
        <w:keepNext/>
        <w:keepLines/>
      </w:pPr>
      <w:r>
        <w:t>This CR Pack was</w:t>
      </w:r>
      <w:r>
        <w:rPr>
          <w:color w:val="FF0000"/>
        </w:rPr>
        <w:t xml:space="preserve"> block approved</w:t>
      </w:r>
      <w:r w:rsidRPr="0019520B">
        <w:t>.</w:t>
      </w:r>
    </w:p>
    <w:p w14:paraId="7728D125" w14:textId="77777777" w:rsidR="0019520B" w:rsidRPr="00EB0339" w:rsidRDefault="0019520B" w:rsidP="0019520B">
      <w:r w:rsidRPr="005B25A1">
        <w:rPr>
          <w:b/>
          <w:bCs/>
        </w:rPr>
        <w:t>Status:</w:t>
      </w:r>
      <w:r>
        <w:t xml:space="preserve"> </w:t>
      </w:r>
      <w:r>
        <w:rPr>
          <w:color w:val="FF0000"/>
        </w:rPr>
        <w:t>Approved</w:t>
      </w:r>
      <w:r>
        <w:t>.</w:t>
      </w:r>
    </w:p>
    <w:p w14:paraId="12280E28" w14:textId="77777777" w:rsidR="00E00DA6" w:rsidRDefault="007615D6" w:rsidP="000A3FBD">
      <w:pPr>
        <w:pStyle w:val="NormTop"/>
      </w:pPr>
      <w:r>
        <w:rPr>
          <w:color w:val="0000FF"/>
        </w:rPr>
        <w:t>SP-231467</w:t>
      </w:r>
      <w:r w:rsidRPr="00D53282">
        <w:t xml:space="preserve"> </w:t>
      </w:r>
      <w:r>
        <w:t>(CR PACK) Rel-17 CRs on Enhancements of Management Data Analytics Service (Source: SA WG5)</w:t>
      </w:r>
      <w:r>
        <w:br/>
      </w:r>
      <w:r w:rsidRPr="00D53282">
        <w:rPr>
          <w:b/>
        </w:rPr>
        <w:t>Document for:</w:t>
      </w:r>
      <w:r w:rsidRPr="00D53282">
        <w:t xml:space="preserve"> </w:t>
      </w:r>
      <w:r>
        <w:t>Approval</w:t>
      </w:r>
      <w:r>
        <w:br/>
      </w:r>
      <w:r w:rsidRPr="00D53282">
        <w:rPr>
          <w:b/>
        </w:rPr>
        <w:t>Abstract:</w:t>
      </w:r>
      <w:r w:rsidRPr="00D53282">
        <w:t xml:space="preserve"> </w:t>
      </w:r>
      <w:r>
        <w:br/>
        <w:t>28.105 CR0061; 28.104 CR0062R1; 28.104 CR0063R1; 28.104 CR0065R1; 28.104 CR0066R1; 28.105 CR0042R1; 28.105 CR0043R1; 28.104 CR0068; 28.104 CR0069; 28.104 CR0072; 28.104 CR0073; 28.105 CR0067R1; 28.105 CR0068R1; 28.104 CR0076R1; 28.104 CR0077R1; 28.105 CR0060R1; 28.105 CR0062R1; 28.105 CR0063R1; 28.105 CR0064R1; 28.105 CR0065R1.</w:t>
      </w:r>
    </w:p>
    <w:p w14:paraId="18AD92AC" w14:textId="77777777" w:rsidR="00F734F5" w:rsidRPr="005B25A1" w:rsidRDefault="00F734F5" w:rsidP="00F734F5">
      <w:pPr>
        <w:keepNext/>
        <w:keepLines/>
        <w:rPr>
          <w:b/>
          <w:bCs/>
        </w:rPr>
      </w:pPr>
      <w:r w:rsidRPr="005B25A1">
        <w:rPr>
          <w:b/>
          <w:bCs/>
        </w:rPr>
        <w:t>Plenary Discussion:</w:t>
      </w:r>
    </w:p>
    <w:p w14:paraId="73EC5E91" w14:textId="77777777" w:rsidR="0019520B" w:rsidRPr="005B25A1" w:rsidRDefault="0019520B" w:rsidP="0019520B">
      <w:pPr>
        <w:keepNext/>
        <w:keepLines/>
      </w:pPr>
      <w:r>
        <w:t>This CR Pack was</w:t>
      </w:r>
      <w:r>
        <w:rPr>
          <w:color w:val="FF0000"/>
        </w:rPr>
        <w:t xml:space="preserve"> block approved</w:t>
      </w:r>
      <w:r w:rsidRPr="0019520B">
        <w:t>.</w:t>
      </w:r>
    </w:p>
    <w:p w14:paraId="4DF4D0B1" w14:textId="77777777" w:rsidR="0019520B" w:rsidRPr="00EB0339" w:rsidRDefault="0019520B" w:rsidP="0019520B">
      <w:r w:rsidRPr="005B25A1">
        <w:rPr>
          <w:b/>
          <w:bCs/>
        </w:rPr>
        <w:t>Status:</w:t>
      </w:r>
      <w:r>
        <w:t xml:space="preserve"> </w:t>
      </w:r>
      <w:r>
        <w:rPr>
          <w:color w:val="FF0000"/>
        </w:rPr>
        <w:t>Approved</w:t>
      </w:r>
      <w:r>
        <w:t>.</w:t>
      </w:r>
    </w:p>
    <w:p w14:paraId="71FF134E" w14:textId="77777777" w:rsidR="00E00DA6" w:rsidRDefault="007615D6" w:rsidP="000A3FBD">
      <w:pPr>
        <w:pStyle w:val="NormTop"/>
      </w:pPr>
      <w:r>
        <w:rPr>
          <w:color w:val="0000FF"/>
        </w:rPr>
        <w:t>SP-231555</w:t>
      </w:r>
      <w:r w:rsidRPr="00D53282">
        <w:t xml:space="preserve"> </w:t>
      </w:r>
      <w:r>
        <w:t xml:space="preserve">(CR PACK) Rel-17 CRs to TS23434 for </w:t>
      </w:r>
      <w:proofErr w:type="spellStart"/>
      <w:r>
        <w:t>eSEAL</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CR0242; 23.434 CR0243; 23.434 CR0249R2; 23.434 CR0250R2.</w:t>
      </w:r>
    </w:p>
    <w:p w14:paraId="252FB821" w14:textId="77777777" w:rsidR="00F734F5" w:rsidRPr="005B25A1" w:rsidRDefault="00F734F5" w:rsidP="00F734F5">
      <w:pPr>
        <w:keepNext/>
        <w:keepLines/>
        <w:rPr>
          <w:b/>
          <w:bCs/>
        </w:rPr>
      </w:pPr>
      <w:r w:rsidRPr="005B25A1">
        <w:rPr>
          <w:b/>
          <w:bCs/>
        </w:rPr>
        <w:t>Plenary Discussion:</w:t>
      </w:r>
    </w:p>
    <w:p w14:paraId="43F7056B" w14:textId="77777777" w:rsidR="0019520B" w:rsidRPr="005B25A1" w:rsidRDefault="0019520B" w:rsidP="0019520B">
      <w:pPr>
        <w:keepNext/>
        <w:keepLines/>
      </w:pPr>
      <w:r>
        <w:t>This CR Pack was</w:t>
      </w:r>
      <w:r>
        <w:rPr>
          <w:color w:val="FF0000"/>
        </w:rPr>
        <w:t xml:space="preserve"> block approved</w:t>
      </w:r>
      <w:r w:rsidRPr="0019520B">
        <w:t>.</w:t>
      </w:r>
    </w:p>
    <w:p w14:paraId="7697C205" w14:textId="77777777" w:rsidR="0019520B" w:rsidRPr="00EB0339" w:rsidRDefault="0019520B" w:rsidP="0019520B">
      <w:r w:rsidRPr="005B25A1">
        <w:rPr>
          <w:b/>
          <w:bCs/>
        </w:rPr>
        <w:t>Status:</w:t>
      </w:r>
      <w:r>
        <w:t xml:space="preserve"> </w:t>
      </w:r>
      <w:r>
        <w:rPr>
          <w:color w:val="FF0000"/>
        </w:rPr>
        <w:t>Approved</w:t>
      </w:r>
      <w:r>
        <w:t>.</w:t>
      </w:r>
    </w:p>
    <w:p w14:paraId="0C7684E1" w14:textId="77777777" w:rsidR="00E00DA6" w:rsidRDefault="007615D6" w:rsidP="000A3FBD">
      <w:pPr>
        <w:pStyle w:val="NormTop"/>
      </w:pPr>
      <w:r>
        <w:rPr>
          <w:color w:val="0000FF"/>
        </w:rPr>
        <w:t>SP-231548</w:t>
      </w:r>
      <w:r w:rsidRPr="00D53282">
        <w:t xml:space="preserve"> </w:t>
      </w:r>
      <w:r>
        <w:t>(CR PACK) Rel-17 CRs to TS23558 for EDGEAPP (Source: SA WG6)</w:t>
      </w:r>
      <w:r>
        <w:br/>
      </w:r>
      <w:r w:rsidRPr="00D53282">
        <w:rPr>
          <w:b/>
        </w:rPr>
        <w:t>Document for:</w:t>
      </w:r>
      <w:r w:rsidRPr="00D53282">
        <w:t xml:space="preserve"> </w:t>
      </w:r>
      <w:r>
        <w:t>Approval</w:t>
      </w:r>
      <w:r>
        <w:br/>
      </w:r>
      <w:r w:rsidRPr="00D53282">
        <w:rPr>
          <w:b/>
        </w:rPr>
        <w:t>Abstract:</w:t>
      </w:r>
      <w:r w:rsidRPr="00D53282">
        <w:t xml:space="preserve"> </w:t>
      </w:r>
      <w:r>
        <w:br/>
        <w:t>23.558 CR0477R1; 23.558 CR0523R1; 23.558 CR0479R2; 23.558 CR0524R1; 23.558 CR0545; 23.558 CR0546.</w:t>
      </w:r>
    </w:p>
    <w:p w14:paraId="493D3763" w14:textId="77777777" w:rsidR="00F734F5" w:rsidRPr="005B25A1" w:rsidRDefault="00F734F5" w:rsidP="00F734F5">
      <w:pPr>
        <w:keepNext/>
        <w:keepLines/>
        <w:rPr>
          <w:b/>
          <w:bCs/>
        </w:rPr>
      </w:pPr>
      <w:r w:rsidRPr="005B25A1">
        <w:rPr>
          <w:b/>
          <w:bCs/>
        </w:rPr>
        <w:t>Plenary Discussion:</w:t>
      </w:r>
    </w:p>
    <w:p w14:paraId="36FB2617" w14:textId="77777777" w:rsidR="0019520B" w:rsidRPr="005B25A1" w:rsidRDefault="0019520B" w:rsidP="0019520B">
      <w:pPr>
        <w:keepNext/>
        <w:keepLines/>
      </w:pPr>
      <w:r>
        <w:t>This CR Pack was</w:t>
      </w:r>
      <w:r>
        <w:rPr>
          <w:color w:val="FF0000"/>
        </w:rPr>
        <w:t xml:space="preserve"> block approved</w:t>
      </w:r>
      <w:r w:rsidRPr="0019520B">
        <w:t>.</w:t>
      </w:r>
    </w:p>
    <w:p w14:paraId="5BF105F6" w14:textId="77777777" w:rsidR="0019520B" w:rsidRPr="00EB0339" w:rsidRDefault="0019520B" w:rsidP="0019520B">
      <w:r w:rsidRPr="005B25A1">
        <w:rPr>
          <w:b/>
          <w:bCs/>
        </w:rPr>
        <w:t>Status:</w:t>
      </w:r>
      <w:r>
        <w:t xml:space="preserve"> </w:t>
      </w:r>
      <w:r>
        <w:rPr>
          <w:color w:val="FF0000"/>
        </w:rPr>
        <w:t>Approved</w:t>
      </w:r>
      <w:r>
        <w:t>.</w:t>
      </w:r>
    </w:p>
    <w:p w14:paraId="434A5551" w14:textId="77777777" w:rsidR="00E00DA6" w:rsidRDefault="007615D6" w:rsidP="000A3FBD">
      <w:pPr>
        <w:pStyle w:val="NormTop"/>
      </w:pPr>
      <w:r>
        <w:rPr>
          <w:color w:val="0000FF"/>
        </w:rPr>
        <w:t>SP-231547</w:t>
      </w:r>
      <w:r w:rsidRPr="00D53282">
        <w:t xml:space="preserve"> </w:t>
      </w:r>
      <w:r>
        <w:t xml:space="preserve">(CR PACK) Rel-17 CRs to TS23222 for TEI17, </w:t>
      </w:r>
      <w:proofErr w:type="spellStart"/>
      <w:r>
        <w:t>eCAPIF</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23.222 CR0121R2; 23.222 CR0122R2.</w:t>
      </w:r>
    </w:p>
    <w:p w14:paraId="4C218F88" w14:textId="77777777" w:rsidR="00F734F5" w:rsidRPr="005B25A1" w:rsidRDefault="00F734F5" w:rsidP="00F734F5">
      <w:pPr>
        <w:keepNext/>
        <w:keepLines/>
        <w:rPr>
          <w:b/>
          <w:bCs/>
        </w:rPr>
      </w:pPr>
      <w:r w:rsidRPr="005B25A1">
        <w:rPr>
          <w:b/>
          <w:bCs/>
        </w:rPr>
        <w:t>Plenary Discussion:</w:t>
      </w:r>
    </w:p>
    <w:p w14:paraId="487EA4C1" w14:textId="77777777" w:rsidR="0019520B" w:rsidRPr="005B25A1" w:rsidRDefault="0019520B" w:rsidP="0019520B">
      <w:pPr>
        <w:keepNext/>
        <w:keepLines/>
      </w:pPr>
      <w:r>
        <w:t>This CR Pack was</w:t>
      </w:r>
      <w:r>
        <w:rPr>
          <w:color w:val="FF0000"/>
        </w:rPr>
        <w:t xml:space="preserve"> block approved</w:t>
      </w:r>
      <w:r w:rsidRPr="0019520B">
        <w:t>.</w:t>
      </w:r>
    </w:p>
    <w:p w14:paraId="3D8359A7" w14:textId="77777777" w:rsidR="0019520B" w:rsidRPr="00EB0339" w:rsidRDefault="0019520B" w:rsidP="0019520B">
      <w:r w:rsidRPr="005B25A1">
        <w:rPr>
          <w:b/>
          <w:bCs/>
        </w:rPr>
        <w:t>Status:</w:t>
      </w:r>
      <w:r>
        <w:t xml:space="preserve"> </w:t>
      </w:r>
      <w:r>
        <w:rPr>
          <w:color w:val="FF0000"/>
        </w:rPr>
        <w:t>Approved</w:t>
      </w:r>
      <w:r>
        <w:t>.</w:t>
      </w:r>
    </w:p>
    <w:p w14:paraId="6E4825E9" w14:textId="77777777" w:rsidR="00E00DA6" w:rsidRDefault="007615D6" w:rsidP="000A3FBD">
      <w:pPr>
        <w:pStyle w:val="NormTop"/>
      </w:pPr>
      <w:r>
        <w:rPr>
          <w:color w:val="0000FF"/>
        </w:rPr>
        <w:t>SP-231552</w:t>
      </w:r>
      <w:r w:rsidRPr="00D53282">
        <w:t xml:space="preserve"> </w:t>
      </w:r>
      <w:r>
        <w:t>(CR PACK) Rel-17 CRs to TS23281 for enh3MCPTT (Source: SA WG6)</w:t>
      </w:r>
      <w:r>
        <w:br/>
      </w:r>
      <w:r w:rsidRPr="00D53282">
        <w:rPr>
          <w:b/>
        </w:rPr>
        <w:t>Document for:</w:t>
      </w:r>
      <w:r w:rsidRPr="00D53282">
        <w:t xml:space="preserve"> </w:t>
      </w:r>
      <w:r>
        <w:t>Approval</w:t>
      </w:r>
      <w:r>
        <w:br/>
      </w:r>
      <w:r w:rsidRPr="00D53282">
        <w:rPr>
          <w:b/>
        </w:rPr>
        <w:t>Abstract:</w:t>
      </w:r>
      <w:r w:rsidRPr="00D53282">
        <w:t xml:space="preserve"> </w:t>
      </w:r>
      <w:r>
        <w:br/>
        <w:t>23.281 CR0193R2; 23.281 CR0194R2; 23.281 CR0195R2.</w:t>
      </w:r>
    </w:p>
    <w:p w14:paraId="25D0B64A" w14:textId="77777777" w:rsidR="00F734F5" w:rsidRPr="005B25A1" w:rsidRDefault="00F734F5" w:rsidP="00F734F5">
      <w:pPr>
        <w:keepNext/>
        <w:keepLines/>
        <w:rPr>
          <w:b/>
          <w:bCs/>
        </w:rPr>
      </w:pPr>
      <w:r w:rsidRPr="005B25A1">
        <w:rPr>
          <w:b/>
          <w:bCs/>
        </w:rPr>
        <w:t>Plenary Discussion:</w:t>
      </w:r>
    </w:p>
    <w:p w14:paraId="731337D4" w14:textId="77777777" w:rsidR="0019520B" w:rsidRPr="005B25A1" w:rsidRDefault="0019520B" w:rsidP="0019520B">
      <w:pPr>
        <w:keepNext/>
        <w:keepLines/>
      </w:pPr>
      <w:r>
        <w:t>This CR Pack was</w:t>
      </w:r>
      <w:r>
        <w:rPr>
          <w:color w:val="FF0000"/>
        </w:rPr>
        <w:t xml:space="preserve"> block approved</w:t>
      </w:r>
      <w:r w:rsidRPr="0019520B">
        <w:t>.</w:t>
      </w:r>
    </w:p>
    <w:p w14:paraId="4351A9E4" w14:textId="77777777" w:rsidR="0019520B" w:rsidRPr="00EB0339" w:rsidRDefault="0019520B" w:rsidP="0019520B">
      <w:r w:rsidRPr="005B25A1">
        <w:rPr>
          <w:b/>
          <w:bCs/>
        </w:rPr>
        <w:t>Status:</w:t>
      </w:r>
      <w:r>
        <w:t xml:space="preserve"> </w:t>
      </w:r>
      <w:r>
        <w:rPr>
          <w:color w:val="FF0000"/>
        </w:rPr>
        <w:t>Approved</w:t>
      </w:r>
      <w:r>
        <w:t>.</w:t>
      </w:r>
    </w:p>
    <w:p w14:paraId="3C4AD9F2" w14:textId="77777777" w:rsidR="00E00DA6" w:rsidRDefault="007615D6" w:rsidP="000A3FBD">
      <w:pPr>
        <w:pStyle w:val="NormTop"/>
      </w:pPr>
      <w:r>
        <w:rPr>
          <w:color w:val="0000FF"/>
        </w:rPr>
        <w:t>SP-231551</w:t>
      </w:r>
      <w:r w:rsidRPr="00D53282">
        <w:t xml:space="preserve"> </w:t>
      </w:r>
      <w:r>
        <w:t>(CR PACK) Rel-17 CRs to TS23379 for eMONASTERY2 (Source: SA WG6)</w:t>
      </w:r>
      <w:r>
        <w:br/>
      </w:r>
      <w:r w:rsidRPr="00D53282">
        <w:rPr>
          <w:b/>
        </w:rPr>
        <w:t>Document for:</w:t>
      </w:r>
      <w:r w:rsidRPr="00D53282">
        <w:t xml:space="preserve"> </w:t>
      </w:r>
      <w:r>
        <w:t>Approval</w:t>
      </w:r>
      <w:r>
        <w:br/>
      </w:r>
      <w:r w:rsidRPr="00D53282">
        <w:rPr>
          <w:b/>
        </w:rPr>
        <w:t>Abstract:</w:t>
      </w:r>
      <w:r w:rsidRPr="00D53282">
        <w:t xml:space="preserve"> </w:t>
      </w:r>
      <w:r>
        <w:br/>
        <w:t>23.379 CR0376R1; 23.379 CR0377R1; 23.379 CR0378R1.</w:t>
      </w:r>
    </w:p>
    <w:p w14:paraId="0EF76091" w14:textId="77777777" w:rsidR="00F734F5" w:rsidRPr="005B25A1" w:rsidRDefault="00F734F5" w:rsidP="00F734F5">
      <w:pPr>
        <w:keepNext/>
        <w:keepLines/>
        <w:rPr>
          <w:b/>
          <w:bCs/>
        </w:rPr>
      </w:pPr>
      <w:r w:rsidRPr="005B25A1">
        <w:rPr>
          <w:b/>
          <w:bCs/>
        </w:rPr>
        <w:t>Plenary Discussion:</w:t>
      </w:r>
    </w:p>
    <w:p w14:paraId="2EEF5CA2" w14:textId="77777777" w:rsidR="0019520B" w:rsidRPr="005B25A1" w:rsidRDefault="0019520B" w:rsidP="0019520B">
      <w:pPr>
        <w:keepNext/>
        <w:keepLines/>
      </w:pPr>
      <w:r>
        <w:t>This CR Pack was</w:t>
      </w:r>
      <w:r>
        <w:rPr>
          <w:color w:val="FF0000"/>
        </w:rPr>
        <w:t xml:space="preserve"> block approved</w:t>
      </w:r>
      <w:r w:rsidRPr="0019520B">
        <w:t>.</w:t>
      </w:r>
    </w:p>
    <w:p w14:paraId="2FC16D4C" w14:textId="77777777" w:rsidR="0019520B" w:rsidRPr="00EB0339" w:rsidRDefault="0019520B" w:rsidP="0019520B">
      <w:r w:rsidRPr="005B25A1">
        <w:rPr>
          <w:b/>
          <w:bCs/>
        </w:rPr>
        <w:t>Status:</w:t>
      </w:r>
      <w:r>
        <w:t xml:space="preserve"> </w:t>
      </w:r>
      <w:r>
        <w:rPr>
          <w:color w:val="FF0000"/>
        </w:rPr>
        <w:t>Approved</w:t>
      </w:r>
      <w:r>
        <w:t>.</w:t>
      </w:r>
    </w:p>
    <w:p w14:paraId="19746770" w14:textId="77777777" w:rsidR="007935A1" w:rsidRPr="00EB0339" w:rsidRDefault="007935A1" w:rsidP="007615D6"/>
    <w:p w14:paraId="60E17AE6" w14:textId="77777777" w:rsidR="007615D6" w:rsidRDefault="007615D6" w:rsidP="007615D6">
      <w:pPr>
        <w:pStyle w:val="Heading1"/>
      </w:pPr>
      <w:bookmarkStart w:id="107" w:name="_Toc153785292"/>
      <w:r>
        <w:t>18</w:t>
      </w:r>
      <w:r>
        <w:tab/>
        <w:t>Rel-18 CRs</w:t>
      </w:r>
      <w:bookmarkEnd w:id="107"/>
    </w:p>
    <w:p w14:paraId="4534AF9B" w14:textId="77777777" w:rsidR="007615D6" w:rsidRDefault="007615D6" w:rsidP="0010433C">
      <w:pPr>
        <w:pStyle w:val="Heading2"/>
      </w:pPr>
      <w:bookmarkStart w:id="108" w:name="_Toc153785293"/>
      <w:r>
        <w:t>18.1</w:t>
      </w:r>
      <w:r>
        <w:tab/>
        <w:t>SA WG1 Rel-18 CRs</w:t>
      </w:r>
      <w:bookmarkEnd w:id="108"/>
    </w:p>
    <w:p w14:paraId="1141B649" w14:textId="77777777" w:rsidR="00E00DA6" w:rsidRDefault="007615D6" w:rsidP="000A3FBD">
      <w:pPr>
        <w:pStyle w:val="NormTop"/>
      </w:pPr>
      <w:r>
        <w:rPr>
          <w:color w:val="0000FF"/>
        </w:rPr>
        <w:t>SP-231393</w:t>
      </w:r>
      <w:r w:rsidRPr="00D53282">
        <w:t xml:space="preserve"> </w:t>
      </w:r>
      <w:r>
        <w:t>(CR PACK) Stage 1 CRs on EASNS (Source: SA WG1)</w:t>
      </w:r>
      <w:r>
        <w:br/>
      </w:r>
      <w:r w:rsidRPr="00D53282">
        <w:rPr>
          <w:b/>
        </w:rPr>
        <w:t>Document for:</w:t>
      </w:r>
      <w:r w:rsidRPr="00D53282">
        <w:t xml:space="preserve"> </w:t>
      </w:r>
      <w:r>
        <w:t>Approval</w:t>
      </w:r>
      <w:r>
        <w:br/>
      </w:r>
      <w:r w:rsidRPr="00D53282">
        <w:rPr>
          <w:b/>
        </w:rPr>
        <w:t>Abstract:</w:t>
      </w:r>
      <w:r w:rsidRPr="00D53282">
        <w:t xml:space="preserve"> </w:t>
      </w:r>
      <w:r>
        <w:br/>
        <w:t>22.261 CR0733R2.</w:t>
      </w:r>
    </w:p>
    <w:p w14:paraId="16C64B8A" w14:textId="77777777" w:rsidR="00F734F5" w:rsidRPr="005B25A1" w:rsidRDefault="00F734F5" w:rsidP="00F734F5">
      <w:pPr>
        <w:keepNext/>
        <w:keepLines/>
        <w:rPr>
          <w:b/>
          <w:bCs/>
        </w:rPr>
      </w:pPr>
      <w:r w:rsidRPr="005B25A1">
        <w:rPr>
          <w:b/>
          <w:bCs/>
        </w:rPr>
        <w:t>Plenary Discussion:</w:t>
      </w:r>
    </w:p>
    <w:p w14:paraId="504CA554" w14:textId="0B9DBDA4" w:rsidR="00F734F5" w:rsidRPr="005B25A1" w:rsidRDefault="0019520B" w:rsidP="00F734F5">
      <w:pPr>
        <w:keepNext/>
        <w:keepLines/>
      </w:pPr>
      <w:r>
        <w:t>This CR Pack was</w:t>
      </w:r>
      <w:r w:rsidR="00F734F5">
        <w:rPr>
          <w:color w:val="FF0000"/>
        </w:rPr>
        <w:t xml:space="preserve"> block approv</w:t>
      </w:r>
      <w:r>
        <w:rPr>
          <w:color w:val="FF0000"/>
        </w:rPr>
        <w:t>ed</w:t>
      </w:r>
      <w:r w:rsidRPr="0019520B">
        <w:t>.</w:t>
      </w:r>
    </w:p>
    <w:p w14:paraId="1D94784E" w14:textId="1944EE62" w:rsidR="007615D6" w:rsidRPr="00EB0339" w:rsidRDefault="007615D6" w:rsidP="007615D6">
      <w:r w:rsidRPr="005B25A1">
        <w:rPr>
          <w:b/>
          <w:bCs/>
        </w:rPr>
        <w:t>Status:</w:t>
      </w:r>
      <w:r>
        <w:t xml:space="preserve"> </w:t>
      </w:r>
      <w:r w:rsidR="0019520B">
        <w:rPr>
          <w:color w:val="FF0000"/>
        </w:rPr>
        <w:t>Approved</w:t>
      </w:r>
      <w:r>
        <w:t>.</w:t>
      </w:r>
    </w:p>
    <w:p w14:paraId="63D7FF42" w14:textId="77777777" w:rsidR="00E00DA6" w:rsidRDefault="007615D6" w:rsidP="000A3FBD">
      <w:pPr>
        <w:pStyle w:val="NormTop"/>
      </w:pPr>
      <w:r>
        <w:rPr>
          <w:color w:val="0000FF"/>
        </w:rPr>
        <w:t>SP-231395</w:t>
      </w:r>
      <w:r w:rsidRPr="00D53282">
        <w:t xml:space="preserve"> </w:t>
      </w:r>
      <w:r>
        <w:t>(CR PACK) Stage 1 CRs on Railways-related items (Source: SA WG1)</w:t>
      </w:r>
      <w:r>
        <w:br/>
      </w:r>
      <w:r w:rsidRPr="00D53282">
        <w:rPr>
          <w:b/>
        </w:rPr>
        <w:t>Document for:</w:t>
      </w:r>
      <w:r w:rsidRPr="00D53282">
        <w:t xml:space="preserve"> </w:t>
      </w:r>
      <w:r>
        <w:t>Approval</w:t>
      </w:r>
      <w:r>
        <w:br/>
      </w:r>
      <w:r w:rsidRPr="00D53282">
        <w:rPr>
          <w:b/>
        </w:rPr>
        <w:t>Abstract:</w:t>
      </w:r>
      <w:r w:rsidRPr="00D53282">
        <w:t xml:space="preserve"> </w:t>
      </w:r>
      <w:r>
        <w:br/>
        <w:t>22.280 CR0167R2; 22.280 CR0166R2; 22.280 CR0167R3; 22.179 CR0078R2.</w:t>
      </w:r>
    </w:p>
    <w:p w14:paraId="276F6A33" w14:textId="77777777" w:rsidR="00F734F5" w:rsidRPr="005B25A1" w:rsidRDefault="00F734F5" w:rsidP="00F734F5">
      <w:pPr>
        <w:keepNext/>
        <w:keepLines/>
        <w:rPr>
          <w:b/>
          <w:bCs/>
        </w:rPr>
      </w:pPr>
      <w:r w:rsidRPr="005B25A1">
        <w:rPr>
          <w:b/>
          <w:bCs/>
        </w:rPr>
        <w:t>Plenary Discussion:</w:t>
      </w:r>
    </w:p>
    <w:p w14:paraId="7E367F31" w14:textId="77777777" w:rsidR="0019520B" w:rsidRPr="005B25A1" w:rsidRDefault="0019520B" w:rsidP="0019520B">
      <w:pPr>
        <w:keepNext/>
        <w:keepLines/>
      </w:pPr>
      <w:r>
        <w:t>This CR Pack was</w:t>
      </w:r>
      <w:r>
        <w:rPr>
          <w:color w:val="FF0000"/>
        </w:rPr>
        <w:t xml:space="preserve"> block approved</w:t>
      </w:r>
      <w:r w:rsidRPr="0019520B">
        <w:t>.</w:t>
      </w:r>
    </w:p>
    <w:p w14:paraId="0BBA7BE8" w14:textId="77777777" w:rsidR="0019520B" w:rsidRPr="00EB0339" w:rsidRDefault="0019520B" w:rsidP="0019520B">
      <w:r w:rsidRPr="005B25A1">
        <w:rPr>
          <w:b/>
          <w:bCs/>
        </w:rPr>
        <w:t>Status:</w:t>
      </w:r>
      <w:r>
        <w:t xml:space="preserve"> </w:t>
      </w:r>
      <w:r>
        <w:rPr>
          <w:color w:val="FF0000"/>
        </w:rPr>
        <w:t>Approved</w:t>
      </w:r>
      <w:r>
        <w:t>.</w:t>
      </w:r>
    </w:p>
    <w:p w14:paraId="51462406" w14:textId="77777777" w:rsidR="00B06148" w:rsidRDefault="00B06148" w:rsidP="00BB3F37"/>
    <w:p w14:paraId="0AE0E0C3" w14:textId="77777777" w:rsidR="007615D6" w:rsidRDefault="007615D6" w:rsidP="0010433C">
      <w:pPr>
        <w:pStyle w:val="Heading2"/>
      </w:pPr>
      <w:bookmarkStart w:id="109" w:name="_Toc153785294"/>
      <w:r>
        <w:t>18.2</w:t>
      </w:r>
      <w:r>
        <w:tab/>
        <w:t>SA WG2 Rel-18 CRs</w:t>
      </w:r>
      <w:bookmarkEnd w:id="109"/>
    </w:p>
    <w:p w14:paraId="5F018A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9214E61" w14:textId="77777777" w:rsidR="00E00DA6" w:rsidRDefault="007615D6" w:rsidP="000A3FBD">
      <w:pPr>
        <w:pStyle w:val="NormTop"/>
      </w:pPr>
      <w:r>
        <w:rPr>
          <w:color w:val="0000FF"/>
        </w:rPr>
        <w:t>SP-231292</w:t>
      </w:r>
      <w:r w:rsidRPr="00D53282">
        <w:t xml:space="preserve"> </w:t>
      </w:r>
      <w:r>
        <w:t>(CR) 23.501 CR5186R2 (Rel-18, 'F'): Incorrect reference in clause 5.15.17 for procedure for RAN initiated PDU session release (Source: Nokia, Nokia Shanghai Bell, Lenovo)</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and behaviour specified.</w:t>
      </w:r>
    </w:p>
    <w:p w14:paraId="6DC8C19E"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S2-2313300, postponed at SA2#160.</w:t>
      </w:r>
    </w:p>
    <w:p w14:paraId="49B8B732" w14:textId="77777777" w:rsidR="007615D6" w:rsidRPr="005B25A1" w:rsidRDefault="007615D6" w:rsidP="007615D6">
      <w:pPr>
        <w:keepNext/>
        <w:keepLines/>
        <w:rPr>
          <w:b/>
          <w:bCs/>
        </w:rPr>
      </w:pPr>
      <w:r w:rsidRPr="005B25A1">
        <w:rPr>
          <w:b/>
          <w:bCs/>
        </w:rPr>
        <w:t>Plenary Discussion:</w:t>
      </w:r>
    </w:p>
    <w:p w14:paraId="5BC1AE4F" w14:textId="77777777" w:rsidR="00A11F1A" w:rsidRDefault="00A11F1A" w:rsidP="007615D6">
      <w:pPr>
        <w:keepNext/>
        <w:keepLines/>
      </w:pPr>
      <w:r>
        <w:t xml:space="preserve">An editorial correction and a cover sheet correction was needed. This was revised in </w:t>
      </w:r>
      <w:r w:rsidRPr="00CE3EC0">
        <w:rPr>
          <w:color w:val="0000FF"/>
        </w:rPr>
        <w:t>S</w:t>
      </w:r>
      <w:r>
        <w:rPr>
          <w:color w:val="0000FF"/>
        </w:rPr>
        <w:t>P</w:t>
      </w:r>
      <w:r w:rsidRPr="00CE3EC0">
        <w:rPr>
          <w:color w:val="0000FF"/>
        </w:rPr>
        <w:t>-23</w:t>
      </w:r>
      <w:r>
        <w:rPr>
          <w:color w:val="0000FF"/>
        </w:rPr>
        <w:t>1762</w:t>
      </w:r>
      <w:r>
        <w:t>.</w:t>
      </w:r>
    </w:p>
    <w:p w14:paraId="4E58C91D" w14:textId="550A691D" w:rsidR="007615D6" w:rsidRPr="00A11F1A" w:rsidRDefault="00A11F1A" w:rsidP="007615D6">
      <w:pPr>
        <w:keepNext/>
        <w:keepLines/>
      </w:pPr>
      <w:r>
        <w:rPr>
          <w:lang w:eastAsia="en-US"/>
        </w:rPr>
        <w:t xml:space="preserve">This CR was </w:t>
      </w:r>
      <w:r w:rsidRPr="00C3284B">
        <w:rPr>
          <w:color w:val="FF0000"/>
          <w:lang w:eastAsia="en-US"/>
        </w:rPr>
        <w:t>approved</w:t>
      </w:r>
      <w:r>
        <w:t>.</w:t>
      </w:r>
    </w:p>
    <w:p w14:paraId="3F28301B" w14:textId="0779B27F" w:rsidR="007615D6" w:rsidRPr="00EB0339" w:rsidRDefault="007615D6" w:rsidP="007615D6">
      <w:r w:rsidRPr="005B25A1">
        <w:rPr>
          <w:b/>
          <w:bCs/>
        </w:rPr>
        <w:t>Status:</w:t>
      </w:r>
      <w:r>
        <w:t xml:space="preserve"> </w:t>
      </w:r>
      <w:r w:rsidR="00A11F1A" w:rsidRPr="00C3284B">
        <w:rPr>
          <w:color w:val="FF0000"/>
          <w:lang w:eastAsia="en-US"/>
        </w:rPr>
        <w:t>Approved</w:t>
      </w:r>
      <w:r>
        <w:t>.</w:t>
      </w:r>
    </w:p>
    <w:p w14:paraId="03CA5C18" w14:textId="77777777" w:rsidR="00E00DA6" w:rsidRDefault="007615D6" w:rsidP="000A3FBD">
      <w:pPr>
        <w:pStyle w:val="NormTop"/>
      </w:pPr>
      <w:r>
        <w:rPr>
          <w:color w:val="0000FF"/>
        </w:rPr>
        <w:t>SP-231610</w:t>
      </w:r>
      <w:r w:rsidRPr="00D53282">
        <w:t xml:space="preserve"> </w:t>
      </w:r>
      <w:r>
        <w:t>(CR) 23.501 CR5008R6 (Rel-18, 'F'): Correction and clarification of the Protocol Description definition (Source: Ericsson,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protocol description is clarified introducing separated different cases.</w:t>
      </w:r>
    </w:p>
    <w:p w14:paraId="053BC7DC" w14:textId="77777777" w:rsidR="00E00DA6" w:rsidRPr="00B81031" w:rsidRDefault="00000000" w:rsidP="00B81031">
      <w:pPr>
        <w:keepNext/>
        <w:keepLines/>
        <w:rPr>
          <w:i/>
        </w:rPr>
      </w:pPr>
      <w:r w:rsidRPr="00B81031">
        <w:rPr>
          <w:b/>
          <w:bCs/>
          <w:i/>
        </w:rPr>
        <w:t>Comment:</w:t>
      </w:r>
      <w:r>
        <w:rPr>
          <w:i/>
        </w:rPr>
        <w:t xml:space="preserve"> </w:t>
      </w:r>
      <w:r w:rsidR="007615D6">
        <w:rPr>
          <w:i/>
        </w:rPr>
        <w:t>Revision of S2-2313692, postponed at SA WG2#160.</w:t>
      </w:r>
    </w:p>
    <w:p w14:paraId="616EECCE" w14:textId="77777777" w:rsidR="007615D6" w:rsidRPr="005B25A1" w:rsidRDefault="007615D6" w:rsidP="007615D6">
      <w:pPr>
        <w:keepNext/>
        <w:keepLines/>
        <w:rPr>
          <w:b/>
          <w:bCs/>
        </w:rPr>
      </w:pPr>
      <w:r w:rsidRPr="005B25A1">
        <w:rPr>
          <w:b/>
          <w:bCs/>
        </w:rPr>
        <w:t>Plenary Discussion:</w:t>
      </w:r>
    </w:p>
    <w:p w14:paraId="7D7077EB" w14:textId="13B58D2D" w:rsidR="008259F1" w:rsidRDefault="008259F1" w:rsidP="007615D6">
      <w:pPr>
        <w:keepNext/>
        <w:keepLines/>
      </w:pPr>
      <w:r>
        <w:t xml:space="preserve">It was commented that the final added paragraph was unclear and suggested to remove it. Samsung agreed. It was commented that this would impact SA WG4 protocol and would be better to ask SA WG2 to discuss this further. Ericsson commented that this would be an end-to-end interaction and no further update to SA WG2 TS should be needed unless SA WG4 make other changes. It was decided to remove the paragraph and this was revised in </w:t>
      </w:r>
      <w:r w:rsidRPr="00CE3EC0">
        <w:rPr>
          <w:color w:val="0000FF"/>
        </w:rPr>
        <w:t>S</w:t>
      </w:r>
      <w:r>
        <w:rPr>
          <w:color w:val="0000FF"/>
        </w:rPr>
        <w:t>P</w:t>
      </w:r>
      <w:r w:rsidRPr="00CE3EC0">
        <w:rPr>
          <w:color w:val="0000FF"/>
        </w:rPr>
        <w:t>-23</w:t>
      </w:r>
      <w:r>
        <w:rPr>
          <w:color w:val="0000FF"/>
        </w:rPr>
        <w:t>1763</w:t>
      </w:r>
      <w:r>
        <w:t>.</w:t>
      </w:r>
    </w:p>
    <w:p w14:paraId="777F8947" w14:textId="73ED492E" w:rsidR="007615D6" w:rsidRPr="00A11F1A" w:rsidRDefault="008259F1" w:rsidP="007615D6">
      <w:pPr>
        <w:keepNext/>
        <w:keepLines/>
      </w:pPr>
      <w:r>
        <w:rPr>
          <w:lang w:eastAsia="en-US"/>
        </w:rPr>
        <w:t xml:space="preserve">This CR was </w:t>
      </w:r>
      <w:r w:rsidRPr="00C3284B">
        <w:rPr>
          <w:color w:val="FF0000"/>
          <w:lang w:eastAsia="en-US"/>
        </w:rPr>
        <w:t>approved</w:t>
      </w:r>
      <w:r>
        <w:t>.</w:t>
      </w:r>
    </w:p>
    <w:p w14:paraId="7074B47A" w14:textId="77777777" w:rsidR="008259F1" w:rsidRPr="00EB0339" w:rsidRDefault="008259F1" w:rsidP="008259F1">
      <w:r w:rsidRPr="005B25A1">
        <w:rPr>
          <w:b/>
          <w:bCs/>
        </w:rPr>
        <w:t>Status:</w:t>
      </w:r>
      <w:r>
        <w:t xml:space="preserve"> </w:t>
      </w:r>
      <w:r w:rsidRPr="00C3284B">
        <w:rPr>
          <w:color w:val="FF0000"/>
          <w:lang w:eastAsia="en-US"/>
        </w:rPr>
        <w:t>Approved</w:t>
      </w:r>
      <w:r>
        <w:t>.</w:t>
      </w:r>
    </w:p>
    <w:p w14:paraId="25C1A1B7" w14:textId="77777777" w:rsidR="00E00DA6" w:rsidRDefault="007615D6" w:rsidP="000A3FBD">
      <w:pPr>
        <w:pStyle w:val="NormTop"/>
      </w:pPr>
      <w:r>
        <w:rPr>
          <w:color w:val="0000FF"/>
        </w:rPr>
        <w:t>SP-231360</w:t>
      </w:r>
      <w:r w:rsidRPr="00D53282">
        <w:t xml:space="preserve"> </w:t>
      </w:r>
      <w:r>
        <w:t>(CR) 23.502 CR4622R3 (Rel-18, 'F'): Clarification on Access type for NSAC for maximum number of UE with at least one PDU session/PDN connection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step 3 and clarify </w:t>
      </w:r>
      <w:proofErr w:type="spellStart"/>
      <w:r>
        <w:t>hierachical</w:t>
      </w:r>
      <w:proofErr w:type="spellEnd"/>
      <w:r>
        <w:t xml:space="preserve"> NSAC architecture handling .</w:t>
      </w:r>
    </w:p>
    <w:p w14:paraId="1065B2B0"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CR4622R2 in CR Pack </w:t>
      </w:r>
      <w:r w:rsidR="007615D6" w:rsidRPr="008259F1">
        <w:rPr>
          <w:i/>
          <w:color w:val="0000FF"/>
        </w:rPr>
        <w:t>SP-231235</w:t>
      </w:r>
      <w:r w:rsidR="007615D6">
        <w:rPr>
          <w:i/>
        </w:rPr>
        <w:t>.</w:t>
      </w:r>
    </w:p>
    <w:p w14:paraId="2884CF2C" w14:textId="77777777" w:rsidR="007615D6" w:rsidRPr="005B25A1" w:rsidRDefault="007615D6" w:rsidP="007615D6">
      <w:pPr>
        <w:keepNext/>
        <w:keepLines/>
        <w:rPr>
          <w:b/>
          <w:bCs/>
        </w:rPr>
      </w:pPr>
      <w:r w:rsidRPr="005B25A1">
        <w:rPr>
          <w:b/>
          <w:bCs/>
        </w:rPr>
        <w:t>Plenary Discussion:</w:t>
      </w:r>
    </w:p>
    <w:p w14:paraId="0A0C9E88" w14:textId="25BF4ACD" w:rsidR="007615D6" w:rsidRPr="008259F1" w:rsidRDefault="008259F1" w:rsidP="007615D6">
      <w:pPr>
        <w:keepNext/>
        <w:keepLines/>
      </w:pPr>
      <w:r>
        <w:t xml:space="preserve">Ericsson asked to indicate in the cover sheet that this covers both options and remove a double-comma in the text. This was revised in </w:t>
      </w:r>
      <w:r w:rsidRPr="00CE3EC0">
        <w:rPr>
          <w:color w:val="0000FF"/>
        </w:rPr>
        <w:t>S</w:t>
      </w:r>
      <w:r>
        <w:rPr>
          <w:color w:val="0000FF"/>
        </w:rPr>
        <w:t>P</w:t>
      </w:r>
      <w:r w:rsidRPr="00CE3EC0">
        <w:rPr>
          <w:color w:val="0000FF"/>
        </w:rPr>
        <w:t>-23</w:t>
      </w:r>
      <w:r>
        <w:rPr>
          <w:color w:val="0000FF"/>
        </w:rPr>
        <w:t>1764</w:t>
      </w:r>
      <w:r>
        <w:t>.</w:t>
      </w:r>
    </w:p>
    <w:p w14:paraId="6001851F"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355CED2D" w14:textId="77777777" w:rsidR="008259F1" w:rsidRPr="00EB0339" w:rsidRDefault="008259F1" w:rsidP="008259F1">
      <w:r w:rsidRPr="005B25A1">
        <w:rPr>
          <w:b/>
          <w:bCs/>
        </w:rPr>
        <w:t>Status:</w:t>
      </w:r>
      <w:r>
        <w:t xml:space="preserve"> </w:t>
      </w:r>
      <w:r w:rsidRPr="00C3284B">
        <w:rPr>
          <w:color w:val="FF0000"/>
          <w:lang w:eastAsia="en-US"/>
        </w:rPr>
        <w:t>Approved</w:t>
      </w:r>
      <w:r>
        <w:t>.</w:t>
      </w:r>
    </w:p>
    <w:p w14:paraId="78C3FEB9" w14:textId="77777777" w:rsidR="00E00DA6" w:rsidRDefault="007615D6" w:rsidP="000A3FBD">
      <w:pPr>
        <w:pStyle w:val="NormTop"/>
      </w:pPr>
      <w:r>
        <w:rPr>
          <w:color w:val="0000FF"/>
        </w:rPr>
        <w:t>SP-231361</w:t>
      </w:r>
      <w:r w:rsidRPr="00D53282">
        <w:t xml:space="preserve"> </w:t>
      </w:r>
      <w:r>
        <w:t>(CR) 23.503 CR1217R4 (Rel-18, 'F'): Clarification on Network Slice Replacement (Source: ZTE, Ericsson,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Clarify that when the SMF receives both S-NSSAI and the Alternative S-NSSAI, the SMF provides both the S-NSSAI and the Alternative S-NSSAI to PCF. The PCF only provide S-NSSAI to BSF. Clarify that when existing PDU session is retained,</w:t>
      </w:r>
    </w:p>
    <w:p w14:paraId="120FFAB1" w14:textId="181ADB6E" w:rsidR="00E00DA6" w:rsidRPr="00B81031" w:rsidRDefault="00000000" w:rsidP="00B81031">
      <w:pPr>
        <w:keepNext/>
        <w:keepLines/>
        <w:rPr>
          <w:i/>
        </w:rPr>
      </w:pPr>
      <w:r w:rsidRPr="00B81031">
        <w:rPr>
          <w:b/>
          <w:bCs/>
          <w:i/>
        </w:rPr>
        <w:t>Comment:</w:t>
      </w:r>
      <w:r>
        <w:rPr>
          <w:i/>
        </w:rPr>
        <w:t xml:space="preserve"> </w:t>
      </w:r>
      <w:r w:rsidR="007615D6">
        <w:rPr>
          <w:i/>
        </w:rPr>
        <w:t xml:space="preserve">Revision of 23.503 CR1217R3 in CR Pack </w:t>
      </w:r>
      <w:r w:rsidR="008259F1" w:rsidRPr="008259F1">
        <w:rPr>
          <w:i/>
          <w:color w:val="0000FF"/>
        </w:rPr>
        <w:t>SP-231235</w:t>
      </w:r>
      <w:r w:rsidR="007615D6">
        <w:rPr>
          <w:i/>
        </w:rPr>
        <w:t>.</w:t>
      </w:r>
    </w:p>
    <w:p w14:paraId="0A1118F8" w14:textId="77777777" w:rsidR="007615D6" w:rsidRPr="005B25A1" w:rsidRDefault="007615D6" w:rsidP="007615D6">
      <w:pPr>
        <w:keepNext/>
        <w:keepLines/>
        <w:rPr>
          <w:b/>
          <w:bCs/>
        </w:rPr>
      </w:pPr>
      <w:r w:rsidRPr="005B25A1">
        <w:rPr>
          <w:b/>
          <w:bCs/>
        </w:rPr>
        <w:t>Plenary Discussion:</w:t>
      </w:r>
    </w:p>
    <w:p w14:paraId="426C982E"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5B16E4F1" w14:textId="77777777" w:rsidR="008259F1" w:rsidRPr="00EB0339" w:rsidRDefault="008259F1" w:rsidP="008259F1">
      <w:r w:rsidRPr="005B25A1">
        <w:rPr>
          <w:b/>
          <w:bCs/>
        </w:rPr>
        <w:t>Status:</w:t>
      </w:r>
      <w:r>
        <w:t xml:space="preserve"> </w:t>
      </w:r>
      <w:r w:rsidRPr="00C3284B">
        <w:rPr>
          <w:color w:val="FF0000"/>
          <w:lang w:eastAsia="en-US"/>
        </w:rPr>
        <w:t>Approved</w:t>
      </w:r>
      <w:r>
        <w:t>.</w:t>
      </w:r>
    </w:p>
    <w:p w14:paraId="2732122D" w14:textId="77777777" w:rsidR="00E00DA6" w:rsidRDefault="007615D6" w:rsidP="000A3FBD">
      <w:pPr>
        <w:pStyle w:val="NormTop"/>
      </w:pPr>
      <w:r>
        <w:rPr>
          <w:color w:val="0000FF"/>
        </w:rPr>
        <w:t>SP-231362</w:t>
      </w:r>
      <w:r w:rsidRPr="00D53282">
        <w:t xml:space="preserve"> </w:t>
      </w:r>
      <w:r>
        <w:t xml:space="preserve">(CR) 23.501 CR4649R6 (Rel-18, 'F'): Clean Up of Hierarchical NSAC Architecture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NSACF interaction between two PLMN for LBO roaming scenario not supported is removed. Also one NOTE is added to clarify that NSACF in two PLMN can have interaction. Adding more precise reference clauses in clause 5.15.11.0. The </w:t>
      </w:r>
      <w:proofErr w:type="spellStart"/>
      <w:r>
        <w:t>correcti</w:t>
      </w:r>
      <w:proofErr w:type="spellEnd"/>
      <w:r>
        <w:t>.</w:t>
      </w:r>
    </w:p>
    <w:p w14:paraId="46F00E1B" w14:textId="6FFADA68"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CR4649R5 in CR Pack </w:t>
      </w:r>
      <w:r w:rsidR="008259F1" w:rsidRPr="008259F1">
        <w:rPr>
          <w:i/>
          <w:color w:val="0000FF"/>
        </w:rPr>
        <w:t>SP-231235</w:t>
      </w:r>
      <w:r w:rsidR="007615D6">
        <w:rPr>
          <w:i/>
        </w:rPr>
        <w:t>.</w:t>
      </w:r>
    </w:p>
    <w:p w14:paraId="0259FFC6" w14:textId="77777777" w:rsidR="007615D6" w:rsidRPr="005B25A1" w:rsidRDefault="007615D6" w:rsidP="007615D6">
      <w:pPr>
        <w:keepNext/>
        <w:keepLines/>
        <w:rPr>
          <w:b/>
          <w:bCs/>
        </w:rPr>
      </w:pPr>
      <w:r w:rsidRPr="005B25A1">
        <w:rPr>
          <w:b/>
          <w:bCs/>
        </w:rPr>
        <w:t>Plenary Discussion:</w:t>
      </w:r>
    </w:p>
    <w:p w14:paraId="3DC676FD" w14:textId="7777777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01CFA19A" w14:textId="77777777" w:rsidR="008259F1" w:rsidRPr="00EB0339" w:rsidRDefault="008259F1" w:rsidP="008259F1">
      <w:r w:rsidRPr="005B25A1">
        <w:rPr>
          <w:b/>
          <w:bCs/>
        </w:rPr>
        <w:t>Status:</w:t>
      </w:r>
      <w:r>
        <w:t xml:space="preserve"> </w:t>
      </w:r>
      <w:r w:rsidRPr="00C3284B">
        <w:rPr>
          <w:color w:val="FF0000"/>
          <w:lang w:eastAsia="en-US"/>
        </w:rPr>
        <w:t>Approved</w:t>
      </w:r>
      <w:r>
        <w:t>.</w:t>
      </w:r>
    </w:p>
    <w:p w14:paraId="15C02800" w14:textId="77777777" w:rsidR="00E00DA6" w:rsidRDefault="007615D6" w:rsidP="000A3FBD">
      <w:pPr>
        <w:pStyle w:val="NormTop"/>
      </w:pPr>
      <w:r>
        <w:rPr>
          <w:color w:val="0000FF"/>
        </w:rPr>
        <w:t>SP-231349</w:t>
      </w:r>
      <w:r w:rsidRPr="00D53282">
        <w:t xml:space="preserve"> </w:t>
      </w:r>
      <w:r>
        <w:t>(CR) 23.501 CR4736R8 (Rel-18, 'F'): Update for QoS monitoring and network exposure (Source: vivo, Lenovo, Tencent, Tencent Cloud, LG Electronics, China Mobile, Nokia, Nokia Shanghai Bell)</w:t>
      </w:r>
      <w:r>
        <w:br/>
      </w:r>
      <w:r w:rsidRPr="00D53282">
        <w:rPr>
          <w:b/>
        </w:rPr>
        <w:t>Document for:</w:t>
      </w:r>
      <w:r w:rsidRPr="00D53282">
        <w:t xml:space="preserve"> </w:t>
      </w:r>
      <w:r>
        <w:t>Approval</w:t>
      </w:r>
      <w:r>
        <w:br/>
      </w:r>
      <w:r w:rsidRPr="00D53282">
        <w:rPr>
          <w:b/>
        </w:rPr>
        <w:t>Abstract:</w:t>
      </w:r>
      <w:r w:rsidRPr="00D53282">
        <w:t xml:space="preserve"> </w:t>
      </w:r>
      <w:r>
        <w:br/>
        <w:t>Update KI#3 QoS monitoring and network exposure; clear change on change.</w:t>
      </w:r>
    </w:p>
    <w:p w14:paraId="07CB48D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S2-2313669 from SA WG2#160.</w:t>
      </w:r>
    </w:p>
    <w:p w14:paraId="1CB531FA" w14:textId="77777777" w:rsidR="007615D6" w:rsidRPr="005B25A1" w:rsidRDefault="007615D6" w:rsidP="007615D6">
      <w:pPr>
        <w:keepNext/>
        <w:keepLines/>
        <w:rPr>
          <w:b/>
          <w:bCs/>
        </w:rPr>
      </w:pPr>
      <w:r w:rsidRPr="005B25A1">
        <w:rPr>
          <w:b/>
          <w:bCs/>
        </w:rPr>
        <w:t>Plenary Discussion:</w:t>
      </w:r>
    </w:p>
    <w:p w14:paraId="6FE4E41F" w14:textId="15F3A7E5" w:rsidR="004E4B55" w:rsidRDefault="004E4B55" w:rsidP="008259F1">
      <w:pPr>
        <w:keepNext/>
        <w:keepLines/>
        <w:rPr>
          <w:lang w:eastAsia="en-US"/>
        </w:rPr>
      </w:pPr>
      <w:r>
        <w:t>The source to TSG should be corrected.</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1767</w:t>
      </w:r>
      <w:r>
        <w:t>.</w:t>
      </w:r>
    </w:p>
    <w:p w14:paraId="55A19150" w14:textId="4CF50C47" w:rsidR="008259F1" w:rsidRPr="00A11F1A" w:rsidRDefault="008259F1" w:rsidP="008259F1">
      <w:pPr>
        <w:keepNext/>
        <w:keepLines/>
      </w:pPr>
      <w:r>
        <w:rPr>
          <w:lang w:eastAsia="en-US"/>
        </w:rPr>
        <w:t xml:space="preserve">This CR was </w:t>
      </w:r>
      <w:r w:rsidRPr="00C3284B">
        <w:rPr>
          <w:color w:val="FF0000"/>
          <w:lang w:eastAsia="en-US"/>
        </w:rPr>
        <w:t>approved</w:t>
      </w:r>
      <w:r>
        <w:t>.</w:t>
      </w:r>
    </w:p>
    <w:p w14:paraId="325089E6" w14:textId="77777777" w:rsidR="008259F1" w:rsidRPr="00EB0339" w:rsidRDefault="008259F1" w:rsidP="008259F1">
      <w:r w:rsidRPr="005B25A1">
        <w:rPr>
          <w:b/>
          <w:bCs/>
        </w:rPr>
        <w:t>Status:</w:t>
      </w:r>
      <w:r>
        <w:t xml:space="preserve"> </w:t>
      </w:r>
      <w:r w:rsidRPr="00C3284B">
        <w:rPr>
          <w:color w:val="FF0000"/>
          <w:lang w:eastAsia="en-US"/>
        </w:rPr>
        <w:t>Approved</w:t>
      </w:r>
      <w:r>
        <w:t>.</w:t>
      </w:r>
    </w:p>
    <w:p w14:paraId="7A43B321" w14:textId="77777777" w:rsidR="00E00DA6" w:rsidRDefault="007615D6" w:rsidP="000A3FBD">
      <w:pPr>
        <w:pStyle w:val="NormTop"/>
      </w:pPr>
      <w:r>
        <w:rPr>
          <w:color w:val="0000FF"/>
        </w:rPr>
        <w:t>SP-231383</w:t>
      </w:r>
      <w:r w:rsidRPr="00D53282">
        <w:t xml:space="preserve"> </w:t>
      </w:r>
      <w:r>
        <w:t>(CR) 23.501 CR5014R5 (Rel-18, 'F'): Clarification on QoS flow mapping and service data flow (Source: Google)</w:t>
      </w:r>
      <w:r>
        <w:br/>
      </w:r>
      <w:r w:rsidRPr="00D53282">
        <w:rPr>
          <w:b/>
        </w:rPr>
        <w:t>Document for:</w:t>
      </w:r>
      <w:r w:rsidRPr="00D53282">
        <w:t xml:space="preserve"> </w:t>
      </w:r>
      <w:r>
        <w:t>Approval</w:t>
      </w:r>
      <w:r>
        <w:br/>
      </w:r>
      <w:r w:rsidRPr="00D53282">
        <w:rPr>
          <w:b/>
        </w:rPr>
        <w:t>Abstract:</w:t>
      </w:r>
      <w:r w:rsidRPr="00D53282">
        <w:t xml:space="preserve"> </w:t>
      </w:r>
      <w:r>
        <w:br/>
        <w:t>Fix impacted clause info in cover page and reference format.</w:t>
      </w:r>
    </w:p>
    <w:p w14:paraId="123BE2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S2-2313693 at SA WG2#160. Source to TSG should be 'Google'.</w:t>
      </w:r>
    </w:p>
    <w:p w14:paraId="1E5B6696" w14:textId="77777777" w:rsidR="007615D6" w:rsidRPr="005B25A1" w:rsidRDefault="007615D6" w:rsidP="007615D6">
      <w:pPr>
        <w:keepNext/>
        <w:keepLines/>
        <w:rPr>
          <w:b/>
          <w:bCs/>
        </w:rPr>
      </w:pPr>
      <w:r w:rsidRPr="005B25A1">
        <w:rPr>
          <w:b/>
          <w:bCs/>
        </w:rPr>
        <w:t>Plenary Discussion:</w:t>
      </w:r>
    </w:p>
    <w:p w14:paraId="337B50E0" w14:textId="688FADA1" w:rsidR="007615D6" w:rsidRPr="004E4B55" w:rsidRDefault="004E4B55" w:rsidP="007615D6">
      <w:pPr>
        <w:keepNext/>
        <w:keepLines/>
      </w:pPr>
      <w:r>
        <w:t xml:space="preserve">The source to TSG should be corrected. A correction to a reference clause was needed. The CR revision information should be in the history part of the cover sheet. This was revised in </w:t>
      </w:r>
      <w:r w:rsidRPr="00CE3EC0">
        <w:rPr>
          <w:color w:val="0000FF"/>
        </w:rPr>
        <w:t>S</w:t>
      </w:r>
      <w:r>
        <w:rPr>
          <w:color w:val="0000FF"/>
        </w:rPr>
        <w:t>P</w:t>
      </w:r>
      <w:r w:rsidRPr="00CE3EC0">
        <w:rPr>
          <w:color w:val="0000FF"/>
        </w:rPr>
        <w:t>-23</w:t>
      </w:r>
      <w:r>
        <w:rPr>
          <w:color w:val="0000FF"/>
        </w:rPr>
        <w:t>1765</w:t>
      </w:r>
      <w:r>
        <w:t>.</w:t>
      </w:r>
    </w:p>
    <w:p w14:paraId="76251661"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07D86E32" w14:textId="77777777" w:rsidR="004E4B55" w:rsidRPr="00EB0339" w:rsidRDefault="004E4B55" w:rsidP="004E4B55">
      <w:r w:rsidRPr="005B25A1">
        <w:rPr>
          <w:b/>
          <w:bCs/>
        </w:rPr>
        <w:t>Status:</w:t>
      </w:r>
      <w:r>
        <w:t xml:space="preserve"> </w:t>
      </w:r>
      <w:r w:rsidRPr="00C3284B">
        <w:rPr>
          <w:color w:val="FF0000"/>
          <w:lang w:eastAsia="en-US"/>
        </w:rPr>
        <w:t>Approved</w:t>
      </w:r>
      <w:r>
        <w:t>.</w:t>
      </w:r>
    </w:p>
    <w:p w14:paraId="01A22217" w14:textId="77777777" w:rsidR="00E00DA6" w:rsidRDefault="007615D6" w:rsidP="000A3FBD">
      <w:pPr>
        <w:pStyle w:val="NormTop"/>
      </w:pPr>
      <w:r>
        <w:rPr>
          <w:color w:val="0000FF"/>
        </w:rPr>
        <w:t>SP-231504</w:t>
      </w:r>
      <w:r w:rsidRPr="00D53282">
        <w:t xml:space="preserve"> </w:t>
      </w:r>
      <w:r>
        <w:t>(CR) 23.501 CR5175R5 (Rel-18, 'F'): Clarification of the Unmarked PDUs with SN Offset and PSI Value (Source: Xiaomi)</w:t>
      </w:r>
      <w:r>
        <w:br/>
      </w:r>
      <w:r w:rsidRPr="00D53282">
        <w:rPr>
          <w:b/>
        </w:rPr>
        <w:t>Document for:</w:t>
      </w:r>
      <w:r w:rsidRPr="00D53282">
        <w:t xml:space="preserve"> </w:t>
      </w:r>
      <w:r>
        <w:t>Approval</w:t>
      </w:r>
      <w:r>
        <w:br/>
      </w:r>
      <w:r w:rsidRPr="00D53282">
        <w:rPr>
          <w:b/>
        </w:rPr>
        <w:t>Abstract:</w:t>
      </w:r>
      <w:r w:rsidRPr="00D53282">
        <w:t xml:space="preserve"> </w:t>
      </w:r>
      <w:r>
        <w:br/>
        <w:t>Clarification of the Unmarked PDUs with SN Offset and PSI Value. clear change on change.</w:t>
      </w:r>
    </w:p>
    <w:p w14:paraId="440290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S2-2313682 from SA WG2#160.</w:t>
      </w:r>
    </w:p>
    <w:p w14:paraId="315BC41E" w14:textId="77777777" w:rsidR="007615D6" w:rsidRPr="005B25A1" w:rsidRDefault="007615D6" w:rsidP="007615D6">
      <w:pPr>
        <w:keepNext/>
        <w:keepLines/>
        <w:rPr>
          <w:b/>
          <w:bCs/>
        </w:rPr>
      </w:pPr>
      <w:r w:rsidRPr="005B25A1">
        <w:rPr>
          <w:b/>
          <w:bCs/>
        </w:rPr>
        <w:t>Plenary Discussion:</w:t>
      </w:r>
    </w:p>
    <w:p w14:paraId="633A0B78" w14:textId="7ADCE270" w:rsidR="004E4B55" w:rsidRPr="004E4B55" w:rsidRDefault="004E4B55" w:rsidP="004E4B55">
      <w:pPr>
        <w:keepNext/>
        <w:keepLines/>
      </w:pPr>
      <w:r>
        <w:t>The source to TSG should be corrected.</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1766</w:t>
      </w:r>
      <w:r>
        <w:t>.</w:t>
      </w:r>
    </w:p>
    <w:p w14:paraId="44D6F63A"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05B0DDAD" w14:textId="77777777" w:rsidR="004E4B55" w:rsidRPr="00EB0339" w:rsidRDefault="004E4B55" w:rsidP="004E4B55">
      <w:r w:rsidRPr="005B25A1">
        <w:rPr>
          <w:b/>
          <w:bCs/>
        </w:rPr>
        <w:t>Status:</w:t>
      </w:r>
      <w:r>
        <w:t xml:space="preserve"> </w:t>
      </w:r>
      <w:r w:rsidRPr="00C3284B">
        <w:rPr>
          <w:color w:val="FF0000"/>
          <w:lang w:eastAsia="en-US"/>
        </w:rPr>
        <w:t>Approved</w:t>
      </w:r>
      <w:r>
        <w:t>.</w:t>
      </w:r>
    </w:p>
    <w:p w14:paraId="04B85F92" w14:textId="77777777" w:rsidR="00E00DA6" w:rsidRDefault="007615D6" w:rsidP="000A3FBD">
      <w:pPr>
        <w:pStyle w:val="NormTop"/>
      </w:pPr>
      <w:r>
        <w:rPr>
          <w:color w:val="0000FF"/>
        </w:rPr>
        <w:t>SP-231512</w:t>
      </w:r>
      <w:r w:rsidRPr="00D53282">
        <w:t xml:space="preserve"> </w:t>
      </w:r>
      <w:r>
        <w:t>(CR) 23.501 CR5126R5 (Rel-18, 'F'): Handling of Alternative S-NSSAI (Source: Nokia, Nokia Shanghai Bell, Ericsson, Samsung,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Clarified that the network slice of the Alternative S-NSSAI should support minimum requirements for the services and any SLA that the original network slice supports. Clarified the logic when </w:t>
      </w:r>
      <w:proofErr w:type="spellStart"/>
      <w:r>
        <w:t>entitity</w:t>
      </w:r>
      <w:proofErr w:type="spellEnd"/>
      <w:r>
        <w:t xml:space="preserve"> determining the Alternative S-</w:t>
      </w:r>
      <w:proofErr w:type="spellStart"/>
      <w:r>
        <w:t>NSSAi</w:t>
      </w:r>
      <w:proofErr w:type="spellEnd"/>
      <w:r>
        <w:t xml:space="preserve"> is not the same as triggering the replacement. Clarified the handling of the replaced S-NSSAI.</w:t>
      </w:r>
    </w:p>
    <w:p w14:paraId="30371C03" w14:textId="77DEDD30"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CR5126R4 in CR Pack </w:t>
      </w:r>
      <w:r w:rsidR="008259F1" w:rsidRPr="008259F1">
        <w:rPr>
          <w:i/>
          <w:color w:val="0000FF"/>
        </w:rPr>
        <w:t>SP-231235</w:t>
      </w:r>
      <w:r w:rsidR="007615D6">
        <w:rPr>
          <w:i/>
        </w:rPr>
        <w:t>.</w:t>
      </w:r>
    </w:p>
    <w:p w14:paraId="4D3A6CDD" w14:textId="77777777" w:rsidR="007615D6" w:rsidRPr="005B25A1" w:rsidRDefault="007615D6" w:rsidP="007615D6">
      <w:pPr>
        <w:keepNext/>
        <w:keepLines/>
        <w:rPr>
          <w:b/>
          <w:bCs/>
        </w:rPr>
      </w:pPr>
      <w:r w:rsidRPr="005B25A1">
        <w:rPr>
          <w:b/>
          <w:bCs/>
        </w:rPr>
        <w:t>Plenary Discussion:</w:t>
      </w:r>
    </w:p>
    <w:p w14:paraId="2A6742C5"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56794A32" w14:textId="77777777" w:rsidR="004E4B55" w:rsidRPr="00EB0339" w:rsidRDefault="004E4B55" w:rsidP="004E4B55">
      <w:r w:rsidRPr="005B25A1">
        <w:rPr>
          <w:b/>
          <w:bCs/>
        </w:rPr>
        <w:t>Status:</w:t>
      </w:r>
      <w:r>
        <w:t xml:space="preserve"> </w:t>
      </w:r>
      <w:r w:rsidRPr="00C3284B">
        <w:rPr>
          <w:color w:val="FF0000"/>
          <w:lang w:eastAsia="en-US"/>
        </w:rPr>
        <w:t>Approved</w:t>
      </w:r>
      <w:r>
        <w:t>.</w:t>
      </w:r>
    </w:p>
    <w:p w14:paraId="47F7179A" w14:textId="77777777" w:rsidR="00E00DA6" w:rsidRDefault="007615D6" w:rsidP="000A3FBD">
      <w:pPr>
        <w:pStyle w:val="NormTop"/>
      </w:pPr>
      <w:r>
        <w:rPr>
          <w:color w:val="0000FF"/>
        </w:rPr>
        <w:t>SP-231513</w:t>
      </w:r>
      <w:r w:rsidRPr="00D53282">
        <w:t xml:space="preserve"> </w:t>
      </w:r>
      <w:r>
        <w:t>(CR) 23.502 CR4276R3 (Rel-18, 'F'): Clarification of the discovery and selection of NSACF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Provides the necessary normative text modification to clarify the above aspects.</w:t>
      </w:r>
    </w:p>
    <w:p w14:paraId="6D515897" w14:textId="788CF26D"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CR4276R2 in CR Pack </w:t>
      </w:r>
      <w:r w:rsidR="008259F1" w:rsidRPr="008259F1">
        <w:rPr>
          <w:i/>
          <w:color w:val="0000FF"/>
        </w:rPr>
        <w:t>SP-231235</w:t>
      </w:r>
      <w:r w:rsidR="007615D6">
        <w:rPr>
          <w:i/>
        </w:rPr>
        <w:t>. Source to TSG incorrect.</w:t>
      </w:r>
    </w:p>
    <w:p w14:paraId="64C09D67" w14:textId="77777777" w:rsidR="007615D6" w:rsidRPr="005B25A1" w:rsidRDefault="007615D6" w:rsidP="007615D6">
      <w:pPr>
        <w:keepNext/>
        <w:keepLines/>
        <w:rPr>
          <w:b/>
          <w:bCs/>
        </w:rPr>
      </w:pPr>
      <w:r w:rsidRPr="005B25A1">
        <w:rPr>
          <w:b/>
          <w:bCs/>
        </w:rPr>
        <w:t>Plenary Discussion:</w:t>
      </w:r>
    </w:p>
    <w:p w14:paraId="4A7B83D2" w14:textId="6CA413CD" w:rsidR="004E4B55" w:rsidRPr="004E4B55" w:rsidRDefault="004E4B55" w:rsidP="004E4B55">
      <w:pPr>
        <w:keepNext/>
        <w:keepLines/>
      </w:pPr>
      <w:r>
        <w:t>The source to TSG should be corrected. An editorial should be corrected in the cover sheet.</w:t>
      </w:r>
      <w:r w:rsidRPr="004E4B55">
        <w:t xml:space="preserve"> </w:t>
      </w:r>
      <w:r>
        <w:t xml:space="preserve">This was revised in </w:t>
      </w:r>
      <w:r w:rsidRPr="00CE3EC0">
        <w:rPr>
          <w:color w:val="0000FF"/>
        </w:rPr>
        <w:t>S</w:t>
      </w:r>
      <w:r>
        <w:rPr>
          <w:color w:val="0000FF"/>
        </w:rPr>
        <w:t>P</w:t>
      </w:r>
      <w:r w:rsidRPr="00CE3EC0">
        <w:rPr>
          <w:color w:val="0000FF"/>
        </w:rPr>
        <w:t>-23</w:t>
      </w:r>
      <w:r>
        <w:rPr>
          <w:color w:val="0000FF"/>
        </w:rPr>
        <w:t>1768</w:t>
      </w:r>
      <w:r>
        <w:t>.</w:t>
      </w:r>
    </w:p>
    <w:p w14:paraId="7F7CF0C4"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772D9B77" w14:textId="77777777" w:rsidR="004E4B55" w:rsidRPr="00EB0339" w:rsidRDefault="004E4B55" w:rsidP="004E4B55">
      <w:r w:rsidRPr="005B25A1">
        <w:rPr>
          <w:b/>
          <w:bCs/>
        </w:rPr>
        <w:t>Status:</w:t>
      </w:r>
      <w:r>
        <w:t xml:space="preserve"> </w:t>
      </w:r>
      <w:r w:rsidRPr="00C3284B">
        <w:rPr>
          <w:color w:val="FF0000"/>
          <w:lang w:eastAsia="en-US"/>
        </w:rPr>
        <w:t>Approved</w:t>
      </w:r>
      <w:r>
        <w:t>.</w:t>
      </w:r>
    </w:p>
    <w:p w14:paraId="4E71868B" w14:textId="77777777" w:rsidR="00E00DA6" w:rsidRDefault="007615D6" w:rsidP="000A3FBD">
      <w:pPr>
        <w:pStyle w:val="NormTop"/>
      </w:pPr>
      <w:r>
        <w:rPr>
          <w:color w:val="0000FF"/>
        </w:rPr>
        <w:t>SP-231593</w:t>
      </w:r>
      <w:r w:rsidRPr="00D53282">
        <w:t xml:space="preserve"> </w:t>
      </w:r>
      <w:r>
        <w:t>(CR) 23.502 CR4539R4 (Rel-18, 'F'): Clarification on the Handling of the UE number with at least one PDU Session under Hierarchical NSAC architecture (Source: Nokia, Nokia Shanghai Bell, Samsung)</w:t>
      </w:r>
      <w:r>
        <w:br/>
      </w:r>
      <w:r w:rsidRPr="00D53282">
        <w:rPr>
          <w:b/>
        </w:rPr>
        <w:t>Document for:</w:t>
      </w:r>
      <w:r w:rsidRPr="00D53282">
        <w:t xml:space="preserve"> </w:t>
      </w:r>
      <w:r>
        <w:t>Approval</w:t>
      </w:r>
      <w:r>
        <w:br/>
      </w:r>
      <w:r w:rsidRPr="00D53282">
        <w:rPr>
          <w:b/>
        </w:rPr>
        <w:t>Abstract:</w:t>
      </w:r>
      <w:r w:rsidRPr="00D53282">
        <w:t xml:space="preserve"> </w:t>
      </w:r>
      <w:r>
        <w:br/>
        <w:t>Correction of WI Code. Summary of change: The CR introduces the necessary corrections to clarify the text.</w:t>
      </w:r>
    </w:p>
    <w:p w14:paraId="7443688C" w14:textId="11A31A5C" w:rsidR="00E00DA6" w:rsidRPr="00B81031" w:rsidRDefault="00000000" w:rsidP="00B81031">
      <w:pPr>
        <w:keepNext/>
        <w:keepLines/>
        <w:rPr>
          <w:i/>
        </w:rPr>
      </w:pPr>
      <w:r w:rsidRPr="00B81031">
        <w:rPr>
          <w:b/>
          <w:bCs/>
          <w:i/>
        </w:rPr>
        <w:t>Comment:</w:t>
      </w:r>
      <w:r>
        <w:rPr>
          <w:i/>
        </w:rPr>
        <w:t xml:space="preserve"> </w:t>
      </w:r>
      <w:r w:rsidR="007615D6">
        <w:rPr>
          <w:i/>
        </w:rPr>
        <w:t xml:space="preserve">Revision of 23.502 CR4539R3 in CR Pack </w:t>
      </w:r>
      <w:r w:rsidR="008259F1" w:rsidRPr="008259F1">
        <w:rPr>
          <w:i/>
          <w:color w:val="0000FF"/>
        </w:rPr>
        <w:t>SP-231235</w:t>
      </w:r>
      <w:r w:rsidR="007615D6">
        <w:rPr>
          <w:i/>
        </w:rPr>
        <w:t>.</w:t>
      </w:r>
    </w:p>
    <w:p w14:paraId="590EABD5" w14:textId="77777777" w:rsidR="007615D6" w:rsidRPr="005B25A1" w:rsidRDefault="007615D6" w:rsidP="007615D6">
      <w:pPr>
        <w:keepNext/>
        <w:keepLines/>
        <w:rPr>
          <w:b/>
          <w:bCs/>
        </w:rPr>
      </w:pPr>
      <w:r w:rsidRPr="005B25A1">
        <w:rPr>
          <w:b/>
          <w:bCs/>
        </w:rPr>
        <w:t>Plenary Discussion:</w:t>
      </w:r>
    </w:p>
    <w:p w14:paraId="74D4BDA2"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207BE50B" w14:textId="77777777" w:rsidR="004E4B55" w:rsidRPr="00EB0339" w:rsidRDefault="004E4B55" w:rsidP="004E4B55">
      <w:r w:rsidRPr="005B25A1">
        <w:rPr>
          <w:b/>
          <w:bCs/>
        </w:rPr>
        <w:t>Status:</w:t>
      </w:r>
      <w:r>
        <w:t xml:space="preserve"> </w:t>
      </w:r>
      <w:r w:rsidRPr="00C3284B">
        <w:rPr>
          <w:color w:val="FF0000"/>
          <w:lang w:eastAsia="en-US"/>
        </w:rPr>
        <w:t>Approved</w:t>
      </w:r>
      <w:r>
        <w:t>.</w:t>
      </w:r>
    </w:p>
    <w:p w14:paraId="11E8D5F3" w14:textId="77777777" w:rsidR="00E00DA6" w:rsidRDefault="007615D6" w:rsidP="000A3FBD">
      <w:pPr>
        <w:pStyle w:val="NormTop"/>
      </w:pPr>
      <w:r>
        <w:rPr>
          <w:color w:val="0000FF"/>
        </w:rPr>
        <w:t>SP-231608</w:t>
      </w:r>
      <w:r w:rsidRPr="00D53282">
        <w:t xml:space="preserve"> </w:t>
      </w:r>
      <w:r>
        <w:t>(CR) 23.273 CR0486R4 (Rel-18, 'F'): UE Capability Update for SL-MT-LR and SL-MO-LR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Updated procedures in clause 6.20.1 and 6.20.3 for the UE capability logic in SL-MO-LR and SL-MT-LR .</w:t>
      </w:r>
    </w:p>
    <w:p w14:paraId="2C6482A7" w14:textId="0C9FD1E9" w:rsidR="00E00DA6" w:rsidRPr="00B81031" w:rsidRDefault="00000000" w:rsidP="00B81031">
      <w:pPr>
        <w:keepNext/>
        <w:keepLines/>
        <w:rPr>
          <w:i/>
        </w:rPr>
      </w:pPr>
      <w:r w:rsidRPr="00B81031">
        <w:rPr>
          <w:b/>
          <w:bCs/>
          <w:i/>
        </w:rPr>
        <w:t>Comment:</w:t>
      </w:r>
      <w:r>
        <w:rPr>
          <w:i/>
        </w:rPr>
        <w:t xml:space="preserve"> </w:t>
      </w:r>
      <w:r w:rsidR="007615D6">
        <w:rPr>
          <w:i/>
        </w:rPr>
        <w:t xml:space="preserve">Revision of 23.273 CR0486R3 in CR Pack </w:t>
      </w:r>
      <w:r w:rsidR="008259F1" w:rsidRPr="008259F1">
        <w:rPr>
          <w:i/>
          <w:color w:val="0000FF"/>
        </w:rPr>
        <w:t>SP-231235</w:t>
      </w:r>
      <w:r w:rsidR="007615D6">
        <w:rPr>
          <w:i/>
        </w:rPr>
        <w:t>.</w:t>
      </w:r>
    </w:p>
    <w:p w14:paraId="26F4FD10" w14:textId="77777777" w:rsidR="007615D6" w:rsidRPr="005B25A1" w:rsidRDefault="007615D6" w:rsidP="007615D6">
      <w:pPr>
        <w:keepNext/>
        <w:keepLines/>
        <w:rPr>
          <w:b/>
          <w:bCs/>
        </w:rPr>
      </w:pPr>
      <w:r w:rsidRPr="005B25A1">
        <w:rPr>
          <w:b/>
          <w:bCs/>
        </w:rPr>
        <w:t>Plenary Discussion:</w:t>
      </w:r>
    </w:p>
    <w:p w14:paraId="5B22B3DF" w14:textId="77777777" w:rsidR="004E4B55" w:rsidRPr="00A11F1A" w:rsidRDefault="004E4B55" w:rsidP="004E4B55">
      <w:pPr>
        <w:keepNext/>
        <w:keepLines/>
      </w:pPr>
      <w:r>
        <w:rPr>
          <w:lang w:eastAsia="en-US"/>
        </w:rPr>
        <w:t xml:space="preserve">This CR was </w:t>
      </w:r>
      <w:r w:rsidRPr="00C3284B">
        <w:rPr>
          <w:color w:val="FF0000"/>
          <w:lang w:eastAsia="en-US"/>
        </w:rPr>
        <w:t>approved</w:t>
      </w:r>
      <w:r>
        <w:t>.</w:t>
      </w:r>
    </w:p>
    <w:p w14:paraId="5D5B5C2F" w14:textId="77777777" w:rsidR="004E4B55" w:rsidRPr="00EB0339" w:rsidRDefault="004E4B55" w:rsidP="004E4B55">
      <w:r w:rsidRPr="005B25A1">
        <w:rPr>
          <w:b/>
          <w:bCs/>
        </w:rPr>
        <w:t>Status:</w:t>
      </w:r>
      <w:r>
        <w:t xml:space="preserve"> </w:t>
      </w:r>
      <w:r w:rsidRPr="00C3284B">
        <w:rPr>
          <w:color w:val="FF0000"/>
          <w:lang w:eastAsia="en-US"/>
        </w:rPr>
        <w:t>Approved</w:t>
      </w:r>
      <w:r>
        <w:t>.</w:t>
      </w:r>
    </w:p>
    <w:p w14:paraId="76AB3073" w14:textId="77777777" w:rsidR="00E00DA6" w:rsidRDefault="007615D6" w:rsidP="000A3FBD">
      <w:pPr>
        <w:pStyle w:val="NormTop"/>
      </w:pPr>
      <w:r>
        <w:rPr>
          <w:color w:val="0000FF"/>
        </w:rPr>
        <w:t>SP-231616</w:t>
      </w:r>
      <w:r w:rsidRPr="00D53282">
        <w:t xml:space="preserve"> </w:t>
      </w:r>
      <w:r>
        <w:t xml:space="preserve">(CR) 23.501 CR4949R5 (Rel-18, 'F'): Removing the Editor s Note about the interaction between NAS and AS (Source: Huawei, </w:t>
      </w:r>
      <w:proofErr w:type="spellStart"/>
      <w:r>
        <w:t>HiSilicon</w:t>
      </w:r>
      <w:proofErr w:type="spellEnd"/>
      <w:r>
        <w:t>, Nokia, Nokia Shanghai Bell,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Corrections on AMF selection for MBSR agreed CR to Correct the term in clause 5.35A.1: 'MBS' should be 'MBSR', and it is determined to use 'based on non-standardized interface' rather than 'based on implementation', since the previous one is clearer.</w:t>
      </w:r>
    </w:p>
    <w:p w14:paraId="206EA0D1" w14:textId="6229DAFA"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CR4949R4 in CR Pack </w:t>
      </w:r>
      <w:r w:rsidR="008259F1" w:rsidRPr="008259F1">
        <w:rPr>
          <w:i/>
          <w:color w:val="0000FF"/>
        </w:rPr>
        <w:t>SP-231235</w:t>
      </w:r>
      <w:r w:rsidR="007615D6">
        <w:rPr>
          <w:i/>
        </w:rPr>
        <w:t>.</w:t>
      </w:r>
    </w:p>
    <w:p w14:paraId="4F1C4146" w14:textId="77777777" w:rsidR="007615D6" w:rsidRPr="005B25A1" w:rsidRDefault="007615D6" w:rsidP="007615D6">
      <w:pPr>
        <w:keepNext/>
        <w:keepLines/>
        <w:rPr>
          <w:b/>
          <w:bCs/>
        </w:rPr>
      </w:pPr>
      <w:r w:rsidRPr="005B25A1">
        <w:rPr>
          <w:b/>
          <w:bCs/>
        </w:rPr>
        <w:t>Plenary Discussion:</w:t>
      </w:r>
    </w:p>
    <w:p w14:paraId="51BBFA0A" w14:textId="77777777" w:rsidR="00E00DA6" w:rsidRDefault="007615D6" w:rsidP="000A3FBD">
      <w:pPr>
        <w:pStyle w:val="NormTop"/>
      </w:pPr>
      <w:r>
        <w:rPr>
          <w:color w:val="0000FF"/>
        </w:rPr>
        <w:t>SP-231622</w:t>
      </w:r>
      <w:r w:rsidRPr="00D53282">
        <w:t xml:space="preserve"> </w:t>
      </w:r>
      <w:r>
        <w:t xml:space="preserve">(CR) 23.501 CR4749R7 (Rel-18, 'F'): Network Slice usage control clarification (Source: Huawei, </w:t>
      </w:r>
      <w:proofErr w:type="spellStart"/>
      <w:r>
        <w:t>HiSilicon</w:t>
      </w:r>
      <w:proofErr w:type="spellEnd"/>
      <w:r>
        <w:t>, Ericsson,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slice usage policy at the UE side is </w:t>
      </w:r>
      <w:proofErr w:type="spellStart"/>
      <w:r>
        <w:t>kep</w:t>
      </w:r>
      <w:proofErr w:type="spellEnd"/>
      <w:r>
        <w:t xml:space="preserve"> stored same as the Configured S-NSSAI. </w:t>
      </w:r>
      <w:proofErr w:type="spellStart"/>
      <w:r>
        <w:t>Clairfy</w:t>
      </w:r>
      <w:proofErr w:type="spellEnd"/>
      <w:r>
        <w:t xml:space="preserve"> that the only if time value from UDM not received, then it can be from local configuration or PCF. Clarify how to handle the case if the deregistration inactivity time or PDU session inactivity time value is updated. Update the incorrect reference. This revision: update the timer value update part description.</w:t>
      </w:r>
    </w:p>
    <w:p w14:paraId="33743E0E" w14:textId="1420F34D" w:rsidR="00E00DA6" w:rsidRPr="00B81031" w:rsidRDefault="00000000" w:rsidP="00B81031">
      <w:pPr>
        <w:keepNext/>
        <w:keepLines/>
        <w:rPr>
          <w:i/>
        </w:rPr>
      </w:pPr>
      <w:r w:rsidRPr="00B81031">
        <w:rPr>
          <w:b/>
          <w:bCs/>
          <w:i/>
        </w:rPr>
        <w:t>Comment:</w:t>
      </w:r>
      <w:r>
        <w:rPr>
          <w:i/>
        </w:rPr>
        <w:t xml:space="preserve"> </w:t>
      </w:r>
      <w:r w:rsidR="007615D6">
        <w:rPr>
          <w:i/>
        </w:rPr>
        <w:t xml:space="preserve">Revision of 23.501 CR4749R6 in CR Pack </w:t>
      </w:r>
      <w:r w:rsidR="008259F1" w:rsidRPr="008259F1">
        <w:rPr>
          <w:i/>
          <w:color w:val="0000FF"/>
        </w:rPr>
        <w:t>SP-231235</w:t>
      </w:r>
      <w:r w:rsidR="007615D6">
        <w:rPr>
          <w:i/>
        </w:rPr>
        <w:t>.</w:t>
      </w:r>
    </w:p>
    <w:p w14:paraId="0D7D728F" w14:textId="77777777" w:rsidR="007615D6" w:rsidRPr="005B25A1" w:rsidRDefault="007615D6" w:rsidP="007615D6">
      <w:pPr>
        <w:keepNext/>
        <w:keepLines/>
        <w:rPr>
          <w:b/>
          <w:bCs/>
        </w:rPr>
      </w:pPr>
      <w:r w:rsidRPr="005B25A1">
        <w:rPr>
          <w:b/>
          <w:bCs/>
        </w:rPr>
        <w:t>Plenary Discussion:</w:t>
      </w:r>
    </w:p>
    <w:p w14:paraId="20A098C4" w14:textId="79B8A2ED" w:rsidR="007615D6" w:rsidRPr="004E4B55" w:rsidRDefault="00A0250D" w:rsidP="007615D6">
      <w:pPr>
        <w:keepNext/>
        <w:keepLines/>
      </w:pPr>
      <w:r>
        <w:t xml:space="preserve">The revision comments should be in the history part of the cover page. This was revised in </w:t>
      </w:r>
      <w:r w:rsidRPr="00CE3EC0">
        <w:rPr>
          <w:color w:val="0000FF"/>
        </w:rPr>
        <w:t>S</w:t>
      </w:r>
      <w:r>
        <w:rPr>
          <w:color w:val="0000FF"/>
        </w:rPr>
        <w:t>P</w:t>
      </w:r>
      <w:r w:rsidRPr="00CE3EC0">
        <w:rPr>
          <w:color w:val="0000FF"/>
        </w:rPr>
        <w:t>-23</w:t>
      </w:r>
      <w:r>
        <w:rPr>
          <w:color w:val="0000FF"/>
        </w:rPr>
        <w:t>1769</w:t>
      </w:r>
      <w:r>
        <w:t>.</w:t>
      </w:r>
    </w:p>
    <w:p w14:paraId="61B3C500" w14:textId="77777777" w:rsidR="00A0250D" w:rsidRPr="00A11F1A" w:rsidRDefault="00A0250D" w:rsidP="00A0250D">
      <w:pPr>
        <w:keepNext/>
        <w:keepLines/>
      </w:pPr>
      <w:r>
        <w:rPr>
          <w:lang w:eastAsia="en-US"/>
        </w:rPr>
        <w:t xml:space="preserve">This CR was </w:t>
      </w:r>
      <w:r w:rsidRPr="00C3284B">
        <w:rPr>
          <w:color w:val="FF0000"/>
          <w:lang w:eastAsia="en-US"/>
        </w:rPr>
        <w:t>approved</w:t>
      </w:r>
      <w:r>
        <w:t>.</w:t>
      </w:r>
    </w:p>
    <w:p w14:paraId="48997EEB" w14:textId="77777777" w:rsidR="00A0250D" w:rsidRPr="00EB0339" w:rsidRDefault="00A0250D" w:rsidP="00A0250D">
      <w:r w:rsidRPr="005B25A1">
        <w:rPr>
          <w:b/>
          <w:bCs/>
        </w:rPr>
        <w:t>Status:</w:t>
      </w:r>
      <w:r>
        <w:t xml:space="preserve"> </w:t>
      </w:r>
      <w:r w:rsidRPr="00C3284B">
        <w:rPr>
          <w:color w:val="FF0000"/>
          <w:lang w:eastAsia="en-US"/>
        </w:rPr>
        <w:t>Approved</w:t>
      </w:r>
      <w:r>
        <w:t>.</w:t>
      </w:r>
    </w:p>
    <w:p w14:paraId="4F1A1EFE" w14:textId="77777777" w:rsidR="00E00DA6" w:rsidRDefault="007615D6" w:rsidP="000A3FBD">
      <w:pPr>
        <w:pStyle w:val="NormTop"/>
      </w:pPr>
      <w:r>
        <w:rPr>
          <w:color w:val="0000FF"/>
        </w:rPr>
        <w:t>SP-231632</w:t>
      </w:r>
      <w:r w:rsidRPr="00D53282">
        <w:t xml:space="preserve"> </w:t>
      </w:r>
      <w:r>
        <w:t>(CR) 23.288 CR0981R2 (Rel-18, 'F'): Solve NAT issue in UE data collection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revision addresses issues with introducing functional change (not cat F but B) as well as issues with the </w:t>
      </w:r>
      <w:proofErr w:type="spellStart"/>
      <w:r>
        <w:t>soln</w:t>
      </w:r>
      <w:proofErr w:type="spellEnd"/>
      <w:r>
        <w:t xml:space="preserve"> proposed, revision using existing mechanism proposed instead. Summary of change: The trusted AF or NWDAF obtains the public UE IP address from 5GC to identify the target UE, and then consequently perform the data collection.</w:t>
      </w:r>
    </w:p>
    <w:p w14:paraId="3823E0D3" w14:textId="7B7C3338" w:rsidR="00E00DA6" w:rsidRPr="00B81031" w:rsidRDefault="00000000" w:rsidP="00B81031">
      <w:pPr>
        <w:keepNext/>
        <w:keepLines/>
        <w:rPr>
          <w:i/>
        </w:rPr>
      </w:pPr>
      <w:r w:rsidRPr="00B81031">
        <w:rPr>
          <w:b/>
          <w:bCs/>
          <w:i/>
        </w:rPr>
        <w:t>Comment:</w:t>
      </w:r>
      <w:r>
        <w:rPr>
          <w:i/>
        </w:rPr>
        <w:t xml:space="preserve"> </w:t>
      </w:r>
      <w:r w:rsidR="007615D6">
        <w:rPr>
          <w:i/>
        </w:rPr>
        <w:t xml:space="preserve">Revision of 23.228 CR0981R1 in CR Pack </w:t>
      </w:r>
      <w:r w:rsidR="008259F1" w:rsidRPr="008259F1">
        <w:rPr>
          <w:i/>
          <w:color w:val="0000FF"/>
        </w:rPr>
        <w:t>SP-231235</w:t>
      </w:r>
      <w:r w:rsidR="007615D6">
        <w:rPr>
          <w:i/>
        </w:rPr>
        <w:t>.</w:t>
      </w:r>
    </w:p>
    <w:p w14:paraId="5374BD5E" w14:textId="77777777" w:rsidR="007615D6" w:rsidRPr="005B25A1" w:rsidRDefault="007615D6" w:rsidP="007615D6">
      <w:pPr>
        <w:keepNext/>
        <w:keepLines/>
        <w:rPr>
          <w:b/>
          <w:bCs/>
        </w:rPr>
      </w:pPr>
      <w:r w:rsidRPr="005B25A1">
        <w:rPr>
          <w:b/>
          <w:bCs/>
        </w:rPr>
        <w:t>Plenary Discussion:</w:t>
      </w:r>
    </w:p>
    <w:p w14:paraId="40919A43" w14:textId="70883FD7" w:rsidR="007615D6" w:rsidRPr="00A0250D" w:rsidRDefault="00A0250D" w:rsidP="007615D6">
      <w:pPr>
        <w:keepNext/>
        <w:keepLines/>
      </w:pPr>
      <w:r>
        <w:t>Ericsson indicated that they object to approval of</w:t>
      </w:r>
      <w:r w:rsidR="00CA403D">
        <w:t xml:space="preserve"> 23.502 CR4572R2</w:t>
      </w:r>
      <w:r>
        <w:t xml:space="preserve"> in </w:t>
      </w:r>
      <w:r w:rsidRPr="00A0250D">
        <w:rPr>
          <w:color w:val="0000FF"/>
        </w:rPr>
        <w:t>SP-231235</w:t>
      </w:r>
      <w:r>
        <w:t xml:space="preserve"> and provided this CR as an optional replacement</w:t>
      </w:r>
      <w:r w:rsidR="00CA403D">
        <w:t xml:space="preserve"> to include the content with 23.288 CR0981R1.</w:t>
      </w:r>
      <w:r>
        <w:t xml:space="preserve"> </w:t>
      </w:r>
      <w:r w:rsidR="00CA403D">
        <w:t>I</w:t>
      </w:r>
      <w:r>
        <w:t xml:space="preserve">f it is not returned to SA WG2. Qualcomm commented that the objection in SA WG2 was that Ericsson considered this to be functional changes and cannot be considered for frozen Stage 2 and asked what latitude will be allowed for SA WG2 to final a solution. </w:t>
      </w:r>
      <w:r w:rsidRPr="00A0250D">
        <w:rPr>
          <w:b/>
          <w:bCs/>
        </w:rPr>
        <w:t xml:space="preserve">SA WG2 were asked to further consider this. </w:t>
      </w:r>
      <w:r>
        <w:t xml:space="preserve">This CR was then </w:t>
      </w:r>
      <w:r w:rsidR="007458DD" w:rsidRPr="00C3284B">
        <w:rPr>
          <w:color w:val="0000FF"/>
        </w:rPr>
        <w:t>noted</w:t>
      </w:r>
      <w:r>
        <w:t>.</w:t>
      </w:r>
    </w:p>
    <w:p w14:paraId="2CD7D163" w14:textId="59889DCD" w:rsidR="007615D6" w:rsidRPr="00EB0339" w:rsidRDefault="007615D6" w:rsidP="007615D6">
      <w:r w:rsidRPr="005B25A1">
        <w:rPr>
          <w:b/>
          <w:bCs/>
        </w:rPr>
        <w:t>Status:</w:t>
      </w:r>
      <w:r>
        <w:t xml:space="preserve"> </w:t>
      </w:r>
      <w:r>
        <w:rPr>
          <w:color w:val="0000FF"/>
        </w:rPr>
        <w:t>Noted</w:t>
      </w:r>
      <w:r>
        <w:t>.</w:t>
      </w:r>
    </w:p>
    <w:p w14:paraId="6E887CA8" w14:textId="77777777" w:rsidR="00E00DA6" w:rsidRDefault="007615D6" w:rsidP="000A3FBD">
      <w:pPr>
        <w:pStyle w:val="NormTop"/>
      </w:pPr>
      <w:r>
        <w:rPr>
          <w:color w:val="0000FF"/>
        </w:rPr>
        <w:t>SP-231631</w:t>
      </w:r>
      <w:r w:rsidRPr="00D53282">
        <w:t xml:space="preserve"> </w:t>
      </w:r>
      <w:r>
        <w:t>(CR) 23.288 CR0973R2 (Rel-18, 'F'): Correction of ML Model sharing in the scenario of Analytics context transfer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version removes changes that are considered inaccurate or need further work. Summary of change: Adding ML model ID in the ML model related information in the Analytics context information. Adding Consumer NF information in the input parameters of the </w:t>
      </w:r>
      <w:proofErr w:type="spellStart"/>
      <w:r>
        <w:t>Nnwdaf_AnalyticsInfo_ContextTransfer</w:t>
      </w:r>
      <w:proofErr w:type="spellEnd"/>
      <w:r>
        <w:t xml:space="preserve"> service operation.</w:t>
      </w:r>
    </w:p>
    <w:p w14:paraId="052333FE" w14:textId="52E7203A" w:rsidR="00E00DA6" w:rsidRPr="00B81031" w:rsidRDefault="00000000" w:rsidP="00B81031">
      <w:pPr>
        <w:keepNext/>
        <w:keepLines/>
        <w:rPr>
          <w:i/>
        </w:rPr>
      </w:pPr>
      <w:r w:rsidRPr="00B81031">
        <w:rPr>
          <w:b/>
          <w:bCs/>
          <w:i/>
        </w:rPr>
        <w:t>Comment:</w:t>
      </w:r>
      <w:r>
        <w:rPr>
          <w:i/>
        </w:rPr>
        <w:t xml:space="preserve"> </w:t>
      </w:r>
      <w:r w:rsidR="007615D6">
        <w:rPr>
          <w:i/>
        </w:rPr>
        <w:t xml:space="preserve">Revision of 23.228 CR0973R1 in CR Pack </w:t>
      </w:r>
      <w:r w:rsidR="008259F1" w:rsidRPr="008259F1">
        <w:rPr>
          <w:i/>
          <w:color w:val="0000FF"/>
        </w:rPr>
        <w:t>SP-231235</w:t>
      </w:r>
      <w:r w:rsidR="007615D6">
        <w:rPr>
          <w:i/>
        </w:rPr>
        <w:t>.</w:t>
      </w:r>
    </w:p>
    <w:p w14:paraId="328E4D99" w14:textId="77777777" w:rsidR="007615D6" w:rsidRPr="005B25A1" w:rsidRDefault="007615D6" w:rsidP="007615D6">
      <w:pPr>
        <w:keepNext/>
        <w:keepLines/>
        <w:rPr>
          <w:b/>
          <w:bCs/>
        </w:rPr>
      </w:pPr>
      <w:r w:rsidRPr="005B25A1">
        <w:rPr>
          <w:b/>
          <w:bCs/>
        </w:rPr>
        <w:t>Plenary Discussion:</w:t>
      </w:r>
    </w:p>
    <w:p w14:paraId="10842BC2" w14:textId="3548097C" w:rsidR="007458DD" w:rsidRDefault="007458DD" w:rsidP="007458DD">
      <w:pPr>
        <w:keepNext/>
        <w:keepLines/>
        <w:rPr>
          <w:lang w:eastAsia="en-US"/>
        </w:rPr>
      </w:pPr>
      <w:r>
        <w:rPr>
          <w:lang w:eastAsia="en-US"/>
        </w:rPr>
        <w:t xml:space="preserve">Huawei preferred to approve the original CR, but if not, then this should be further discussed in SA WG2. This was then </w:t>
      </w:r>
      <w:r w:rsidRPr="007458DD">
        <w:rPr>
          <w:color w:val="0000FF"/>
          <w:lang w:eastAsia="en-US"/>
        </w:rPr>
        <w:t>noted</w:t>
      </w:r>
      <w:r>
        <w:rPr>
          <w:lang w:eastAsia="en-US"/>
        </w:rPr>
        <w:t>.</w:t>
      </w:r>
    </w:p>
    <w:p w14:paraId="5CAD8CA6" w14:textId="77777777" w:rsidR="007458DD" w:rsidRPr="00EB0339" w:rsidRDefault="007458DD" w:rsidP="007458DD">
      <w:r w:rsidRPr="005B25A1">
        <w:rPr>
          <w:b/>
          <w:bCs/>
        </w:rPr>
        <w:t>Status:</w:t>
      </w:r>
      <w:r>
        <w:t xml:space="preserve"> </w:t>
      </w:r>
      <w:r>
        <w:rPr>
          <w:color w:val="0000FF"/>
        </w:rPr>
        <w:t>Noted</w:t>
      </w:r>
      <w:r>
        <w:t>.</w:t>
      </w:r>
    </w:p>
    <w:p w14:paraId="5C28FFA2" w14:textId="77777777" w:rsidR="007458DD" w:rsidRDefault="007458DD" w:rsidP="007458DD">
      <w:pPr>
        <w:pStyle w:val="NormTop"/>
      </w:pPr>
      <w:r>
        <w:rPr>
          <w:color w:val="0000FF"/>
        </w:rPr>
        <w:t>SP-231235</w:t>
      </w:r>
      <w:r w:rsidRPr="00D53282">
        <w:t xml:space="preserve"> </w:t>
      </w:r>
      <w:r>
        <w:t>(CR PACK) CRs with issues raised after SA WG2 agreement (Source: SA WG2)</w:t>
      </w:r>
      <w:r>
        <w:br/>
      </w:r>
      <w:r w:rsidRPr="00D53282">
        <w:rPr>
          <w:b/>
        </w:rPr>
        <w:t>Document for:</w:t>
      </w:r>
      <w:r w:rsidRPr="00D53282">
        <w:t xml:space="preserve"> </w:t>
      </w:r>
      <w:r>
        <w:t>Approval</w:t>
      </w:r>
      <w:r>
        <w:br/>
      </w:r>
      <w:r w:rsidRPr="00D53282">
        <w:rPr>
          <w:b/>
        </w:rPr>
        <w:t>Abstract:</w:t>
      </w:r>
      <w:r w:rsidRPr="00D53282">
        <w:t xml:space="preserve"> </w:t>
      </w:r>
      <w:r>
        <w:br/>
      </w:r>
      <w:r w:rsidRPr="00A0250D">
        <w:rPr>
          <w:color w:val="0000FF"/>
        </w:rPr>
        <w:t>23.502 CR4276R2</w:t>
      </w:r>
      <w:r>
        <w:t xml:space="preserve">; </w:t>
      </w:r>
      <w:r w:rsidRPr="00A0250D">
        <w:rPr>
          <w:color w:val="0000FF"/>
        </w:rPr>
        <w:t>23.501 CR4649R5</w:t>
      </w:r>
      <w:r>
        <w:t xml:space="preserve">; </w:t>
      </w:r>
      <w:r w:rsidRPr="00A0250D">
        <w:rPr>
          <w:color w:val="0000FF"/>
        </w:rPr>
        <w:t>23.501 CR4749R5</w:t>
      </w:r>
      <w:r>
        <w:t xml:space="preserve">; </w:t>
      </w:r>
      <w:r w:rsidRPr="00A0250D">
        <w:rPr>
          <w:color w:val="0000FF"/>
        </w:rPr>
        <w:t>23.502 CR4539R2</w:t>
      </w:r>
      <w:r>
        <w:t xml:space="preserve">; </w:t>
      </w:r>
      <w:r w:rsidRPr="00A0250D">
        <w:rPr>
          <w:color w:val="FF0000"/>
        </w:rPr>
        <w:t>23.288 CR0981R1</w:t>
      </w:r>
      <w:r>
        <w:t xml:space="preserve">; </w:t>
      </w:r>
      <w:r w:rsidRPr="00A0250D">
        <w:rPr>
          <w:color w:val="0000FF"/>
        </w:rPr>
        <w:t>23.503 CR1217R3</w:t>
      </w:r>
      <w:r>
        <w:t xml:space="preserve">; </w:t>
      </w:r>
      <w:r w:rsidRPr="00A0250D">
        <w:rPr>
          <w:color w:val="0000FF"/>
        </w:rPr>
        <w:t>23.502 CR4622R2</w:t>
      </w:r>
      <w:r>
        <w:t xml:space="preserve">; </w:t>
      </w:r>
      <w:r w:rsidRPr="007102D3">
        <w:rPr>
          <w:b/>
          <w:bCs/>
        </w:rPr>
        <w:t>23.502 CR4572R2</w:t>
      </w:r>
      <w:r>
        <w:t xml:space="preserve">; </w:t>
      </w:r>
      <w:r w:rsidRPr="007458DD">
        <w:rPr>
          <w:color w:val="FF0000"/>
        </w:rPr>
        <w:t>23.288 CR0973R1</w:t>
      </w:r>
      <w:r>
        <w:t xml:space="preserve">; </w:t>
      </w:r>
      <w:r w:rsidRPr="00A0250D">
        <w:rPr>
          <w:color w:val="0000FF"/>
        </w:rPr>
        <w:t>23.501 CR4949R4</w:t>
      </w:r>
      <w:r>
        <w:t xml:space="preserve">; </w:t>
      </w:r>
      <w:r w:rsidRPr="00A0250D">
        <w:rPr>
          <w:color w:val="0000FF"/>
        </w:rPr>
        <w:t>23.273 CR0486R3</w:t>
      </w:r>
      <w:r>
        <w:t xml:space="preserve">; </w:t>
      </w:r>
      <w:r w:rsidRPr="00A0250D">
        <w:rPr>
          <w:color w:val="0000FF"/>
        </w:rPr>
        <w:t>23.501 CR5126R4</w:t>
      </w:r>
      <w:r>
        <w:t>.</w:t>
      </w:r>
    </w:p>
    <w:p w14:paraId="5F1029DB" w14:textId="77777777" w:rsidR="007458DD" w:rsidRPr="005B25A1" w:rsidRDefault="007458DD" w:rsidP="007458DD">
      <w:pPr>
        <w:keepNext/>
        <w:keepLines/>
        <w:rPr>
          <w:b/>
          <w:bCs/>
        </w:rPr>
      </w:pPr>
      <w:r w:rsidRPr="005B25A1">
        <w:rPr>
          <w:b/>
          <w:bCs/>
        </w:rPr>
        <w:t>Plenary Discussion:</w:t>
      </w:r>
    </w:p>
    <w:p w14:paraId="0A229678" w14:textId="33FC8708" w:rsidR="007458DD" w:rsidRPr="003E1FE2" w:rsidRDefault="007458DD" w:rsidP="007458DD">
      <w:pPr>
        <w:keepNext/>
        <w:keepLines/>
      </w:pPr>
      <w:r w:rsidRPr="007458DD">
        <w:t xml:space="preserve">23.288 CR0981R1 was </w:t>
      </w:r>
      <w:r w:rsidRPr="00C3284B">
        <w:rPr>
          <w:color w:val="0000FF"/>
        </w:rPr>
        <w:t>noted</w:t>
      </w:r>
      <w:r w:rsidRPr="007458DD">
        <w:t xml:space="preserve">. </w:t>
      </w:r>
      <w:r>
        <w:t xml:space="preserve">23.288 CR0973R1 </w:t>
      </w:r>
      <w:r w:rsidRPr="007458DD">
        <w:t xml:space="preserve">was </w:t>
      </w:r>
      <w:r w:rsidRPr="00C3284B">
        <w:rPr>
          <w:color w:val="0000FF"/>
        </w:rPr>
        <w:t>noted</w:t>
      </w:r>
      <w:r w:rsidRPr="007458DD">
        <w:t xml:space="preserve">. </w:t>
      </w:r>
      <w:r w:rsidR="003E1FE2">
        <w:t xml:space="preserve">23.502 CR4572R2 </w:t>
      </w:r>
      <w:r w:rsidR="007102D3">
        <w:t xml:space="preserve">received an objection and </w:t>
      </w:r>
      <w:r w:rsidR="003E1FE2" w:rsidRPr="007458DD">
        <w:t xml:space="preserve">was </w:t>
      </w:r>
      <w:r w:rsidR="003E1FE2" w:rsidRPr="00C3284B">
        <w:rPr>
          <w:color w:val="0000FF"/>
        </w:rPr>
        <w:t>noted</w:t>
      </w:r>
      <w:r w:rsidR="007102D3">
        <w:t>.</w:t>
      </w:r>
      <w:r w:rsidR="003E1FE2">
        <w:t xml:space="preserve"> The </w:t>
      </w:r>
      <w:r w:rsidR="007102D3">
        <w:t>remaining</w:t>
      </w:r>
      <w:r w:rsidR="003E1FE2">
        <w:t xml:space="preserve"> CRs were revised by company contribution</w:t>
      </w:r>
      <w:r w:rsidR="007102D3">
        <w:t>s</w:t>
      </w:r>
      <w:r w:rsidR="003E1FE2">
        <w:t xml:space="preserve">. This CR Pack was then </w:t>
      </w:r>
      <w:r w:rsidR="003E1FE2" w:rsidRPr="00C3284B">
        <w:rPr>
          <w:color w:val="0000FF"/>
        </w:rPr>
        <w:t>noted</w:t>
      </w:r>
      <w:r w:rsidR="003E1FE2">
        <w:t>.</w:t>
      </w:r>
    </w:p>
    <w:p w14:paraId="6BF34040" w14:textId="11B1309C" w:rsidR="007458DD" w:rsidRPr="00EB0339" w:rsidRDefault="007458DD" w:rsidP="007458DD">
      <w:r w:rsidRPr="005B25A1">
        <w:rPr>
          <w:b/>
          <w:bCs/>
        </w:rPr>
        <w:t>Status:</w:t>
      </w:r>
      <w:r>
        <w:t xml:space="preserve"> </w:t>
      </w:r>
      <w:r>
        <w:rPr>
          <w:color w:val="0000FF"/>
        </w:rPr>
        <w:t>Noted</w:t>
      </w:r>
      <w:r>
        <w:t>.</w:t>
      </w:r>
    </w:p>
    <w:p w14:paraId="16EE990F" w14:textId="77777777" w:rsidR="00E00DA6" w:rsidRDefault="007615D6" w:rsidP="000A3FBD">
      <w:pPr>
        <w:pStyle w:val="NormTop"/>
      </w:pPr>
      <w:r>
        <w:rPr>
          <w:color w:val="0000FF"/>
        </w:rPr>
        <w:t>SP-231659</w:t>
      </w:r>
      <w:r w:rsidRPr="00D53282">
        <w:t xml:space="preserve"> </w:t>
      </w:r>
      <w:r>
        <w:t>(CR) 23.548 CR0206R3 (Rel-18, 'F'): Remove EN on DNS traffic routing (Source: Nokia, Nokia Shanghai Bell, Ericsson)</w:t>
      </w:r>
      <w:r>
        <w:br/>
      </w:r>
      <w:r w:rsidRPr="00D53282">
        <w:rPr>
          <w:b/>
        </w:rPr>
        <w:t>Document for:</w:t>
      </w:r>
      <w:r w:rsidRPr="00D53282">
        <w:t xml:space="preserve"> </w:t>
      </w:r>
      <w:r>
        <w:t>Approval</w:t>
      </w:r>
      <w:r>
        <w:br/>
      </w:r>
      <w:r w:rsidRPr="00D53282">
        <w:rPr>
          <w:b/>
        </w:rPr>
        <w:t>Abstract:</w:t>
      </w:r>
      <w:r w:rsidRPr="00D53282">
        <w:t xml:space="preserve"> </w:t>
      </w:r>
      <w:r>
        <w:br/>
        <w:t>Removing Editor s Note on routing DNS traffic between the UE and V-EASDF.</w:t>
      </w:r>
    </w:p>
    <w:p w14:paraId="5A728D9E"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Revision of 23.548 CR0206R2 in CR Pack </w:t>
      </w:r>
      <w:r w:rsidR="007615D6" w:rsidRPr="00155D00">
        <w:rPr>
          <w:i/>
          <w:color w:val="0000FF"/>
        </w:rPr>
        <w:t>SP-231256</w:t>
      </w:r>
      <w:r w:rsidR="007615D6">
        <w:rPr>
          <w:i/>
        </w:rPr>
        <w:t>.</w:t>
      </w:r>
    </w:p>
    <w:p w14:paraId="77AFD6F0" w14:textId="77777777" w:rsidR="007615D6" w:rsidRPr="005B25A1" w:rsidRDefault="007615D6" w:rsidP="007615D6">
      <w:pPr>
        <w:keepNext/>
        <w:keepLines/>
        <w:rPr>
          <w:b/>
          <w:bCs/>
        </w:rPr>
      </w:pPr>
      <w:r w:rsidRPr="005B25A1">
        <w:rPr>
          <w:b/>
          <w:bCs/>
        </w:rPr>
        <w:t>Plenary Discussion:</w:t>
      </w:r>
    </w:p>
    <w:p w14:paraId="1B776615" w14:textId="77777777" w:rsidR="007458DD" w:rsidRDefault="007458DD" w:rsidP="007458DD">
      <w:pPr>
        <w:keepNext/>
        <w:keepLines/>
        <w:rPr>
          <w:lang w:eastAsia="en-US"/>
        </w:rPr>
      </w:pPr>
      <w:r>
        <w:t xml:space="preserve">Nokia proposed further discussing this in SA WG2. </w:t>
      </w:r>
      <w:r>
        <w:rPr>
          <w:lang w:eastAsia="en-US"/>
        </w:rPr>
        <w:t xml:space="preserve">This was then </w:t>
      </w:r>
      <w:r w:rsidRPr="007458DD">
        <w:rPr>
          <w:color w:val="0000FF"/>
          <w:lang w:eastAsia="en-US"/>
        </w:rPr>
        <w:t>noted</w:t>
      </w:r>
      <w:r>
        <w:rPr>
          <w:lang w:eastAsia="en-US"/>
        </w:rPr>
        <w:t>.</w:t>
      </w:r>
    </w:p>
    <w:p w14:paraId="4E93FF61" w14:textId="77777777" w:rsidR="007458DD" w:rsidRPr="00EB0339" w:rsidRDefault="007458DD" w:rsidP="007458DD">
      <w:r w:rsidRPr="005B25A1">
        <w:rPr>
          <w:b/>
          <w:bCs/>
        </w:rPr>
        <w:t>Status:</w:t>
      </w:r>
      <w:r>
        <w:t xml:space="preserve"> </w:t>
      </w:r>
      <w:r>
        <w:rPr>
          <w:color w:val="0000FF"/>
        </w:rPr>
        <w:t>Noted</w:t>
      </w:r>
      <w:r>
        <w:t>.</w:t>
      </w:r>
    </w:p>
    <w:p w14:paraId="2EE7626F" w14:textId="77777777" w:rsidR="007458DD" w:rsidRDefault="007458DD" w:rsidP="007458DD">
      <w:pPr>
        <w:pStyle w:val="NormTop"/>
      </w:pPr>
      <w:r>
        <w:rPr>
          <w:color w:val="0000FF"/>
        </w:rPr>
        <w:t>SP-231256</w:t>
      </w:r>
      <w:r w:rsidRPr="00D53282">
        <w:t xml:space="preserve"> </w:t>
      </w:r>
      <w:r>
        <w:t>(CR PACK) SA WG2 CRs on EDGE_Ph2 (Rel-18) (Source: SA WG2)</w:t>
      </w:r>
      <w:r>
        <w:br/>
      </w:r>
      <w:r w:rsidRPr="00D53282">
        <w:rPr>
          <w:b/>
        </w:rPr>
        <w:t>Document for:</w:t>
      </w:r>
      <w:r w:rsidRPr="00D53282">
        <w:t xml:space="preserve"> </w:t>
      </w:r>
      <w:r>
        <w:t>Approval</w:t>
      </w:r>
      <w:r>
        <w:br/>
      </w:r>
      <w:r w:rsidRPr="00D53282">
        <w:rPr>
          <w:b/>
        </w:rPr>
        <w:t>Abstract:</w:t>
      </w:r>
      <w:r w:rsidRPr="00D53282">
        <w:t xml:space="preserve"> </w:t>
      </w:r>
      <w:r>
        <w:br/>
      </w:r>
      <w:r w:rsidRPr="007458DD">
        <w:rPr>
          <w:color w:val="FF0000"/>
        </w:rPr>
        <w:t>23.548 CR0206R2</w:t>
      </w:r>
      <w:r>
        <w:t>; 23.502 CR4338R3; 23.502 CR4661R2; 23.548 CR0199R2; 23.501 CR5203R3; 23.548 CR0186R5.</w:t>
      </w:r>
    </w:p>
    <w:p w14:paraId="7DB80DC5" w14:textId="77777777" w:rsidR="007458DD" w:rsidRPr="005B25A1" w:rsidRDefault="007458DD" w:rsidP="007458DD">
      <w:pPr>
        <w:keepNext/>
        <w:keepLines/>
        <w:rPr>
          <w:b/>
          <w:bCs/>
        </w:rPr>
      </w:pPr>
      <w:r w:rsidRPr="005B25A1">
        <w:rPr>
          <w:b/>
          <w:bCs/>
        </w:rPr>
        <w:t>Plenary Discussion:</w:t>
      </w:r>
    </w:p>
    <w:p w14:paraId="18F5296B" w14:textId="0F19E48F" w:rsidR="007458DD" w:rsidRPr="003E1FE2" w:rsidRDefault="007458DD" w:rsidP="007458DD">
      <w:pPr>
        <w:keepNext/>
        <w:keepLines/>
      </w:pPr>
      <w:r>
        <w:t xml:space="preserve">23.548 CR0206R2 was </w:t>
      </w:r>
      <w:r w:rsidR="003E1FE2" w:rsidRPr="00C3284B">
        <w:rPr>
          <w:color w:val="0000FF"/>
        </w:rPr>
        <w:t>noted</w:t>
      </w:r>
      <w:r>
        <w:t xml:space="preserve">. </w:t>
      </w:r>
      <w:r w:rsidR="003E1FE2">
        <w:t xml:space="preserve">The remaining CRs were </w:t>
      </w:r>
      <w:r w:rsidR="003E1FE2" w:rsidRPr="00C3284B">
        <w:rPr>
          <w:color w:val="FF0000"/>
          <w:lang w:eastAsia="en-US"/>
        </w:rPr>
        <w:t>approved</w:t>
      </w:r>
      <w:r w:rsidR="003E1FE2">
        <w:t xml:space="preserve">. (This CR Pack was </w:t>
      </w:r>
      <w:r w:rsidR="003E1FE2" w:rsidRPr="003E1FE2">
        <w:rPr>
          <w:color w:val="FF0000"/>
        </w:rPr>
        <w:t xml:space="preserve">partially </w:t>
      </w:r>
      <w:r w:rsidR="003E1FE2" w:rsidRPr="00C3284B">
        <w:rPr>
          <w:color w:val="FF0000"/>
          <w:lang w:eastAsia="en-US"/>
        </w:rPr>
        <w:t>approved</w:t>
      </w:r>
      <w:r w:rsidR="003E1FE2">
        <w:t>).</w:t>
      </w:r>
    </w:p>
    <w:p w14:paraId="1042A240" w14:textId="3A9C2A03" w:rsidR="007458DD" w:rsidRPr="00EB0339" w:rsidRDefault="007458DD" w:rsidP="007458DD">
      <w:r w:rsidRPr="005B25A1">
        <w:rPr>
          <w:b/>
          <w:bCs/>
        </w:rPr>
        <w:t>Status:</w:t>
      </w:r>
      <w:r>
        <w:t xml:space="preserve"> </w:t>
      </w:r>
      <w:r w:rsidR="003E1FE2" w:rsidRPr="003E1FE2">
        <w:rPr>
          <w:color w:val="FF0000"/>
        </w:rPr>
        <w:t xml:space="preserve">Partially </w:t>
      </w:r>
      <w:r w:rsidR="003E1FE2" w:rsidRPr="00C3284B">
        <w:rPr>
          <w:color w:val="FF0000"/>
          <w:lang w:eastAsia="en-US"/>
        </w:rPr>
        <w:t>approved</w:t>
      </w:r>
      <w:r>
        <w:t>.</w:t>
      </w:r>
    </w:p>
    <w:p w14:paraId="3068721A" w14:textId="77777777" w:rsidR="00E00DA6" w:rsidRDefault="007615D6" w:rsidP="000A3FBD">
      <w:pPr>
        <w:pStyle w:val="NormTop"/>
      </w:pPr>
      <w:r>
        <w:rPr>
          <w:color w:val="0000FF"/>
        </w:rPr>
        <w:t>SP-231594</w:t>
      </w:r>
      <w:r w:rsidRPr="00D53282">
        <w:t xml:space="preserve"> </w:t>
      </w:r>
      <w:r>
        <w:t xml:space="preserve">(DISCUSSION) Coarse Location reporting for IoT NTN (Source: MediaTek Inc., Airbus, </w:t>
      </w:r>
      <w:proofErr w:type="spellStart"/>
      <w:r>
        <w:t>CEWiT</w:t>
      </w:r>
      <w:proofErr w:type="spellEnd"/>
      <w:r>
        <w:t xml:space="preserve">, </w:t>
      </w:r>
      <w:proofErr w:type="spellStart"/>
      <w:r>
        <w:t>Echostar</w:t>
      </w:r>
      <w:proofErr w:type="spellEnd"/>
      <w:r>
        <w:t xml:space="preserve">, ESA, Gatehouse, Inmarsat/Viasat, JSAT, </w:t>
      </w:r>
      <w:proofErr w:type="spellStart"/>
      <w:r>
        <w:t>Ligado</w:t>
      </w:r>
      <w:proofErr w:type="spellEnd"/>
      <w:r>
        <w:t xml:space="preserve">, Lockheed Martin, </w:t>
      </w:r>
      <w:proofErr w:type="spellStart"/>
      <w:r>
        <w:t>Novamint</w:t>
      </w:r>
      <w:proofErr w:type="spellEnd"/>
      <w:r>
        <w:t xml:space="preserve">, OQ Technology, </w:t>
      </w:r>
      <w:proofErr w:type="spellStart"/>
      <w:r>
        <w:t>Sateliot</w:t>
      </w:r>
      <w:proofErr w:type="spellEnd"/>
      <w:r>
        <w:t xml:space="preserve">, </w:t>
      </w:r>
      <w:proofErr w:type="spellStart"/>
      <w:r>
        <w:t>Skylo</w:t>
      </w:r>
      <w:proofErr w:type="spellEnd"/>
      <w:r>
        <w:t>, Thales, TNO)</w:t>
      </w:r>
      <w:r>
        <w:br/>
      </w:r>
      <w:r w:rsidRPr="00D53282">
        <w:rPr>
          <w:b/>
        </w:rPr>
        <w:t>Document for:</w:t>
      </w:r>
      <w:r w:rsidRPr="00D53282">
        <w:t xml:space="preserve"> </w:t>
      </w:r>
      <w:r>
        <w:t>Endorsement</w:t>
      </w:r>
      <w:r>
        <w:br/>
      </w:r>
      <w:r w:rsidRPr="00D53282">
        <w:rPr>
          <w:b/>
        </w:rPr>
        <w:t>Abstract:</w:t>
      </w:r>
      <w:r w:rsidRPr="00D53282">
        <w:t xml:space="preserve"> </w:t>
      </w:r>
      <w:r>
        <w:br/>
        <w:t>NB-IoT NTN: UE Coarse Location Information Reporting.</w:t>
      </w:r>
    </w:p>
    <w:p w14:paraId="31EE1E32" w14:textId="77777777" w:rsidR="007615D6" w:rsidRPr="005B25A1" w:rsidRDefault="007615D6" w:rsidP="007615D6">
      <w:pPr>
        <w:keepNext/>
        <w:keepLines/>
        <w:rPr>
          <w:b/>
          <w:bCs/>
        </w:rPr>
      </w:pPr>
      <w:r w:rsidRPr="005B25A1">
        <w:rPr>
          <w:b/>
          <w:bCs/>
        </w:rPr>
        <w:t>Plenary Discussion:</w:t>
      </w:r>
    </w:p>
    <w:p w14:paraId="17093A56" w14:textId="5EFD5CA8" w:rsidR="007615D6" w:rsidRPr="003E1FE2" w:rsidRDefault="007102D3" w:rsidP="007615D6">
      <w:pPr>
        <w:keepNext/>
        <w:keepLines/>
      </w:pPr>
      <w:r>
        <w:t xml:space="preserve">MediaTek clarified that they would like TSG SA to provide any guidance on working on this in SA WG2. Qualcomm commented that this can be discussed in SA WG2, but did not agree with the proposed starting point CR or first bullet in the proposal. Ericsson commented that they also have a different solution proposal and any guidance should not indicate a particular solution. This issue should be discussed in SA WG2 and contributions may be submitted to the SA WG2 meetings for this. This was then </w:t>
      </w:r>
      <w:r w:rsidRPr="00C3284B">
        <w:rPr>
          <w:color w:val="0000FF"/>
        </w:rPr>
        <w:t>noted</w:t>
      </w:r>
      <w:r>
        <w:t>.</w:t>
      </w:r>
    </w:p>
    <w:p w14:paraId="580FA45F" w14:textId="40AF08F3" w:rsidR="007615D6" w:rsidRPr="00EB0339" w:rsidRDefault="007615D6" w:rsidP="007615D6">
      <w:r w:rsidRPr="005B25A1">
        <w:rPr>
          <w:b/>
          <w:bCs/>
        </w:rPr>
        <w:t>Status:</w:t>
      </w:r>
      <w:r>
        <w:t xml:space="preserve"> </w:t>
      </w:r>
      <w:r>
        <w:rPr>
          <w:color w:val="0000FF"/>
        </w:rPr>
        <w:t>Noted</w:t>
      </w:r>
      <w:r>
        <w:t>.</w:t>
      </w:r>
    </w:p>
    <w:p w14:paraId="6B21B404" w14:textId="77777777" w:rsidR="00E00DA6" w:rsidRDefault="007615D6" w:rsidP="000A3FBD">
      <w:pPr>
        <w:pStyle w:val="NormTop"/>
      </w:pPr>
      <w:r>
        <w:rPr>
          <w:color w:val="0000FF"/>
        </w:rPr>
        <w:t>SP-231595</w:t>
      </w:r>
      <w:r w:rsidRPr="00D53282">
        <w:t xml:space="preserve"> </w:t>
      </w:r>
      <w:r>
        <w:t xml:space="preserve">(CR) 23.401 CR3761 (Rel-18, 'F'): NB-IoT NTN: UE Coarse Location Information Reporting (Source: MediaTek Inc., Airbus, </w:t>
      </w:r>
      <w:proofErr w:type="spellStart"/>
      <w:r>
        <w:t>CEWiT</w:t>
      </w:r>
      <w:proofErr w:type="spellEnd"/>
      <w:r>
        <w:t xml:space="preserve">, </w:t>
      </w:r>
      <w:proofErr w:type="spellStart"/>
      <w:r>
        <w:t>Echostar</w:t>
      </w:r>
      <w:proofErr w:type="spellEnd"/>
      <w:r>
        <w:t xml:space="preserve">, ESA, Gatehouse, Inmarsat/Viasat, JSAT, </w:t>
      </w:r>
      <w:proofErr w:type="spellStart"/>
      <w:r>
        <w:t>Ligado</w:t>
      </w:r>
      <w:proofErr w:type="spellEnd"/>
      <w:r>
        <w:t xml:space="preserve">, Lockheed Martin, </w:t>
      </w:r>
      <w:proofErr w:type="spellStart"/>
      <w:r>
        <w:t>Novamint</w:t>
      </w:r>
      <w:proofErr w:type="spellEnd"/>
      <w:r>
        <w:t xml:space="preserve">, OQ Technology, </w:t>
      </w:r>
      <w:proofErr w:type="spellStart"/>
      <w:r>
        <w:t>Sateliot</w:t>
      </w:r>
      <w:proofErr w:type="spellEnd"/>
      <w:r>
        <w:t xml:space="preserve">, </w:t>
      </w:r>
      <w:proofErr w:type="spellStart"/>
      <w:r>
        <w:t>Skylo</w:t>
      </w:r>
      <w:proofErr w:type="spellEnd"/>
      <w:r>
        <w:t>, Thales, TNO)</w:t>
      </w:r>
      <w:r>
        <w:br/>
      </w:r>
      <w:r w:rsidRPr="00D53282">
        <w:rPr>
          <w:b/>
        </w:rPr>
        <w:t>Document for:</w:t>
      </w:r>
      <w:r w:rsidRPr="00D53282">
        <w:t xml:space="preserve"> </w:t>
      </w:r>
      <w:r>
        <w:t>Approval</w:t>
      </w:r>
      <w:r>
        <w:br/>
      </w:r>
      <w:r w:rsidRPr="00D53282">
        <w:rPr>
          <w:b/>
        </w:rPr>
        <w:t>Abstract:</w:t>
      </w:r>
      <w:r w:rsidRPr="00D53282">
        <w:t xml:space="preserve"> </w:t>
      </w:r>
      <w:r>
        <w:br/>
        <w:t>Coarse Location reporting for IoT NTN.</w:t>
      </w:r>
    </w:p>
    <w:p w14:paraId="0703DFB0" w14:textId="77777777" w:rsidR="007615D6" w:rsidRPr="005B25A1" w:rsidRDefault="007615D6" w:rsidP="007615D6">
      <w:pPr>
        <w:keepNext/>
        <w:keepLines/>
        <w:rPr>
          <w:b/>
          <w:bCs/>
        </w:rPr>
      </w:pPr>
      <w:r w:rsidRPr="005B25A1">
        <w:rPr>
          <w:b/>
          <w:bCs/>
        </w:rPr>
        <w:t>Plenary Discussion:</w:t>
      </w:r>
    </w:p>
    <w:p w14:paraId="3AA91B82" w14:textId="1E43D3B3" w:rsidR="007615D6" w:rsidRPr="007102D3" w:rsidRDefault="007102D3" w:rsidP="007615D6">
      <w:pPr>
        <w:keepNext/>
        <w:keepLines/>
      </w:pPr>
      <w:r w:rsidRPr="007102D3">
        <w:rPr>
          <w:color w:val="0000FF"/>
        </w:rPr>
        <w:t>Not handled</w:t>
      </w:r>
      <w:r>
        <w:t>.</w:t>
      </w:r>
    </w:p>
    <w:p w14:paraId="04912964" w14:textId="4B5EDC97" w:rsidR="007615D6" w:rsidRPr="00EB0339" w:rsidRDefault="007615D6" w:rsidP="007615D6">
      <w:r w:rsidRPr="005B25A1">
        <w:rPr>
          <w:b/>
          <w:bCs/>
        </w:rPr>
        <w:t>Status:</w:t>
      </w:r>
      <w:r>
        <w:t xml:space="preserve"> </w:t>
      </w:r>
      <w:r>
        <w:rPr>
          <w:color w:val="0000FF"/>
        </w:rPr>
        <w:t xml:space="preserve">Not </w:t>
      </w:r>
      <w:r w:rsidR="007102D3">
        <w:rPr>
          <w:color w:val="0000FF"/>
        </w:rPr>
        <w:t>Handl</w:t>
      </w:r>
      <w:r>
        <w:rPr>
          <w:color w:val="0000FF"/>
        </w:rPr>
        <w:t>ed</w:t>
      </w:r>
      <w:r>
        <w:t>.</w:t>
      </w:r>
    </w:p>
    <w:p w14:paraId="4FED88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16D25758" w14:textId="77777777" w:rsidR="00E00DA6" w:rsidRDefault="007615D6" w:rsidP="000A3FBD">
      <w:pPr>
        <w:pStyle w:val="NormTop"/>
      </w:pPr>
      <w:r>
        <w:rPr>
          <w:color w:val="0000FF"/>
        </w:rPr>
        <w:t>SP-231246</w:t>
      </w:r>
      <w:r w:rsidRPr="00D53282">
        <w:t xml:space="preserve"> </w:t>
      </w:r>
      <w:r>
        <w:t>(CR PACK) SA WG2 CRs on 5G_eLCS_Ph3 (Rel-18) (Source: SA WG2)</w:t>
      </w:r>
      <w:r>
        <w:br/>
      </w:r>
      <w:r w:rsidRPr="00D53282">
        <w:rPr>
          <w:b/>
        </w:rPr>
        <w:t>Document for:</w:t>
      </w:r>
      <w:r w:rsidRPr="00D53282">
        <w:t xml:space="preserve"> </w:t>
      </w:r>
      <w:r>
        <w:t>Approval</w:t>
      </w:r>
      <w:r>
        <w:br/>
      </w:r>
      <w:r w:rsidRPr="00D53282">
        <w:rPr>
          <w:b/>
        </w:rPr>
        <w:t>Abstract:</w:t>
      </w:r>
      <w:r w:rsidRPr="00D53282">
        <w:t xml:space="preserve"> </w:t>
      </w:r>
      <w:r>
        <w:br/>
        <w:t>23.273 CR0451R1; 23.273 CR0447R1; 23.273 CR0476R1; 23.273 CR0473R1; 23.273 CR0475R1; 23.273 CR0474R2; 23.273 CR0467R2; 23.273 CR0479R1; 23.273 CR0464R3; 23.273 CR0452R3.</w:t>
      </w:r>
    </w:p>
    <w:p w14:paraId="4581FB6C" w14:textId="77777777" w:rsidR="00F734F5" w:rsidRPr="005B25A1" w:rsidRDefault="00F734F5" w:rsidP="00F734F5">
      <w:pPr>
        <w:keepNext/>
        <w:keepLines/>
        <w:rPr>
          <w:b/>
          <w:bCs/>
        </w:rPr>
      </w:pPr>
      <w:r w:rsidRPr="005B25A1">
        <w:rPr>
          <w:b/>
          <w:bCs/>
        </w:rPr>
        <w:t>Plenary Discussion:</w:t>
      </w:r>
    </w:p>
    <w:p w14:paraId="0C302590" w14:textId="77777777" w:rsidR="0019520B" w:rsidRPr="005B25A1" w:rsidRDefault="0019520B" w:rsidP="0019520B">
      <w:pPr>
        <w:keepNext/>
        <w:keepLines/>
      </w:pPr>
      <w:r>
        <w:t>This CR Pack was</w:t>
      </w:r>
      <w:r>
        <w:rPr>
          <w:color w:val="FF0000"/>
        </w:rPr>
        <w:t xml:space="preserve"> block approved</w:t>
      </w:r>
      <w:r w:rsidRPr="0019520B">
        <w:t>.</w:t>
      </w:r>
    </w:p>
    <w:p w14:paraId="2E1DB438" w14:textId="77777777" w:rsidR="0019520B" w:rsidRPr="00EB0339" w:rsidRDefault="0019520B" w:rsidP="0019520B">
      <w:r w:rsidRPr="005B25A1">
        <w:rPr>
          <w:b/>
          <w:bCs/>
        </w:rPr>
        <w:t>Status:</w:t>
      </w:r>
      <w:r>
        <w:t xml:space="preserve"> </w:t>
      </w:r>
      <w:r>
        <w:rPr>
          <w:color w:val="FF0000"/>
        </w:rPr>
        <w:t>Approved</w:t>
      </w:r>
      <w:r>
        <w:t>.</w:t>
      </w:r>
    </w:p>
    <w:p w14:paraId="7A72DA9C" w14:textId="77777777" w:rsidR="00E00DA6" w:rsidRDefault="007615D6" w:rsidP="000A3FBD">
      <w:pPr>
        <w:pStyle w:val="NormTop"/>
      </w:pPr>
      <w:r>
        <w:rPr>
          <w:color w:val="0000FF"/>
        </w:rPr>
        <w:t>SP-231247</w:t>
      </w:r>
      <w:r w:rsidRPr="00D53282">
        <w:t xml:space="preserve"> </w:t>
      </w:r>
      <w:r>
        <w:t>(CR PACK) SA WG2 CRs on 5G_ProSe_Ph2 (Rel-18) (Source: SA WG2)</w:t>
      </w:r>
      <w:r>
        <w:br/>
      </w:r>
      <w:r w:rsidRPr="00D53282">
        <w:rPr>
          <w:b/>
        </w:rPr>
        <w:t>Document for:</w:t>
      </w:r>
      <w:r w:rsidRPr="00D53282">
        <w:t xml:space="preserve"> </w:t>
      </w:r>
      <w:r>
        <w:t>Approval</w:t>
      </w:r>
      <w:r>
        <w:br/>
      </w:r>
      <w:r w:rsidRPr="00D53282">
        <w:rPr>
          <w:b/>
        </w:rPr>
        <w:t>Abstract:</w:t>
      </w:r>
      <w:r w:rsidRPr="00D53282">
        <w:t xml:space="preserve"> </w:t>
      </w:r>
      <w:r>
        <w:br/>
        <w:t>23.304 CR0350; 23.304 CR0362; 23.304 CR0358R1; 23.304 CR0377R1; 23.304 CR0355R1; 23.304 CR0356R1; 23.304 CR0381R1; 23.304 CR0364R1; 23.304 CR0359R1; 23.304 CR0331R3; 23.304 CR0330R3; 23.304 CR0382R2; 23.304 CR0336R3; 23.304 CR0335R3; 23.304 CR0375R2; 23.304 CR0341R4; 23.304 CR0376R2; 23.304 CR0321R6; 23.167 CR0373R4; 23.304 CR0352R3; 23.304 CR0401R2.</w:t>
      </w:r>
    </w:p>
    <w:p w14:paraId="11748C68" w14:textId="77777777" w:rsidR="00F734F5" w:rsidRPr="005B25A1" w:rsidRDefault="00F734F5" w:rsidP="00F734F5">
      <w:pPr>
        <w:keepNext/>
        <w:keepLines/>
        <w:rPr>
          <w:b/>
          <w:bCs/>
        </w:rPr>
      </w:pPr>
      <w:r w:rsidRPr="005B25A1">
        <w:rPr>
          <w:b/>
          <w:bCs/>
        </w:rPr>
        <w:t>Plenary Discussion:</w:t>
      </w:r>
    </w:p>
    <w:p w14:paraId="449796F2" w14:textId="77777777" w:rsidR="0019520B" w:rsidRPr="005B25A1" w:rsidRDefault="0019520B" w:rsidP="0019520B">
      <w:pPr>
        <w:keepNext/>
        <w:keepLines/>
      </w:pPr>
      <w:r>
        <w:t>This CR Pack was</w:t>
      </w:r>
      <w:r>
        <w:rPr>
          <w:color w:val="FF0000"/>
        </w:rPr>
        <w:t xml:space="preserve"> block approved</w:t>
      </w:r>
      <w:r w:rsidRPr="0019520B">
        <w:t>.</w:t>
      </w:r>
    </w:p>
    <w:p w14:paraId="06868A26" w14:textId="77777777" w:rsidR="0019520B" w:rsidRPr="00EB0339" w:rsidRDefault="0019520B" w:rsidP="0019520B">
      <w:r w:rsidRPr="005B25A1">
        <w:rPr>
          <w:b/>
          <w:bCs/>
        </w:rPr>
        <w:t>Status:</w:t>
      </w:r>
      <w:r>
        <w:t xml:space="preserve"> </w:t>
      </w:r>
      <w:r>
        <w:rPr>
          <w:color w:val="FF0000"/>
        </w:rPr>
        <w:t>Approved</w:t>
      </w:r>
      <w:r>
        <w:t>.</w:t>
      </w:r>
    </w:p>
    <w:p w14:paraId="7B6D39A9" w14:textId="77777777" w:rsidR="00E00DA6" w:rsidRDefault="007615D6" w:rsidP="000A3FBD">
      <w:pPr>
        <w:pStyle w:val="NormTop"/>
      </w:pPr>
      <w:r>
        <w:rPr>
          <w:color w:val="0000FF"/>
        </w:rPr>
        <w:t>SP-231248</w:t>
      </w:r>
      <w:r w:rsidRPr="00D53282">
        <w:t xml:space="preserve"> </w:t>
      </w:r>
      <w:r>
        <w:t>(CR PACK) SA WG2 CRs on TEI18 (Rel-18) (Source: SA WG2)</w:t>
      </w:r>
      <w:r>
        <w:br/>
      </w:r>
      <w:r w:rsidRPr="00D53282">
        <w:rPr>
          <w:b/>
        </w:rPr>
        <w:t>Document for:</w:t>
      </w:r>
      <w:r w:rsidRPr="00D53282">
        <w:t xml:space="preserve"> </w:t>
      </w:r>
      <w:r>
        <w:t>Approval</w:t>
      </w:r>
      <w:r>
        <w:br/>
      </w:r>
      <w:r w:rsidRPr="00D53282">
        <w:rPr>
          <w:b/>
        </w:rPr>
        <w:t>Abstract:</w:t>
      </w:r>
      <w:r w:rsidRPr="00D53282">
        <w:t xml:space="preserve"> </w:t>
      </w:r>
      <w:r>
        <w:br/>
        <w:t>23.502 CR4483; 23.247 CR0307; 23.501 CR5054R1; 23.503 CR1160R1; 23.501 CR5062R1; 23.304 CR0369R1; 23.502 CR4481R2; 23.247 CR0343R1; 23.501 CR4921R1; 23.501 CR5041R3; 23.401 CR3746R4; 23.501 CR4922R1; 23.501 CR5185R1; 23.503 CR1210R1; 23.501 CR5104R1; 23.502 CR4449R2; 23.501 CR5043R2; 23.502 CR4502R2; 23.501 CR4781R4; 23.502 CR4327R4; 23.502 CR4585R1; 23.501 CR5207R2; 23.503 CR1196R3; 23.502 CR4623R5.</w:t>
      </w:r>
    </w:p>
    <w:p w14:paraId="5BF15C8F" w14:textId="77777777" w:rsidR="00F734F5" w:rsidRPr="005B25A1" w:rsidRDefault="00F734F5" w:rsidP="00F734F5">
      <w:pPr>
        <w:keepNext/>
        <w:keepLines/>
        <w:rPr>
          <w:b/>
          <w:bCs/>
        </w:rPr>
      </w:pPr>
      <w:r w:rsidRPr="005B25A1">
        <w:rPr>
          <w:b/>
          <w:bCs/>
        </w:rPr>
        <w:t>Plenary Discussion:</w:t>
      </w:r>
    </w:p>
    <w:p w14:paraId="726E8B2D" w14:textId="77777777" w:rsidR="0019520B" w:rsidRPr="005B25A1" w:rsidRDefault="0019520B" w:rsidP="0019520B">
      <w:pPr>
        <w:keepNext/>
        <w:keepLines/>
      </w:pPr>
      <w:r>
        <w:t>This CR Pack was</w:t>
      </w:r>
      <w:r>
        <w:rPr>
          <w:color w:val="FF0000"/>
        </w:rPr>
        <w:t xml:space="preserve"> block approved</w:t>
      </w:r>
      <w:r w:rsidRPr="0019520B">
        <w:t>.</w:t>
      </w:r>
    </w:p>
    <w:p w14:paraId="15DE201B" w14:textId="77777777" w:rsidR="0019520B" w:rsidRPr="00EB0339" w:rsidRDefault="0019520B" w:rsidP="0019520B">
      <w:r w:rsidRPr="005B25A1">
        <w:rPr>
          <w:b/>
          <w:bCs/>
        </w:rPr>
        <w:t>Status:</w:t>
      </w:r>
      <w:r>
        <w:t xml:space="preserve"> </w:t>
      </w:r>
      <w:r>
        <w:rPr>
          <w:color w:val="FF0000"/>
        </w:rPr>
        <w:t>Approved</w:t>
      </w:r>
      <w:r>
        <w:t>.</w:t>
      </w:r>
    </w:p>
    <w:p w14:paraId="21F74B10" w14:textId="77777777" w:rsidR="00E00DA6" w:rsidRDefault="007615D6" w:rsidP="000A3FBD">
      <w:pPr>
        <w:pStyle w:val="NormTop"/>
      </w:pPr>
      <w:r>
        <w:rPr>
          <w:color w:val="0000FF"/>
        </w:rPr>
        <w:t>SP-231249</w:t>
      </w:r>
      <w:r w:rsidRPr="00D53282">
        <w:t xml:space="preserve"> </w:t>
      </w:r>
      <w:r>
        <w:t>(CR PACK) SA WG2 CRs on 5GSAT_Ph2 (Rel-18) (Source: SA WG2)</w:t>
      </w:r>
      <w:r>
        <w:br/>
      </w:r>
      <w:r w:rsidRPr="00D53282">
        <w:rPr>
          <w:b/>
        </w:rPr>
        <w:t>Document for:</w:t>
      </w:r>
      <w:r w:rsidRPr="00D53282">
        <w:t xml:space="preserve"> </w:t>
      </w:r>
      <w:r>
        <w:t>Approval</w:t>
      </w:r>
      <w:r>
        <w:br/>
      </w:r>
      <w:r w:rsidRPr="00D53282">
        <w:rPr>
          <w:b/>
        </w:rPr>
        <w:t>Abstract:</w:t>
      </w:r>
      <w:r w:rsidRPr="00D53282">
        <w:t xml:space="preserve"> </w:t>
      </w:r>
      <w:r>
        <w:br/>
        <w:t>23.501 CR4689R3; 23.502 CR4617; 23.501 CR5164; 23.501 CR5187; 23.502 CR4629R1; 23.401 CR3756R1; 23.401 CR3757R1; 23.401 CR3758R1; 23.501 CR5141R2; 23.501 CR5163R2; 23.401 CR3755R2.</w:t>
      </w:r>
    </w:p>
    <w:p w14:paraId="1616F5B5" w14:textId="77777777" w:rsidR="00F734F5" w:rsidRPr="005B25A1" w:rsidRDefault="00F734F5" w:rsidP="00F734F5">
      <w:pPr>
        <w:keepNext/>
        <w:keepLines/>
        <w:rPr>
          <w:b/>
          <w:bCs/>
        </w:rPr>
      </w:pPr>
      <w:r w:rsidRPr="005B25A1">
        <w:rPr>
          <w:b/>
          <w:bCs/>
        </w:rPr>
        <w:t>Plenary Discussion:</w:t>
      </w:r>
    </w:p>
    <w:p w14:paraId="05826EE0" w14:textId="77777777" w:rsidR="0019520B" w:rsidRPr="005B25A1" w:rsidRDefault="0019520B" w:rsidP="0019520B">
      <w:pPr>
        <w:keepNext/>
        <w:keepLines/>
      </w:pPr>
      <w:r>
        <w:t>This CR Pack was</w:t>
      </w:r>
      <w:r>
        <w:rPr>
          <w:color w:val="FF0000"/>
        </w:rPr>
        <w:t xml:space="preserve"> block approved</w:t>
      </w:r>
      <w:r w:rsidRPr="0019520B">
        <w:t>.</w:t>
      </w:r>
    </w:p>
    <w:p w14:paraId="77E42A4A" w14:textId="77777777" w:rsidR="0019520B" w:rsidRPr="00EB0339" w:rsidRDefault="0019520B" w:rsidP="0019520B">
      <w:r w:rsidRPr="005B25A1">
        <w:rPr>
          <w:b/>
          <w:bCs/>
        </w:rPr>
        <w:t>Status:</w:t>
      </w:r>
      <w:r>
        <w:t xml:space="preserve"> </w:t>
      </w:r>
      <w:r>
        <w:rPr>
          <w:color w:val="FF0000"/>
        </w:rPr>
        <w:t>Approved</w:t>
      </w:r>
      <w:r>
        <w:t>.</w:t>
      </w:r>
    </w:p>
    <w:p w14:paraId="2BA06648" w14:textId="77777777" w:rsidR="00E00DA6" w:rsidRDefault="007615D6" w:rsidP="000A3FBD">
      <w:pPr>
        <w:pStyle w:val="NormTop"/>
      </w:pPr>
      <w:r>
        <w:rPr>
          <w:color w:val="0000FF"/>
        </w:rPr>
        <w:t>SP-231250</w:t>
      </w:r>
      <w:r w:rsidRPr="00D53282">
        <w:t xml:space="preserve"> </w:t>
      </w:r>
      <w:r>
        <w:t>(CR PACK) SA WG2 CRs on 5GSATB (Rel-18) (Source: SA WG2)</w:t>
      </w:r>
      <w:r>
        <w:br/>
      </w:r>
      <w:r w:rsidRPr="00D53282">
        <w:rPr>
          <w:b/>
        </w:rPr>
        <w:t>Document for:</w:t>
      </w:r>
      <w:r w:rsidRPr="00D53282">
        <w:t xml:space="preserve"> </w:t>
      </w:r>
      <w:r>
        <w:t>Approval</w:t>
      </w:r>
      <w:r>
        <w:br/>
      </w:r>
      <w:r w:rsidRPr="00D53282">
        <w:rPr>
          <w:b/>
        </w:rPr>
        <w:t>Abstract:</w:t>
      </w:r>
      <w:r w:rsidRPr="00D53282">
        <w:t xml:space="preserve"> </w:t>
      </w:r>
      <w:r>
        <w:br/>
        <w:t>23.501 CR4975R1; 23.503 CR1161R2; 23.501 CR4969R2; 23.501 CR4976R2; 23.502 CR4520R2.</w:t>
      </w:r>
    </w:p>
    <w:p w14:paraId="7A7E4DCE" w14:textId="77777777" w:rsidR="00F734F5" w:rsidRPr="005B25A1" w:rsidRDefault="00F734F5" w:rsidP="00F734F5">
      <w:pPr>
        <w:keepNext/>
        <w:keepLines/>
        <w:rPr>
          <w:b/>
          <w:bCs/>
        </w:rPr>
      </w:pPr>
      <w:r w:rsidRPr="005B25A1">
        <w:rPr>
          <w:b/>
          <w:bCs/>
        </w:rPr>
        <w:t>Plenary Discussion:</w:t>
      </w:r>
    </w:p>
    <w:p w14:paraId="07374B74" w14:textId="77777777" w:rsidR="0019520B" w:rsidRPr="005B25A1" w:rsidRDefault="0019520B" w:rsidP="0019520B">
      <w:pPr>
        <w:keepNext/>
        <w:keepLines/>
      </w:pPr>
      <w:r>
        <w:t>This CR Pack was</w:t>
      </w:r>
      <w:r>
        <w:rPr>
          <w:color w:val="FF0000"/>
        </w:rPr>
        <w:t xml:space="preserve"> block approved</w:t>
      </w:r>
      <w:r w:rsidRPr="0019520B">
        <w:t>.</w:t>
      </w:r>
    </w:p>
    <w:p w14:paraId="6F564A46" w14:textId="77777777" w:rsidR="0019520B" w:rsidRPr="00EB0339" w:rsidRDefault="0019520B" w:rsidP="0019520B">
      <w:r w:rsidRPr="005B25A1">
        <w:rPr>
          <w:b/>
          <w:bCs/>
        </w:rPr>
        <w:t>Status:</w:t>
      </w:r>
      <w:r>
        <w:t xml:space="preserve"> </w:t>
      </w:r>
      <w:r>
        <w:rPr>
          <w:color w:val="FF0000"/>
        </w:rPr>
        <w:t>Approved</w:t>
      </w:r>
      <w:r>
        <w:t>.</w:t>
      </w:r>
    </w:p>
    <w:p w14:paraId="3CFDABF1" w14:textId="77777777" w:rsidR="00E00DA6" w:rsidRDefault="007615D6" w:rsidP="000A3FBD">
      <w:pPr>
        <w:pStyle w:val="NormTop"/>
      </w:pPr>
      <w:r>
        <w:rPr>
          <w:color w:val="0000FF"/>
        </w:rPr>
        <w:t>SP-231251</w:t>
      </w:r>
      <w:r w:rsidRPr="00D53282">
        <w:t xml:space="preserve"> </w:t>
      </w:r>
      <w:r>
        <w:t>(CR PACK) SA WG2 CRs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CR0324; 23.247 CR0336; 23.247 CR0316R1; 23.247 CR0317R1; 23.247 CR0278R3; 23.247 CR0326R2; 23.247 CR0322R3; 23.247 CR0323R3; 23.247 CR0340R3.</w:t>
      </w:r>
    </w:p>
    <w:p w14:paraId="5C1049E5" w14:textId="77777777" w:rsidR="00F734F5" w:rsidRPr="005B25A1" w:rsidRDefault="00F734F5" w:rsidP="00F734F5">
      <w:pPr>
        <w:keepNext/>
        <w:keepLines/>
        <w:rPr>
          <w:b/>
          <w:bCs/>
        </w:rPr>
      </w:pPr>
      <w:r w:rsidRPr="005B25A1">
        <w:rPr>
          <w:b/>
          <w:bCs/>
        </w:rPr>
        <w:t>Plenary Discussion:</w:t>
      </w:r>
    </w:p>
    <w:p w14:paraId="5C6C54EA" w14:textId="77777777" w:rsidR="0019520B" w:rsidRPr="005B25A1" w:rsidRDefault="0019520B" w:rsidP="0019520B">
      <w:pPr>
        <w:keepNext/>
        <w:keepLines/>
      </w:pPr>
      <w:r>
        <w:t>This CR Pack was</w:t>
      </w:r>
      <w:r>
        <w:rPr>
          <w:color w:val="FF0000"/>
        </w:rPr>
        <w:t xml:space="preserve"> block approved</w:t>
      </w:r>
      <w:r w:rsidRPr="0019520B">
        <w:t>.</w:t>
      </w:r>
    </w:p>
    <w:p w14:paraId="43028E04" w14:textId="77777777" w:rsidR="0019520B" w:rsidRPr="00EB0339" w:rsidRDefault="0019520B" w:rsidP="0019520B">
      <w:r w:rsidRPr="005B25A1">
        <w:rPr>
          <w:b/>
          <w:bCs/>
        </w:rPr>
        <w:t>Status:</w:t>
      </w:r>
      <w:r>
        <w:t xml:space="preserve"> </w:t>
      </w:r>
      <w:r>
        <w:rPr>
          <w:color w:val="FF0000"/>
        </w:rPr>
        <w:t>Approved</w:t>
      </w:r>
      <w:r>
        <w:t>.</w:t>
      </w:r>
    </w:p>
    <w:p w14:paraId="6E98B429" w14:textId="77777777" w:rsidR="00E00DA6" w:rsidRDefault="007615D6" w:rsidP="000A3FBD">
      <w:pPr>
        <w:pStyle w:val="NormTop"/>
      </w:pPr>
      <w:r>
        <w:rPr>
          <w:color w:val="0000FF"/>
        </w:rPr>
        <w:t>SP-231252</w:t>
      </w:r>
      <w:r w:rsidRPr="00D53282">
        <w:t xml:space="preserve"> </w:t>
      </w:r>
      <w:r>
        <w:t>(CR PACK) SA WG2 CRs on 5WWC_Ph2 (Rel-18) (Source: SA WG2)</w:t>
      </w:r>
      <w:r>
        <w:br/>
      </w:r>
      <w:r w:rsidRPr="00D53282">
        <w:rPr>
          <w:b/>
        </w:rPr>
        <w:t>Document for:</w:t>
      </w:r>
      <w:r w:rsidRPr="00D53282">
        <w:t xml:space="preserve"> </w:t>
      </w:r>
      <w:r>
        <w:t>Approval</w:t>
      </w:r>
      <w:r>
        <w:br/>
      </w:r>
      <w:r w:rsidRPr="00D53282">
        <w:rPr>
          <w:b/>
        </w:rPr>
        <w:t>Abstract:</w:t>
      </w:r>
      <w:r w:rsidRPr="00D53282">
        <w:t xml:space="preserve"> </w:t>
      </w:r>
      <w:r>
        <w:br/>
        <w:t>23.316 CR2114R1; 23.316 CR2116R1; 23.316 CR2115R2; 23.316 CR2122R2; 23.316 CR2119R2; 23.316 CR2113R2; 23.502 CR4466R2; 23.316 CR2117R4.</w:t>
      </w:r>
    </w:p>
    <w:p w14:paraId="44B36CE0" w14:textId="77777777" w:rsidR="00F734F5" w:rsidRPr="005B25A1" w:rsidRDefault="00F734F5" w:rsidP="00F734F5">
      <w:pPr>
        <w:keepNext/>
        <w:keepLines/>
        <w:rPr>
          <w:b/>
          <w:bCs/>
        </w:rPr>
      </w:pPr>
      <w:r w:rsidRPr="005B25A1">
        <w:rPr>
          <w:b/>
          <w:bCs/>
        </w:rPr>
        <w:t>Plenary Discussion:</w:t>
      </w:r>
    </w:p>
    <w:p w14:paraId="540F16B4" w14:textId="77777777" w:rsidR="0019520B" w:rsidRPr="005B25A1" w:rsidRDefault="0019520B" w:rsidP="0019520B">
      <w:pPr>
        <w:keepNext/>
        <w:keepLines/>
      </w:pPr>
      <w:r>
        <w:t>This CR Pack was</w:t>
      </w:r>
      <w:r>
        <w:rPr>
          <w:color w:val="FF0000"/>
        </w:rPr>
        <w:t xml:space="preserve"> block approved</w:t>
      </w:r>
      <w:r w:rsidRPr="0019520B">
        <w:t>.</w:t>
      </w:r>
    </w:p>
    <w:p w14:paraId="61E6DCC4" w14:textId="77777777" w:rsidR="0019520B" w:rsidRPr="00EB0339" w:rsidRDefault="0019520B" w:rsidP="0019520B">
      <w:r w:rsidRPr="005B25A1">
        <w:rPr>
          <w:b/>
          <w:bCs/>
        </w:rPr>
        <w:t>Status:</w:t>
      </w:r>
      <w:r>
        <w:t xml:space="preserve"> </w:t>
      </w:r>
      <w:r>
        <w:rPr>
          <w:color w:val="FF0000"/>
        </w:rPr>
        <w:t>Approved</w:t>
      </w:r>
      <w:r>
        <w:t>.</w:t>
      </w:r>
    </w:p>
    <w:p w14:paraId="7AFD89FE" w14:textId="77777777" w:rsidR="00E00DA6" w:rsidRDefault="007615D6" w:rsidP="000A3FBD">
      <w:pPr>
        <w:pStyle w:val="NormTop"/>
      </w:pPr>
      <w:r>
        <w:rPr>
          <w:color w:val="0000FF"/>
        </w:rPr>
        <w:t>SP-231253</w:t>
      </w:r>
      <w:r w:rsidRPr="00D53282">
        <w:t xml:space="preserve"> </w:t>
      </w:r>
      <w:r>
        <w:t>(CR PACK) SA WG2 CRs on AIMLsys (Rel-18) (Source: SA WG2)</w:t>
      </w:r>
      <w:r>
        <w:br/>
      </w:r>
      <w:r w:rsidRPr="00D53282">
        <w:rPr>
          <w:b/>
        </w:rPr>
        <w:t>Document for:</w:t>
      </w:r>
      <w:r w:rsidRPr="00D53282">
        <w:t xml:space="preserve"> </w:t>
      </w:r>
      <w:r>
        <w:t>Approval</w:t>
      </w:r>
      <w:r>
        <w:br/>
      </w:r>
      <w:r w:rsidRPr="00D53282">
        <w:rPr>
          <w:b/>
        </w:rPr>
        <w:t>Abstract:</w:t>
      </w:r>
      <w:r w:rsidRPr="00D53282">
        <w:t xml:space="preserve"> </w:t>
      </w:r>
      <w:r>
        <w:br/>
        <w:t>23.502 CR4566; 23.501 CR5087; 23.502 CR4618; 23.502 CR4632; 23.502 CR4567R1; 23.502 CR4551R1; 23.501 CR5103R1; 23.501 CR5142R1; 23.502 CR4579R1; 23.501 CR5073R2; 23.502 CR4655R2; 23.502 CR4550R2; 23.502 CR4588R2; 23.502 CR4647R2; 23.288 CR0970R3; 23.502 CR4311R4; 23.502 CR4654R3; 23.503 CR1193R3; 23.288 CR1019R4; 23.502 CR4490R5; 23.502 CR4646R2; 23.503 CR1151R4.</w:t>
      </w:r>
    </w:p>
    <w:p w14:paraId="5A80F9E0" w14:textId="77777777" w:rsidR="00F734F5" w:rsidRPr="005B25A1" w:rsidRDefault="00F734F5" w:rsidP="00F734F5">
      <w:pPr>
        <w:keepNext/>
        <w:keepLines/>
        <w:rPr>
          <w:b/>
          <w:bCs/>
        </w:rPr>
      </w:pPr>
      <w:r w:rsidRPr="005B25A1">
        <w:rPr>
          <w:b/>
          <w:bCs/>
        </w:rPr>
        <w:t>Plenary Discussion:</w:t>
      </w:r>
    </w:p>
    <w:p w14:paraId="70B04230" w14:textId="77777777" w:rsidR="0019520B" w:rsidRPr="005B25A1" w:rsidRDefault="0019520B" w:rsidP="0019520B">
      <w:pPr>
        <w:keepNext/>
        <w:keepLines/>
      </w:pPr>
      <w:r>
        <w:t>This CR Pack was</w:t>
      </w:r>
      <w:r>
        <w:rPr>
          <w:color w:val="FF0000"/>
        </w:rPr>
        <w:t xml:space="preserve"> block approved</w:t>
      </w:r>
      <w:r w:rsidRPr="0019520B">
        <w:t>.</w:t>
      </w:r>
    </w:p>
    <w:p w14:paraId="34E8165C" w14:textId="77777777" w:rsidR="0019520B" w:rsidRPr="00EB0339" w:rsidRDefault="0019520B" w:rsidP="0019520B">
      <w:r w:rsidRPr="005B25A1">
        <w:rPr>
          <w:b/>
          <w:bCs/>
        </w:rPr>
        <w:t>Status:</w:t>
      </w:r>
      <w:r>
        <w:t xml:space="preserve"> </w:t>
      </w:r>
      <w:r>
        <w:rPr>
          <w:color w:val="FF0000"/>
        </w:rPr>
        <w:t>Approved</w:t>
      </w:r>
      <w:r>
        <w:t>.</w:t>
      </w:r>
    </w:p>
    <w:p w14:paraId="24F86383" w14:textId="77777777" w:rsidR="00E00DA6" w:rsidRDefault="007615D6" w:rsidP="000A3FBD">
      <w:pPr>
        <w:pStyle w:val="NormTop"/>
      </w:pPr>
      <w:r>
        <w:rPr>
          <w:color w:val="0000FF"/>
        </w:rPr>
        <w:t>SP-231254</w:t>
      </w:r>
      <w:r w:rsidRPr="00D53282">
        <w:t xml:space="preserve"> </w:t>
      </w:r>
      <w:r>
        <w:t>(CR PACK) SA WG2 CRs on ATSSS_Ph3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CR5091R1; 23.501 CR4813R3; 23.503 CR1218R1; 23.502 CR4359R3; 23.502 CR4581R2; 23.502 CR4582R2; 23.501 CR5123R3.</w:t>
      </w:r>
    </w:p>
    <w:p w14:paraId="6EE658E3" w14:textId="77777777" w:rsidR="00F734F5" w:rsidRPr="005B25A1" w:rsidRDefault="00F734F5" w:rsidP="00F734F5">
      <w:pPr>
        <w:keepNext/>
        <w:keepLines/>
        <w:rPr>
          <w:b/>
          <w:bCs/>
        </w:rPr>
      </w:pPr>
      <w:r w:rsidRPr="005B25A1">
        <w:rPr>
          <w:b/>
          <w:bCs/>
        </w:rPr>
        <w:t>Plenary Discussion:</w:t>
      </w:r>
    </w:p>
    <w:p w14:paraId="46AEA90E" w14:textId="77777777" w:rsidR="0019520B" w:rsidRPr="005B25A1" w:rsidRDefault="0019520B" w:rsidP="0019520B">
      <w:pPr>
        <w:keepNext/>
        <w:keepLines/>
      </w:pPr>
      <w:r>
        <w:t>This CR Pack was</w:t>
      </w:r>
      <w:r>
        <w:rPr>
          <w:color w:val="FF0000"/>
        </w:rPr>
        <w:t xml:space="preserve"> block approved</w:t>
      </w:r>
      <w:r w:rsidRPr="0019520B">
        <w:t>.</w:t>
      </w:r>
    </w:p>
    <w:p w14:paraId="35984B90" w14:textId="77777777" w:rsidR="0019520B" w:rsidRPr="00EB0339" w:rsidRDefault="0019520B" w:rsidP="0019520B">
      <w:r w:rsidRPr="005B25A1">
        <w:rPr>
          <w:b/>
          <w:bCs/>
        </w:rPr>
        <w:t>Status:</w:t>
      </w:r>
      <w:r>
        <w:t xml:space="preserve"> </w:t>
      </w:r>
      <w:r>
        <w:rPr>
          <w:color w:val="FF0000"/>
        </w:rPr>
        <w:t>Approved</w:t>
      </w:r>
      <w:r>
        <w:t>.</w:t>
      </w:r>
    </w:p>
    <w:p w14:paraId="3B3E5AB3" w14:textId="77777777" w:rsidR="00E00DA6" w:rsidRDefault="007615D6" w:rsidP="000A3FBD">
      <w:pPr>
        <w:pStyle w:val="NormTop"/>
      </w:pPr>
      <w:r>
        <w:rPr>
          <w:color w:val="0000FF"/>
        </w:rPr>
        <w:t>SP-231255</w:t>
      </w:r>
      <w:r w:rsidRPr="00D53282">
        <w:t xml:space="preserve"> </w:t>
      </w:r>
      <w:r>
        <w:t>(CR PACK) SA WG2 CRs on DetNet (Rel-18) (Source: SA WG2)</w:t>
      </w:r>
      <w:r>
        <w:br/>
      </w:r>
      <w:r w:rsidRPr="00D53282">
        <w:rPr>
          <w:b/>
        </w:rPr>
        <w:t>Document for:</w:t>
      </w:r>
      <w:r w:rsidRPr="00D53282">
        <w:t xml:space="preserve"> </w:t>
      </w:r>
      <w:r>
        <w:t>Approval</w:t>
      </w:r>
      <w:r>
        <w:br/>
      </w:r>
      <w:r w:rsidRPr="00D53282">
        <w:rPr>
          <w:b/>
        </w:rPr>
        <w:t>Abstract:</w:t>
      </w:r>
      <w:r w:rsidRPr="00D53282">
        <w:t xml:space="preserve"> </w:t>
      </w:r>
      <w:r>
        <w:br/>
        <w:t>23.503 CR1158R1; 23.501 CR5016R1; 23.502 CR4517R1.</w:t>
      </w:r>
    </w:p>
    <w:p w14:paraId="401EB870" w14:textId="77777777" w:rsidR="00F734F5" w:rsidRPr="005B25A1" w:rsidRDefault="00F734F5" w:rsidP="00F734F5">
      <w:pPr>
        <w:keepNext/>
        <w:keepLines/>
        <w:rPr>
          <w:b/>
          <w:bCs/>
        </w:rPr>
      </w:pPr>
      <w:r w:rsidRPr="005B25A1">
        <w:rPr>
          <w:b/>
          <w:bCs/>
        </w:rPr>
        <w:t>Plenary Discussion:</w:t>
      </w:r>
    </w:p>
    <w:p w14:paraId="2E97A61C" w14:textId="77777777" w:rsidR="0019520B" w:rsidRPr="005B25A1" w:rsidRDefault="0019520B" w:rsidP="0019520B">
      <w:pPr>
        <w:keepNext/>
        <w:keepLines/>
      </w:pPr>
      <w:r>
        <w:t>This CR Pack was</w:t>
      </w:r>
      <w:r>
        <w:rPr>
          <w:color w:val="FF0000"/>
        </w:rPr>
        <w:t xml:space="preserve"> block approved</w:t>
      </w:r>
      <w:r w:rsidRPr="0019520B">
        <w:t>.</w:t>
      </w:r>
    </w:p>
    <w:p w14:paraId="0ACC4F00" w14:textId="77777777" w:rsidR="0019520B" w:rsidRPr="00EB0339" w:rsidRDefault="0019520B" w:rsidP="0019520B">
      <w:r w:rsidRPr="005B25A1">
        <w:rPr>
          <w:b/>
          <w:bCs/>
        </w:rPr>
        <w:t>Status:</w:t>
      </w:r>
      <w:r>
        <w:t xml:space="preserve"> </w:t>
      </w:r>
      <w:r>
        <w:rPr>
          <w:color w:val="FF0000"/>
        </w:rPr>
        <w:t>Approved</w:t>
      </w:r>
      <w:r>
        <w:t>.</w:t>
      </w:r>
    </w:p>
    <w:p w14:paraId="40810058" w14:textId="77777777" w:rsidR="00E00DA6" w:rsidRDefault="007615D6" w:rsidP="000A3FBD">
      <w:pPr>
        <w:pStyle w:val="NormTop"/>
      </w:pPr>
      <w:r>
        <w:rPr>
          <w:color w:val="0000FF"/>
        </w:rPr>
        <w:t>SP-231257</w:t>
      </w:r>
      <w:r w:rsidRPr="00D53282">
        <w:t xml:space="preserve"> </w:t>
      </w:r>
      <w:r>
        <w:t>(CR PACK) SA WG2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23.288 CR0855R2; 23.288 CR0946R1; 23.288 CR0947R1; 23.288 CR0901R2; 23.288 CR0881R3; 23.288 CR0916R2; 23.288 CR0923R2; 23.288 CR0925R2; 23.288 CR0904R3; 23.288 CR0949R2; 23.288 CR0950R2; 23.288 CR0883R4; 23.288 CR0870R3; 23.288 CR0943R3; 23.288 CR0906R4; 23.288 CR0922R3; 23.288 CR0953R1; 23.288 CR0869R5; 23.288 CR0911R3; 23.288 CR0962R3; 23.288 CR0972R2; 23.288 CR0939R3; 23.288 CR0933R4; 23.288 CR0976R4.</w:t>
      </w:r>
    </w:p>
    <w:p w14:paraId="26F05559" w14:textId="77777777" w:rsidR="00F734F5" w:rsidRPr="005B25A1" w:rsidRDefault="00F734F5" w:rsidP="00F734F5">
      <w:pPr>
        <w:keepNext/>
        <w:keepLines/>
        <w:rPr>
          <w:b/>
          <w:bCs/>
        </w:rPr>
      </w:pPr>
      <w:r w:rsidRPr="005B25A1">
        <w:rPr>
          <w:b/>
          <w:bCs/>
        </w:rPr>
        <w:t>Plenary Discussion:</w:t>
      </w:r>
    </w:p>
    <w:p w14:paraId="5AFF69C5" w14:textId="77777777" w:rsidR="0019520B" w:rsidRPr="005B25A1" w:rsidRDefault="0019520B" w:rsidP="0019520B">
      <w:pPr>
        <w:keepNext/>
        <w:keepLines/>
      </w:pPr>
      <w:r>
        <w:t>This CR Pack was</w:t>
      </w:r>
      <w:r>
        <w:rPr>
          <w:color w:val="FF0000"/>
        </w:rPr>
        <w:t xml:space="preserve"> block approved</w:t>
      </w:r>
      <w:r w:rsidRPr="0019520B">
        <w:t>.</w:t>
      </w:r>
    </w:p>
    <w:p w14:paraId="1389A24E" w14:textId="77777777" w:rsidR="0019520B" w:rsidRPr="00EB0339" w:rsidRDefault="0019520B" w:rsidP="0019520B">
      <w:r w:rsidRPr="005B25A1">
        <w:rPr>
          <w:b/>
          <w:bCs/>
        </w:rPr>
        <w:t>Status:</w:t>
      </w:r>
      <w:r>
        <w:t xml:space="preserve"> </w:t>
      </w:r>
      <w:r>
        <w:rPr>
          <w:color w:val="FF0000"/>
        </w:rPr>
        <w:t>Approved</w:t>
      </w:r>
      <w:r>
        <w:t>.</w:t>
      </w:r>
    </w:p>
    <w:p w14:paraId="799C9BB3" w14:textId="77777777" w:rsidR="00E00DA6" w:rsidRDefault="007615D6" w:rsidP="000A3FBD">
      <w:pPr>
        <w:pStyle w:val="NormTop"/>
      </w:pPr>
      <w:r>
        <w:rPr>
          <w:color w:val="0000FF"/>
        </w:rPr>
        <w:t>SP-231258</w:t>
      </w:r>
      <w:r w:rsidRPr="00D53282">
        <w:t xml:space="preserve"> </w:t>
      </w:r>
      <w:r>
        <w:t>(CR PACK) SA WG2 CRs on eNA_Ph3 (Rel-18) (Source: SA WG2)</w:t>
      </w:r>
      <w:r>
        <w:br/>
      </w:r>
      <w:r w:rsidRPr="00D53282">
        <w:rPr>
          <w:b/>
        </w:rPr>
        <w:t>Document for:</w:t>
      </w:r>
      <w:r w:rsidRPr="00D53282">
        <w:t xml:space="preserve"> </w:t>
      </w:r>
      <w:r>
        <w:t>Approval</w:t>
      </w:r>
      <w:r>
        <w:br/>
      </w:r>
      <w:r w:rsidRPr="00D53282">
        <w:rPr>
          <w:b/>
        </w:rPr>
        <w:t>Abstract:</w:t>
      </w:r>
      <w:r w:rsidRPr="00D53282">
        <w:t xml:space="preserve"> </w:t>
      </w:r>
      <w:r>
        <w:br/>
        <w:t>23.502 CR4516; 23.502 CR4530; 23.501 CR4980R1; 23.502 CR4515R2; 23.501 CR4788R3; 23.288 CR1017; 23.288 CR0980R1; 23.288 CR1003R1; 23.288 CR1004R1; 23.288 CR0985R1; 23.502 CR4491R2; 23.503 CR1219R1; 23.288 CR0987R1; 23.288 CR0978R1; 23.288 CR0992R2; 23.288 CR0993R2; 23.288 CR0994R2; 23.288 CR1016R2; 23.288 CR0988R2; 23.501 CR5125R2; 23.503 CR1200R2; 23.288 CR1020R3; 23.501 CR5105R2.</w:t>
      </w:r>
    </w:p>
    <w:p w14:paraId="41F424A0" w14:textId="77777777" w:rsidR="00F734F5" w:rsidRPr="005B25A1" w:rsidRDefault="00F734F5" w:rsidP="00F734F5">
      <w:pPr>
        <w:keepNext/>
        <w:keepLines/>
        <w:rPr>
          <w:b/>
          <w:bCs/>
        </w:rPr>
      </w:pPr>
      <w:r w:rsidRPr="005B25A1">
        <w:rPr>
          <w:b/>
          <w:bCs/>
        </w:rPr>
        <w:t>Plenary Discussion:</w:t>
      </w:r>
    </w:p>
    <w:p w14:paraId="222447DB" w14:textId="77777777" w:rsidR="0019520B" w:rsidRPr="005B25A1" w:rsidRDefault="0019520B" w:rsidP="0019520B">
      <w:pPr>
        <w:keepNext/>
        <w:keepLines/>
      </w:pPr>
      <w:r>
        <w:t>This CR Pack was</w:t>
      </w:r>
      <w:r>
        <w:rPr>
          <w:color w:val="FF0000"/>
        </w:rPr>
        <w:t xml:space="preserve"> block approved</w:t>
      </w:r>
      <w:r w:rsidRPr="0019520B">
        <w:t>.</w:t>
      </w:r>
    </w:p>
    <w:p w14:paraId="64E554E7" w14:textId="77777777" w:rsidR="0019520B" w:rsidRPr="00EB0339" w:rsidRDefault="0019520B" w:rsidP="0019520B">
      <w:r w:rsidRPr="005B25A1">
        <w:rPr>
          <w:b/>
          <w:bCs/>
        </w:rPr>
        <w:t>Status:</w:t>
      </w:r>
      <w:r>
        <w:t xml:space="preserve"> </w:t>
      </w:r>
      <w:r>
        <w:rPr>
          <w:color w:val="FF0000"/>
        </w:rPr>
        <w:t>Approved</w:t>
      </w:r>
      <w:r>
        <w:t>.</w:t>
      </w:r>
    </w:p>
    <w:p w14:paraId="0332C6D9" w14:textId="77777777" w:rsidR="00E00DA6" w:rsidRDefault="007615D6" w:rsidP="000A3FBD">
      <w:pPr>
        <w:pStyle w:val="NormTop"/>
      </w:pPr>
      <w:r>
        <w:rPr>
          <w:color w:val="0000FF"/>
        </w:rPr>
        <w:t>SP-231259</w:t>
      </w:r>
      <w:r w:rsidRPr="00D53282">
        <w:t xml:space="preserve"> </w:t>
      </w:r>
      <w:r>
        <w:t>(CR PACK) SA WG2 CRs on eNPN_Ph2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CR4488; 23.501 CR4818R1; 23.501 CR4988; 23.501 CR5065; 23.501 CR4803R2; 23.501 CR4785R2; 23.402 CR3001R2; 23.501 CR4865R2; 23.501 CR4933R2; 23.501 CR5063R2; 23.501 CR5064R2; 23.501 CR4947R2; 23.501 CR4981R3; 23.503 CR1119R4; 23.316 CR2123R3; 23.316 CR2124R3; 23.501 CR4987R3; 23.501 CR4786R3.</w:t>
      </w:r>
    </w:p>
    <w:p w14:paraId="4FD2DB4D" w14:textId="77777777" w:rsidR="00F734F5" w:rsidRPr="005B25A1" w:rsidRDefault="00F734F5" w:rsidP="00F734F5">
      <w:pPr>
        <w:keepNext/>
        <w:keepLines/>
        <w:rPr>
          <w:b/>
          <w:bCs/>
        </w:rPr>
      </w:pPr>
      <w:r w:rsidRPr="005B25A1">
        <w:rPr>
          <w:b/>
          <w:bCs/>
        </w:rPr>
        <w:t>Plenary Discussion:</w:t>
      </w:r>
    </w:p>
    <w:p w14:paraId="4CF71289" w14:textId="77777777" w:rsidR="0019520B" w:rsidRPr="005B25A1" w:rsidRDefault="0019520B" w:rsidP="0019520B">
      <w:pPr>
        <w:keepNext/>
        <w:keepLines/>
      </w:pPr>
      <w:r>
        <w:t>This CR Pack was</w:t>
      </w:r>
      <w:r>
        <w:rPr>
          <w:color w:val="FF0000"/>
        </w:rPr>
        <w:t xml:space="preserve"> block approved</w:t>
      </w:r>
      <w:r w:rsidRPr="0019520B">
        <w:t>.</w:t>
      </w:r>
    </w:p>
    <w:p w14:paraId="3D8EEBD5" w14:textId="77777777" w:rsidR="0019520B" w:rsidRPr="00EB0339" w:rsidRDefault="0019520B" w:rsidP="0019520B">
      <w:r w:rsidRPr="005B25A1">
        <w:rPr>
          <w:b/>
          <w:bCs/>
        </w:rPr>
        <w:t>Status:</w:t>
      </w:r>
      <w:r>
        <w:t xml:space="preserve"> </w:t>
      </w:r>
      <w:r>
        <w:rPr>
          <w:color w:val="FF0000"/>
        </w:rPr>
        <w:t>Approved</w:t>
      </w:r>
      <w:r>
        <w:t>.</w:t>
      </w:r>
    </w:p>
    <w:p w14:paraId="0784A1E6" w14:textId="77777777" w:rsidR="00E00DA6" w:rsidRDefault="007615D6" w:rsidP="000A3FBD">
      <w:pPr>
        <w:pStyle w:val="NormTop"/>
      </w:pPr>
      <w:r>
        <w:rPr>
          <w:color w:val="0000FF"/>
        </w:rPr>
        <w:t>SP-231260</w:t>
      </w:r>
      <w:r w:rsidRPr="00D53282">
        <w:t xml:space="preserve"> </w:t>
      </w:r>
      <w:r>
        <w:t>(CR PACK) SA WG2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23.501 CR4783R2; 23.501 CR4350R4; 23.501 CR4480R5; 23.501 CR4631R8; 23.501 CR5137R1; 23.501 CR4740R4; 23.501 CR4850R4; 23.501 CR5172R3; 23.501 CR5109R3; 23.501 CR5170R4; 23.501 CR5036R5; 23.501 CR5156R4.</w:t>
      </w:r>
    </w:p>
    <w:p w14:paraId="50DF9140" w14:textId="77777777" w:rsidR="00F734F5" w:rsidRPr="005B25A1" w:rsidRDefault="00F734F5" w:rsidP="00F734F5">
      <w:pPr>
        <w:keepNext/>
        <w:keepLines/>
        <w:rPr>
          <w:b/>
          <w:bCs/>
        </w:rPr>
      </w:pPr>
      <w:r w:rsidRPr="005B25A1">
        <w:rPr>
          <w:b/>
          <w:bCs/>
        </w:rPr>
        <w:t>Plenary Discussion:</w:t>
      </w:r>
    </w:p>
    <w:p w14:paraId="2EFA30F5" w14:textId="77777777" w:rsidR="0019520B" w:rsidRPr="005B25A1" w:rsidRDefault="0019520B" w:rsidP="0019520B">
      <w:pPr>
        <w:keepNext/>
        <w:keepLines/>
      </w:pPr>
      <w:r>
        <w:t>This CR Pack was</w:t>
      </w:r>
      <w:r>
        <w:rPr>
          <w:color w:val="FF0000"/>
        </w:rPr>
        <w:t xml:space="preserve"> block approved</w:t>
      </w:r>
      <w:r w:rsidRPr="0019520B">
        <w:t>.</w:t>
      </w:r>
    </w:p>
    <w:p w14:paraId="4F34F408" w14:textId="77777777" w:rsidR="0019520B" w:rsidRPr="00EB0339" w:rsidRDefault="0019520B" w:rsidP="0019520B">
      <w:r w:rsidRPr="005B25A1">
        <w:rPr>
          <w:b/>
          <w:bCs/>
        </w:rPr>
        <w:t>Status:</w:t>
      </w:r>
      <w:r>
        <w:t xml:space="preserve"> </w:t>
      </w:r>
      <w:r>
        <w:rPr>
          <w:color w:val="FF0000"/>
        </w:rPr>
        <w:t>Approved</w:t>
      </w:r>
      <w:r>
        <w:t>.</w:t>
      </w:r>
    </w:p>
    <w:p w14:paraId="2B713BB9" w14:textId="77777777" w:rsidR="00E00DA6" w:rsidRDefault="007615D6" w:rsidP="000A3FBD">
      <w:pPr>
        <w:pStyle w:val="NormTop"/>
      </w:pPr>
      <w:r>
        <w:rPr>
          <w:color w:val="0000FF"/>
        </w:rPr>
        <w:t>SP-231261</w:t>
      </w:r>
      <w:r w:rsidRPr="00D53282">
        <w:t xml:space="preserve"> </w:t>
      </w:r>
      <w:r>
        <w:t>(CR PACK) SA WG2 CRs on eNS_Ph3 (Rel-18) (Source: SA WG2)</w:t>
      </w:r>
      <w:r>
        <w:br/>
      </w:r>
      <w:r w:rsidRPr="00D53282">
        <w:rPr>
          <w:b/>
        </w:rPr>
        <w:t>Document for:</w:t>
      </w:r>
      <w:r w:rsidRPr="00D53282">
        <w:t xml:space="preserve"> </w:t>
      </w:r>
      <w:r>
        <w:t>Approval</w:t>
      </w:r>
      <w:r>
        <w:br/>
      </w:r>
      <w:r w:rsidRPr="00D53282">
        <w:rPr>
          <w:b/>
        </w:rPr>
        <w:t>Abstract:</w:t>
      </w:r>
      <w:r w:rsidRPr="00D53282">
        <w:t xml:space="preserve"> </w:t>
      </w:r>
      <w:r>
        <w:br/>
        <w:t>23.503 CR1118R1; 23.502 CR4262R2; 23.502 CR4439R2; 23.502 CR4296R3; 23.502 CR4451R3; 23.502 CR4562R2; 23.502 CR4626R2; 23.503 CR1213R3; 23.502 CR4638R1; 23.502 CR4392R5; 23.503 CR1093R9.</w:t>
      </w:r>
    </w:p>
    <w:p w14:paraId="0200BC23" w14:textId="77777777" w:rsidR="00F734F5" w:rsidRPr="005B25A1" w:rsidRDefault="00F734F5" w:rsidP="00F734F5">
      <w:pPr>
        <w:keepNext/>
        <w:keepLines/>
        <w:rPr>
          <w:b/>
          <w:bCs/>
        </w:rPr>
      </w:pPr>
      <w:r w:rsidRPr="005B25A1">
        <w:rPr>
          <w:b/>
          <w:bCs/>
        </w:rPr>
        <w:t>Plenary Discussion:</w:t>
      </w:r>
    </w:p>
    <w:p w14:paraId="3D82A641" w14:textId="77777777" w:rsidR="0019520B" w:rsidRPr="005B25A1" w:rsidRDefault="0019520B" w:rsidP="0019520B">
      <w:pPr>
        <w:keepNext/>
        <w:keepLines/>
      </w:pPr>
      <w:r>
        <w:t>This CR Pack was</w:t>
      </w:r>
      <w:r>
        <w:rPr>
          <w:color w:val="FF0000"/>
        </w:rPr>
        <w:t xml:space="preserve"> block approved</w:t>
      </w:r>
      <w:r w:rsidRPr="0019520B">
        <w:t>.</w:t>
      </w:r>
    </w:p>
    <w:p w14:paraId="5830F32A" w14:textId="77777777" w:rsidR="0019520B" w:rsidRPr="00EB0339" w:rsidRDefault="0019520B" w:rsidP="0019520B">
      <w:r w:rsidRPr="005B25A1">
        <w:rPr>
          <w:b/>
          <w:bCs/>
        </w:rPr>
        <w:t>Status:</w:t>
      </w:r>
      <w:r>
        <w:t xml:space="preserve"> </w:t>
      </w:r>
      <w:r>
        <w:rPr>
          <w:color w:val="FF0000"/>
        </w:rPr>
        <w:t>Approved</w:t>
      </w:r>
      <w:r>
        <w:t>.</w:t>
      </w:r>
    </w:p>
    <w:p w14:paraId="59D190B5" w14:textId="77777777" w:rsidR="00E00DA6" w:rsidRDefault="007615D6" w:rsidP="000A3FBD">
      <w:pPr>
        <w:pStyle w:val="NormTop"/>
      </w:pPr>
      <w:r>
        <w:rPr>
          <w:color w:val="0000FF"/>
        </w:rPr>
        <w:t>SP-231262</w:t>
      </w:r>
      <w:r w:rsidRPr="00D53282">
        <w:t xml:space="preserve"> </w:t>
      </w:r>
      <w:r>
        <w:t>(CR PACK) SA WG2 CR on eNSAC (Rel-18) (Source: SA WG2)</w:t>
      </w:r>
      <w:r>
        <w:br/>
      </w:r>
      <w:r w:rsidRPr="00D53282">
        <w:rPr>
          <w:b/>
        </w:rPr>
        <w:t>Document for:</w:t>
      </w:r>
      <w:r w:rsidRPr="00D53282">
        <w:t xml:space="preserve"> </w:t>
      </w:r>
      <w:r>
        <w:t>Approval</w:t>
      </w:r>
      <w:r>
        <w:br/>
      </w:r>
      <w:r w:rsidRPr="00D53282">
        <w:rPr>
          <w:b/>
        </w:rPr>
        <w:t>Abstract:</w:t>
      </w:r>
      <w:r w:rsidRPr="00D53282">
        <w:t xml:space="preserve"> </w:t>
      </w:r>
      <w:r>
        <w:br/>
        <w:t>23.501 CR5162R3.</w:t>
      </w:r>
    </w:p>
    <w:p w14:paraId="7C0CEDA9" w14:textId="77777777" w:rsidR="00F734F5" w:rsidRPr="005B25A1" w:rsidRDefault="00F734F5" w:rsidP="00F734F5">
      <w:pPr>
        <w:keepNext/>
        <w:keepLines/>
        <w:rPr>
          <w:b/>
          <w:bCs/>
        </w:rPr>
      </w:pPr>
      <w:r w:rsidRPr="005B25A1">
        <w:rPr>
          <w:b/>
          <w:bCs/>
        </w:rPr>
        <w:t>Plenary Discussion:</w:t>
      </w:r>
    </w:p>
    <w:p w14:paraId="68ED6D25" w14:textId="77777777" w:rsidR="0019520B" w:rsidRPr="005B25A1" w:rsidRDefault="0019520B" w:rsidP="0019520B">
      <w:pPr>
        <w:keepNext/>
        <w:keepLines/>
      </w:pPr>
      <w:r>
        <w:t>This CR Pack was</w:t>
      </w:r>
      <w:r>
        <w:rPr>
          <w:color w:val="FF0000"/>
        </w:rPr>
        <w:t xml:space="preserve"> block approved</w:t>
      </w:r>
      <w:r w:rsidRPr="0019520B">
        <w:t>.</w:t>
      </w:r>
    </w:p>
    <w:p w14:paraId="77810AF1" w14:textId="77777777" w:rsidR="0019520B" w:rsidRPr="00EB0339" w:rsidRDefault="0019520B" w:rsidP="0019520B">
      <w:r w:rsidRPr="005B25A1">
        <w:rPr>
          <w:b/>
          <w:bCs/>
        </w:rPr>
        <w:t>Status:</w:t>
      </w:r>
      <w:r>
        <w:t xml:space="preserve"> </w:t>
      </w:r>
      <w:r>
        <w:rPr>
          <w:color w:val="FF0000"/>
        </w:rPr>
        <w:t>Approved</w:t>
      </w:r>
      <w:r>
        <w:t>.</w:t>
      </w:r>
    </w:p>
    <w:p w14:paraId="1898128A" w14:textId="77777777" w:rsidR="00E00DA6" w:rsidRDefault="007615D6" w:rsidP="000A3FBD">
      <w:pPr>
        <w:pStyle w:val="NormTop"/>
      </w:pPr>
      <w:r>
        <w:rPr>
          <w:color w:val="0000FF"/>
        </w:rPr>
        <w:t>SP-231263</w:t>
      </w:r>
      <w:r w:rsidRPr="00D53282">
        <w:t xml:space="preserve"> </w:t>
      </w:r>
      <w:r>
        <w:t>(CR PACK) SA WG2 CRs on eUEPO (Rel-18) (Source: SA WG2)</w:t>
      </w:r>
      <w:r>
        <w:br/>
      </w:r>
      <w:r w:rsidRPr="00D53282">
        <w:rPr>
          <w:b/>
        </w:rPr>
        <w:t>Document for:</w:t>
      </w:r>
      <w:r w:rsidRPr="00D53282">
        <w:t xml:space="preserve"> </w:t>
      </w:r>
      <w:r>
        <w:t>Approval</w:t>
      </w:r>
      <w:r>
        <w:br/>
      </w:r>
      <w:r w:rsidRPr="00D53282">
        <w:rPr>
          <w:b/>
        </w:rPr>
        <w:t>Abstract:</w:t>
      </w:r>
      <w:r w:rsidRPr="00D53282">
        <w:t xml:space="preserve"> </w:t>
      </w:r>
      <w:r>
        <w:br/>
        <w:t>23.501 CR5096; 23.503 CR1203R1; 23.501 CR4724R3; 23.502 CR4555R1; 23.502 CR4604R2; 23.501 CR5111R2; 23.501 CR5110R2; 23.503 CR1236R2; 23.502 CR4605R3; 23.501 CR5070R3; 23.503 CR1189R3; 23.502 CR4269R3; 23.502 CR4546R5.</w:t>
      </w:r>
    </w:p>
    <w:p w14:paraId="6CFF75A3" w14:textId="77777777" w:rsidR="00F734F5" w:rsidRPr="005B25A1" w:rsidRDefault="00F734F5" w:rsidP="00F734F5">
      <w:pPr>
        <w:keepNext/>
        <w:keepLines/>
        <w:rPr>
          <w:b/>
          <w:bCs/>
        </w:rPr>
      </w:pPr>
      <w:r w:rsidRPr="005B25A1">
        <w:rPr>
          <w:b/>
          <w:bCs/>
        </w:rPr>
        <w:t>Plenary Discussion:</w:t>
      </w:r>
    </w:p>
    <w:p w14:paraId="2C8DABF9" w14:textId="77777777" w:rsidR="0019520B" w:rsidRPr="005B25A1" w:rsidRDefault="0019520B" w:rsidP="0019520B">
      <w:pPr>
        <w:keepNext/>
        <w:keepLines/>
      </w:pPr>
      <w:r>
        <w:t>This CR Pack was</w:t>
      </w:r>
      <w:r>
        <w:rPr>
          <w:color w:val="FF0000"/>
        </w:rPr>
        <w:t xml:space="preserve"> block approved</w:t>
      </w:r>
      <w:r w:rsidRPr="0019520B">
        <w:t>.</w:t>
      </w:r>
    </w:p>
    <w:p w14:paraId="520B4300" w14:textId="77777777" w:rsidR="0019520B" w:rsidRPr="00EB0339" w:rsidRDefault="0019520B" w:rsidP="0019520B">
      <w:r w:rsidRPr="005B25A1">
        <w:rPr>
          <w:b/>
          <w:bCs/>
        </w:rPr>
        <w:t>Status:</w:t>
      </w:r>
      <w:r>
        <w:t xml:space="preserve"> </w:t>
      </w:r>
      <w:r>
        <w:rPr>
          <w:color w:val="FF0000"/>
        </w:rPr>
        <w:t>Approved</w:t>
      </w:r>
      <w:r>
        <w:t>.</w:t>
      </w:r>
    </w:p>
    <w:p w14:paraId="0BF78A0A" w14:textId="77777777" w:rsidR="00E00DA6" w:rsidRDefault="007615D6" w:rsidP="000A3FBD">
      <w:pPr>
        <w:pStyle w:val="NormTop"/>
      </w:pPr>
      <w:r>
        <w:rPr>
          <w:color w:val="0000FF"/>
        </w:rPr>
        <w:t>SP-231264</w:t>
      </w:r>
      <w:r w:rsidRPr="00D53282">
        <w:t xml:space="preserve"> </w:t>
      </w:r>
      <w:r>
        <w:t>(CR PACK) SA WG2 CRs on GMEC (Rel-18) (Source: SA WG2)</w:t>
      </w:r>
      <w:r>
        <w:br/>
      </w:r>
      <w:r w:rsidRPr="00D53282">
        <w:rPr>
          <w:b/>
        </w:rPr>
        <w:t>Document for:</w:t>
      </w:r>
      <w:r w:rsidRPr="00D53282">
        <w:t xml:space="preserve"> </w:t>
      </w:r>
      <w:r>
        <w:t>Approval</w:t>
      </w:r>
      <w:r>
        <w:br/>
      </w:r>
      <w:r w:rsidRPr="00D53282">
        <w:rPr>
          <w:b/>
        </w:rPr>
        <w:t>Abstract:</w:t>
      </w:r>
      <w:r w:rsidRPr="00D53282">
        <w:t xml:space="preserve"> </w:t>
      </w:r>
      <w:r>
        <w:br/>
        <w:t>23.501 CR4970R1; 23.501 CR4989R1; 23.502 CR4498R2; 23.501 CR4965R2; 23.502 CR4527R2; 23.501 CR5034R2; 23.501 CR4993R2; 23.502 CR4496R2; 23.503 CR1164R3.</w:t>
      </w:r>
    </w:p>
    <w:p w14:paraId="7BA4158C" w14:textId="77777777" w:rsidR="00F734F5" w:rsidRPr="005B25A1" w:rsidRDefault="00F734F5" w:rsidP="00F734F5">
      <w:pPr>
        <w:keepNext/>
        <w:keepLines/>
        <w:rPr>
          <w:b/>
          <w:bCs/>
        </w:rPr>
      </w:pPr>
      <w:r w:rsidRPr="005B25A1">
        <w:rPr>
          <w:b/>
          <w:bCs/>
        </w:rPr>
        <w:t>Plenary Discussion:</w:t>
      </w:r>
    </w:p>
    <w:p w14:paraId="15164526" w14:textId="77777777" w:rsidR="0019520B" w:rsidRPr="005B25A1" w:rsidRDefault="0019520B" w:rsidP="0019520B">
      <w:pPr>
        <w:keepNext/>
        <w:keepLines/>
      </w:pPr>
      <w:r>
        <w:t>This CR Pack was</w:t>
      </w:r>
      <w:r>
        <w:rPr>
          <w:color w:val="FF0000"/>
        </w:rPr>
        <w:t xml:space="preserve"> block approved</w:t>
      </w:r>
      <w:r w:rsidRPr="0019520B">
        <w:t>.</w:t>
      </w:r>
    </w:p>
    <w:p w14:paraId="126776BC" w14:textId="77777777" w:rsidR="0019520B" w:rsidRPr="00EB0339" w:rsidRDefault="0019520B" w:rsidP="0019520B">
      <w:r w:rsidRPr="005B25A1">
        <w:rPr>
          <w:b/>
          <w:bCs/>
        </w:rPr>
        <w:t>Status:</w:t>
      </w:r>
      <w:r>
        <w:t xml:space="preserve"> </w:t>
      </w:r>
      <w:r>
        <w:rPr>
          <w:color w:val="FF0000"/>
        </w:rPr>
        <w:t>Approved</w:t>
      </w:r>
      <w:r>
        <w:t>.</w:t>
      </w:r>
    </w:p>
    <w:p w14:paraId="600CC2BB" w14:textId="77777777" w:rsidR="00E00DA6" w:rsidRDefault="007615D6" w:rsidP="000A3FBD">
      <w:pPr>
        <w:pStyle w:val="NormTop"/>
      </w:pPr>
      <w:r>
        <w:rPr>
          <w:color w:val="0000FF"/>
        </w:rPr>
        <w:t>SP-231265</w:t>
      </w:r>
      <w:r w:rsidRPr="00D53282">
        <w:t xml:space="preserve"> </w:t>
      </w:r>
      <w:r>
        <w:t>(CR PACK) SA WG2 CR on IABARC, TEI18 (Rel-18) (Source: SA WG2)</w:t>
      </w:r>
      <w:r>
        <w:br/>
      </w:r>
      <w:r w:rsidRPr="00D53282">
        <w:rPr>
          <w:b/>
        </w:rPr>
        <w:t>Document for:</w:t>
      </w:r>
      <w:r w:rsidRPr="00D53282">
        <w:t xml:space="preserve"> </w:t>
      </w:r>
      <w:r>
        <w:t>Approval</w:t>
      </w:r>
      <w:r>
        <w:br/>
      </w:r>
      <w:r w:rsidRPr="00D53282">
        <w:rPr>
          <w:b/>
        </w:rPr>
        <w:t>Abstract:</w:t>
      </w:r>
      <w:r w:rsidRPr="00D53282">
        <w:t xml:space="preserve"> </w:t>
      </w:r>
      <w:r>
        <w:br/>
        <w:t>23.501 CR4964R2.</w:t>
      </w:r>
    </w:p>
    <w:p w14:paraId="63CE05D5" w14:textId="77777777" w:rsidR="00F734F5" w:rsidRPr="005B25A1" w:rsidRDefault="00F734F5" w:rsidP="00F734F5">
      <w:pPr>
        <w:keepNext/>
        <w:keepLines/>
        <w:rPr>
          <w:b/>
          <w:bCs/>
        </w:rPr>
      </w:pPr>
      <w:r w:rsidRPr="005B25A1">
        <w:rPr>
          <w:b/>
          <w:bCs/>
        </w:rPr>
        <w:t>Plenary Discussion:</w:t>
      </w:r>
    </w:p>
    <w:p w14:paraId="2642B90E" w14:textId="77777777" w:rsidR="0019520B" w:rsidRPr="005B25A1" w:rsidRDefault="0019520B" w:rsidP="0019520B">
      <w:pPr>
        <w:keepNext/>
        <w:keepLines/>
      </w:pPr>
      <w:r>
        <w:t>This CR Pack was</w:t>
      </w:r>
      <w:r>
        <w:rPr>
          <w:color w:val="FF0000"/>
        </w:rPr>
        <w:t xml:space="preserve"> block approved</w:t>
      </w:r>
      <w:r w:rsidRPr="0019520B">
        <w:t>.</w:t>
      </w:r>
    </w:p>
    <w:p w14:paraId="68C20EBF" w14:textId="77777777" w:rsidR="0019520B" w:rsidRPr="00EB0339" w:rsidRDefault="0019520B" w:rsidP="0019520B">
      <w:r w:rsidRPr="005B25A1">
        <w:rPr>
          <w:b/>
          <w:bCs/>
        </w:rPr>
        <w:t>Status:</w:t>
      </w:r>
      <w:r>
        <w:t xml:space="preserve"> </w:t>
      </w:r>
      <w:r>
        <w:rPr>
          <w:color w:val="FF0000"/>
        </w:rPr>
        <w:t>Approved</w:t>
      </w:r>
      <w:r>
        <w:t>.</w:t>
      </w:r>
    </w:p>
    <w:p w14:paraId="03645EC2" w14:textId="77777777" w:rsidR="00E00DA6" w:rsidRDefault="007615D6" w:rsidP="000A3FBD">
      <w:pPr>
        <w:pStyle w:val="NormTop"/>
      </w:pPr>
      <w:r>
        <w:rPr>
          <w:color w:val="0000FF"/>
        </w:rPr>
        <w:t>SP-231266</w:t>
      </w:r>
      <w:r w:rsidRPr="00D53282">
        <w:t xml:space="preserve"> </w:t>
      </w:r>
      <w:r>
        <w:t>(CR PACK) SA WG2 CRs on NG_RTC (Rel-18) (Source: SA WG2)</w:t>
      </w:r>
      <w:r>
        <w:br/>
      </w:r>
      <w:r w:rsidRPr="00D53282">
        <w:rPr>
          <w:b/>
        </w:rPr>
        <w:t>Document for:</w:t>
      </w:r>
      <w:r w:rsidRPr="00D53282">
        <w:t xml:space="preserve"> </w:t>
      </w:r>
      <w:r>
        <w:t>Approval</w:t>
      </w:r>
      <w:r>
        <w:br/>
      </w:r>
      <w:r w:rsidRPr="00D53282">
        <w:rPr>
          <w:b/>
        </w:rPr>
        <w:t>Abstract:</w:t>
      </w:r>
      <w:r w:rsidRPr="00D53282">
        <w:t xml:space="preserve"> </w:t>
      </w:r>
      <w:r>
        <w:br/>
        <w:t>23.228 CR1362; 23.228 CR1368R1; 23.228 CR1376R1; 23.228 CR1339R3; 23.228 CR1375R2; 23.228 CR1372R2; 23.228 CR1363R2; 23.228 CR1374R2; 23.228 CR1366R3; 23.228 CR1371R4.</w:t>
      </w:r>
    </w:p>
    <w:p w14:paraId="520F483F" w14:textId="77777777" w:rsidR="00F734F5" w:rsidRPr="005B25A1" w:rsidRDefault="00F734F5" w:rsidP="00F734F5">
      <w:pPr>
        <w:keepNext/>
        <w:keepLines/>
        <w:rPr>
          <w:b/>
          <w:bCs/>
        </w:rPr>
      </w:pPr>
      <w:r w:rsidRPr="005B25A1">
        <w:rPr>
          <w:b/>
          <w:bCs/>
        </w:rPr>
        <w:t>Plenary Discussion:</w:t>
      </w:r>
    </w:p>
    <w:p w14:paraId="77BCAC38" w14:textId="77777777" w:rsidR="0019520B" w:rsidRPr="005B25A1" w:rsidRDefault="0019520B" w:rsidP="0019520B">
      <w:pPr>
        <w:keepNext/>
        <w:keepLines/>
      </w:pPr>
      <w:r>
        <w:t>This CR Pack was</w:t>
      </w:r>
      <w:r>
        <w:rPr>
          <w:color w:val="FF0000"/>
        </w:rPr>
        <w:t xml:space="preserve"> block approved</w:t>
      </w:r>
      <w:r w:rsidRPr="0019520B">
        <w:t>.</w:t>
      </w:r>
    </w:p>
    <w:p w14:paraId="1C27E3B2" w14:textId="77777777" w:rsidR="0019520B" w:rsidRPr="00EB0339" w:rsidRDefault="0019520B" w:rsidP="0019520B">
      <w:r w:rsidRPr="005B25A1">
        <w:rPr>
          <w:b/>
          <w:bCs/>
        </w:rPr>
        <w:t>Status:</w:t>
      </w:r>
      <w:r>
        <w:t xml:space="preserve"> </w:t>
      </w:r>
      <w:r>
        <w:rPr>
          <w:color w:val="FF0000"/>
        </w:rPr>
        <w:t>Approved</w:t>
      </w:r>
      <w:r>
        <w:t>.</w:t>
      </w:r>
    </w:p>
    <w:p w14:paraId="1F3E2994" w14:textId="77777777" w:rsidR="00E00DA6" w:rsidRDefault="007615D6" w:rsidP="000A3FBD">
      <w:pPr>
        <w:pStyle w:val="NormTop"/>
      </w:pPr>
      <w:r>
        <w:rPr>
          <w:color w:val="0000FF"/>
        </w:rPr>
        <w:t>SP-231267</w:t>
      </w:r>
      <w:r w:rsidRPr="00D53282">
        <w:t xml:space="preserve"> </w:t>
      </w:r>
      <w:r>
        <w:t>(CR PACK) SA WG2 CRs on NR_REDCAP_Ph2 (Rel-18) (Source: SA WG2)</w:t>
      </w:r>
      <w:r>
        <w:br/>
      </w:r>
      <w:r w:rsidRPr="00D53282">
        <w:rPr>
          <w:b/>
        </w:rPr>
        <w:t>Document for:</w:t>
      </w:r>
      <w:r w:rsidRPr="00D53282">
        <w:t xml:space="preserve"> </w:t>
      </w:r>
      <w:r>
        <w:t>Approval</w:t>
      </w:r>
      <w:r>
        <w:br/>
      </w:r>
      <w:r w:rsidRPr="00D53282">
        <w:rPr>
          <w:b/>
        </w:rPr>
        <w:t>Abstract:</w:t>
      </w:r>
      <w:r w:rsidRPr="00D53282">
        <w:t xml:space="preserve"> </w:t>
      </w:r>
      <w:r>
        <w:br/>
        <w:t>23.502 CR4523; 23.501 CR4960R1; 23.502 CR4524R2; 23.501 CR4771R4.</w:t>
      </w:r>
    </w:p>
    <w:p w14:paraId="30A14D04" w14:textId="77777777" w:rsidR="00F734F5" w:rsidRPr="005B25A1" w:rsidRDefault="00F734F5" w:rsidP="00F734F5">
      <w:pPr>
        <w:keepNext/>
        <w:keepLines/>
        <w:rPr>
          <w:b/>
          <w:bCs/>
        </w:rPr>
      </w:pPr>
      <w:r w:rsidRPr="005B25A1">
        <w:rPr>
          <w:b/>
          <w:bCs/>
        </w:rPr>
        <w:t>Plenary Discussion:</w:t>
      </w:r>
    </w:p>
    <w:p w14:paraId="4156E72D" w14:textId="77777777" w:rsidR="0019520B" w:rsidRPr="005B25A1" w:rsidRDefault="0019520B" w:rsidP="0019520B">
      <w:pPr>
        <w:keepNext/>
        <w:keepLines/>
      </w:pPr>
      <w:r>
        <w:t>This CR Pack was</w:t>
      </w:r>
      <w:r>
        <w:rPr>
          <w:color w:val="FF0000"/>
        </w:rPr>
        <w:t xml:space="preserve"> block approved</w:t>
      </w:r>
      <w:r w:rsidRPr="0019520B">
        <w:t>.</w:t>
      </w:r>
    </w:p>
    <w:p w14:paraId="3DEF7613" w14:textId="77777777" w:rsidR="0019520B" w:rsidRPr="00EB0339" w:rsidRDefault="0019520B" w:rsidP="0019520B">
      <w:r w:rsidRPr="005B25A1">
        <w:rPr>
          <w:b/>
          <w:bCs/>
        </w:rPr>
        <w:t>Status:</w:t>
      </w:r>
      <w:r>
        <w:t xml:space="preserve"> </w:t>
      </w:r>
      <w:r>
        <w:rPr>
          <w:color w:val="FF0000"/>
        </w:rPr>
        <w:t>Approved</w:t>
      </w:r>
      <w:r>
        <w:t>.</w:t>
      </w:r>
    </w:p>
    <w:p w14:paraId="15B8E5A7" w14:textId="77777777" w:rsidR="00E00DA6" w:rsidRDefault="007615D6" w:rsidP="000A3FBD">
      <w:pPr>
        <w:pStyle w:val="NormTop"/>
      </w:pPr>
      <w:r>
        <w:rPr>
          <w:color w:val="0000FF"/>
        </w:rPr>
        <w:t>SP-231268</w:t>
      </w:r>
      <w:r w:rsidRPr="00D53282">
        <w:t xml:space="preserve"> </w:t>
      </w:r>
      <w:r>
        <w:t>(CR PACK) SA WG2 CR on NR_SL_enh2 (Rel-18) (Source: SA WG2)</w:t>
      </w:r>
      <w:r>
        <w:br/>
      </w:r>
      <w:r w:rsidRPr="00D53282">
        <w:rPr>
          <w:b/>
        </w:rPr>
        <w:t>Document for:</w:t>
      </w:r>
      <w:r w:rsidRPr="00D53282">
        <w:t xml:space="preserve"> </w:t>
      </w:r>
      <w:r>
        <w:t>Approval</w:t>
      </w:r>
      <w:r>
        <w:br/>
      </w:r>
      <w:r w:rsidRPr="00D53282">
        <w:rPr>
          <w:b/>
        </w:rPr>
        <w:t>Abstract:</w:t>
      </w:r>
      <w:r w:rsidRPr="00D53282">
        <w:t xml:space="preserve"> </w:t>
      </w:r>
      <w:r>
        <w:br/>
        <w:t>23.287 CR0191R2.</w:t>
      </w:r>
    </w:p>
    <w:p w14:paraId="26883F8A" w14:textId="77777777" w:rsidR="00F734F5" w:rsidRPr="005B25A1" w:rsidRDefault="00F734F5" w:rsidP="00F734F5">
      <w:pPr>
        <w:keepNext/>
        <w:keepLines/>
        <w:rPr>
          <w:b/>
          <w:bCs/>
        </w:rPr>
      </w:pPr>
      <w:r w:rsidRPr="005B25A1">
        <w:rPr>
          <w:b/>
          <w:bCs/>
        </w:rPr>
        <w:t>Plenary Discussion:</w:t>
      </w:r>
    </w:p>
    <w:p w14:paraId="269190BE" w14:textId="77777777" w:rsidR="0019520B" w:rsidRPr="005B25A1" w:rsidRDefault="0019520B" w:rsidP="0019520B">
      <w:pPr>
        <w:keepNext/>
        <w:keepLines/>
      </w:pPr>
      <w:r>
        <w:t>This CR Pack was</w:t>
      </w:r>
      <w:r>
        <w:rPr>
          <w:color w:val="FF0000"/>
        </w:rPr>
        <w:t xml:space="preserve"> block approved</w:t>
      </w:r>
      <w:r w:rsidRPr="0019520B">
        <w:t>.</w:t>
      </w:r>
    </w:p>
    <w:p w14:paraId="396A9AB2" w14:textId="77777777" w:rsidR="0019520B" w:rsidRPr="00EB0339" w:rsidRDefault="0019520B" w:rsidP="0019520B">
      <w:r w:rsidRPr="005B25A1">
        <w:rPr>
          <w:b/>
          <w:bCs/>
        </w:rPr>
        <w:t>Status:</w:t>
      </w:r>
      <w:r>
        <w:t xml:space="preserve"> </w:t>
      </w:r>
      <w:r>
        <w:rPr>
          <w:color w:val="FF0000"/>
        </w:rPr>
        <w:t>Approved</w:t>
      </w:r>
      <w:r>
        <w:t>.</w:t>
      </w:r>
    </w:p>
    <w:p w14:paraId="1972EFDC" w14:textId="77777777" w:rsidR="00E00DA6" w:rsidRDefault="007615D6" w:rsidP="000A3FBD">
      <w:pPr>
        <w:pStyle w:val="NormTop"/>
      </w:pPr>
      <w:r>
        <w:rPr>
          <w:color w:val="0000FF"/>
        </w:rPr>
        <w:t>SP-231269</w:t>
      </w:r>
      <w:r w:rsidRPr="00D53282">
        <w:t xml:space="preserve"> </w:t>
      </w:r>
      <w:r>
        <w:t>(CR PACK) SA WG2 CRs on PIN (Rel-18) (Source: SA WG2)</w:t>
      </w:r>
      <w:r>
        <w:br/>
      </w:r>
      <w:r w:rsidRPr="00D53282">
        <w:rPr>
          <w:b/>
        </w:rPr>
        <w:t>Document for:</w:t>
      </w:r>
      <w:r w:rsidRPr="00D53282">
        <w:t xml:space="preserve"> </w:t>
      </w:r>
      <w:r>
        <w:t>Approval</w:t>
      </w:r>
      <w:r>
        <w:br/>
      </w:r>
      <w:r w:rsidRPr="00D53282">
        <w:rPr>
          <w:b/>
        </w:rPr>
        <w:t>Abstract:</w:t>
      </w:r>
      <w:r w:rsidRPr="00D53282">
        <w:t xml:space="preserve"> </w:t>
      </w:r>
      <w:r>
        <w:br/>
        <w:t>23.501 CR5084; 23.502 CR4307R2; 23.502 CR4305R2; 23.503 CR1109R2; 23.501 CR4760R4; 23.501 CR4762R3; 23.502 CR4575R2; 23.501 CR5083R1; 23.501 CR4961R3; 23.502 CR4306R3; 23.503 CR1212R2.</w:t>
      </w:r>
    </w:p>
    <w:p w14:paraId="463A82E9" w14:textId="77777777" w:rsidR="00F734F5" w:rsidRPr="005B25A1" w:rsidRDefault="00F734F5" w:rsidP="00F734F5">
      <w:pPr>
        <w:keepNext/>
        <w:keepLines/>
        <w:rPr>
          <w:b/>
          <w:bCs/>
        </w:rPr>
      </w:pPr>
      <w:r w:rsidRPr="005B25A1">
        <w:rPr>
          <w:b/>
          <w:bCs/>
        </w:rPr>
        <w:t>Plenary Discussion:</w:t>
      </w:r>
    </w:p>
    <w:p w14:paraId="49BD780E" w14:textId="77777777" w:rsidR="0019520B" w:rsidRPr="005B25A1" w:rsidRDefault="0019520B" w:rsidP="0019520B">
      <w:pPr>
        <w:keepNext/>
        <w:keepLines/>
      </w:pPr>
      <w:r>
        <w:t>This CR Pack was</w:t>
      </w:r>
      <w:r>
        <w:rPr>
          <w:color w:val="FF0000"/>
        </w:rPr>
        <w:t xml:space="preserve"> block approved</w:t>
      </w:r>
      <w:r w:rsidRPr="0019520B">
        <w:t>.</w:t>
      </w:r>
    </w:p>
    <w:p w14:paraId="04B37F51" w14:textId="77777777" w:rsidR="0019520B" w:rsidRPr="00EB0339" w:rsidRDefault="0019520B" w:rsidP="0019520B">
      <w:r w:rsidRPr="005B25A1">
        <w:rPr>
          <w:b/>
          <w:bCs/>
        </w:rPr>
        <w:t>Status:</w:t>
      </w:r>
      <w:r>
        <w:t xml:space="preserve"> </w:t>
      </w:r>
      <w:r>
        <w:rPr>
          <w:color w:val="FF0000"/>
        </w:rPr>
        <w:t>Approved</w:t>
      </w:r>
      <w:r>
        <w:t>.</w:t>
      </w:r>
    </w:p>
    <w:p w14:paraId="52D2DFA1" w14:textId="77777777" w:rsidR="00E00DA6" w:rsidRDefault="007615D6" w:rsidP="000A3FBD">
      <w:pPr>
        <w:pStyle w:val="NormTop"/>
      </w:pPr>
      <w:r>
        <w:rPr>
          <w:color w:val="0000FF"/>
        </w:rPr>
        <w:t>SP-231270</w:t>
      </w:r>
      <w:r w:rsidRPr="00D53282">
        <w:t xml:space="preserve"> </w:t>
      </w:r>
      <w:r>
        <w:t>(CR PACK) SA WG2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CR0417R1; 23.273 CR0418R1; 23.273 CR0421R2; 23.273 CR0423R3; 23.586 CR0026R4; 23.273 CR0445R1; 23.273 CR0472R1; 23.273 CR0428R4; 23.273 CR0469R1; 23.586 CR0031R9; 23.273 CR0416R8; 23.273 CR0435R9.</w:t>
      </w:r>
    </w:p>
    <w:p w14:paraId="63EC4A34" w14:textId="77777777" w:rsidR="00F734F5" w:rsidRPr="005B25A1" w:rsidRDefault="00F734F5" w:rsidP="00F734F5">
      <w:pPr>
        <w:keepNext/>
        <w:keepLines/>
        <w:rPr>
          <w:b/>
          <w:bCs/>
        </w:rPr>
      </w:pPr>
      <w:r w:rsidRPr="005B25A1">
        <w:rPr>
          <w:b/>
          <w:bCs/>
        </w:rPr>
        <w:t>Plenary Discussion:</w:t>
      </w:r>
    </w:p>
    <w:p w14:paraId="7527EBD0" w14:textId="77777777" w:rsidR="0019520B" w:rsidRPr="005B25A1" w:rsidRDefault="0019520B" w:rsidP="0019520B">
      <w:pPr>
        <w:keepNext/>
        <w:keepLines/>
      </w:pPr>
      <w:r>
        <w:t>This CR Pack was</w:t>
      </w:r>
      <w:r>
        <w:rPr>
          <w:color w:val="FF0000"/>
        </w:rPr>
        <w:t xml:space="preserve"> block approved</w:t>
      </w:r>
      <w:r w:rsidRPr="0019520B">
        <w:t>.</w:t>
      </w:r>
    </w:p>
    <w:p w14:paraId="178E7CE8" w14:textId="77777777" w:rsidR="0019520B" w:rsidRPr="00EB0339" w:rsidRDefault="0019520B" w:rsidP="0019520B">
      <w:r w:rsidRPr="005B25A1">
        <w:rPr>
          <w:b/>
          <w:bCs/>
        </w:rPr>
        <w:t>Status:</w:t>
      </w:r>
      <w:r>
        <w:t xml:space="preserve"> </w:t>
      </w:r>
      <w:r>
        <w:rPr>
          <w:color w:val="FF0000"/>
        </w:rPr>
        <w:t>Approved</w:t>
      </w:r>
      <w:r>
        <w:t>.</w:t>
      </w:r>
    </w:p>
    <w:p w14:paraId="3B7D33CF" w14:textId="77777777" w:rsidR="00E00DA6" w:rsidRDefault="007615D6" w:rsidP="000A3FBD">
      <w:pPr>
        <w:pStyle w:val="NormTop"/>
      </w:pPr>
      <w:r>
        <w:rPr>
          <w:color w:val="0000FF"/>
        </w:rPr>
        <w:t>SP-231271</w:t>
      </w:r>
      <w:r w:rsidRPr="00D53282">
        <w:t xml:space="preserve"> </w:t>
      </w:r>
      <w:r>
        <w:t>(CR PACK) SA WG2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23.586 CR0071R1; 23.586 CR0065R2; 23.586 CR0061R2; 23.586 CR0057R2; 23.586 CR0034R4; 23.586 CR0082R1; 23.586 CR0085R1; 23.586 CR0067R2; 23.586 CR0094R1; 23.586 CR0070R2; 23.586 CR0045R2; 23.586 CR0064R3; 23.586 CR0088R2.</w:t>
      </w:r>
    </w:p>
    <w:p w14:paraId="21EBA5CB" w14:textId="77777777" w:rsidR="00F734F5" w:rsidRPr="005B25A1" w:rsidRDefault="00F734F5" w:rsidP="00F734F5">
      <w:pPr>
        <w:keepNext/>
        <w:keepLines/>
        <w:rPr>
          <w:b/>
          <w:bCs/>
        </w:rPr>
      </w:pPr>
      <w:r w:rsidRPr="005B25A1">
        <w:rPr>
          <w:b/>
          <w:bCs/>
        </w:rPr>
        <w:t>Plenary Discussion:</w:t>
      </w:r>
    </w:p>
    <w:p w14:paraId="505A8AF3" w14:textId="77777777" w:rsidR="0019520B" w:rsidRPr="005B25A1" w:rsidRDefault="0019520B" w:rsidP="0019520B">
      <w:pPr>
        <w:keepNext/>
        <w:keepLines/>
      </w:pPr>
      <w:r>
        <w:t>This CR Pack was</w:t>
      </w:r>
      <w:r>
        <w:rPr>
          <w:color w:val="FF0000"/>
        </w:rPr>
        <w:t xml:space="preserve"> block approved</w:t>
      </w:r>
      <w:r w:rsidRPr="0019520B">
        <w:t>.</w:t>
      </w:r>
    </w:p>
    <w:p w14:paraId="3C916EBC" w14:textId="77777777" w:rsidR="0019520B" w:rsidRPr="00EB0339" w:rsidRDefault="0019520B" w:rsidP="0019520B">
      <w:r w:rsidRPr="005B25A1">
        <w:rPr>
          <w:b/>
          <w:bCs/>
        </w:rPr>
        <w:t>Status:</w:t>
      </w:r>
      <w:r>
        <w:t xml:space="preserve"> </w:t>
      </w:r>
      <w:r>
        <w:rPr>
          <w:color w:val="FF0000"/>
        </w:rPr>
        <w:t>Approved</w:t>
      </w:r>
      <w:r>
        <w:t>.</w:t>
      </w:r>
    </w:p>
    <w:p w14:paraId="4CF26AF9" w14:textId="77777777" w:rsidR="00E00DA6" w:rsidRDefault="007615D6" w:rsidP="000A3FBD">
      <w:pPr>
        <w:pStyle w:val="NormTop"/>
      </w:pPr>
      <w:r>
        <w:rPr>
          <w:color w:val="0000FF"/>
        </w:rPr>
        <w:t>SP-231272</w:t>
      </w:r>
      <w:r w:rsidRPr="00D53282">
        <w:t xml:space="preserve"> </w:t>
      </w:r>
      <w:r>
        <w:t>(CR PACK) SA WG2 CR on SUECR (Rel-18) (Source: SA WG2)</w:t>
      </w:r>
      <w:r>
        <w:br/>
      </w:r>
      <w:r w:rsidRPr="00D53282">
        <w:rPr>
          <w:b/>
        </w:rPr>
        <w:t>Document for:</w:t>
      </w:r>
      <w:r w:rsidRPr="00D53282">
        <w:t xml:space="preserve"> </w:t>
      </w:r>
      <w:r>
        <w:t>Approval</w:t>
      </w:r>
      <w:r>
        <w:br/>
      </w:r>
      <w:r w:rsidRPr="00D53282">
        <w:rPr>
          <w:b/>
        </w:rPr>
        <w:t>Abstract:</w:t>
      </w:r>
      <w:r w:rsidRPr="00D53282">
        <w:t xml:space="preserve"> </w:t>
      </w:r>
      <w:r>
        <w:br/>
        <w:t>23.502 CR4545R3.</w:t>
      </w:r>
    </w:p>
    <w:p w14:paraId="196B0723" w14:textId="77777777" w:rsidR="00F734F5" w:rsidRPr="005B25A1" w:rsidRDefault="00F734F5" w:rsidP="00F734F5">
      <w:pPr>
        <w:keepNext/>
        <w:keepLines/>
        <w:rPr>
          <w:b/>
          <w:bCs/>
        </w:rPr>
      </w:pPr>
      <w:r w:rsidRPr="005B25A1">
        <w:rPr>
          <w:b/>
          <w:bCs/>
        </w:rPr>
        <w:t>Plenary Discussion:</w:t>
      </w:r>
    </w:p>
    <w:p w14:paraId="3251EFB3" w14:textId="77777777" w:rsidR="0019520B" w:rsidRPr="005B25A1" w:rsidRDefault="0019520B" w:rsidP="0019520B">
      <w:pPr>
        <w:keepNext/>
        <w:keepLines/>
      </w:pPr>
      <w:r>
        <w:t>This CR Pack was</w:t>
      </w:r>
      <w:r>
        <w:rPr>
          <w:color w:val="FF0000"/>
        </w:rPr>
        <w:t xml:space="preserve"> block approved</w:t>
      </w:r>
      <w:r w:rsidRPr="0019520B">
        <w:t>.</w:t>
      </w:r>
    </w:p>
    <w:p w14:paraId="0C6571DC" w14:textId="77777777" w:rsidR="0019520B" w:rsidRPr="00EB0339" w:rsidRDefault="0019520B" w:rsidP="0019520B">
      <w:r w:rsidRPr="005B25A1">
        <w:rPr>
          <w:b/>
          <w:bCs/>
        </w:rPr>
        <w:t>Status:</w:t>
      </w:r>
      <w:r>
        <w:t xml:space="preserve"> </w:t>
      </w:r>
      <w:r>
        <w:rPr>
          <w:color w:val="FF0000"/>
        </w:rPr>
        <w:t>Approved</w:t>
      </w:r>
      <w:r>
        <w:t>.</w:t>
      </w:r>
    </w:p>
    <w:p w14:paraId="73D3F5E9" w14:textId="77777777" w:rsidR="00E00DA6" w:rsidRDefault="007615D6" w:rsidP="000A3FBD">
      <w:pPr>
        <w:pStyle w:val="NormTop"/>
      </w:pPr>
      <w:r>
        <w:rPr>
          <w:color w:val="0000FF"/>
        </w:rPr>
        <w:t>SP-231273</w:t>
      </w:r>
      <w:r w:rsidRPr="00D53282">
        <w:t xml:space="preserve"> </w:t>
      </w:r>
      <w:r>
        <w:t>(CR PACK) SA WG2 CRs on TRS_URLLC (Rel-18) (Source: SA WG2)</w:t>
      </w:r>
      <w:r>
        <w:br/>
      </w:r>
      <w:r w:rsidRPr="00D53282">
        <w:rPr>
          <w:b/>
        </w:rPr>
        <w:t>Document for:</w:t>
      </w:r>
      <w:r w:rsidRPr="00D53282">
        <w:t xml:space="preserve"> </w:t>
      </w:r>
      <w:r>
        <w:t>Approval</w:t>
      </w:r>
      <w:r>
        <w:br/>
      </w:r>
      <w:r w:rsidRPr="00D53282">
        <w:rPr>
          <w:b/>
        </w:rPr>
        <w:t>Abstract:</w:t>
      </w:r>
      <w:r w:rsidRPr="00D53282">
        <w:t xml:space="preserve"> </w:t>
      </w:r>
      <w:r>
        <w:br/>
        <w:t>23.502 CR4477R6; 23.501 CR4955R4; 23.502 CR4519R4; 23.502 CR4600R1; 23.502 CR4658R1; 23.501 CR5024R7; 23.501 CR5115R3; 23.501 CR5039R4.</w:t>
      </w:r>
    </w:p>
    <w:p w14:paraId="4D034F1C" w14:textId="77777777" w:rsidR="00F734F5" w:rsidRPr="005B25A1" w:rsidRDefault="00F734F5" w:rsidP="00F734F5">
      <w:pPr>
        <w:keepNext/>
        <w:keepLines/>
        <w:rPr>
          <w:b/>
          <w:bCs/>
        </w:rPr>
      </w:pPr>
      <w:r w:rsidRPr="005B25A1">
        <w:rPr>
          <w:b/>
          <w:bCs/>
        </w:rPr>
        <w:t>Plenary Discussion:</w:t>
      </w:r>
    </w:p>
    <w:p w14:paraId="2ACDB181" w14:textId="77777777" w:rsidR="0019520B" w:rsidRPr="005B25A1" w:rsidRDefault="0019520B" w:rsidP="0019520B">
      <w:pPr>
        <w:keepNext/>
        <w:keepLines/>
      </w:pPr>
      <w:r>
        <w:t>This CR Pack was</w:t>
      </w:r>
      <w:r>
        <w:rPr>
          <w:color w:val="FF0000"/>
        </w:rPr>
        <w:t xml:space="preserve"> block approved</w:t>
      </w:r>
      <w:r w:rsidRPr="0019520B">
        <w:t>.</w:t>
      </w:r>
    </w:p>
    <w:p w14:paraId="301F7EA0" w14:textId="77777777" w:rsidR="0019520B" w:rsidRPr="00EB0339" w:rsidRDefault="0019520B" w:rsidP="0019520B">
      <w:r w:rsidRPr="005B25A1">
        <w:rPr>
          <w:b/>
          <w:bCs/>
        </w:rPr>
        <w:t>Status:</w:t>
      </w:r>
      <w:r>
        <w:t xml:space="preserve"> </w:t>
      </w:r>
      <w:r>
        <w:rPr>
          <w:color w:val="FF0000"/>
        </w:rPr>
        <w:t>Approved</w:t>
      </w:r>
      <w:r>
        <w:t>.</w:t>
      </w:r>
    </w:p>
    <w:p w14:paraId="0EA4D277" w14:textId="77777777" w:rsidR="00E00DA6" w:rsidRDefault="007615D6" w:rsidP="000A3FBD">
      <w:pPr>
        <w:pStyle w:val="NormTop"/>
      </w:pPr>
      <w:r>
        <w:rPr>
          <w:color w:val="0000FF"/>
        </w:rPr>
        <w:t>SP-231274</w:t>
      </w:r>
      <w:r w:rsidRPr="00D53282">
        <w:t xml:space="preserve"> </w:t>
      </w:r>
      <w:r>
        <w:t>(CR PACK) SA WG2 CRs on UAS_Ph2 (Rel-18) (Source: SA WG2)</w:t>
      </w:r>
      <w:r>
        <w:br/>
      </w:r>
      <w:r w:rsidRPr="00D53282">
        <w:rPr>
          <w:b/>
        </w:rPr>
        <w:t>Document for:</w:t>
      </w:r>
      <w:r w:rsidRPr="00D53282">
        <w:t xml:space="preserve"> </w:t>
      </w:r>
      <w:r>
        <w:t>Approval</w:t>
      </w:r>
      <w:r>
        <w:br/>
      </w:r>
      <w:r w:rsidRPr="00D53282">
        <w:rPr>
          <w:b/>
        </w:rPr>
        <w:t>Abstract:</w:t>
      </w:r>
      <w:r w:rsidRPr="00D53282">
        <w:t xml:space="preserve"> </w:t>
      </w:r>
      <w:r>
        <w:br/>
        <w:t>23.256 CR0108; 23.256 CR0110; 23.503 CR1156; 23.256 CR0109R1; 23.256 CR0114R1; 23.256 CR0115R1; 23.256 CR0116R1; 23.256 CR0111R2; 23.256 CR0117R1; 23.256 CR0118R1.</w:t>
      </w:r>
    </w:p>
    <w:p w14:paraId="53121AD4" w14:textId="77777777" w:rsidR="00F734F5" w:rsidRPr="005B25A1" w:rsidRDefault="00F734F5" w:rsidP="00F734F5">
      <w:pPr>
        <w:keepNext/>
        <w:keepLines/>
        <w:rPr>
          <w:b/>
          <w:bCs/>
        </w:rPr>
      </w:pPr>
      <w:r w:rsidRPr="005B25A1">
        <w:rPr>
          <w:b/>
          <w:bCs/>
        </w:rPr>
        <w:t>Plenary Discussion:</w:t>
      </w:r>
    </w:p>
    <w:p w14:paraId="43499505" w14:textId="77777777" w:rsidR="0019520B" w:rsidRPr="005B25A1" w:rsidRDefault="0019520B" w:rsidP="0019520B">
      <w:pPr>
        <w:keepNext/>
        <w:keepLines/>
      </w:pPr>
      <w:r>
        <w:t>This CR Pack was</w:t>
      </w:r>
      <w:r>
        <w:rPr>
          <w:color w:val="FF0000"/>
        </w:rPr>
        <w:t xml:space="preserve"> block approved</w:t>
      </w:r>
      <w:r w:rsidRPr="0019520B">
        <w:t>.</w:t>
      </w:r>
    </w:p>
    <w:p w14:paraId="78E6B2EF" w14:textId="77777777" w:rsidR="0019520B" w:rsidRPr="00EB0339" w:rsidRDefault="0019520B" w:rsidP="0019520B">
      <w:r w:rsidRPr="005B25A1">
        <w:rPr>
          <w:b/>
          <w:bCs/>
        </w:rPr>
        <w:t>Status:</w:t>
      </w:r>
      <w:r>
        <w:t xml:space="preserve"> </w:t>
      </w:r>
      <w:r>
        <w:rPr>
          <w:color w:val="FF0000"/>
        </w:rPr>
        <w:t>Approved</w:t>
      </w:r>
      <w:r>
        <w:t>.</w:t>
      </w:r>
    </w:p>
    <w:p w14:paraId="792DF9DF" w14:textId="77777777" w:rsidR="00E00DA6" w:rsidRDefault="007615D6" w:rsidP="000A3FBD">
      <w:pPr>
        <w:pStyle w:val="NormTop"/>
      </w:pPr>
      <w:r>
        <w:rPr>
          <w:color w:val="0000FF"/>
        </w:rPr>
        <w:t>SP-231275</w:t>
      </w:r>
      <w:r w:rsidRPr="00D53282">
        <w:t xml:space="preserve"> </w:t>
      </w:r>
      <w:r>
        <w:t>(CR PACK) SA WG2 CRs on UPEAS (Rel-18) (Source: SA WG2)</w:t>
      </w:r>
      <w:r>
        <w:br/>
      </w:r>
      <w:r w:rsidRPr="00D53282">
        <w:rPr>
          <w:b/>
        </w:rPr>
        <w:t>Document for:</w:t>
      </w:r>
      <w:r w:rsidRPr="00D53282">
        <w:t xml:space="preserve"> </w:t>
      </w:r>
      <w:r>
        <w:t>Approval</w:t>
      </w:r>
      <w:r>
        <w:br/>
      </w:r>
      <w:r w:rsidRPr="00D53282">
        <w:rPr>
          <w:b/>
        </w:rPr>
        <w:t>Abstract:</w:t>
      </w:r>
      <w:r w:rsidRPr="00D53282">
        <w:t xml:space="preserve"> </w:t>
      </w:r>
      <w:r>
        <w:br/>
        <w:t>23.502 CR4467; 23.288 CR0924R2; 23.502 CR4532R2; 23.501 CR4935R2; 23.501 CR5002R3; 23.502 CR4505R3; 23.502 CR4454R3; 23.501 CR5001R3; 23.502 CR4504R3; 23.501 CR4937R3; 23.501 CR4942R4; 23.502 CR4464R2; 23.288 CR0914R3.</w:t>
      </w:r>
    </w:p>
    <w:p w14:paraId="17A9A2F0" w14:textId="77777777" w:rsidR="00F734F5" w:rsidRPr="005B25A1" w:rsidRDefault="00F734F5" w:rsidP="00F734F5">
      <w:pPr>
        <w:keepNext/>
        <w:keepLines/>
        <w:rPr>
          <w:b/>
          <w:bCs/>
        </w:rPr>
      </w:pPr>
      <w:r w:rsidRPr="005B25A1">
        <w:rPr>
          <w:b/>
          <w:bCs/>
        </w:rPr>
        <w:t>Plenary Discussion:</w:t>
      </w:r>
    </w:p>
    <w:p w14:paraId="456B7E06" w14:textId="77777777" w:rsidR="0019520B" w:rsidRPr="005B25A1" w:rsidRDefault="0019520B" w:rsidP="0019520B">
      <w:pPr>
        <w:keepNext/>
        <w:keepLines/>
      </w:pPr>
      <w:r>
        <w:t>This CR Pack was</w:t>
      </w:r>
      <w:r>
        <w:rPr>
          <w:color w:val="FF0000"/>
        </w:rPr>
        <w:t xml:space="preserve"> block approved</w:t>
      </w:r>
      <w:r w:rsidRPr="0019520B">
        <w:t>.</w:t>
      </w:r>
    </w:p>
    <w:p w14:paraId="47CE881E" w14:textId="77777777" w:rsidR="0019520B" w:rsidRPr="00EB0339" w:rsidRDefault="0019520B" w:rsidP="0019520B">
      <w:r w:rsidRPr="005B25A1">
        <w:rPr>
          <w:b/>
          <w:bCs/>
        </w:rPr>
        <w:t>Status:</w:t>
      </w:r>
      <w:r>
        <w:t xml:space="preserve"> </w:t>
      </w:r>
      <w:r>
        <w:rPr>
          <w:color w:val="FF0000"/>
        </w:rPr>
        <w:t>Approved</w:t>
      </w:r>
      <w:r>
        <w:t>.</w:t>
      </w:r>
    </w:p>
    <w:p w14:paraId="53BB03A2" w14:textId="77777777" w:rsidR="00E00DA6" w:rsidRDefault="007615D6" w:rsidP="000A3FBD">
      <w:pPr>
        <w:pStyle w:val="NormTop"/>
      </w:pPr>
      <w:r>
        <w:rPr>
          <w:color w:val="0000FF"/>
        </w:rPr>
        <w:t>SP-231276</w:t>
      </w:r>
      <w:r w:rsidRPr="00D53282">
        <w:t xml:space="preserve"> </w:t>
      </w:r>
      <w:r>
        <w:t>(CR PACK) SA WG2 CRs on VMR (Rel-18) (Source: SA WG2)</w:t>
      </w:r>
      <w:r>
        <w:br/>
      </w:r>
      <w:r w:rsidRPr="00D53282">
        <w:rPr>
          <w:b/>
        </w:rPr>
        <w:t>Document for:</w:t>
      </w:r>
      <w:r w:rsidRPr="00D53282">
        <w:t xml:space="preserve"> </w:t>
      </w:r>
      <w:r>
        <w:t>Approval</w:t>
      </w:r>
      <w:r>
        <w:br/>
      </w:r>
      <w:r w:rsidRPr="00D53282">
        <w:rPr>
          <w:b/>
        </w:rPr>
        <w:t>Abstract:</w:t>
      </w:r>
      <w:r w:rsidRPr="00D53282">
        <w:t xml:space="preserve"> </w:t>
      </w:r>
      <w:r>
        <w:br/>
        <w:t>23.273 CR0461; 23.273 CR0462; 23.501 CR5067R1; 23.502 CR4543R1; 23.273 CR0444R1; 23.501 CR4950R1; 23.501 CR4962R2; 23.502 CR4465R2; 23.502 CR4195R3; 23.501 CR5208R1; 23.502 CR4666R2; 23.273 CR0482R2; 23.501 CR5085R3.</w:t>
      </w:r>
    </w:p>
    <w:p w14:paraId="6675216D" w14:textId="77777777" w:rsidR="00F734F5" w:rsidRPr="005B25A1" w:rsidRDefault="00F734F5" w:rsidP="00F734F5">
      <w:pPr>
        <w:keepNext/>
        <w:keepLines/>
        <w:rPr>
          <w:b/>
          <w:bCs/>
        </w:rPr>
      </w:pPr>
      <w:r w:rsidRPr="005B25A1">
        <w:rPr>
          <w:b/>
          <w:bCs/>
        </w:rPr>
        <w:t>Plenary Discussion:</w:t>
      </w:r>
    </w:p>
    <w:p w14:paraId="5948BBDE" w14:textId="77777777" w:rsidR="0019520B" w:rsidRPr="005B25A1" w:rsidRDefault="0019520B" w:rsidP="0019520B">
      <w:pPr>
        <w:keepNext/>
        <w:keepLines/>
      </w:pPr>
      <w:r>
        <w:t>This CR Pack was</w:t>
      </w:r>
      <w:r>
        <w:rPr>
          <w:color w:val="FF0000"/>
        </w:rPr>
        <w:t xml:space="preserve"> block approved</w:t>
      </w:r>
      <w:r w:rsidRPr="0019520B">
        <w:t>.</w:t>
      </w:r>
    </w:p>
    <w:p w14:paraId="565C0CBD" w14:textId="77777777" w:rsidR="0019520B" w:rsidRPr="00EB0339" w:rsidRDefault="0019520B" w:rsidP="0019520B">
      <w:r w:rsidRPr="005B25A1">
        <w:rPr>
          <w:b/>
          <w:bCs/>
        </w:rPr>
        <w:t>Status:</w:t>
      </w:r>
      <w:r>
        <w:t xml:space="preserve"> </w:t>
      </w:r>
      <w:r>
        <w:rPr>
          <w:color w:val="FF0000"/>
        </w:rPr>
        <w:t>Approved</w:t>
      </w:r>
      <w:r>
        <w:t>.</w:t>
      </w:r>
    </w:p>
    <w:p w14:paraId="1F0FAA48" w14:textId="77777777" w:rsidR="00E00DA6" w:rsidRDefault="007615D6" w:rsidP="000A3FBD">
      <w:pPr>
        <w:pStyle w:val="NormTop"/>
      </w:pPr>
      <w:r>
        <w:rPr>
          <w:color w:val="0000FF"/>
        </w:rPr>
        <w:t>SP-231277</w:t>
      </w:r>
      <w:r w:rsidRPr="00D53282">
        <w:t xml:space="preserve"> </w:t>
      </w:r>
      <w:r>
        <w:t>(CR PACK) SA WG2 CRs on XRM (Rel-18) (Source: SA WG2)</w:t>
      </w:r>
      <w:r>
        <w:br/>
      </w:r>
      <w:r w:rsidRPr="00D53282">
        <w:rPr>
          <w:b/>
        </w:rPr>
        <w:t>Document for:</w:t>
      </w:r>
      <w:r w:rsidRPr="00D53282">
        <w:t xml:space="preserve"> </w:t>
      </w:r>
      <w:r>
        <w:t>Approval</w:t>
      </w:r>
      <w:r>
        <w:br/>
      </w:r>
      <w:r w:rsidRPr="00D53282">
        <w:rPr>
          <w:b/>
        </w:rPr>
        <w:t>Abstract:</w:t>
      </w:r>
      <w:r w:rsidRPr="00D53282">
        <w:t xml:space="preserve"> </w:t>
      </w:r>
      <w:r>
        <w:br/>
        <w:t>23.501 CR4943R1; 23.502 CR4363R3; 23.503 CR1104R3; 23.503 CR1049R3; 23.501 CR4871R3; 23.502 CR4181R3; 23.501 CR5026R2; 23.501 CR4957R3; 23.503 CR1174R3; 23.501 CR4807R3; 23.503 CR1180R7; 23.503 CR1192R2; 23.503 CR1179R4; 23.501 CR5080R4; 23.501 CR5012R5; 23.502 CR4511R5.</w:t>
      </w:r>
    </w:p>
    <w:p w14:paraId="546751F6" w14:textId="77777777" w:rsidR="00F734F5" w:rsidRPr="005B25A1" w:rsidRDefault="00F734F5" w:rsidP="00F734F5">
      <w:pPr>
        <w:keepNext/>
        <w:keepLines/>
        <w:rPr>
          <w:b/>
          <w:bCs/>
        </w:rPr>
      </w:pPr>
      <w:r w:rsidRPr="005B25A1">
        <w:rPr>
          <w:b/>
          <w:bCs/>
        </w:rPr>
        <w:t>Plenary Discussion:</w:t>
      </w:r>
    </w:p>
    <w:p w14:paraId="24618761" w14:textId="77777777" w:rsidR="0019520B" w:rsidRPr="005B25A1" w:rsidRDefault="0019520B" w:rsidP="0019520B">
      <w:pPr>
        <w:keepNext/>
        <w:keepLines/>
      </w:pPr>
      <w:r>
        <w:t>This CR Pack was</w:t>
      </w:r>
      <w:r>
        <w:rPr>
          <w:color w:val="FF0000"/>
        </w:rPr>
        <w:t xml:space="preserve"> block approved</w:t>
      </w:r>
      <w:r w:rsidRPr="0019520B">
        <w:t>.</w:t>
      </w:r>
    </w:p>
    <w:p w14:paraId="4C934A1C" w14:textId="77777777" w:rsidR="0019520B" w:rsidRPr="00EB0339" w:rsidRDefault="0019520B" w:rsidP="0019520B">
      <w:r w:rsidRPr="005B25A1">
        <w:rPr>
          <w:b/>
          <w:bCs/>
        </w:rPr>
        <w:t>Status:</w:t>
      </w:r>
      <w:r>
        <w:t xml:space="preserve"> </w:t>
      </w:r>
      <w:r>
        <w:rPr>
          <w:color w:val="FF0000"/>
        </w:rPr>
        <w:t>Approved</w:t>
      </w:r>
      <w:r>
        <w:t>.</w:t>
      </w:r>
    </w:p>
    <w:p w14:paraId="330ED245" w14:textId="77777777" w:rsidR="007935A1" w:rsidRPr="00EB0339" w:rsidRDefault="007935A1" w:rsidP="007615D6"/>
    <w:p w14:paraId="2D9D67C6" w14:textId="77777777" w:rsidR="007615D6" w:rsidRDefault="007615D6" w:rsidP="0010433C">
      <w:pPr>
        <w:pStyle w:val="Heading2"/>
      </w:pPr>
      <w:bookmarkStart w:id="110" w:name="_Toc153785295"/>
      <w:r>
        <w:t>18.3</w:t>
      </w:r>
      <w:r>
        <w:tab/>
        <w:t>SA WG3 and SA WG3-LI Rel-18 CRs</w:t>
      </w:r>
      <w:bookmarkEnd w:id="110"/>
    </w:p>
    <w:p w14:paraId="4E19F5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54FC5C50" w14:textId="77777777" w:rsidR="00E00DA6" w:rsidRDefault="007615D6" w:rsidP="000A3FBD">
      <w:pPr>
        <w:pStyle w:val="NormTop"/>
      </w:pPr>
      <w:bookmarkStart w:id="111" w:name="_Hlk153453121"/>
      <w:r>
        <w:rPr>
          <w:color w:val="0000FF"/>
        </w:rPr>
        <w:t>SP-231649</w:t>
      </w:r>
      <w:r w:rsidRPr="00D53282">
        <w:t xml:space="preserve"> </w:t>
      </w:r>
      <w:r>
        <w:t>(CR) 33.501 CR1867R1 (Rel-18, 'F'): Resolution of one EN (storage request update) in Security for AI/ML model storage and sharing (Source: Ericsson)</w:t>
      </w:r>
      <w:r>
        <w:br/>
      </w:r>
      <w:r w:rsidRPr="00D53282">
        <w:rPr>
          <w:b/>
        </w:rPr>
        <w:t>Document for:</w:t>
      </w:r>
      <w:r w:rsidRPr="00D53282">
        <w:t xml:space="preserve"> </w:t>
      </w:r>
      <w:r>
        <w:t>Approval</w:t>
      </w:r>
      <w:r>
        <w:br/>
      </w:r>
      <w:r w:rsidRPr="00D53282">
        <w:rPr>
          <w:b/>
        </w:rPr>
        <w:t>Abstract:</w:t>
      </w:r>
      <w:r w:rsidRPr="00D53282">
        <w:t xml:space="preserve"> </w:t>
      </w:r>
      <w:r>
        <w:br/>
        <w:t>Revision provided to only update the figure as two SA WG3 agreed CRs update the same figure. The two revisions CR1867r1 and CR1871r1 merge the figure updates.</w:t>
      </w:r>
    </w:p>
    <w:p w14:paraId="706E5362" w14:textId="77777777" w:rsidR="00E00DA6" w:rsidRPr="00B81031" w:rsidRDefault="00000000" w:rsidP="00B81031">
      <w:pPr>
        <w:keepNext/>
        <w:keepLines/>
        <w:rPr>
          <w:i/>
        </w:rPr>
      </w:pPr>
      <w:r w:rsidRPr="00B81031">
        <w:rPr>
          <w:b/>
          <w:bCs/>
          <w:i/>
        </w:rPr>
        <w:t>Comment:</w:t>
      </w:r>
      <w:r>
        <w:rPr>
          <w:i/>
        </w:rPr>
        <w:t xml:space="preserve"> </w:t>
      </w:r>
      <w:r w:rsidR="007615D6">
        <w:rPr>
          <w:i/>
        </w:rPr>
        <w:t>Revision of 33.501 CR1867 in CR Pack SP-231330.</w:t>
      </w:r>
    </w:p>
    <w:p w14:paraId="5381CD23" w14:textId="77777777" w:rsidR="007615D6" w:rsidRPr="005B25A1" w:rsidRDefault="007615D6" w:rsidP="007615D6">
      <w:pPr>
        <w:keepNext/>
        <w:keepLines/>
        <w:rPr>
          <w:b/>
          <w:bCs/>
        </w:rPr>
      </w:pPr>
      <w:r w:rsidRPr="005B25A1">
        <w:rPr>
          <w:b/>
          <w:bCs/>
        </w:rPr>
        <w:t>Plenary Discussion:</w:t>
      </w:r>
    </w:p>
    <w:p w14:paraId="35A79F57" w14:textId="33EE530F" w:rsidR="007615D6" w:rsidRPr="007102D3" w:rsidRDefault="007102D3" w:rsidP="007615D6">
      <w:pPr>
        <w:keepNext/>
        <w:keepLines/>
      </w:pPr>
      <w:r>
        <w:rPr>
          <w:lang w:eastAsia="en-US"/>
        </w:rPr>
        <w:t xml:space="preserve">This CR was </w:t>
      </w:r>
      <w:r w:rsidRPr="00C3284B">
        <w:rPr>
          <w:color w:val="FF0000"/>
          <w:lang w:eastAsia="en-US"/>
        </w:rPr>
        <w:t>Approved</w:t>
      </w:r>
      <w:r>
        <w:t>.</w:t>
      </w:r>
    </w:p>
    <w:p w14:paraId="7A98AE75" w14:textId="4E19D80D" w:rsidR="007615D6" w:rsidRPr="00EB0339" w:rsidRDefault="007615D6" w:rsidP="007615D6">
      <w:r w:rsidRPr="005B25A1">
        <w:rPr>
          <w:b/>
          <w:bCs/>
        </w:rPr>
        <w:t>Status:</w:t>
      </w:r>
      <w:r>
        <w:t xml:space="preserve"> </w:t>
      </w:r>
      <w:r w:rsidR="007102D3" w:rsidRPr="00C3284B">
        <w:rPr>
          <w:color w:val="FF0000"/>
          <w:lang w:eastAsia="en-US"/>
        </w:rPr>
        <w:t>approved</w:t>
      </w:r>
      <w:r>
        <w:t>.</w:t>
      </w:r>
    </w:p>
    <w:p w14:paraId="4E69C73F" w14:textId="77777777" w:rsidR="00E00DA6" w:rsidRDefault="007615D6" w:rsidP="000A3FBD">
      <w:pPr>
        <w:pStyle w:val="NormTop"/>
      </w:pPr>
      <w:r>
        <w:rPr>
          <w:color w:val="0000FF"/>
        </w:rPr>
        <w:t>SP-231650</w:t>
      </w:r>
      <w:r w:rsidRPr="00D53282">
        <w:t xml:space="preserve"> </w:t>
      </w:r>
      <w:r>
        <w:t>(CR) 33.501 CR1871R1 (Rel-18, 'F'): Clarify ADRF usage to be optional (Source: Ericsson)</w:t>
      </w:r>
      <w:r>
        <w:br/>
      </w:r>
      <w:r w:rsidRPr="00D53282">
        <w:rPr>
          <w:b/>
        </w:rPr>
        <w:t>Document for:</w:t>
      </w:r>
      <w:r w:rsidRPr="00D53282">
        <w:t xml:space="preserve"> </w:t>
      </w:r>
      <w:r>
        <w:t>Approval</w:t>
      </w:r>
      <w:r>
        <w:br/>
      </w:r>
      <w:r w:rsidRPr="00D53282">
        <w:rPr>
          <w:b/>
        </w:rPr>
        <w:t>Abstract:</w:t>
      </w:r>
      <w:r w:rsidRPr="00D53282">
        <w:t xml:space="preserve"> </w:t>
      </w:r>
      <w:r>
        <w:br/>
        <w:t>Revision provided to only update the figure as two SA WG3 agreed CRs update the same figure. The two revisions CR1867r1 and CR1871r1 merge the figure updates.</w:t>
      </w:r>
    </w:p>
    <w:p w14:paraId="4B0DA8C2" w14:textId="77777777" w:rsidR="00E00DA6" w:rsidRPr="00B81031" w:rsidRDefault="00000000" w:rsidP="00B81031">
      <w:pPr>
        <w:keepNext/>
        <w:keepLines/>
        <w:rPr>
          <w:i/>
        </w:rPr>
      </w:pPr>
      <w:r w:rsidRPr="00B81031">
        <w:rPr>
          <w:b/>
          <w:bCs/>
          <w:i/>
        </w:rPr>
        <w:t>Comment:</w:t>
      </w:r>
      <w:r>
        <w:rPr>
          <w:i/>
        </w:rPr>
        <w:t xml:space="preserve"> </w:t>
      </w:r>
      <w:r w:rsidR="007615D6">
        <w:rPr>
          <w:i/>
        </w:rPr>
        <w:t>Revision of 33.501 CR1871 in CR Pack SP-231330.</w:t>
      </w:r>
    </w:p>
    <w:p w14:paraId="660FF164" w14:textId="77777777" w:rsidR="007615D6" w:rsidRPr="005B25A1" w:rsidRDefault="007615D6" w:rsidP="007615D6">
      <w:pPr>
        <w:keepNext/>
        <w:keepLines/>
        <w:rPr>
          <w:b/>
          <w:bCs/>
        </w:rPr>
      </w:pPr>
      <w:r w:rsidRPr="005B25A1">
        <w:rPr>
          <w:b/>
          <w:bCs/>
        </w:rPr>
        <w:t>Plenary Discussion:</w:t>
      </w:r>
    </w:p>
    <w:p w14:paraId="65CDD1B2" w14:textId="77777777" w:rsidR="00E12F9B" w:rsidRPr="007102D3" w:rsidRDefault="00E12F9B" w:rsidP="00E12F9B">
      <w:pPr>
        <w:keepNext/>
        <w:keepLines/>
      </w:pPr>
      <w:r>
        <w:rPr>
          <w:lang w:eastAsia="en-US"/>
        </w:rPr>
        <w:t xml:space="preserve">This CR was </w:t>
      </w:r>
      <w:r w:rsidRPr="00C3284B">
        <w:rPr>
          <w:color w:val="FF0000"/>
          <w:lang w:eastAsia="en-US"/>
        </w:rPr>
        <w:t>Approved</w:t>
      </w:r>
      <w:r>
        <w:t>.</w:t>
      </w:r>
    </w:p>
    <w:p w14:paraId="23F2862A" w14:textId="77777777" w:rsidR="00E12F9B" w:rsidRPr="00EB0339" w:rsidRDefault="00E12F9B" w:rsidP="00E12F9B">
      <w:r w:rsidRPr="005B25A1">
        <w:rPr>
          <w:b/>
          <w:bCs/>
        </w:rPr>
        <w:t>Status:</w:t>
      </w:r>
      <w:r>
        <w:t xml:space="preserve"> </w:t>
      </w:r>
      <w:r w:rsidRPr="00C3284B">
        <w:rPr>
          <w:color w:val="FF0000"/>
          <w:lang w:eastAsia="en-US"/>
        </w:rPr>
        <w:t>approved</w:t>
      </w:r>
      <w:r>
        <w:t>.</w:t>
      </w:r>
    </w:p>
    <w:p w14:paraId="757F11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26C68C70" w14:textId="77777777" w:rsidR="00E00DA6" w:rsidRDefault="007615D6" w:rsidP="000A3FBD">
      <w:pPr>
        <w:pStyle w:val="NormTop"/>
      </w:pPr>
      <w:r>
        <w:rPr>
          <w:color w:val="0000FF"/>
        </w:rPr>
        <w:t>SP-231330</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 xml:space="preserve">33.501 CR1822; </w:t>
      </w:r>
      <w:r w:rsidRPr="007102D3">
        <w:rPr>
          <w:color w:val="0000FF"/>
        </w:rPr>
        <w:t>33.501 CR1867</w:t>
      </w:r>
      <w:r>
        <w:t xml:space="preserve">; </w:t>
      </w:r>
      <w:r w:rsidRPr="007102D3">
        <w:rPr>
          <w:color w:val="0000FF"/>
        </w:rPr>
        <w:t>33.501 CR1871</w:t>
      </w:r>
      <w:r>
        <w:t>; 33.501 CR1898; 33.501 CR1806R1; 33.501 CR1868R1.</w:t>
      </w:r>
    </w:p>
    <w:p w14:paraId="2A066EA5" w14:textId="77777777" w:rsidR="007615D6" w:rsidRPr="005B25A1" w:rsidRDefault="007615D6" w:rsidP="007615D6">
      <w:pPr>
        <w:keepNext/>
        <w:keepLines/>
        <w:rPr>
          <w:b/>
          <w:bCs/>
        </w:rPr>
      </w:pPr>
      <w:r w:rsidRPr="005B25A1">
        <w:rPr>
          <w:b/>
          <w:bCs/>
        </w:rPr>
        <w:t>Plenary Discussion:</w:t>
      </w:r>
    </w:p>
    <w:p w14:paraId="53CF6E22" w14:textId="40DAFCBA" w:rsidR="007615D6" w:rsidRPr="007102D3" w:rsidRDefault="007102D3" w:rsidP="007615D6">
      <w:pPr>
        <w:keepNext/>
        <w:keepLines/>
      </w:pPr>
      <w:r>
        <w:t xml:space="preserve">33.501 CR1867 and 33.501 CR1871 were revised by company proposals. The remaining CRs in this CR Pack were </w:t>
      </w:r>
      <w:r w:rsidRPr="00C3284B">
        <w:rPr>
          <w:color w:val="FF0000"/>
          <w:lang w:eastAsia="en-US"/>
        </w:rPr>
        <w:t>approved</w:t>
      </w:r>
      <w:r>
        <w:t xml:space="preserve">. (This CR Pack was </w:t>
      </w:r>
      <w:r w:rsidRPr="007102D3">
        <w:rPr>
          <w:color w:val="FF0000"/>
        </w:rPr>
        <w:t xml:space="preserve">partially </w:t>
      </w:r>
      <w:r w:rsidRPr="007102D3">
        <w:rPr>
          <w:color w:val="FF0000"/>
          <w:lang w:eastAsia="en-US"/>
        </w:rPr>
        <w:t>a</w:t>
      </w:r>
      <w:r w:rsidRPr="00C3284B">
        <w:rPr>
          <w:color w:val="FF0000"/>
          <w:lang w:eastAsia="en-US"/>
        </w:rPr>
        <w:t>pproved</w:t>
      </w:r>
      <w:r>
        <w:t>).</w:t>
      </w:r>
    </w:p>
    <w:p w14:paraId="57C0DF0C" w14:textId="705AB073" w:rsidR="007615D6" w:rsidRPr="00EB0339" w:rsidRDefault="007615D6" w:rsidP="007615D6">
      <w:r w:rsidRPr="005B25A1">
        <w:rPr>
          <w:b/>
          <w:bCs/>
        </w:rPr>
        <w:t>Status:</w:t>
      </w:r>
      <w:r>
        <w:t xml:space="preserve"> </w:t>
      </w:r>
      <w:r w:rsidR="007102D3" w:rsidRPr="007102D3">
        <w:rPr>
          <w:color w:val="FF0000"/>
        </w:rPr>
        <w:t xml:space="preserve">Partially </w:t>
      </w:r>
      <w:r w:rsidR="007102D3" w:rsidRPr="007102D3">
        <w:rPr>
          <w:color w:val="FF0000"/>
          <w:lang w:eastAsia="en-US"/>
        </w:rPr>
        <w:t>a</w:t>
      </w:r>
      <w:r w:rsidR="007102D3" w:rsidRPr="00C3284B">
        <w:rPr>
          <w:color w:val="FF0000"/>
          <w:lang w:eastAsia="en-US"/>
        </w:rPr>
        <w:t>pproved</w:t>
      </w:r>
      <w:r>
        <w:t>.</w:t>
      </w:r>
    </w:p>
    <w:bookmarkEnd w:id="111"/>
    <w:p w14:paraId="1D39C141" w14:textId="77777777" w:rsidR="00E00DA6" w:rsidRDefault="007615D6" w:rsidP="000A3FBD">
      <w:pPr>
        <w:pStyle w:val="NormTop"/>
      </w:pPr>
      <w:r>
        <w:rPr>
          <w:color w:val="0000FF"/>
        </w:rPr>
        <w:t>SP-231603</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33.928 CR0011; 33.928 CR0012; 33.128 CR0580; 33.127 CR0226; 33.127 CR0225R1; 33.127 CR0222R1; 33.128 CR0575R1; 33.128 CR0565R1; 33.128 CR0569R1; 33.128 CR0570R1; 33.128 CR0571R1; 33.128 CR0592R1; 33.128 CR0595R1; 33.128 CR0561R1; 33.128 CR0562R1; 33.128 CR0563R1; 33.128 CR0564R1; 33.128 CR0568R1; 33.128 CR0572R1; 33.128 CR0573R1; 33.128 CR0576R1; 33.128 CR0577R1; 33.128 CR0582R1; 33.128 CR0587R1; 33.128 CR0586R1; 33.128 CR0588R1; 33.128 CR0591R1; 33.128 CR0596R1.</w:t>
      </w:r>
    </w:p>
    <w:p w14:paraId="5A2840AE" w14:textId="77777777" w:rsidR="00F734F5" w:rsidRPr="005B25A1" w:rsidRDefault="00F734F5" w:rsidP="00F734F5">
      <w:pPr>
        <w:keepNext/>
        <w:keepLines/>
        <w:rPr>
          <w:b/>
          <w:bCs/>
        </w:rPr>
      </w:pPr>
      <w:r w:rsidRPr="005B25A1">
        <w:rPr>
          <w:b/>
          <w:bCs/>
        </w:rPr>
        <w:t>Plenary Discussion:</w:t>
      </w:r>
    </w:p>
    <w:p w14:paraId="498F0503" w14:textId="77777777" w:rsidR="0019520B" w:rsidRPr="005B25A1" w:rsidRDefault="0019520B" w:rsidP="0019520B">
      <w:pPr>
        <w:keepNext/>
        <w:keepLines/>
      </w:pPr>
      <w:r>
        <w:t>This CR Pack was</w:t>
      </w:r>
      <w:r>
        <w:rPr>
          <w:color w:val="FF0000"/>
        </w:rPr>
        <w:t xml:space="preserve"> block approved</w:t>
      </w:r>
      <w:r w:rsidRPr="0019520B">
        <w:t>.</w:t>
      </w:r>
    </w:p>
    <w:p w14:paraId="0EC03310" w14:textId="77777777" w:rsidR="0019520B" w:rsidRPr="00EB0339" w:rsidRDefault="0019520B" w:rsidP="0019520B">
      <w:r w:rsidRPr="005B25A1">
        <w:rPr>
          <w:b/>
          <w:bCs/>
        </w:rPr>
        <w:t>Status:</w:t>
      </w:r>
      <w:r>
        <w:t xml:space="preserve"> </w:t>
      </w:r>
      <w:r>
        <w:rPr>
          <w:color w:val="FF0000"/>
        </w:rPr>
        <w:t>Approved</w:t>
      </w:r>
      <w:r>
        <w:t>.</w:t>
      </w:r>
    </w:p>
    <w:p w14:paraId="070903C9" w14:textId="77777777" w:rsidR="00E00DA6" w:rsidRDefault="007615D6" w:rsidP="000A3FBD">
      <w:pPr>
        <w:pStyle w:val="NormTop"/>
      </w:pPr>
      <w:r>
        <w:rPr>
          <w:color w:val="0000FF"/>
        </w:rPr>
        <w:t>SP-231337</w:t>
      </w:r>
      <w:r w:rsidRPr="00D53282">
        <w:t xml:space="preserve"> </w:t>
      </w:r>
      <w:r>
        <w:t>(CR PACK) Rel-18 CRs on Modified PRINS for roaming service providers in 5G (Source: SA WG3)</w:t>
      </w:r>
      <w:r>
        <w:br/>
      </w:r>
      <w:r w:rsidRPr="00D53282">
        <w:rPr>
          <w:b/>
        </w:rPr>
        <w:t>Document for:</w:t>
      </w:r>
      <w:r w:rsidRPr="00D53282">
        <w:t xml:space="preserve"> </w:t>
      </w:r>
      <w:r>
        <w:t>Approval</w:t>
      </w:r>
      <w:r>
        <w:br/>
      </w:r>
      <w:r w:rsidRPr="00D53282">
        <w:rPr>
          <w:b/>
        </w:rPr>
        <w:t>Abstract:</w:t>
      </w:r>
      <w:r w:rsidRPr="00D53282">
        <w:t xml:space="preserve"> </w:t>
      </w:r>
      <w:r>
        <w:br/>
        <w:t>33.501 CR1855; 33.501 CR1836R1.</w:t>
      </w:r>
    </w:p>
    <w:p w14:paraId="032C3B84" w14:textId="77777777" w:rsidR="00F734F5" w:rsidRPr="005B25A1" w:rsidRDefault="00F734F5" w:rsidP="00F734F5">
      <w:pPr>
        <w:keepNext/>
        <w:keepLines/>
        <w:rPr>
          <w:b/>
          <w:bCs/>
        </w:rPr>
      </w:pPr>
      <w:r w:rsidRPr="005B25A1">
        <w:rPr>
          <w:b/>
          <w:bCs/>
        </w:rPr>
        <w:t>Plenary Discussion:</w:t>
      </w:r>
    </w:p>
    <w:p w14:paraId="7E73A0A9" w14:textId="77777777" w:rsidR="0019520B" w:rsidRPr="005B25A1" w:rsidRDefault="0019520B" w:rsidP="0019520B">
      <w:pPr>
        <w:keepNext/>
        <w:keepLines/>
      </w:pPr>
      <w:r>
        <w:t>This CR Pack was</w:t>
      </w:r>
      <w:r>
        <w:rPr>
          <w:color w:val="FF0000"/>
        </w:rPr>
        <w:t xml:space="preserve"> block approved</w:t>
      </w:r>
      <w:r w:rsidRPr="0019520B">
        <w:t>.</w:t>
      </w:r>
    </w:p>
    <w:p w14:paraId="34E767E9" w14:textId="77777777" w:rsidR="0019520B" w:rsidRPr="00EB0339" w:rsidRDefault="0019520B" w:rsidP="0019520B">
      <w:r w:rsidRPr="005B25A1">
        <w:rPr>
          <w:b/>
          <w:bCs/>
        </w:rPr>
        <w:t>Status:</w:t>
      </w:r>
      <w:r>
        <w:t xml:space="preserve"> </w:t>
      </w:r>
      <w:r>
        <w:rPr>
          <w:color w:val="FF0000"/>
        </w:rPr>
        <w:t>Approved</w:t>
      </w:r>
      <w:r>
        <w:t>.</w:t>
      </w:r>
    </w:p>
    <w:p w14:paraId="024E1A59" w14:textId="77777777" w:rsidR="00E00DA6" w:rsidRDefault="007615D6" w:rsidP="000A3FBD">
      <w:pPr>
        <w:pStyle w:val="NormTop"/>
      </w:pPr>
      <w:r>
        <w:rPr>
          <w:color w:val="0000FF"/>
        </w:rPr>
        <w:t>SP-231335</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CR0072; 33.328 CR0073; 33.328 CR0074; 33.328 CR0075; 33.328 CR0076; 33.328 CR0077.</w:t>
      </w:r>
    </w:p>
    <w:p w14:paraId="718F59FA" w14:textId="77777777" w:rsidR="00F734F5" w:rsidRPr="005B25A1" w:rsidRDefault="00F734F5" w:rsidP="00F734F5">
      <w:pPr>
        <w:keepNext/>
        <w:keepLines/>
        <w:rPr>
          <w:b/>
          <w:bCs/>
        </w:rPr>
      </w:pPr>
      <w:r w:rsidRPr="005B25A1">
        <w:rPr>
          <w:b/>
          <w:bCs/>
        </w:rPr>
        <w:t>Plenary Discussion:</w:t>
      </w:r>
    </w:p>
    <w:p w14:paraId="2C8A1A81" w14:textId="77777777" w:rsidR="0019520B" w:rsidRPr="005B25A1" w:rsidRDefault="0019520B" w:rsidP="0019520B">
      <w:pPr>
        <w:keepNext/>
        <w:keepLines/>
      </w:pPr>
      <w:r>
        <w:t>This CR Pack was</w:t>
      </w:r>
      <w:r>
        <w:rPr>
          <w:color w:val="FF0000"/>
        </w:rPr>
        <w:t xml:space="preserve"> block approved</w:t>
      </w:r>
      <w:r w:rsidRPr="0019520B">
        <w:t>.</w:t>
      </w:r>
    </w:p>
    <w:p w14:paraId="49279DEE" w14:textId="77777777" w:rsidR="0019520B" w:rsidRPr="00EB0339" w:rsidRDefault="0019520B" w:rsidP="0019520B">
      <w:r w:rsidRPr="005B25A1">
        <w:rPr>
          <w:b/>
          <w:bCs/>
        </w:rPr>
        <w:t>Status:</w:t>
      </w:r>
      <w:r>
        <w:t xml:space="preserve"> </w:t>
      </w:r>
      <w:r>
        <w:rPr>
          <w:color w:val="FF0000"/>
        </w:rPr>
        <w:t>Approved</w:t>
      </w:r>
      <w:r>
        <w:t>.</w:t>
      </w:r>
    </w:p>
    <w:p w14:paraId="120D2373" w14:textId="77777777" w:rsidR="00E00DA6" w:rsidRDefault="007615D6" w:rsidP="000A3FBD">
      <w:pPr>
        <w:pStyle w:val="NormTop"/>
      </w:pPr>
      <w:r>
        <w:rPr>
          <w:color w:val="0000FF"/>
        </w:rPr>
        <w:t>SP-231346</w:t>
      </w:r>
      <w:r w:rsidRPr="00D53282">
        <w:t xml:space="preserve"> </w:t>
      </w:r>
      <w:r>
        <w:t>(CR PACK) Rel-18 CRs on SECAM and SCAS for 3GPP virtualized network products (Source: SA WG3)</w:t>
      </w:r>
      <w:r>
        <w:br/>
      </w:r>
      <w:r w:rsidRPr="00D53282">
        <w:rPr>
          <w:b/>
        </w:rPr>
        <w:t>Document for:</w:t>
      </w:r>
      <w:r w:rsidRPr="00D53282">
        <w:t xml:space="preserve"> </w:t>
      </w:r>
      <w:r>
        <w:t>Approval</w:t>
      </w:r>
      <w:r>
        <w:br/>
      </w:r>
      <w:r w:rsidRPr="00D53282">
        <w:rPr>
          <w:b/>
        </w:rPr>
        <w:t>Abstract:</w:t>
      </w:r>
      <w:r w:rsidRPr="00D53282">
        <w:t xml:space="preserve"> </w:t>
      </w:r>
      <w:r>
        <w:br/>
        <w:t>33.927 CR0001; 33.527 CR0001.</w:t>
      </w:r>
    </w:p>
    <w:p w14:paraId="605A27D3" w14:textId="77777777" w:rsidR="00F734F5" w:rsidRPr="005B25A1" w:rsidRDefault="00F734F5" w:rsidP="00F734F5">
      <w:pPr>
        <w:keepNext/>
        <w:keepLines/>
        <w:rPr>
          <w:b/>
          <w:bCs/>
        </w:rPr>
      </w:pPr>
      <w:r w:rsidRPr="005B25A1">
        <w:rPr>
          <w:b/>
          <w:bCs/>
        </w:rPr>
        <w:t>Plenary Discussion:</w:t>
      </w:r>
    </w:p>
    <w:p w14:paraId="0FE28FDA" w14:textId="77777777" w:rsidR="0019520B" w:rsidRPr="005B25A1" w:rsidRDefault="0019520B" w:rsidP="0019520B">
      <w:pPr>
        <w:keepNext/>
        <w:keepLines/>
      </w:pPr>
      <w:r>
        <w:t>This CR Pack was</w:t>
      </w:r>
      <w:r>
        <w:rPr>
          <w:color w:val="FF0000"/>
        </w:rPr>
        <w:t xml:space="preserve"> block approved</w:t>
      </w:r>
      <w:r w:rsidRPr="0019520B">
        <w:t>.</w:t>
      </w:r>
    </w:p>
    <w:p w14:paraId="01B55040" w14:textId="77777777" w:rsidR="0019520B" w:rsidRPr="00EB0339" w:rsidRDefault="0019520B" w:rsidP="0019520B">
      <w:r w:rsidRPr="005B25A1">
        <w:rPr>
          <w:b/>
          <w:bCs/>
        </w:rPr>
        <w:t>Status:</w:t>
      </w:r>
      <w:r>
        <w:t xml:space="preserve"> </w:t>
      </w:r>
      <w:r>
        <w:rPr>
          <w:color w:val="FF0000"/>
        </w:rPr>
        <w:t>Approved</w:t>
      </w:r>
      <w:r>
        <w:t>.</w:t>
      </w:r>
    </w:p>
    <w:p w14:paraId="5351420A" w14:textId="77777777" w:rsidR="00E00DA6" w:rsidRDefault="007615D6" w:rsidP="000A3FBD">
      <w:pPr>
        <w:pStyle w:val="NormTop"/>
      </w:pPr>
      <w:r>
        <w:rPr>
          <w:color w:val="0000FF"/>
        </w:rPr>
        <w:t>SP-231345</w:t>
      </w:r>
      <w:r w:rsidRPr="00D53282">
        <w:t xml:space="preserve"> </w:t>
      </w:r>
      <w:r>
        <w:t>(CR PACK) Rel-18 CRs on Security of UAV and UAM Phase 2 (Source: SA WG3)</w:t>
      </w:r>
      <w:r>
        <w:br/>
      </w:r>
      <w:r w:rsidRPr="00D53282">
        <w:rPr>
          <w:b/>
        </w:rPr>
        <w:t>Document for:</w:t>
      </w:r>
      <w:r w:rsidRPr="00D53282">
        <w:t xml:space="preserve"> </w:t>
      </w:r>
      <w:r>
        <w:t>Approval</w:t>
      </w:r>
      <w:r>
        <w:br/>
      </w:r>
      <w:r w:rsidRPr="00D53282">
        <w:rPr>
          <w:b/>
        </w:rPr>
        <w:t>Abstract:</w:t>
      </w:r>
      <w:r w:rsidRPr="00D53282">
        <w:t xml:space="preserve"> </w:t>
      </w:r>
      <w:r>
        <w:br/>
        <w:t>33.256 CR0035R1.</w:t>
      </w:r>
    </w:p>
    <w:p w14:paraId="62A80A93" w14:textId="77777777" w:rsidR="00F734F5" w:rsidRPr="005B25A1" w:rsidRDefault="00F734F5" w:rsidP="00F734F5">
      <w:pPr>
        <w:keepNext/>
        <w:keepLines/>
        <w:rPr>
          <w:b/>
          <w:bCs/>
        </w:rPr>
      </w:pPr>
      <w:r w:rsidRPr="005B25A1">
        <w:rPr>
          <w:b/>
          <w:bCs/>
        </w:rPr>
        <w:t>Plenary Discussion:</w:t>
      </w:r>
    </w:p>
    <w:p w14:paraId="23D4679E" w14:textId="77777777" w:rsidR="0019520B" w:rsidRPr="005B25A1" w:rsidRDefault="0019520B" w:rsidP="0019520B">
      <w:pPr>
        <w:keepNext/>
        <w:keepLines/>
      </w:pPr>
      <w:r>
        <w:t>This CR Pack was</w:t>
      </w:r>
      <w:r>
        <w:rPr>
          <w:color w:val="FF0000"/>
        </w:rPr>
        <w:t xml:space="preserve"> block approved</w:t>
      </w:r>
      <w:r w:rsidRPr="0019520B">
        <w:t>.</w:t>
      </w:r>
    </w:p>
    <w:p w14:paraId="2697CD01" w14:textId="77777777" w:rsidR="0019520B" w:rsidRPr="00EB0339" w:rsidRDefault="0019520B" w:rsidP="0019520B">
      <w:r w:rsidRPr="005B25A1">
        <w:rPr>
          <w:b/>
          <w:bCs/>
        </w:rPr>
        <w:t>Status:</w:t>
      </w:r>
      <w:r>
        <w:t xml:space="preserve"> </w:t>
      </w:r>
      <w:r>
        <w:rPr>
          <w:color w:val="FF0000"/>
        </w:rPr>
        <w:t>Approved</w:t>
      </w:r>
      <w:r>
        <w:t>.</w:t>
      </w:r>
    </w:p>
    <w:p w14:paraId="1E72AEFE" w14:textId="77777777" w:rsidR="00E00DA6" w:rsidRDefault="007615D6" w:rsidP="000A3FBD">
      <w:pPr>
        <w:pStyle w:val="NormTop"/>
      </w:pPr>
      <w:r>
        <w:rPr>
          <w:color w:val="0000FF"/>
        </w:rPr>
        <w:t>SP-231343</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33.535 CR0195; 33.310 CR0174; 33.220 CR0225; 33.501 CR1831; 33.501 CR1809R1; 33.501 CR1810R1; 33.501 CR1746R2; 33.501 CR1861R1; 33.501 CR1799R1.</w:t>
      </w:r>
    </w:p>
    <w:p w14:paraId="20096CBB" w14:textId="77777777" w:rsidR="00F734F5" w:rsidRPr="005B25A1" w:rsidRDefault="00F734F5" w:rsidP="00F734F5">
      <w:pPr>
        <w:keepNext/>
        <w:keepLines/>
        <w:rPr>
          <w:b/>
          <w:bCs/>
        </w:rPr>
      </w:pPr>
      <w:r w:rsidRPr="005B25A1">
        <w:rPr>
          <w:b/>
          <w:bCs/>
        </w:rPr>
        <w:t>Plenary Discussion:</w:t>
      </w:r>
    </w:p>
    <w:p w14:paraId="28A0571D" w14:textId="77777777" w:rsidR="0019520B" w:rsidRPr="005B25A1" w:rsidRDefault="0019520B" w:rsidP="0019520B">
      <w:pPr>
        <w:keepNext/>
        <w:keepLines/>
      </w:pPr>
      <w:r>
        <w:t>This CR Pack was</w:t>
      </w:r>
      <w:r>
        <w:rPr>
          <w:color w:val="FF0000"/>
        </w:rPr>
        <w:t xml:space="preserve"> block approved</w:t>
      </w:r>
      <w:r w:rsidRPr="0019520B">
        <w:t>.</w:t>
      </w:r>
    </w:p>
    <w:p w14:paraId="2A3AAC68" w14:textId="77777777" w:rsidR="0019520B" w:rsidRPr="00EB0339" w:rsidRDefault="0019520B" w:rsidP="0019520B">
      <w:r w:rsidRPr="005B25A1">
        <w:rPr>
          <w:b/>
          <w:bCs/>
        </w:rPr>
        <w:t>Status:</w:t>
      </w:r>
      <w:r>
        <w:t xml:space="preserve"> </w:t>
      </w:r>
      <w:r>
        <w:rPr>
          <w:color w:val="FF0000"/>
        </w:rPr>
        <w:t>Approved</w:t>
      </w:r>
      <w:r>
        <w:t>.</w:t>
      </w:r>
    </w:p>
    <w:p w14:paraId="2050C365" w14:textId="77777777" w:rsidR="00E00DA6" w:rsidRDefault="007615D6" w:rsidP="000A3FBD">
      <w:pPr>
        <w:pStyle w:val="NormTop"/>
      </w:pPr>
      <w:r>
        <w:rPr>
          <w:color w:val="0000FF"/>
        </w:rPr>
        <w:t>SP-231327</w:t>
      </w:r>
      <w:r w:rsidRPr="00D53282">
        <w:t xml:space="preserve"> </w:t>
      </w:r>
      <w:r>
        <w:t>(CR PACK) Rel-18 CRs on Study on Security of Edge Computing phase 2 (Source: SA WG3)</w:t>
      </w:r>
      <w:r>
        <w:br/>
      </w:r>
      <w:r w:rsidRPr="00D53282">
        <w:rPr>
          <w:b/>
        </w:rPr>
        <w:t>Document for:</w:t>
      </w:r>
      <w:r w:rsidRPr="00D53282">
        <w:t xml:space="preserve"> </w:t>
      </w:r>
      <w:r>
        <w:t>Approval</w:t>
      </w:r>
      <w:r>
        <w:br/>
      </w:r>
      <w:r w:rsidRPr="00D53282">
        <w:rPr>
          <w:b/>
        </w:rPr>
        <w:t>Abstract:</w:t>
      </w:r>
      <w:r w:rsidRPr="00D53282">
        <w:t xml:space="preserve"> </w:t>
      </w:r>
      <w:r>
        <w:br/>
        <w:t>33.739 CR0002; 33.739 CR0001R1.</w:t>
      </w:r>
    </w:p>
    <w:p w14:paraId="380BE5F3" w14:textId="77777777" w:rsidR="00F734F5" w:rsidRPr="005B25A1" w:rsidRDefault="00F734F5" w:rsidP="00F734F5">
      <w:pPr>
        <w:keepNext/>
        <w:keepLines/>
        <w:rPr>
          <w:b/>
          <w:bCs/>
        </w:rPr>
      </w:pPr>
      <w:r w:rsidRPr="005B25A1">
        <w:rPr>
          <w:b/>
          <w:bCs/>
        </w:rPr>
        <w:t>Plenary Discussion:</w:t>
      </w:r>
    </w:p>
    <w:p w14:paraId="27F4E674" w14:textId="77777777" w:rsidR="0019520B" w:rsidRPr="005B25A1" w:rsidRDefault="0019520B" w:rsidP="0019520B">
      <w:pPr>
        <w:keepNext/>
        <w:keepLines/>
      </w:pPr>
      <w:r>
        <w:t>This CR Pack was</w:t>
      </w:r>
      <w:r>
        <w:rPr>
          <w:color w:val="FF0000"/>
        </w:rPr>
        <w:t xml:space="preserve"> block approved</w:t>
      </w:r>
      <w:r w:rsidRPr="0019520B">
        <w:t>.</w:t>
      </w:r>
    </w:p>
    <w:p w14:paraId="7939AD5B" w14:textId="77777777" w:rsidR="0019520B" w:rsidRPr="00EB0339" w:rsidRDefault="0019520B" w:rsidP="0019520B">
      <w:r w:rsidRPr="005B25A1">
        <w:rPr>
          <w:b/>
          <w:bCs/>
        </w:rPr>
        <w:t>Status:</w:t>
      </w:r>
      <w:r>
        <w:t xml:space="preserve"> </w:t>
      </w:r>
      <w:r>
        <w:rPr>
          <w:color w:val="FF0000"/>
        </w:rPr>
        <w:t>Approved</w:t>
      </w:r>
      <w:r>
        <w:t>.</w:t>
      </w:r>
    </w:p>
    <w:p w14:paraId="6C812C9C" w14:textId="77777777" w:rsidR="00E00DA6" w:rsidRDefault="007615D6" w:rsidP="000A3FBD">
      <w:pPr>
        <w:pStyle w:val="NormTop"/>
      </w:pPr>
      <w:r>
        <w:rPr>
          <w:color w:val="0000FF"/>
        </w:rPr>
        <w:t>SP-231340</w:t>
      </w:r>
      <w:r w:rsidRPr="00D53282">
        <w:t xml:space="preserve"> </w:t>
      </w:r>
      <w:r>
        <w:t>(CR PACK) Rel-18 CRs on Security aspects of SNAPP (Source: SA WG3)</w:t>
      </w:r>
      <w:r>
        <w:br/>
      </w:r>
      <w:r w:rsidRPr="00D53282">
        <w:rPr>
          <w:b/>
        </w:rPr>
        <w:t>Document for:</w:t>
      </w:r>
      <w:r w:rsidRPr="00D53282">
        <w:t xml:space="preserve"> </w:t>
      </w:r>
      <w:r>
        <w:t>Approval</w:t>
      </w:r>
      <w:r>
        <w:br/>
      </w:r>
      <w:r w:rsidRPr="00D53282">
        <w:rPr>
          <w:b/>
        </w:rPr>
        <w:t>Abstract:</w:t>
      </w:r>
      <w:r w:rsidRPr="00D53282">
        <w:t xml:space="preserve"> </w:t>
      </w:r>
      <w:r>
        <w:br/>
        <w:t>33.122 CR0046R1; 33.122 CR0050R1; 33.122 CR0051R1; 33.122 CR0039R1; 33.122 CR0052R1; 33.122 CR0041R1.</w:t>
      </w:r>
    </w:p>
    <w:p w14:paraId="70B60EB9" w14:textId="77777777" w:rsidR="00F734F5" w:rsidRPr="005B25A1" w:rsidRDefault="00F734F5" w:rsidP="00F734F5">
      <w:pPr>
        <w:keepNext/>
        <w:keepLines/>
        <w:rPr>
          <w:b/>
          <w:bCs/>
        </w:rPr>
      </w:pPr>
      <w:r w:rsidRPr="005B25A1">
        <w:rPr>
          <w:b/>
          <w:bCs/>
        </w:rPr>
        <w:t>Plenary Discussion:</w:t>
      </w:r>
    </w:p>
    <w:p w14:paraId="34BC6542" w14:textId="77777777" w:rsidR="0019520B" w:rsidRPr="005B25A1" w:rsidRDefault="0019520B" w:rsidP="0019520B">
      <w:pPr>
        <w:keepNext/>
        <w:keepLines/>
      </w:pPr>
      <w:r>
        <w:t>This CR Pack was</w:t>
      </w:r>
      <w:r>
        <w:rPr>
          <w:color w:val="FF0000"/>
        </w:rPr>
        <w:t xml:space="preserve"> block approved</w:t>
      </w:r>
      <w:r w:rsidRPr="0019520B">
        <w:t>.</w:t>
      </w:r>
    </w:p>
    <w:p w14:paraId="3A856FB7" w14:textId="77777777" w:rsidR="0019520B" w:rsidRPr="00EB0339" w:rsidRDefault="0019520B" w:rsidP="0019520B">
      <w:r w:rsidRPr="005B25A1">
        <w:rPr>
          <w:b/>
          <w:bCs/>
        </w:rPr>
        <w:t>Status:</w:t>
      </w:r>
      <w:r>
        <w:t xml:space="preserve"> </w:t>
      </w:r>
      <w:r>
        <w:rPr>
          <w:color w:val="FF0000"/>
        </w:rPr>
        <w:t>Approved</w:t>
      </w:r>
      <w:r>
        <w:t>.</w:t>
      </w:r>
    </w:p>
    <w:p w14:paraId="41337909" w14:textId="77777777" w:rsidR="00E00DA6" w:rsidRDefault="007615D6" w:rsidP="000A3FBD">
      <w:pPr>
        <w:pStyle w:val="NormTop"/>
      </w:pPr>
      <w:r>
        <w:rPr>
          <w:color w:val="0000FF"/>
        </w:rPr>
        <w:t>SP-231334</w:t>
      </w:r>
      <w:r w:rsidRPr="00D53282">
        <w:t xml:space="preserve"> </w:t>
      </w:r>
      <w:r>
        <w:t>(CR PACK) Rel-18 CRs on Mission critical security enhancements phase 3 (Source: SA WG3)</w:t>
      </w:r>
      <w:r>
        <w:br/>
      </w:r>
      <w:r w:rsidRPr="00D53282">
        <w:rPr>
          <w:b/>
        </w:rPr>
        <w:t>Document for:</w:t>
      </w:r>
      <w:r w:rsidRPr="00D53282">
        <w:t xml:space="preserve"> </w:t>
      </w:r>
      <w:r>
        <w:t>Approval</w:t>
      </w:r>
      <w:r>
        <w:br/>
      </w:r>
      <w:r w:rsidRPr="00D53282">
        <w:rPr>
          <w:b/>
        </w:rPr>
        <w:t>Abstract:</w:t>
      </w:r>
      <w:r w:rsidRPr="00D53282">
        <w:t xml:space="preserve"> </w:t>
      </w:r>
      <w:r>
        <w:br/>
        <w:t>33.180 CR0209R1.</w:t>
      </w:r>
    </w:p>
    <w:p w14:paraId="5B7CD9B8" w14:textId="77777777" w:rsidR="00F734F5" w:rsidRPr="005B25A1" w:rsidRDefault="00F734F5" w:rsidP="00F734F5">
      <w:pPr>
        <w:keepNext/>
        <w:keepLines/>
        <w:rPr>
          <w:b/>
          <w:bCs/>
        </w:rPr>
      </w:pPr>
      <w:r w:rsidRPr="005B25A1">
        <w:rPr>
          <w:b/>
          <w:bCs/>
        </w:rPr>
        <w:t>Plenary Discussion:</w:t>
      </w:r>
    </w:p>
    <w:p w14:paraId="2C1B980C" w14:textId="77777777" w:rsidR="0019520B" w:rsidRPr="005B25A1" w:rsidRDefault="0019520B" w:rsidP="0019520B">
      <w:pPr>
        <w:keepNext/>
        <w:keepLines/>
      </w:pPr>
      <w:r>
        <w:t>This CR Pack was</w:t>
      </w:r>
      <w:r>
        <w:rPr>
          <w:color w:val="FF0000"/>
        </w:rPr>
        <w:t xml:space="preserve"> block approved</w:t>
      </w:r>
      <w:r w:rsidRPr="0019520B">
        <w:t>.</w:t>
      </w:r>
    </w:p>
    <w:p w14:paraId="39A4D2A9" w14:textId="77777777" w:rsidR="0019520B" w:rsidRPr="00EB0339" w:rsidRDefault="0019520B" w:rsidP="0019520B">
      <w:r w:rsidRPr="005B25A1">
        <w:rPr>
          <w:b/>
          <w:bCs/>
        </w:rPr>
        <w:t>Status:</w:t>
      </w:r>
      <w:r>
        <w:t xml:space="preserve"> </w:t>
      </w:r>
      <w:r>
        <w:rPr>
          <w:color w:val="FF0000"/>
        </w:rPr>
        <w:t>Approved</w:t>
      </w:r>
      <w:r>
        <w:t>.</w:t>
      </w:r>
    </w:p>
    <w:p w14:paraId="28E6E6E0" w14:textId="77777777" w:rsidR="00E00DA6" w:rsidRDefault="007615D6" w:rsidP="000A3FBD">
      <w:pPr>
        <w:pStyle w:val="NormTop"/>
      </w:pPr>
      <w:r>
        <w:rPr>
          <w:color w:val="0000FF"/>
        </w:rPr>
        <w:t>SP-231336</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33.220 CR0224; 33.533 CR0001; 33.533 CR0009; 33.533 CR0017; 33.533 CR0018; 33.533 CR0020; 33.533 CR0031; 33.533 CR0004R1; 33.533 CR0019R1; 33.533 CR0021R1; 33.533 CR0022R1; 33.533 CR0025R1; 33.533 CR0003R1.</w:t>
      </w:r>
    </w:p>
    <w:p w14:paraId="65AB939C" w14:textId="77777777" w:rsidR="00F734F5" w:rsidRPr="005B25A1" w:rsidRDefault="00F734F5" w:rsidP="00F734F5">
      <w:pPr>
        <w:keepNext/>
        <w:keepLines/>
        <w:rPr>
          <w:b/>
          <w:bCs/>
        </w:rPr>
      </w:pPr>
      <w:r w:rsidRPr="005B25A1">
        <w:rPr>
          <w:b/>
          <w:bCs/>
        </w:rPr>
        <w:t>Plenary Discussion:</w:t>
      </w:r>
    </w:p>
    <w:p w14:paraId="0332701F" w14:textId="77777777" w:rsidR="0019520B" w:rsidRPr="005B25A1" w:rsidRDefault="0019520B" w:rsidP="0019520B">
      <w:pPr>
        <w:keepNext/>
        <w:keepLines/>
      </w:pPr>
      <w:r>
        <w:t>This CR Pack was</w:t>
      </w:r>
      <w:r>
        <w:rPr>
          <w:color w:val="FF0000"/>
        </w:rPr>
        <w:t xml:space="preserve"> block approved</w:t>
      </w:r>
      <w:r w:rsidRPr="0019520B">
        <w:t>.</w:t>
      </w:r>
    </w:p>
    <w:p w14:paraId="4103F6C1" w14:textId="77777777" w:rsidR="0019520B" w:rsidRPr="00EB0339" w:rsidRDefault="0019520B" w:rsidP="0019520B">
      <w:r w:rsidRPr="005B25A1">
        <w:rPr>
          <w:b/>
          <w:bCs/>
        </w:rPr>
        <w:t>Status:</w:t>
      </w:r>
      <w:r>
        <w:t xml:space="preserve"> </w:t>
      </w:r>
      <w:r>
        <w:rPr>
          <w:color w:val="FF0000"/>
        </w:rPr>
        <w:t>Approved</w:t>
      </w:r>
      <w:r>
        <w:t>.</w:t>
      </w:r>
    </w:p>
    <w:p w14:paraId="0B6F3076" w14:textId="77777777" w:rsidR="00E00DA6" w:rsidRDefault="007615D6" w:rsidP="000A3FBD">
      <w:pPr>
        <w:pStyle w:val="NormTop"/>
      </w:pPr>
      <w:r>
        <w:rPr>
          <w:color w:val="0000FF"/>
        </w:rPr>
        <w:t>SP-231320</w:t>
      </w:r>
      <w:r w:rsidRPr="00D53282">
        <w:t xml:space="preserve"> </w:t>
      </w:r>
      <w:r>
        <w:t>(CR PACK) Rel-18 CRs on Enhancements to the Service-Based 5G System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CR1842; 33.501 CR1843; 33.501 CR1844.</w:t>
      </w:r>
    </w:p>
    <w:p w14:paraId="05ACBE8C" w14:textId="77777777" w:rsidR="00F734F5" w:rsidRPr="005B25A1" w:rsidRDefault="00F734F5" w:rsidP="00F734F5">
      <w:pPr>
        <w:keepNext/>
        <w:keepLines/>
        <w:rPr>
          <w:b/>
          <w:bCs/>
        </w:rPr>
      </w:pPr>
      <w:r w:rsidRPr="005B25A1">
        <w:rPr>
          <w:b/>
          <w:bCs/>
        </w:rPr>
        <w:t>Plenary Discussion:</w:t>
      </w:r>
    </w:p>
    <w:p w14:paraId="501E2B5F" w14:textId="77777777" w:rsidR="0019520B" w:rsidRPr="005B25A1" w:rsidRDefault="0019520B" w:rsidP="0019520B">
      <w:pPr>
        <w:keepNext/>
        <w:keepLines/>
      </w:pPr>
      <w:r>
        <w:t>This CR Pack was</w:t>
      </w:r>
      <w:r>
        <w:rPr>
          <w:color w:val="FF0000"/>
        </w:rPr>
        <w:t xml:space="preserve"> block approved</w:t>
      </w:r>
      <w:r w:rsidRPr="0019520B">
        <w:t>.</w:t>
      </w:r>
    </w:p>
    <w:p w14:paraId="3072C383" w14:textId="77777777" w:rsidR="0019520B" w:rsidRPr="00EB0339" w:rsidRDefault="0019520B" w:rsidP="0019520B">
      <w:r w:rsidRPr="005B25A1">
        <w:rPr>
          <w:b/>
          <w:bCs/>
        </w:rPr>
        <w:t>Status:</w:t>
      </w:r>
      <w:r>
        <w:t xml:space="preserve"> </w:t>
      </w:r>
      <w:r>
        <w:rPr>
          <w:color w:val="FF0000"/>
        </w:rPr>
        <w:t>Approved</w:t>
      </w:r>
      <w:r>
        <w:t>.</w:t>
      </w:r>
    </w:p>
    <w:p w14:paraId="113D8A62" w14:textId="77777777" w:rsidR="00E00DA6" w:rsidRDefault="007615D6" w:rsidP="000A3FBD">
      <w:pPr>
        <w:pStyle w:val="NormTop"/>
      </w:pPr>
      <w:r>
        <w:rPr>
          <w:color w:val="0000FF"/>
        </w:rPr>
        <w:t>SP-231332</w:t>
      </w:r>
      <w:r w:rsidRPr="00D53282">
        <w:t xml:space="preserve"> </w:t>
      </w:r>
      <w:r>
        <w:t>(CR PACK) Rel-18 CRs on Security aspects of home network triggered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33.535 CR0193; 33.501 CR1813R1; 33.501 CR1830R1.</w:t>
      </w:r>
    </w:p>
    <w:p w14:paraId="36A0BDEF" w14:textId="77777777" w:rsidR="00F734F5" w:rsidRPr="005B25A1" w:rsidRDefault="00F734F5" w:rsidP="00F734F5">
      <w:pPr>
        <w:keepNext/>
        <w:keepLines/>
        <w:rPr>
          <w:b/>
          <w:bCs/>
        </w:rPr>
      </w:pPr>
      <w:r w:rsidRPr="005B25A1">
        <w:rPr>
          <w:b/>
          <w:bCs/>
        </w:rPr>
        <w:t>Plenary Discussion:</w:t>
      </w:r>
    </w:p>
    <w:p w14:paraId="3DC356ED" w14:textId="77777777" w:rsidR="0019520B" w:rsidRPr="005B25A1" w:rsidRDefault="0019520B" w:rsidP="0019520B">
      <w:pPr>
        <w:keepNext/>
        <w:keepLines/>
      </w:pPr>
      <w:r>
        <w:t>This CR Pack was</w:t>
      </w:r>
      <w:r>
        <w:rPr>
          <w:color w:val="FF0000"/>
        </w:rPr>
        <w:t xml:space="preserve"> block approved</w:t>
      </w:r>
      <w:r w:rsidRPr="0019520B">
        <w:t>.</w:t>
      </w:r>
    </w:p>
    <w:p w14:paraId="09EA8FE0" w14:textId="77777777" w:rsidR="0019520B" w:rsidRPr="00EB0339" w:rsidRDefault="0019520B" w:rsidP="0019520B">
      <w:r w:rsidRPr="005B25A1">
        <w:rPr>
          <w:b/>
          <w:bCs/>
        </w:rPr>
        <w:t>Status:</w:t>
      </w:r>
      <w:r>
        <w:t xml:space="preserve"> </w:t>
      </w:r>
      <w:r>
        <w:rPr>
          <w:color w:val="FF0000"/>
        </w:rPr>
        <w:t>Approved</w:t>
      </w:r>
      <w:r>
        <w:t>.</w:t>
      </w:r>
    </w:p>
    <w:p w14:paraId="78F62102" w14:textId="77777777" w:rsidR="00E00DA6" w:rsidRDefault="007615D6" w:rsidP="000A3FBD">
      <w:pPr>
        <w:pStyle w:val="NormTop"/>
      </w:pPr>
      <w:r>
        <w:rPr>
          <w:color w:val="0000FF"/>
        </w:rPr>
        <w:t>SP-231331</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CR1853; 33.501 CR1852R1; 33.501 CR1697R3.</w:t>
      </w:r>
    </w:p>
    <w:p w14:paraId="447A98B6" w14:textId="77777777" w:rsidR="00F734F5" w:rsidRPr="005B25A1" w:rsidRDefault="00F734F5" w:rsidP="00F734F5">
      <w:pPr>
        <w:keepNext/>
        <w:keepLines/>
        <w:rPr>
          <w:b/>
          <w:bCs/>
        </w:rPr>
      </w:pPr>
      <w:r w:rsidRPr="005B25A1">
        <w:rPr>
          <w:b/>
          <w:bCs/>
        </w:rPr>
        <w:t>Plenary Discussion:</w:t>
      </w:r>
    </w:p>
    <w:p w14:paraId="069E4CAF" w14:textId="77777777" w:rsidR="0019520B" w:rsidRPr="005B25A1" w:rsidRDefault="0019520B" w:rsidP="0019520B">
      <w:pPr>
        <w:keepNext/>
        <w:keepLines/>
      </w:pPr>
      <w:r>
        <w:t>This CR Pack was</w:t>
      </w:r>
      <w:r>
        <w:rPr>
          <w:color w:val="FF0000"/>
        </w:rPr>
        <w:t xml:space="preserve"> block approved</w:t>
      </w:r>
      <w:r w:rsidRPr="0019520B">
        <w:t>.</w:t>
      </w:r>
    </w:p>
    <w:p w14:paraId="01F093EB" w14:textId="77777777" w:rsidR="0019520B" w:rsidRPr="00EB0339" w:rsidRDefault="0019520B" w:rsidP="0019520B">
      <w:r w:rsidRPr="005B25A1">
        <w:rPr>
          <w:b/>
          <w:bCs/>
        </w:rPr>
        <w:t>Status:</w:t>
      </w:r>
      <w:r>
        <w:t xml:space="preserve"> </w:t>
      </w:r>
      <w:r>
        <w:rPr>
          <w:color w:val="FF0000"/>
        </w:rPr>
        <w:t>Approved</w:t>
      </w:r>
      <w:r>
        <w:t>.</w:t>
      </w:r>
    </w:p>
    <w:p w14:paraId="1C680417" w14:textId="77777777" w:rsidR="00E00DA6" w:rsidRDefault="007615D6" w:rsidP="000A3FBD">
      <w:pPr>
        <w:pStyle w:val="NormTop"/>
      </w:pPr>
      <w:r>
        <w:rPr>
          <w:color w:val="0000FF"/>
        </w:rPr>
        <w:t>SP-231328</w:t>
      </w:r>
      <w:r w:rsidRPr="00D53282">
        <w:t xml:space="preserve"> </w:t>
      </w:r>
      <w:r>
        <w:t>(CR PACK) Rel-18 CRs on Security Aspects of Support for Edge Computing in 5GC phase 2 (Source: SA WG3)</w:t>
      </w:r>
      <w:r>
        <w:br/>
      </w:r>
      <w:r w:rsidRPr="00D53282">
        <w:rPr>
          <w:b/>
        </w:rPr>
        <w:t>Document for:</w:t>
      </w:r>
      <w:r w:rsidRPr="00D53282">
        <w:t xml:space="preserve"> </w:t>
      </w:r>
      <w:r>
        <w:t>Approval</w:t>
      </w:r>
      <w:r>
        <w:br/>
      </w:r>
      <w:r w:rsidRPr="00D53282">
        <w:rPr>
          <w:b/>
        </w:rPr>
        <w:t>Abstract:</w:t>
      </w:r>
      <w:r w:rsidRPr="00D53282">
        <w:t xml:space="preserve"> </w:t>
      </w:r>
      <w:r>
        <w:br/>
        <w:t>33.558 CR0017R1.</w:t>
      </w:r>
    </w:p>
    <w:p w14:paraId="1A9BF1E7" w14:textId="77777777" w:rsidR="00F734F5" w:rsidRPr="005B25A1" w:rsidRDefault="00F734F5" w:rsidP="00F734F5">
      <w:pPr>
        <w:keepNext/>
        <w:keepLines/>
        <w:rPr>
          <w:b/>
          <w:bCs/>
        </w:rPr>
      </w:pPr>
      <w:r w:rsidRPr="005B25A1">
        <w:rPr>
          <w:b/>
          <w:bCs/>
        </w:rPr>
        <w:t>Plenary Discussion:</w:t>
      </w:r>
    </w:p>
    <w:p w14:paraId="056756A5" w14:textId="77777777" w:rsidR="0019520B" w:rsidRPr="005B25A1" w:rsidRDefault="0019520B" w:rsidP="0019520B">
      <w:pPr>
        <w:keepNext/>
        <w:keepLines/>
      </w:pPr>
      <w:r>
        <w:t>This CR Pack was</w:t>
      </w:r>
      <w:r>
        <w:rPr>
          <w:color w:val="FF0000"/>
        </w:rPr>
        <w:t xml:space="preserve"> block approved</w:t>
      </w:r>
      <w:r w:rsidRPr="0019520B">
        <w:t>.</w:t>
      </w:r>
    </w:p>
    <w:p w14:paraId="6873BB3A" w14:textId="77777777" w:rsidR="0019520B" w:rsidRPr="00EB0339" w:rsidRDefault="0019520B" w:rsidP="0019520B">
      <w:r w:rsidRPr="005B25A1">
        <w:rPr>
          <w:b/>
          <w:bCs/>
        </w:rPr>
        <w:t>Status:</w:t>
      </w:r>
      <w:r>
        <w:t xml:space="preserve"> </w:t>
      </w:r>
      <w:r>
        <w:rPr>
          <w:color w:val="FF0000"/>
        </w:rPr>
        <w:t>Approved</w:t>
      </w:r>
      <w:r>
        <w:t>.</w:t>
      </w:r>
    </w:p>
    <w:p w14:paraId="73F990B0" w14:textId="77777777" w:rsidR="00E00DA6" w:rsidRDefault="007615D6" w:rsidP="000A3FBD">
      <w:pPr>
        <w:pStyle w:val="NormTop"/>
      </w:pPr>
      <w:r>
        <w:rPr>
          <w:color w:val="0000FF"/>
        </w:rPr>
        <w:t>SP-231325</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CR0171; 33.310 CR0172.</w:t>
      </w:r>
    </w:p>
    <w:p w14:paraId="5A4FE514" w14:textId="77777777" w:rsidR="00F734F5" w:rsidRPr="005B25A1" w:rsidRDefault="00F734F5" w:rsidP="00F734F5">
      <w:pPr>
        <w:keepNext/>
        <w:keepLines/>
        <w:rPr>
          <w:b/>
          <w:bCs/>
        </w:rPr>
      </w:pPr>
      <w:r w:rsidRPr="005B25A1">
        <w:rPr>
          <w:b/>
          <w:bCs/>
        </w:rPr>
        <w:t>Plenary Discussion:</w:t>
      </w:r>
    </w:p>
    <w:p w14:paraId="3AE29540" w14:textId="77777777" w:rsidR="0019520B" w:rsidRPr="005B25A1" w:rsidRDefault="0019520B" w:rsidP="0019520B">
      <w:pPr>
        <w:keepNext/>
        <w:keepLines/>
      </w:pPr>
      <w:r>
        <w:t>This CR Pack was</w:t>
      </w:r>
      <w:r>
        <w:rPr>
          <w:color w:val="FF0000"/>
        </w:rPr>
        <w:t xml:space="preserve"> block approved</w:t>
      </w:r>
      <w:r w:rsidRPr="0019520B">
        <w:t>.</w:t>
      </w:r>
    </w:p>
    <w:p w14:paraId="2184861A" w14:textId="77777777" w:rsidR="0019520B" w:rsidRPr="00EB0339" w:rsidRDefault="0019520B" w:rsidP="0019520B">
      <w:r w:rsidRPr="005B25A1">
        <w:rPr>
          <w:b/>
          <w:bCs/>
        </w:rPr>
        <w:t>Status:</w:t>
      </w:r>
      <w:r>
        <w:t xml:space="preserve"> </w:t>
      </w:r>
      <w:r>
        <w:rPr>
          <w:color w:val="FF0000"/>
        </w:rPr>
        <w:t>Approved</w:t>
      </w:r>
      <w:r>
        <w:t>.</w:t>
      </w:r>
    </w:p>
    <w:p w14:paraId="2F6C93DD" w14:textId="77777777" w:rsidR="00E00DA6" w:rsidRDefault="007615D6" w:rsidP="000A3FBD">
      <w:pPr>
        <w:pStyle w:val="NormTop"/>
      </w:pPr>
      <w:r>
        <w:rPr>
          <w:color w:val="0000FF"/>
        </w:rPr>
        <w:t>SP-231324</w:t>
      </w:r>
      <w:r w:rsidRPr="00D53282">
        <w:t xml:space="preserve"> </w:t>
      </w:r>
      <w:r>
        <w:t>(CR PACK) Rel-18 CRs on Security aspects for 5WWC Phase 2 (Source: SA WG3)</w:t>
      </w:r>
      <w:r>
        <w:br/>
      </w:r>
      <w:r w:rsidRPr="00D53282">
        <w:rPr>
          <w:b/>
        </w:rPr>
        <w:t>Document for:</w:t>
      </w:r>
      <w:r w:rsidRPr="00D53282">
        <w:t xml:space="preserve"> </w:t>
      </w:r>
      <w:r>
        <w:t>Approval</w:t>
      </w:r>
      <w:r>
        <w:br/>
      </w:r>
      <w:r w:rsidRPr="00D53282">
        <w:rPr>
          <w:b/>
        </w:rPr>
        <w:t>Abstract:</w:t>
      </w:r>
      <w:r w:rsidRPr="00D53282">
        <w:t xml:space="preserve"> </w:t>
      </w:r>
      <w:r>
        <w:br/>
        <w:t>33.501 CR1854; 33.501 CR1794R1; 33.501 CR1795R1.</w:t>
      </w:r>
    </w:p>
    <w:p w14:paraId="0E0D4EDB" w14:textId="77777777" w:rsidR="00F734F5" w:rsidRPr="005B25A1" w:rsidRDefault="00F734F5" w:rsidP="00F734F5">
      <w:pPr>
        <w:keepNext/>
        <w:keepLines/>
        <w:rPr>
          <w:b/>
          <w:bCs/>
        </w:rPr>
      </w:pPr>
      <w:r w:rsidRPr="005B25A1">
        <w:rPr>
          <w:b/>
          <w:bCs/>
        </w:rPr>
        <w:t>Plenary Discussion:</w:t>
      </w:r>
    </w:p>
    <w:p w14:paraId="741962B7" w14:textId="77777777" w:rsidR="0019520B" w:rsidRPr="005B25A1" w:rsidRDefault="0019520B" w:rsidP="0019520B">
      <w:pPr>
        <w:keepNext/>
        <w:keepLines/>
      </w:pPr>
      <w:r>
        <w:t>This CR Pack was</w:t>
      </w:r>
      <w:r>
        <w:rPr>
          <w:color w:val="FF0000"/>
        </w:rPr>
        <w:t xml:space="preserve"> block approved</w:t>
      </w:r>
      <w:r w:rsidRPr="0019520B">
        <w:t>.</w:t>
      </w:r>
    </w:p>
    <w:p w14:paraId="0CED0D6E" w14:textId="77777777" w:rsidR="0019520B" w:rsidRPr="00EB0339" w:rsidRDefault="0019520B" w:rsidP="0019520B">
      <w:r w:rsidRPr="005B25A1">
        <w:rPr>
          <w:b/>
          <w:bCs/>
        </w:rPr>
        <w:t>Status:</w:t>
      </w:r>
      <w:r>
        <w:t xml:space="preserve"> </w:t>
      </w:r>
      <w:r>
        <w:rPr>
          <w:color w:val="FF0000"/>
        </w:rPr>
        <w:t>Approved</w:t>
      </w:r>
      <w:r>
        <w:t>.</w:t>
      </w:r>
    </w:p>
    <w:p w14:paraId="03467E62" w14:textId="77777777" w:rsidR="00E00DA6" w:rsidRDefault="007615D6" w:rsidP="000A3FBD">
      <w:pPr>
        <w:pStyle w:val="NormTop"/>
      </w:pPr>
      <w:r>
        <w:rPr>
          <w:color w:val="0000FF"/>
        </w:rPr>
        <w:t>SP-231322</w:t>
      </w:r>
      <w:r w:rsidRPr="00D53282">
        <w:t xml:space="preserve"> </w:t>
      </w:r>
      <w:r>
        <w:t>(CR PACK) Rel-18 CRs on Proximity based Services in 5GS Phase 2 (Source: SA WG3)</w:t>
      </w:r>
      <w:r>
        <w:br/>
      </w:r>
      <w:r w:rsidRPr="00D53282">
        <w:rPr>
          <w:b/>
        </w:rPr>
        <w:t>Document for:</w:t>
      </w:r>
      <w:r w:rsidRPr="00D53282">
        <w:t xml:space="preserve"> </w:t>
      </w:r>
      <w:r>
        <w:t>Approval</w:t>
      </w:r>
      <w:r>
        <w:br/>
      </w:r>
      <w:r w:rsidRPr="00D53282">
        <w:rPr>
          <w:b/>
        </w:rPr>
        <w:t>Abstract:</w:t>
      </w:r>
      <w:r w:rsidRPr="00D53282">
        <w:t xml:space="preserve"> </w:t>
      </w:r>
      <w:r>
        <w:br/>
        <w:t>33.503 CR0144; 33.503 CR0135R1; 33.503 CR0132R1; 33.503 CR0149R1; 33.503 CR0124R1.</w:t>
      </w:r>
    </w:p>
    <w:p w14:paraId="4CCD525E" w14:textId="77777777" w:rsidR="00F734F5" w:rsidRPr="005B25A1" w:rsidRDefault="00F734F5" w:rsidP="00F734F5">
      <w:pPr>
        <w:keepNext/>
        <w:keepLines/>
        <w:rPr>
          <w:b/>
          <w:bCs/>
        </w:rPr>
      </w:pPr>
      <w:r w:rsidRPr="005B25A1">
        <w:rPr>
          <w:b/>
          <w:bCs/>
        </w:rPr>
        <w:t>Plenary Discussion:</w:t>
      </w:r>
    </w:p>
    <w:p w14:paraId="7D28EDAE" w14:textId="77777777" w:rsidR="0019520B" w:rsidRPr="005B25A1" w:rsidRDefault="0019520B" w:rsidP="0019520B">
      <w:pPr>
        <w:keepNext/>
        <w:keepLines/>
      </w:pPr>
      <w:r>
        <w:t>This CR Pack was</w:t>
      </w:r>
      <w:r>
        <w:rPr>
          <w:color w:val="FF0000"/>
        </w:rPr>
        <w:t xml:space="preserve"> block approved</w:t>
      </w:r>
      <w:r w:rsidRPr="0019520B">
        <w:t>.</w:t>
      </w:r>
    </w:p>
    <w:p w14:paraId="2633194F" w14:textId="77777777" w:rsidR="0019520B" w:rsidRPr="00EB0339" w:rsidRDefault="0019520B" w:rsidP="0019520B">
      <w:r w:rsidRPr="005B25A1">
        <w:rPr>
          <w:b/>
          <w:bCs/>
        </w:rPr>
        <w:t>Status:</w:t>
      </w:r>
      <w:r>
        <w:t xml:space="preserve"> </w:t>
      </w:r>
      <w:r>
        <w:rPr>
          <w:color w:val="FF0000"/>
        </w:rPr>
        <w:t>Approved</w:t>
      </w:r>
      <w:r>
        <w:t>.</w:t>
      </w:r>
    </w:p>
    <w:p w14:paraId="2ECE8A8B" w14:textId="77777777" w:rsidR="00E00DA6" w:rsidRDefault="007615D6" w:rsidP="000A3FBD">
      <w:pPr>
        <w:pStyle w:val="NormTop"/>
      </w:pPr>
      <w:r>
        <w:rPr>
          <w:color w:val="0000FF"/>
        </w:rPr>
        <w:t>SP-231339</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33.117 CR0128; 33.117 CR0130; 33.117 CR0131; 33.513 CR0014R1; 33.515 CR0011R1; 33.514 CR0010R1; 33.926 CR0080R1; 33.514 CR0011R2; 33.117 CR0133; 33.117 CR0132R1; 33.117 CR0129R1.</w:t>
      </w:r>
    </w:p>
    <w:p w14:paraId="04E168D4" w14:textId="77777777" w:rsidR="00F734F5" w:rsidRPr="005B25A1" w:rsidRDefault="00F734F5" w:rsidP="00F734F5">
      <w:pPr>
        <w:keepNext/>
        <w:keepLines/>
        <w:rPr>
          <w:b/>
          <w:bCs/>
        </w:rPr>
      </w:pPr>
      <w:r w:rsidRPr="005B25A1">
        <w:rPr>
          <w:b/>
          <w:bCs/>
        </w:rPr>
        <w:t>Plenary Discussion:</w:t>
      </w:r>
    </w:p>
    <w:p w14:paraId="115EB129" w14:textId="77777777" w:rsidR="0019520B" w:rsidRPr="005B25A1" w:rsidRDefault="0019520B" w:rsidP="0019520B">
      <w:pPr>
        <w:keepNext/>
        <w:keepLines/>
      </w:pPr>
      <w:r>
        <w:t>This CR Pack was</w:t>
      </w:r>
      <w:r>
        <w:rPr>
          <w:color w:val="FF0000"/>
        </w:rPr>
        <w:t xml:space="preserve"> block approved</w:t>
      </w:r>
      <w:r w:rsidRPr="0019520B">
        <w:t>.</w:t>
      </w:r>
    </w:p>
    <w:p w14:paraId="78BF33FA" w14:textId="77777777" w:rsidR="0019520B" w:rsidRPr="00EB0339" w:rsidRDefault="0019520B" w:rsidP="0019520B">
      <w:r w:rsidRPr="005B25A1">
        <w:rPr>
          <w:b/>
          <w:bCs/>
        </w:rPr>
        <w:t>Status:</w:t>
      </w:r>
      <w:r>
        <w:t xml:space="preserve"> </w:t>
      </w:r>
      <w:r>
        <w:rPr>
          <w:color w:val="FF0000"/>
        </w:rPr>
        <w:t>Approved</w:t>
      </w:r>
      <w:r>
        <w:t>.</w:t>
      </w:r>
    </w:p>
    <w:p w14:paraId="4CD3AA40" w14:textId="77777777" w:rsidR="007935A1" w:rsidRPr="00EB0339" w:rsidRDefault="007935A1" w:rsidP="007615D6"/>
    <w:p w14:paraId="44819316" w14:textId="77777777" w:rsidR="007615D6" w:rsidRDefault="007615D6" w:rsidP="0010433C">
      <w:pPr>
        <w:pStyle w:val="Heading2"/>
      </w:pPr>
      <w:bookmarkStart w:id="112" w:name="_Toc153785296"/>
      <w:r>
        <w:t>18.4</w:t>
      </w:r>
      <w:r>
        <w:tab/>
        <w:t>SA WG4 Rel-18 CRs</w:t>
      </w:r>
      <w:bookmarkEnd w:id="112"/>
    </w:p>
    <w:p w14:paraId="61B4D4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Company revision to CR PACKs</w:t>
      </w:r>
    </w:p>
    <w:p w14:paraId="7141F1AD" w14:textId="77777777" w:rsidR="00E00DA6" w:rsidRDefault="007615D6" w:rsidP="000A3FBD">
      <w:pPr>
        <w:pStyle w:val="NormTop"/>
      </w:pPr>
      <w:r>
        <w:rPr>
          <w:color w:val="0000FF"/>
        </w:rPr>
        <w:t>SP-231347</w:t>
      </w:r>
      <w:r w:rsidRPr="00D53282">
        <w:t xml:space="preserve"> </w:t>
      </w:r>
      <w:r>
        <w:t>(CR) 26.512 CR0040R4 (Rel-18, 'B'): [5GMS_Pro_Ph2] ANBR-based network assistance data reporting (Source: Sony Europe B.V., BBC)</w:t>
      </w:r>
      <w:r>
        <w:br/>
      </w:r>
      <w:r w:rsidRPr="00D53282">
        <w:rPr>
          <w:b/>
        </w:rPr>
        <w:t>Document for:</w:t>
      </w:r>
      <w:r w:rsidRPr="00D53282">
        <w:t xml:space="preserve"> </w:t>
      </w:r>
      <w:r>
        <w:t>Approval</w:t>
      </w:r>
      <w:r>
        <w:br/>
      </w:r>
      <w:r w:rsidRPr="00D53282">
        <w:rPr>
          <w:b/>
        </w:rPr>
        <w:t>Abstract:</w:t>
      </w:r>
      <w:r w:rsidRPr="00D53282">
        <w:t xml:space="preserve"> </w:t>
      </w:r>
      <w:r>
        <w:br/>
        <w:t>Correction of one-character typo in YAML annex.</w:t>
      </w:r>
    </w:p>
    <w:p w14:paraId="09E17A47" w14:textId="77777777" w:rsidR="00E00DA6" w:rsidRPr="00B81031" w:rsidRDefault="00000000" w:rsidP="00B81031">
      <w:pPr>
        <w:keepNext/>
        <w:keepLines/>
        <w:rPr>
          <w:i/>
        </w:rPr>
      </w:pPr>
      <w:r w:rsidRPr="00B81031">
        <w:rPr>
          <w:b/>
          <w:bCs/>
          <w:i/>
        </w:rPr>
        <w:t>Comment:</w:t>
      </w:r>
      <w:r>
        <w:rPr>
          <w:i/>
        </w:rPr>
        <w:t xml:space="preserve"> </w:t>
      </w:r>
      <w:r w:rsidR="007615D6">
        <w:rPr>
          <w:i/>
        </w:rPr>
        <w:t>Revision of 26.512 CR0040R3 (S4-231841) in CR Pack SP-231380.</w:t>
      </w:r>
    </w:p>
    <w:p w14:paraId="2A1CB628" w14:textId="77777777" w:rsidR="007615D6" w:rsidRPr="005B25A1" w:rsidRDefault="007615D6" w:rsidP="007615D6">
      <w:pPr>
        <w:keepNext/>
        <w:keepLines/>
        <w:rPr>
          <w:b/>
          <w:bCs/>
        </w:rPr>
      </w:pPr>
      <w:r w:rsidRPr="005B25A1">
        <w:rPr>
          <w:b/>
          <w:bCs/>
        </w:rPr>
        <w:t>Plenary Discussion:</w:t>
      </w:r>
    </w:p>
    <w:p w14:paraId="2A84F77F" w14:textId="41C681D6" w:rsidR="007615D6" w:rsidRPr="007102D3" w:rsidRDefault="007102D3" w:rsidP="007615D6">
      <w:pPr>
        <w:keepNext/>
        <w:keepLines/>
      </w:pPr>
      <w:r>
        <w:rPr>
          <w:lang w:eastAsia="en-US"/>
        </w:rPr>
        <w:t xml:space="preserve">This CR was </w:t>
      </w:r>
      <w:r w:rsidRPr="00C3284B">
        <w:rPr>
          <w:color w:val="FF0000"/>
          <w:lang w:eastAsia="en-US"/>
        </w:rPr>
        <w:t>approved</w:t>
      </w:r>
      <w:r>
        <w:t>.</w:t>
      </w:r>
    </w:p>
    <w:p w14:paraId="4A178A3E" w14:textId="4C8CD382" w:rsidR="007615D6" w:rsidRPr="00EB0339" w:rsidRDefault="007615D6" w:rsidP="007615D6">
      <w:r w:rsidRPr="005B25A1">
        <w:rPr>
          <w:b/>
          <w:bCs/>
        </w:rPr>
        <w:t>Status:</w:t>
      </w:r>
      <w:r>
        <w:t xml:space="preserve"> </w:t>
      </w:r>
      <w:r w:rsidR="007102D3" w:rsidRPr="00C3284B">
        <w:rPr>
          <w:color w:val="FF0000"/>
          <w:lang w:eastAsia="en-US"/>
        </w:rPr>
        <w:t>Approved</w:t>
      </w:r>
      <w:r w:rsidR="007102D3">
        <w:rPr>
          <w:color w:val="0000FF"/>
        </w:rPr>
        <w:t xml:space="preserve"> </w:t>
      </w:r>
      <w:r>
        <w:t>.</w:t>
      </w:r>
    </w:p>
    <w:p w14:paraId="041F54D4" w14:textId="77777777" w:rsidR="00E00DA6" w:rsidRDefault="007615D6" w:rsidP="000A3FBD">
      <w:pPr>
        <w:pStyle w:val="NormTop"/>
      </w:pPr>
      <w:r>
        <w:rPr>
          <w:color w:val="0000FF"/>
        </w:rPr>
        <w:t>SP-231229</w:t>
      </w:r>
      <w:r w:rsidRPr="00D53282">
        <w:t xml:space="preserve"> </w:t>
      </w:r>
      <w:r>
        <w:t>(CR) 26.512 CR0041R4 (Rel-18, 'B'): [5GMS_Pro_Ph2] Event exposure APIs (Source: BBC)</w:t>
      </w:r>
      <w:r>
        <w:br/>
      </w:r>
      <w:r w:rsidRPr="00D53282">
        <w:rPr>
          <w:b/>
        </w:rPr>
        <w:t>Document for:</w:t>
      </w:r>
      <w:r w:rsidRPr="00D53282">
        <w:t xml:space="preserve"> </w:t>
      </w:r>
      <w:r>
        <w:t>Approval</w:t>
      </w:r>
      <w:r>
        <w:br/>
      </w:r>
      <w:r w:rsidRPr="00D53282">
        <w:rPr>
          <w:b/>
        </w:rPr>
        <w:t>Abstract:</w:t>
      </w:r>
      <w:r w:rsidRPr="00D53282">
        <w:t xml:space="preserve"> </w:t>
      </w:r>
      <w:r>
        <w:br/>
        <w:t>APIs for the exposure of (collections of) events relating to 5G Media Streaming by the Data Collection AF instantiated in the 5GMS AF. Depended on by CT WG3 CRs to TS 29.517 and TS 29.591.</w:t>
      </w:r>
    </w:p>
    <w:p w14:paraId="4105F67F" w14:textId="77777777" w:rsidR="00E00DA6" w:rsidRPr="00B81031" w:rsidRDefault="00000000" w:rsidP="00B81031">
      <w:pPr>
        <w:keepNext/>
        <w:keepLines/>
        <w:rPr>
          <w:i/>
        </w:rPr>
      </w:pPr>
      <w:r w:rsidRPr="00B81031">
        <w:rPr>
          <w:b/>
          <w:bCs/>
          <w:i/>
        </w:rPr>
        <w:t>Comment:</w:t>
      </w:r>
      <w:r>
        <w:rPr>
          <w:i/>
        </w:rPr>
        <w:t xml:space="preserve"> </w:t>
      </w:r>
      <w:r w:rsidR="007615D6">
        <w:rPr>
          <w:i/>
        </w:rPr>
        <w:t>Revision of S4-231633, agreed at SA4#126 in CR Pack SP-231379.</w:t>
      </w:r>
    </w:p>
    <w:p w14:paraId="1CCE49CB" w14:textId="77777777" w:rsidR="007615D6" w:rsidRPr="005B25A1" w:rsidRDefault="007615D6" w:rsidP="007615D6">
      <w:pPr>
        <w:keepNext/>
        <w:keepLines/>
        <w:rPr>
          <w:b/>
          <w:bCs/>
        </w:rPr>
      </w:pPr>
      <w:r w:rsidRPr="005B25A1">
        <w:rPr>
          <w:b/>
          <w:bCs/>
        </w:rPr>
        <w:t>Plenary Discussion:</w:t>
      </w:r>
    </w:p>
    <w:p w14:paraId="2FA54C5E" w14:textId="77777777" w:rsidR="005E4370" w:rsidRPr="007102D3" w:rsidRDefault="005E4370" w:rsidP="005E4370">
      <w:pPr>
        <w:keepNext/>
        <w:keepLines/>
      </w:pPr>
      <w:r>
        <w:rPr>
          <w:lang w:eastAsia="en-US"/>
        </w:rPr>
        <w:t xml:space="preserve">This CR was </w:t>
      </w:r>
      <w:r w:rsidRPr="00C3284B">
        <w:rPr>
          <w:color w:val="FF0000"/>
          <w:lang w:eastAsia="en-US"/>
        </w:rPr>
        <w:t>approved</w:t>
      </w:r>
      <w:r>
        <w:t>.</w:t>
      </w:r>
    </w:p>
    <w:p w14:paraId="736F792D" w14:textId="77777777" w:rsidR="005E4370" w:rsidRPr="00EB0339" w:rsidRDefault="005E4370" w:rsidP="005E4370">
      <w:r w:rsidRPr="005B25A1">
        <w:rPr>
          <w:b/>
          <w:bCs/>
        </w:rPr>
        <w:t>Status:</w:t>
      </w:r>
      <w:r>
        <w:t xml:space="preserve"> </w:t>
      </w:r>
      <w:r w:rsidRPr="00C3284B">
        <w:rPr>
          <w:color w:val="FF0000"/>
          <w:lang w:eastAsia="en-US"/>
        </w:rPr>
        <w:t>Approved</w:t>
      </w:r>
      <w:r>
        <w:rPr>
          <w:color w:val="0000FF"/>
        </w:rPr>
        <w:t xml:space="preserve"> </w:t>
      </w:r>
      <w:r>
        <w:t>.</w:t>
      </w:r>
    </w:p>
    <w:p w14:paraId="2B4AD6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 PACKs</w:t>
      </w:r>
    </w:p>
    <w:p w14:paraId="71025523" w14:textId="77777777" w:rsidR="00E00DA6" w:rsidRDefault="007615D6" w:rsidP="000A3FBD">
      <w:pPr>
        <w:pStyle w:val="NormTop"/>
      </w:pPr>
      <w:r>
        <w:rPr>
          <w:color w:val="0000FF"/>
        </w:rPr>
        <w:t>SP-231380</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CR0040R3.</w:t>
      </w:r>
    </w:p>
    <w:p w14:paraId="01890433" w14:textId="77777777" w:rsidR="00E00DA6" w:rsidRPr="00B81031" w:rsidRDefault="00000000" w:rsidP="00B81031">
      <w:pPr>
        <w:keepNext/>
        <w:keepLines/>
        <w:rPr>
          <w:i/>
        </w:rPr>
      </w:pPr>
      <w:r w:rsidRPr="00B81031">
        <w:rPr>
          <w:b/>
          <w:bCs/>
          <w:i/>
        </w:rPr>
        <w:t>Comment:</w:t>
      </w:r>
      <w:r>
        <w:rPr>
          <w:i/>
        </w:rPr>
        <w:t xml:space="preserve"> </w:t>
      </w:r>
      <w:r w:rsidR="007615D6">
        <w:rPr>
          <w:i/>
        </w:rPr>
        <w:t>Revision proposed in SP-231347.</w:t>
      </w:r>
    </w:p>
    <w:p w14:paraId="0072BBF9" w14:textId="77777777" w:rsidR="007615D6" w:rsidRPr="005B25A1" w:rsidRDefault="007615D6" w:rsidP="007615D6">
      <w:pPr>
        <w:keepNext/>
        <w:keepLines/>
        <w:rPr>
          <w:b/>
          <w:bCs/>
        </w:rPr>
      </w:pPr>
      <w:r w:rsidRPr="005B25A1">
        <w:rPr>
          <w:b/>
          <w:bCs/>
        </w:rPr>
        <w:t>Plenary Discussion:</w:t>
      </w:r>
    </w:p>
    <w:p w14:paraId="4CA1EFB6" w14:textId="2A735D7C" w:rsidR="007615D6" w:rsidRPr="007102D3" w:rsidRDefault="007102D3" w:rsidP="007615D6">
      <w:pPr>
        <w:keepNext/>
        <w:keepLines/>
      </w:pPr>
      <w:r>
        <w:t xml:space="preserve">This CR was revised by a company CR. This CR Pack was </w:t>
      </w:r>
      <w:r w:rsidRPr="00C3284B">
        <w:rPr>
          <w:color w:val="0000FF"/>
        </w:rPr>
        <w:t>noted</w:t>
      </w:r>
      <w:r>
        <w:t>.</w:t>
      </w:r>
    </w:p>
    <w:p w14:paraId="7B75FD8E" w14:textId="6D40D3E3" w:rsidR="007615D6" w:rsidRPr="00EB0339" w:rsidRDefault="007615D6" w:rsidP="007615D6">
      <w:r w:rsidRPr="005B25A1">
        <w:rPr>
          <w:b/>
          <w:bCs/>
        </w:rPr>
        <w:t>Status:</w:t>
      </w:r>
      <w:r>
        <w:t xml:space="preserve"> </w:t>
      </w:r>
      <w:r>
        <w:rPr>
          <w:color w:val="0000FF"/>
        </w:rPr>
        <w:t>Noted</w:t>
      </w:r>
      <w:r>
        <w:t>.</w:t>
      </w:r>
    </w:p>
    <w:p w14:paraId="788D1968" w14:textId="77777777" w:rsidR="00E00DA6" w:rsidRDefault="007615D6" w:rsidP="000A3FBD">
      <w:pPr>
        <w:pStyle w:val="NormTop"/>
      </w:pPr>
      <w:r>
        <w:rPr>
          <w:color w:val="0000FF"/>
        </w:rPr>
        <w:t>SP-231379</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26.512 CR0041R3.</w:t>
      </w:r>
    </w:p>
    <w:p w14:paraId="5814AF7A" w14:textId="77777777" w:rsidR="00E00DA6" w:rsidRPr="00B81031" w:rsidRDefault="00000000" w:rsidP="00B81031">
      <w:pPr>
        <w:keepNext/>
        <w:keepLines/>
        <w:rPr>
          <w:i/>
        </w:rPr>
      </w:pPr>
      <w:r w:rsidRPr="00B81031">
        <w:rPr>
          <w:b/>
          <w:bCs/>
          <w:i/>
        </w:rPr>
        <w:t>Comment:</w:t>
      </w:r>
      <w:r>
        <w:rPr>
          <w:i/>
        </w:rPr>
        <w:t xml:space="preserve"> </w:t>
      </w:r>
      <w:r w:rsidR="007615D6">
        <w:rPr>
          <w:i/>
        </w:rPr>
        <w:t>Revision proposed in SP-231229.</w:t>
      </w:r>
    </w:p>
    <w:p w14:paraId="2C9CCF89" w14:textId="77777777" w:rsidR="007615D6" w:rsidRPr="005B25A1" w:rsidRDefault="007615D6" w:rsidP="007615D6">
      <w:pPr>
        <w:keepNext/>
        <w:keepLines/>
        <w:rPr>
          <w:b/>
          <w:bCs/>
        </w:rPr>
      </w:pPr>
      <w:r w:rsidRPr="005B25A1">
        <w:rPr>
          <w:b/>
          <w:bCs/>
        </w:rPr>
        <w:t>Plenary Discussion:</w:t>
      </w:r>
    </w:p>
    <w:p w14:paraId="41F79703" w14:textId="77777777" w:rsidR="005E4370" w:rsidRPr="007102D3" w:rsidRDefault="005E4370" w:rsidP="005E4370">
      <w:pPr>
        <w:keepNext/>
        <w:keepLines/>
      </w:pPr>
      <w:r>
        <w:t xml:space="preserve">This CR was revised by a company CR. This CR Pack was </w:t>
      </w:r>
      <w:r w:rsidRPr="00C3284B">
        <w:rPr>
          <w:color w:val="0000FF"/>
        </w:rPr>
        <w:t>noted</w:t>
      </w:r>
      <w:r>
        <w:t>.</w:t>
      </w:r>
    </w:p>
    <w:p w14:paraId="526921DC" w14:textId="77777777" w:rsidR="005E4370" w:rsidRPr="00EB0339" w:rsidRDefault="005E4370" w:rsidP="005E4370">
      <w:r w:rsidRPr="005B25A1">
        <w:rPr>
          <w:b/>
          <w:bCs/>
        </w:rPr>
        <w:t>Status:</w:t>
      </w:r>
      <w:r>
        <w:t xml:space="preserve"> </w:t>
      </w:r>
      <w:r>
        <w:rPr>
          <w:color w:val="0000FF"/>
        </w:rPr>
        <w:t>Noted</w:t>
      </w:r>
      <w:r>
        <w:t>.</w:t>
      </w:r>
    </w:p>
    <w:p w14:paraId="687E14C6" w14:textId="77777777" w:rsidR="00E00DA6" w:rsidRDefault="007615D6" w:rsidP="000A3FBD">
      <w:pPr>
        <w:pStyle w:val="NormTop"/>
      </w:pPr>
      <w:r>
        <w:rPr>
          <w:color w:val="0000FF"/>
        </w:rPr>
        <w:t>SP-231510</w:t>
      </w:r>
      <w:r w:rsidRPr="00D53282">
        <w:t xml:space="preserve"> </w:t>
      </w:r>
      <w:r>
        <w:t>(CR PACK) CR Pack on EVEX, ADAES (Source: SA WG4)</w:t>
      </w:r>
      <w:r>
        <w:br/>
      </w:r>
      <w:r w:rsidRPr="00D53282">
        <w:rPr>
          <w:b/>
        </w:rPr>
        <w:t>Document for:</w:t>
      </w:r>
      <w:r w:rsidRPr="00D53282">
        <w:t xml:space="preserve"> </w:t>
      </w:r>
      <w:r>
        <w:t>Approval</w:t>
      </w:r>
      <w:r>
        <w:br/>
      </w:r>
      <w:r w:rsidRPr="00D53282">
        <w:rPr>
          <w:b/>
        </w:rPr>
        <w:t>Abstract:</w:t>
      </w:r>
      <w:r w:rsidRPr="00D53282">
        <w:t xml:space="preserve"> </w:t>
      </w:r>
      <w:r>
        <w:br/>
        <w:t>26.531 CR0008R2.</w:t>
      </w:r>
    </w:p>
    <w:p w14:paraId="683F1172" w14:textId="77777777" w:rsidR="00F734F5" w:rsidRPr="005B25A1" w:rsidRDefault="00F734F5" w:rsidP="00F734F5">
      <w:pPr>
        <w:keepNext/>
        <w:keepLines/>
        <w:rPr>
          <w:b/>
          <w:bCs/>
        </w:rPr>
      </w:pPr>
      <w:r w:rsidRPr="005B25A1">
        <w:rPr>
          <w:b/>
          <w:bCs/>
        </w:rPr>
        <w:t>Plenary Discussion:</w:t>
      </w:r>
    </w:p>
    <w:p w14:paraId="5A3A05F7" w14:textId="77777777" w:rsidR="0019520B" w:rsidRPr="005B25A1" w:rsidRDefault="0019520B" w:rsidP="0019520B">
      <w:pPr>
        <w:keepNext/>
        <w:keepLines/>
      </w:pPr>
      <w:r>
        <w:t>This CR Pack was</w:t>
      </w:r>
      <w:r>
        <w:rPr>
          <w:color w:val="FF0000"/>
        </w:rPr>
        <w:t xml:space="preserve"> block approved</w:t>
      </w:r>
      <w:r w:rsidRPr="0019520B">
        <w:t>.</w:t>
      </w:r>
    </w:p>
    <w:p w14:paraId="7F03B037" w14:textId="77777777" w:rsidR="0019520B" w:rsidRPr="00EB0339" w:rsidRDefault="0019520B" w:rsidP="0019520B">
      <w:r w:rsidRPr="005B25A1">
        <w:rPr>
          <w:b/>
          <w:bCs/>
        </w:rPr>
        <w:t>Status:</w:t>
      </w:r>
      <w:r>
        <w:t xml:space="preserve"> </w:t>
      </w:r>
      <w:r>
        <w:rPr>
          <w:color w:val="FF0000"/>
        </w:rPr>
        <w:t>Approved</w:t>
      </w:r>
      <w:r>
        <w:t>.</w:t>
      </w:r>
    </w:p>
    <w:p w14:paraId="39C075B4" w14:textId="77777777" w:rsidR="00E00DA6" w:rsidRDefault="007615D6" w:rsidP="000A3FBD">
      <w:pPr>
        <w:pStyle w:val="NormTop"/>
      </w:pPr>
      <w:r>
        <w:rPr>
          <w:color w:val="0000FF"/>
        </w:rPr>
        <w:t>SP-231375</w:t>
      </w:r>
      <w:r w:rsidRPr="00D53282">
        <w:t xml:space="preserve"> </w:t>
      </w:r>
      <w:r>
        <w:t>(CR PACK) CR Pack on MP_RTT (Source: SA WG4)</w:t>
      </w:r>
      <w:r>
        <w:br/>
      </w:r>
      <w:r w:rsidRPr="00D53282">
        <w:rPr>
          <w:b/>
        </w:rPr>
        <w:t>Document for:</w:t>
      </w:r>
      <w:r w:rsidRPr="00D53282">
        <w:t xml:space="preserve"> </w:t>
      </w:r>
      <w:r>
        <w:t>Approval</w:t>
      </w:r>
      <w:r>
        <w:br/>
      </w:r>
      <w:r w:rsidRPr="00D53282">
        <w:rPr>
          <w:b/>
        </w:rPr>
        <w:t>Abstract:</w:t>
      </w:r>
      <w:r w:rsidRPr="00D53282">
        <w:t xml:space="preserve"> </w:t>
      </w:r>
      <w:r>
        <w:br/>
        <w:t>26.114 CR0558R2.</w:t>
      </w:r>
    </w:p>
    <w:p w14:paraId="03BD3F06" w14:textId="77777777" w:rsidR="00F734F5" w:rsidRPr="005B25A1" w:rsidRDefault="00F734F5" w:rsidP="00F734F5">
      <w:pPr>
        <w:keepNext/>
        <w:keepLines/>
        <w:rPr>
          <w:b/>
          <w:bCs/>
        </w:rPr>
      </w:pPr>
      <w:r w:rsidRPr="005B25A1">
        <w:rPr>
          <w:b/>
          <w:bCs/>
        </w:rPr>
        <w:t>Plenary Discussion:</w:t>
      </w:r>
    </w:p>
    <w:p w14:paraId="4B8C25DE" w14:textId="77777777" w:rsidR="0019520B" w:rsidRPr="005B25A1" w:rsidRDefault="0019520B" w:rsidP="0019520B">
      <w:pPr>
        <w:keepNext/>
        <w:keepLines/>
      </w:pPr>
      <w:r>
        <w:t>This CR Pack was</w:t>
      </w:r>
      <w:r>
        <w:rPr>
          <w:color w:val="FF0000"/>
        </w:rPr>
        <w:t xml:space="preserve"> block approved</w:t>
      </w:r>
      <w:r w:rsidRPr="0019520B">
        <w:t>.</w:t>
      </w:r>
    </w:p>
    <w:p w14:paraId="5A95811A" w14:textId="77777777" w:rsidR="0019520B" w:rsidRPr="00EB0339" w:rsidRDefault="0019520B" w:rsidP="0019520B">
      <w:r w:rsidRPr="005B25A1">
        <w:rPr>
          <w:b/>
          <w:bCs/>
        </w:rPr>
        <w:t>Status:</w:t>
      </w:r>
      <w:r>
        <w:t xml:space="preserve"> </w:t>
      </w:r>
      <w:r>
        <w:rPr>
          <w:color w:val="FF0000"/>
        </w:rPr>
        <w:t>Approved</w:t>
      </w:r>
      <w:r>
        <w:t>.</w:t>
      </w:r>
    </w:p>
    <w:p w14:paraId="456A4CF4" w14:textId="77777777" w:rsidR="00E00DA6" w:rsidRDefault="007615D6" w:rsidP="000A3FBD">
      <w:pPr>
        <w:pStyle w:val="NormTop"/>
      </w:pPr>
      <w:r>
        <w:rPr>
          <w:color w:val="0000FF"/>
        </w:rPr>
        <w:t>SP-231370</w:t>
      </w:r>
      <w:r w:rsidRPr="00D53282">
        <w:t xml:space="preserve"> </w:t>
      </w:r>
      <w:r>
        <w:t xml:space="preserve">(CR PACK) CR Pack on </w:t>
      </w:r>
      <w:proofErr w:type="spellStart"/>
      <w:r>
        <w:t>eUET</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26.801 CR0001R2.</w:t>
      </w:r>
    </w:p>
    <w:p w14:paraId="1B7E8F5D" w14:textId="77777777" w:rsidR="00F734F5" w:rsidRPr="005B25A1" w:rsidRDefault="00F734F5" w:rsidP="00F734F5">
      <w:pPr>
        <w:keepNext/>
        <w:keepLines/>
        <w:rPr>
          <w:b/>
          <w:bCs/>
        </w:rPr>
      </w:pPr>
      <w:r w:rsidRPr="005B25A1">
        <w:rPr>
          <w:b/>
          <w:bCs/>
        </w:rPr>
        <w:t>Plenary Discussion:</w:t>
      </w:r>
    </w:p>
    <w:p w14:paraId="348698EA" w14:textId="77777777" w:rsidR="0019520B" w:rsidRPr="005B25A1" w:rsidRDefault="0019520B" w:rsidP="0019520B">
      <w:pPr>
        <w:keepNext/>
        <w:keepLines/>
      </w:pPr>
      <w:r>
        <w:t>This CR Pack was</w:t>
      </w:r>
      <w:r>
        <w:rPr>
          <w:color w:val="FF0000"/>
        </w:rPr>
        <w:t xml:space="preserve"> block approved</w:t>
      </w:r>
      <w:r w:rsidRPr="0019520B">
        <w:t>.</w:t>
      </w:r>
    </w:p>
    <w:p w14:paraId="2AA51403" w14:textId="77777777" w:rsidR="0019520B" w:rsidRPr="00EB0339" w:rsidRDefault="0019520B" w:rsidP="0019520B">
      <w:r w:rsidRPr="005B25A1">
        <w:rPr>
          <w:b/>
          <w:bCs/>
        </w:rPr>
        <w:t>Status:</w:t>
      </w:r>
      <w:r>
        <w:t xml:space="preserve"> </w:t>
      </w:r>
      <w:r>
        <w:rPr>
          <w:color w:val="FF0000"/>
        </w:rPr>
        <w:t>Approved</w:t>
      </w:r>
      <w:r>
        <w:t>.</w:t>
      </w:r>
    </w:p>
    <w:p w14:paraId="7B6B63DB" w14:textId="77777777" w:rsidR="00E00DA6" w:rsidRDefault="007615D6" w:rsidP="000A3FBD">
      <w:pPr>
        <w:pStyle w:val="NormTop"/>
      </w:pPr>
      <w:r>
        <w:rPr>
          <w:color w:val="0000FF"/>
        </w:rPr>
        <w:t>SP-231373</w:t>
      </w:r>
      <w:r w:rsidRPr="00D53282">
        <w:t xml:space="preserve"> </w:t>
      </w:r>
      <w:r>
        <w:t>(CR PACK) CR Pack on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CR0003R1.</w:t>
      </w:r>
    </w:p>
    <w:p w14:paraId="1E12A396" w14:textId="77777777" w:rsidR="00F734F5" w:rsidRPr="005B25A1" w:rsidRDefault="00F734F5" w:rsidP="00F734F5">
      <w:pPr>
        <w:keepNext/>
        <w:keepLines/>
        <w:rPr>
          <w:b/>
          <w:bCs/>
        </w:rPr>
      </w:pPr>
      <w:r w:rsidRPr="005B25A1">
        <w:rPr>
          <w:b/>
          <w:bCs/>
        </w:rPr>
        <w:t>Plenary Discussion:</w:t>
      </w:r>
    </w:p>
    <w:p w14:paraId="19FD8A1D" w14:textId="77777777" w:rsidR="0019520B" w:rsidRPr="005B25A1" w:rsidRDefault="0019520B" w:rsidP="0019520B">
      <w:pPr>
        <w:keepNext/>
        <w:keepLines/>
      </w:pPr>
      <w:r>
        <w:t>This CR Pack was</w:t>
      </w:r>
      <w:r>
        <w:rPr>
          <w:color w:val="FF0000"/>
        </w:rPr>
        <w:t xml:space="preserve"> block approved</w:t>
      </w:r>
      <w:r w:rsidRPr="0019520B">
        <w:t>.</w:t>
      </w:r>
    </w:p>
    <w:p w14:paraId="2EA837E7" w14:textId="77777777" w:rsidR="0019520B" w:rsidRPr="00EB0339" w:rsidRDefault="0019520B" w:rsidP="0019520B">
      <w:r w:rsidRPr="005B25A1">
        <w:rPr>
          <w:b/>
          <w:bCs/>
        </w:rPr>
        <w:t>Status:</w:t>
      </w:r>
      <w:r>
        <w:t xml:space="preserve"> </w:t>
      </w:r>
      <w:r>
        <w:rPr>
          <w:color w:val="FF0000"/>
        </w:rPr>
        <w:t>Approved</w:t>
      </w:r>
      <w:r>
        <w:t>.</w:t>
      </w:r>
    </w:p>
    <w:p w14:paraId="0CD81662" w14:textId="77777777" w:rsidR="00E00DA6" w:rsidRDefault="007615D6" w:rsidP="000A3FBD">
      <w:pPr>
        <w:pStyle w:val="NormTop"/>
      </w:pPr>
      <w:r>
        <w:rPr>
          <w:color w:val="0000FF"/>
        </w:rPr>
        <w:t>SP-231372</w:t>
      </w:r>
      <w:r w:rsidRPr="00D53282">
        <w:t xml:space="preserve"> </w:t>
      </w:r>
      <w:r>
        <w:t xml:space="preserve">(CR PACK) CR Pack on </w:t>
      </w:r>
      <w:proofErr w:type="spellStart"/>
      <w:r>
        <w:t>FS_XRTraffic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26.925 CR0004; 26.926 CR0001R2.</w:t>
      </w:r>
    </w:p>
    <w:p w14:paraId="2B4453E8" w14:textId="77777777" w:rsidR="00F734F5" w:rsidRPr="005B25A1" w:rsidRDefault="00F734F5" w:rsidP="00F734F5">
      <w:pPr>
        <w:keepNext/>
        <w:keepLines/>
        <w:rPr>
          <w:b/>
          <w:bCs/>
        </w:rPr>
      </w:pPr>
      <w:r w:rsidRPr="005B25A1">
        <w:rPr>
          <w:b/>
          <w:bCs/>
        </w:rPr>
        <w:t>Plenary Discussion:</w:t>
      </w:r>
    </w:p>
    <w:p w14:paraId="067569B2" w14:textId="77777777" w:rsidR="0019520B" w:rsidRPr="005B25A1" w:rsidRDefault="0019520B" w:rsidP="0019520B">
      <w:pPr>
        <w:keepNext/>
        <w:keepLines/>
      </w:pPr>
      <w:r>
        <w:t>This CR Pack was</w:t>
      </w:r>
      <w:r>
        <w:rPr>
          <w:color w:val="FF0000"/>
        </w:rPr>
        <w:t xml:space="preserve"> block approved</w:t>
      </w:r>
      <w:r w:rsidRPr="0019520B">
        <w:t>.</w:t>
      </w:r>
    </w:p>
    <w:p w14:paraId="61647DCC" w14:textId="77777777" w:rsidR="0019520B" w:rsidRPr="00EB0339" w:rsidRDefault="0019520B" w:rsidP="0019520B">
      <w:r w:rsidRPr="005B25A1">
        <w:rPr>
          <w:b/>
          <w:bCs/>
        </w:rPr>
        <w:t>Status:</w:t>
      </w:r>
      <w:r>
        <w:t xml:space="preserve"> </w:t>
      </w:r>
      <w:r>
        <w:rPr>
          <w:color w:val="FF0000"/>
        </w:rPr>
        <w:t>Approved</w:t>
      </w:r>
      <w:r>
        <w:t>.</w:t>
      </w:r>
    </w:p>
    <w:p w14:paraId="23A00AB5" w14:textId="77777777" w:rsidR="00E00DA6" w:rsidRDefault="007615D6" w:rsidP="000A3FBD">
      <w:pPr>
        <w:pStyle w:val="NormTop"/>
      </w:pPr>
      <w:r>
        <w:rPr>
          <w:color w:val="0000FF"/>
        </w:rPr>
        <w:t>SP-231377</w:t>
      </w:r>
      <w:r w:rsidRPr="00D53282">
        <w:t xml:space="preserve"> </w:t>
      </w:r>
      <w:r>
        <w:t>(CR PACK) CR Pack on TEI18, 5G_MEDIA_MTSI_ext (Source: SA WG4)</w:t>
      </w:r>
      <w:r>
        <w:br/>
      </w:r>
      <w:r w:rsidRPr="00D53282">
        <w:rPr>
          <w:b/>
        </w:rPr>
        <w:t>Document for:</w:t>
      </w:r>
      <w:r w:rsidRPr="00D53282">
        <w:t xml:space="preserve"> </w:t>
      </w:r>
      <w:r>
        <w:t>Approval</w:t>
      </w:r>
      <w:r>
        <w:br/>
      </w:r>
      <w:r w:rsidRPr="00D53282">
        <w:rPr>
          <w:b/>
        </w:rPr>
        <w:t>Abstract:</w:t>
      </w:r>
      <w:r w:rsidRPr="00D53282">
        <w:t xml:space="preserve"> </w:t>
      </w:r>
      <w:r>
        <w:br/>
        <w:t>26.114 CR0560R2.</w:t>
      </w:r>
    </w:p>
    <w:p w14:paraId="6070EDF4" w14:textId="77777777" w:rsidR="00F734F5" w:rsidRPr="005B25A1" w:rsidRDefault="00F734F5" w:rsidP="00F734F5">
      <w:pPr>
        <w:keepNext/>
        <w:keepLines/>
        <w:rPr>
          <w:b/>
          <w:bCs/>
        </w:rPr>
      </w:pPr>
      <w:r w:rsidRPr="005B25A1">
        <w:rPr>
          <w:b/>
          <w:bCs/>
        </w:rPr>
        <w:t>Plenary Discussion:</w:t>
      </w:r>
    </w:p>
    <w:p w14:paraId="673AD46C" w14:textId="77777777" w:rsidR="0019520B" w:rsidRPr="005B25A1" w:rsidRDefault="0019520B" w:rsidP="0019520B">
      <w:pPr>
        <w:keepNext/>
        <w:keepLines/>
      </w:pPr>
      <w:r>
        <w:t>This CR Pack was</w:t>
      </w:r>
      <w:r>
        <w:rPr>
          <w:color w:val="FF0000"/>
        </w:rPr>
        <w:t xml:space="preserve"> block approved</w:t>
      </w:r>
      <w:r w:rsidRPr="0019520B">
        <w:t>.</w:t>
      </w:r>
    </w:p>
    <w:p w14:paraId="56F420DA" w14:textId="77777777" w:rsidR="0019520B" w:rsidRPr="00EB0339" w:rsidRDefault="0019520B" w:rsidP="0019520B">
      <w:r w:rsidRPr="005B25A1">
        <w:rPr>
          <w:b/>
          <w:bCs/>
        </w:rPr>
        <w:t>Status:</w:t>
      </w:r>
      <w:r>
        <w:t xml:space="preserve"> </w:t>
      </w:r>
      <w:r>
        <w:rPr>
          <w:color w:val="FF0000"/>
        </w:rPr>
        <w:t>Approved</w:t>
      </w:r>
      <w:r>
        <w:t>.</w:t>
      </w:r>
    </w:p>
    <w:p w14:paraId="3D9EAFB5" w14:textId="77777777" w:rsidR="00E00DA6" w:rsidRDefault="007615D6" w:rsidP="000A3FBD">
      <w:pPr>
        <w:pStyle w:val="NormTop"/>
      </w:pPr>
      <w:r>
        <w:rPr>
          <w:color w:val="0000FF"/>
        </w:rPr>
        <w:t>SP-231364</w:t>
      </w:r>
      <w:r w:rsidRPr="00D53282">
        <w:t xml:space="preserve"> </w:t>
      </w:r>
      <w:r>
        <w:t>(CR PACK) CR Pack on 5GMS_Pro_Ph2 (Source: SA WG4)</w:t>
      </w:r>
      <w:r>
        <w:br/>
      </w:r>
      <w:r w:rsidRPr="00D53282">
        <w:rPr>
          <w:b/>
        </w:rPr>
        <w:t>Document for:</w:t>
      </w:r>
      <w:r w:rsidRPr="00D53282">
        <w:t xml:space="preserve"> </w:t>
      </w:r>
      <w:r>
        <w:t>Approval</w:t>
      </w:r>
      <w:r>
        <w:br/>
      </w:r>
      <w:r w:rsidRPr="00D53282">
        <w:rPr>
          <w:b/>
        </w:rPr>
        <w:t>Abstract:</w:t>
      </w:r>
      <w:r w:rsidRPr="00D53282">
        <w:t xml:space="preserve"> </w:t>
      </w:r>
      <w:r>
        <w:br/>
        <w:t>26.532 CR0004R3.</w:t>
      </w:r>
    </w:p>
    <w:p w14:paraId="3FB93198" w14:textId="77777777" w:rsidR="00F734F5" w:rsidRPr="005B25A1" w:rsidRDefault="00F734F5" w:rsidP="00F734F5">
      <w:pPr>
        <w:keepNext/>
        <w:keepLines/>
        <w:rPr>
          <w:b/>
          <w:bCs/>
        </w:rPr>
      </w:pPr>
      <w:r w:rsidRPr="005B25A1">
        <w:rPr>
          <w:b/>
          <w:bCs/>
        </w:rPr>
        <w:t>Plenary Discussion:</w:t>
      </w:r>
    </w:p>
    <w:p w14:paraId="6E9D416E" w14:textId="77777777" w:rsidR="0019520B" w:rsidRPr="005B25A1" w:rsidRDefault="0019520B" w:rsidP="0019520B">
      <w:pPr>
        <w:keepNext/>
        <w:keepLines/>
      </w:pPr>
      <w:r>
        <w:t>This CR Pack was</w:t>
      </w:r>
      <w:r>
        <w:rPr>
          <w:color w:val="FF0000"/>
        </w:rPr>
        <w:t xml:space="preserve"> block approved</w:t>
      </w:r>
      <w:r w:rsidRPr="0019520B">
        <w:t>.</w:t>
      </w:r>
    </w:p>
    <w:p w14:paraId="21E40AEE" w14:textId="77777777" w:rsidR="0019520B" w:rsidRPr="00EB0339" w:rsidRDefault="0019520B" w:rsidP="0019520B">
      <w:r w:rsidRPr="005B25A1">
        <w:rPr>
          <w:b/>
          <w:bCs/>
        </w:rPr>
        <w:t>Status:</w:t>
      </w:r>
      <w:r>
        <w:t xml:space="preserve"> </w:t>
      </w:r>
      <w:r>
        <w:rPr>
          <w:color w:val="FF0000"/>
        </w:rPr>
        <w:t>Approved</w:t>
      </w:r>
      <w:r>
        <w:t>.</w:t>
      </w:r>
    </w:p>
    <w:p w14:paraId="00AB02B4" w14:textId="77777777" w:rsidR="00E00DA6" w:rsidRDefault="007615D6" w:rsidP="000A3FBD">
      <w:pPr>
        <w:pStyle w:val="NormTop"/>
      </w:pPr>
      <w:r>
        <w:rPr>
          <w:color w:val="0000FF"/>
        </w:rPr>
        <w:t>SP-231363</w:t>
      </w:r>
      <w:r w:rsidRPr="00D53282">
        <w:t xml:space="preserve"> </w:t>
      </w:r>
      <w:r>
        <w:t>(CR PACK) CR Pack on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CR0079R1; 26.501 CR0078R3; 26.501 CR0081R2; 26.501 CR0077R5.</w:t>
      </w:r>
    </w:p>
    <w:p w14:paraId="0F4D6037" w14:textId="77777777" w:rsidR="00F734F5" w:rsidRPr="005B25A1" w:rsidRDefault="00F734F5" w:rsidP="00F734F5">
      <w:pPr>
        <w:keepNext/>
        <w:keepLines/>
        <w:rPr>
          <w:b/>
          <w:bCs/>
        </w:rPr>
      </w:pPr>
      <w:r w:rsidRPr="005B25A1">
        <w:rPr>
          <w:b/>
          <w:bCs/>
        </w:rPr>
        <w:t>Plenary Discussion:</w:t>
      </w:r>
    </w:p>
    <w:p w14:paraId="44840A94" w14:textId="77777777" w:rsidR="0019520B" w:rsidRPr="005B25A1" w:rsidRDefault="0019520B" w:rsidP="0019520B">
      <w:pPr>
        <w:keepNext/>
        <w:keepLines/>
      </w:pPr>
      <w:r>
        <w:t>This CR Pack was</w:t>
      </w:r>
      <w:r>
        <w:rPr>
          <w:color w:val="FF0000"/>
        </w:rPr>
        <w:t xml:space="preserve"> block approved</w:t>
      </w:r>
      <w:r w:rsidRPr="0019520B">
        <w:t>.</w:t>
      </w:r>
    </w:p>
    <w:p w14:paraId="1896997F" w14:textId="77777777" w:rsidR="0019520B" w:rsidRPr="00EB0339" w:rsidRDefault="0019520B" w:rsidP="0019520B">
      <w:r w:rsidRPr="005B25A1">
        <w:rPr>
          <w:b/>
          <w:bCs/>
        </w:rPr>
        <w:t>Status:</w:t>
      </w:r>
      <w:r>
        <w:t xml:space="preserve"> </w:t>
      </w:r>
      <w:r>
        <w:rPr>
          <w:color w:val="FF0000"/>
        </w:rPr>
        <w:t>Approved</w:t>
      </w:r>
      <w:r>
        <w:t>.</w:t>
      </w:r>
    </w:p>
    <w:p w14:paraId="4721FC2D" w14:textId="77777777" w:rsidR="007935A1" w:rsidRPr="00EB0339" w:rsidRDefault="007935A1" w:rsidP="007615D6"/>
    <w:p w14:paraId="13CDCC26" w14:textId="77777777" w:rsidR="007615D6" w:rsidRDefault="007615D6" w:rsidP="0010433C">
      <w:pPr>
        <w:pStyle w:val="Heading2"/>
      </w:pPr>
      <w:bookmarkStart w:id="113" w:name="_Toc153785297"/>
      <w:r>
        <w:t>18.5</w:t>
      </w:r>
      <w:r>
        <w:tab/>
        <w:t>SA WG5 Rel-18 CRs</w:t>
      </w:r>
      <w:bookmarkEnd w:id="113"/>
    </w:p>
    <w:p w14:paraId="591D83D4" w14:textId="77777777" w:rsidR="00E00DA6" w:rsidRDefault="007615D6" w:rsidP="000A3FBD">
      <w:pPr>
        <w:pStyle w:val="NormTop"/>
      </w:pPr>
      <w:r>
        <w:rPr>
          <w:color w:val="0000FF"/>
        </w:rPr>
        <w:t>SP-231453</w:t>
      </w:r>
      <w:r w:rsidRPr="00D53282">
        <w:t xml:space="preserve"> </w:t>
      </w:r>
      <w:r>
        <w:t>(CR PACK) Rel-18 CRs on Management of Trace/MDT phase 2 (Source: SA WG5)</w:t>
      </w:r>
      <w:r>
        <w:br/>
      </w:r>
      <w:r w:rsidRPr="00D53282">
        <w:rPr>
          <w:b/>
        </w:rPr>
        <w:t>Document for:</w:t>
      </w:r>
      <w:r w:rsidRPr="00D53282">
        <w:t xml:space="preserve"> </w:t>
      </w:r>
      <w:r>
        <w:t>Approval</w:t>
      </w:r>
      <w:r>
        <w:br/>
      </w:r>
      <w:r w:rsidRPr="00D53282">
        <w:rPr>
          <w:b/>
        </w:rPr>
        <w:t>Abstract:</w:t>
      </w:r>
      <w:r w:rsidRPr="00D53282">
        <w:t xml:space="preserve"> </w:t>
      </w:r>
      <w:r>
        <w:br/>
        <w:t>28.622 CR0287; 28.622 CR0288; 28.623 CR0272; 32.422 CR0413R2; 32.422 CR0412R1; 32.423 CR0152R1; 32.422 CR0414R1; 28.622 CR0309R1; 28.623 CR0290R1; 28.623 CR0295R1.</w:t>
      </w:r>
    </w:p>
    <w:p w14:paraId="5023528E" w14:textId="77777777" w:rsidR="00F734F5" w:rsidRPr="005B25A1" w:rsidRDefault="00F734F5" w:rsidP="00F734F5">
      <w:pPr>
        <w:keepNext/>
        <w:keepLines/>
        <w:rPr>
          <w:b/>
          <w:bCs/>
        </w:rPr>
      </w:pPr>
      <w:r w:rsidRPr="005B25A1">
        <w:rPr>
          <w:b/>
          <w:bCs/>
        </w:rPr>
        <w:t>Plenary Discussion:</w:t>
      </w:r>
    </w:p>
    <w:p w14:paraId="648B6CC9" w14:textId="77777777" w:rsidR="0019520B" w:rsidRPr="005B25A1" w:rsidRDefault="0019520B" w:rsidP="0019520B">
      <w:pPr>
        <w:keepNext/>
        <w:keepLines/>
      </w:pPr>
      <w:r>
        <w:t>This CR Pack was</w:t>
      </w:r>
      <w:r>
        <w:rPr>
          <w:color w:val="FF0000"/>
        </w:rPr>
        <w:t xml:space="preserve"> block approved</w:t>
      </w:r>
      <w:r w:rsidRPr="0019520B">
        <w:t>.</w:t>
      </w:r>
    </w:p>
    <w:p w14:paraId="53D93814" w14:textId="77777777" w:rsidR="0019520B" w:rsidRPr="00EB0339" w:rsidRDefault="0019520B" w:rsidP="0019520B">
      <w:r w:rsidRPr="005B25A1">
        <w:rPr>
          <w:b/>
          <w:bCs/>
        </w:rPr>
        <w:t>Status:</w:t>
      </w:r>
      <w:r>
        <w:t xml:space="preserve"> </w:t>
      </w:r>
      <w:r>
        <w:rPr>
          <w:color w:val="FF0000"/>
        </w:rPr>
        <w:t>Approved</w:t>
      </w:r>
      <w:r>
        <w:t>.</w:t>
      </w:r>
    </w:p>
    <w:p w14:paraId="2ECB6D07" w14:textId="77777777" w:rsidR="00E00DA6" w:rsidRDefault="007615D6" w:rsidP="000A3FBD">
      <w:pPr>
        <w:pStyle w:val="NormTop"/>
      </w:pPr>
      <w:r>
        <w:rPr>
          <w:color w:val="0000FF"/>
        </w:rPr>
        <w:t>SP-231454</w:t>
      </w:r>
      <w:r w:rsidRPr="00D53282">
        <w:t xml:space="preserve"> </w:t>
      </w:r>
      <w:r>
        <w:t>(CR PACK) Rel-18 CRs on Charging aspects of 5GSAT (Source: SA WG5)</w:t>
      </w:r>
      <w:r>
        <w:br/>
      </w:r>
      <w:r w:rsidRPr="00D53282">
        <w:rPr>
          <w:b/>
        </w:rPr>
        <w:t>Document for:</w:t>
      </w:r>
      <w:r w:rsidRPr="00D53282">
        <w:t xml:space="preserve"> </w:t>
      </w:r>
      <w:r>
        <w:t>Approval</w:t>
      </w:r>
      <w:r>
        <w:br/>
      </w:r>
      <w:r w:rsidRPr="00D53282">
        <w:rPr>
          <w:b/>
        </w:rPr>
        <w:t>Abstract:</w:t>
      </w:r>
      <w:r w:rsidRPr="00D53282">
        <w:t xml:space="preserve"> </w:t>
      </w:r>
      <w:r>
        <w:br/>
        <w:t>32.255 CR0440R1; 32.256 CR0021R1; 32.255 CR0489R1; 32.291 CR0523R1.</w:t>
      </w:r>
    </w:p>
    <w:p w14:paraId="3738290B" w14:textId="77777777" w:rsidR="00F734F5" w:rsidRPr="005B25A1" w:rsidRDefault="00F734F5" w:rsidP="00F734F5">
      <w:pPr>
        <w:keepNext/>
        <w:keepLines/>
        <w:rPr>
          <w:b/>
          <w:bCs/>
        </w:rPr>
      </w:pPr>
      <w:r w:rsidRPr="005B25A1">
        <w:rPr>
          <w:b/>
          <w:bCs/>
        </w:rPr>
        <w:t>Plenary Discussion:</w:t>
      </w:r>
    </w:p>
    <w:p w14:paraId="4F494808" w14:textId="77777777" w:rsidR="0019520B" w:rsidRPr="005B25A1" w:rsidRDefault="0019520B" w:rsidP="0019520B">
      <w:pPr>
        <w:keepNext/>
        <w:keepLines/>
      </w:pPr>
      <w:r>
        <w:t>This CR Pack was</w:t>
      </w:r>
      <w:r>
        <w:rPr>
          <w:color w:val="FF0000"/>
        </w:rPr>
        <w:t xml:space="preserve"> block approved</w:t>
      </w:r>
      <w:r w:rsidRPr="0019520B">
        <w:t>.</w:t>
      </w:r>
    </w:p>
    <w:p w14:paraId="495D42E8" w14:textId="77777777" w:rsidR="0019520B" w:rsidRPr="00EB0339" w:rsidRDefault="0019520B" w:rsidP="0019520B">
      <w:r w:rsidRPr="005B25A1">
        <w:rPr>
          <w:b/>
          <w:bCs/>
        </w:rPr>
        <w:t>Status:</w:t>
      </w:r>
      <w:r>
        <w:t xml:space="preserve"> </w:t>
      </w:r>
      <w:r>
        <w:rPr>
          <w:color w:val="FF0000"/>
        </w:rPr>
        <w:t>Approved</w:t>
      </w:r>
      <w:r>
        <w:t>.</w:t>
      </w:r>
    </w:p>
    <w:p w14:paraId="4858A809" w14:textId="33A9B753" w:rsidR="00E00DA6" w:rsidRDefault="007615D6" w:rsidP="000A3FBD">
      <w:pPr>
        <w:pStyle w:val="NormTop"/>
      </w:pPr>
      <w:r>
        <w:rPr>
          <w:color w:val="0000FF"/>
        </w:rPr>
        <w:t>SP-231455</w:t>
      </w:r>
      <w:r w:rsidRPr="00D53282">
        <w:t xml:space="preserve"> </w:t>
      </w:r>
      <w:r>
        <w:t>(CR PACK) Rel-18 C</w:t>
      </w:r>
      <w:r w:rsidR="001E552C">
        <w:t>R</w:t>
      </w:r>
      <w:r>
        <w:t>s on Charging Aspects for SMF and MB-SMF to Support 5G Multicast-broadcast Services (Source: SA WG5)</w:t>
      </w:r>
      <w:r>
        <w:br/>
      </w:r>
      <w:r w:rsidRPr="00D53282">
        <w:rPr>
          <w:b/>
        </w:rPr>
        <w:t>Document for:</w:t>
      </w:r>
      <w:r w:rsidRPr="00D53282">
        <w:t xml:space="preserve"> </w:t>
      </w:r>
      <w:r>
        <w:t>Approval</w:t>
      </w:r>
      <w:r>
        <w:br/>
      </w:r>
      <w:r w:rsidRPr="00D53282">
        <w:rPr>
          <w:b/>
        </w:rPr>
        <w:t>Abstract:</w:t>
      </w:r>
      <w:r w:rsidRPr="00D53282">
        <w:t xml:space="preserve"> </w:t>
      </w:r>
      <w:r>
        <w:br/>
        <w:t>32.255 CR0471R1; 32.291 CR0521R1.</w:t>
      </w:r>
    </w:p>
    <w:p w14:paraId="7CFECA8D" w14:textId="77777777" w:rsidR="00F734F5" w:rsidRPr="005B25A1" w:rsidRDefault="00F734F5" w:rsidP="00F734F5">
      <w:pPr>
        <w:keepNext/>
        <w:keepLines/>
        <w:rPr>
          <w:b/>
          <w:bCs/>
        </w:rPr>
      </w:pPr>
      <w:r w:rsidRPr="005B25A1">
        <w:rPr>
          <w:b/>
          <w:bCs/>
        </w:rPr>
        <w:t>Plenary Discussion:</w:t>
      </w:r>
    </w:p>
    <w:p w14:paraId="19DC9C9E" w14:textId="77777777" w:rsidR="0019520B" w:rsidRPr="005B25A1" w:rsidRDefault="0019520B" w:rsidP="0019520B">
      <w:pPr>
        <w:keepNext/>
        <w:keepLines/>
      </w:pPr>
      <w:r>
        <w:t>This CR Pack was</w:t>
      </w:r>
      <w:r>
        <w:rPr>
          <w:color w:val="FF0000"/>
        </w:rPr>
        <w:t xml:space="preserve"> block approved</w:t>
      </w:r>
      <w:r w:rsidRPr="0019520B">
        <w:t>.</w:t>
      </w:r>
    </w:p>
    <w:p w14:paraId="3F71272D" w14:textId="77777777" w:rsidR="0019520B" w:rsidRPr="00EB0339" w:rsidRDefault="0019520B" w:rsidP="0019520B">
      <w:r w:rsidRPr="005B25A1">
        <w:rPr>
          <w:b/>
          <w:bCs/>
        </w:rPr>
        <w:t>Status:</w:t>
      </w:r>
      <w:r>
        <w:t xml:space="preserve"> </w:t>
      </w:r>
      <w:r>
        <w:rPr>
          <w:color w:val="FF0000"/>
        </w:rPr>
        <w:t>Approved</w:t>
      </w:r>
      <w:r>
        <w:t>.</w:t>
      </w:r>
    </w:p>
    <w:p w14:paraId="789B10E5" w14:textId="18A2A0D0" w:rsidR="00E00DA6" w:rsidRDefault="007615D6" w:rsidP="000A3FBD">
      <w:pPr>
        <w:pStyle w:val="NormTop"/>
      </w:pPr>
      <w:r>
        <w:rPr>
          <w:color w:val="0000FF"/>
        </w:rPr>
        <w:t>SP-231456</w:t>
      </w:r>
      <w:r w:rsidRPr="00D53282">
        <w:t xml:space="preserve"> </w:t>
      </w:r>
      <w:r>
        <w:t>(CR PACK) Rel-18 C</w:t>
      </w:r>
      <w:r w:rsidR="001E552C">
        <w:t>R</w:t>
      </w:r>
      <w:r>
        <w:t>s on Charging Aspects of 5WWC phase 2 (Source: SA WG5)</w:t>
      </w:r>
      <w:r>
        <w:br/>
      </w:r>
      <w:r w:rsidRPr="00D53282">
        <w:rPr>
          <w:b/>
        </w:rPr>
        <w:t>Document for:</w:t>
      </w:r>
      <w:r w:rsidRPr="00D53282">
        <w:t xml:space="preserve"> </w:t>
      </w:r>
      <w:r>
        <w:t>Approval</w:t>
      </w:r>
      <w:r>
        <w:br/>
      </w:r>
      <w:r w:rsidRPr="00D53282">
        <w:rPr>
          <w:b/>
        </w:rPr>
        <w:t>Abstract:</w:t>
      </w:r>
      <w:r w:rsidRPr="00D53282">
        <w:t xml:space="preserve"> </w:t>
      </w:r>
      <w:r>
        <w:br/>
        <w:t>32.255 CR0470R1.</w:t>
      </w:r>
    </w:p>
    <w:p w14:paraId="7BF11162" w14:textId="77777777" w:rsidR="00F734F5" w:rsidRPr="005B25A1" w:rsidRDefault="00F734F5" w:rsidP="00F734F5">
      <w:pPr>
        <w:keepNext/>
        <w:keepLines/>
        <w:rPr>
          <w:b/>
          <w:bCs/>
        </w:rPr>
      </w:pPr>
      <w:r w:rsidRPr="005B25A1">
        <w:rPr>
          <w:b/>
          <w:bCs/>
        </w:rPr>
        <w:t>Plenary Discussion:</w:t>
      </w:r>
    </w:p>
    <w:p w14:paraId="72F8B1A7" w14:textId="77777777" w:rsidR="0019520B" w:rsidRPr="005B25A1" w:rsidRDefault="0019520B" w:rsidP="0019520B">
      <w:pPr>
        <w:keepNext/>
        <w:keepLines/>
      </w:pPr>
      <w:r>
        <w:t>This CR Pack was</w:t>
      </w:r>
      <w:r>
        <w:rPr>
          <w:color w:val="FF0000"/>
        </w:rPr>
        <w:t xml:space="preserve"> block approved</w:t>
      </w:r>
      <w:r w:rsidRPr="0019520B">
        <w:t>.</w:t>
      </w:r>
    </w:p>
    <w:p w14:paraId="49C4385F" w14:textId="77777777" w:rsidR="0019520B" w:rsidRPr="00EB0339" w:rsidRDefault="0019520B" w:rsidP="0019520B">
      <w:r w:rsidRPr="005B25A1">
        <w:rPr>
          <w:b/>
          <w:bCs/>
        </w:rPr>
        <w:t>Status:</w:t>
      </w:r>
      <w:r>
        <w:t xml:space="preserve"> </w:t>
      </w:r>
      <w:r>
        <w:rPr>
          <w:color w:val="FF0000"/>
        </w:rPr>
        <w:t>Approved</w:t>
      </w:r>
      <w:r>
        <w:t>.</w:t>
      </w:r>
    </w:p>
    <w:p w14:paraId="3E282963" w14:textId="77777777" w:rsidR="00E00DA6" w:rsidRDefault="007615D6" w:rsidP="000A3FBD">
      <w:pPr>
        <w:pStyle w:val="NormTop"/>
      </w:pPr>
      <w:r>
        <w:rPr>
          <w:color w:val="0000FF"/>
        </w:rPr>
        <w:t>SP-231458</w:t>
      </w:r>
      <w:r w:rsidRPr="00D53282">
        <w:t xml:space="preserve"> </w:t>
      </w:r>
      <w:r>
        <w:t>(CR PACK) Rel-18 CRs on Additional NRM features phase 2 (Source: SA WG5)</w:t>
      </w:r>
      <w:r>
        <w:br/>
      </w:r>
      <w:r w:rsidRPr="00D53282">
        <w:rPr>
          <w:b/>
        </w:rPr>
        <w:t>Document for:</w:t>
      </w:r>
      <w:r w:rsidRPr="00D53282">
        <w:t xml:space="preserve"> </w:t>
      </w:r>
      <w:r>
        <w:t>Approval</w:t>
      </w:r>
      <w:r>
        <w:br/>
      </w:r>
      <w:r w:rsidRPr="00D53282">
        <w:rPr>
          <w:b/>
        </w:rPr>
        <w:t>Abstract:</w:t>
      </w:r>
      <w:r w:rsidRPr="00D53282">
        <w:t xml:space="preserve"> </w:t>
      </w:r>
      <w:r>
        <w:br/>
        <w:t>28.541 CR1018; 28.541 CR1019; 28.541 CR1020; 28.541 CR1021; 28.623 CR0267; 28.541 CR1033; 28.541 CR1036; 28.541 CR1027R1; 28.623 CR0269R1; 28.622 CR0297R1; 28.623 CR0276R1; 28.541 CR1034R1; 28.541 CR1058; 28.541 CR1059; 28.541 CR1107; 28.541 CR1108; 28.532 CR0301; 28.541 CR1022R1; 28.623 CR0288R1; 28.541 CR1038R2; 28.541 CR1127R1.</w:t>
      </w:r>
    </w:p>
    <w:p w14:paraId="056CE62D" w14:textId="77777777" w:rsidR="00F734F5" w:rsidRPr="005B25A1" w:rsidRDefault="00F734F5" w:rsidP="00F734F5">
      <w:pPr>
        <w:keepNext/>
        <w:keepLines/>
        <w:rPr>
          <w:b/>
          <w:bCs/>
        </w:rPr>
      </w:pPr>
      <w:r w:rsidRPr="005B25A1">
        <w:rPr>
          <w:b/>
          <w:bCs/>
        </w:rPr>
        <w:t>Plenary Discussion:</w:t>
      </w:r>
    </w:p>
    <w:p w14:paraId="07B37326" w14:textId="77777777" w:rsidR="0019520B" w:rsidRPr="005B25A1" w:rsidRDefault="0019520B" w:rsidP="0019520B">
      <w:pPr>
        <w:keepNext/>
        <w:keepLines/>
      </w:pPr>
      <w:r>
        <w:t>This CR Pack was</w:t>
      </w:r>
      <w:r>
        <w:rPr>
          <w:color w:val="FF0000"/>
        </w:rPr>
        <w:t xml:space="preserve"> block approved</w:t>
      </w:r>
      <w:r w:rsidRPr="0019520B">
        <w:t>.</w:t>
      </w:r>
    </w:p>
    <w:p w14:paraId="0A553C18" w14:textId="77777777" w:rsidR="0019520B" w:rsidRPr="00EB0339" w:rsidRDefault="0019520B" w:rsidP="0019520B">
      <w:r w:rsidRPr="005B25A1">
        <w:rPr>
          <w:b/>
          <w:bCs/>
        </w:rPr>
        <w:t>Status:</w:t>
      </w:r>
      <w:r>
        <w:t xml:space="preserve"> </w:t>
      </w:r>
      <w:r>
        <w:rPr>
          <w:color w:val="FF0000"/>
        </w:rPr>
        <w:t>Approved</w:t>
      </w:r>
      <w:r>
        <w:t>.</w:t>
      </w:r>
    </w:p>
    <w:p w14:paraId="3BA19EE8" w14:textId="77777777" w:rsidR="00E00DA6" w:rsidRDefault="007615D6" w:rsidP="000A3FBD">
      <w:pPr>
        <w:pStyle w:val="NormTop"/>
      </w:pPr>
      <w:r>
        <w:rPr>
          <w:color w:val="0000FF"/>
        </w:rPr>
        <w:t>SP-231459</w:t>
      </w:r>
      <w:r w:rsidRPr="00D53282">
        <w:t xml:space="preserve"> </w:t>
      </w:r>
      <w:r>
        <w:t>(CR PACK) Rel-18 CRs on AI/ML management (Source: SA WG5)</w:t>
      </w:r>
      <w:r>
        <w:br/>
      </w:r>
      <w:r w:rsidRPr="00D53282">
        <w:rPr>
          <w:b/>
        </w:rPr>
        <w:t>Document for:</w:t>
      </w:r>
      <w:r w:rsidRPr="00D53282">
        <w:t xml:space="preserve"> </w:t>
      </w:r>
      <w:r>
        <w:t>Approval</w:t>
      </w:r>
      <w:r>
        <w:br/>
      </w:r>
      <w:r w:rsidRPr="00D53282">
        <w:rPr>
          <w:b/>
        </w:rPr>
        <w:t>Abstract:</w:t>
      </w:r>
      <w:r w:rsidRPr="00D53282">
        <w:t xml:space="preserve"> </w:t>
      </w:r>
      <w:r>
        <w:br/>
        <w:t>28.105 CR0041R1; 28.105 CR0066R1; 28.541 CR1106R1.</w:t>
      </w:r>
    </w:p>
    <w:p w14:paraId="155CBE52" w14:textId="77777777" w:rsidR="00F734F5" w:rsidRPr="005B25A1" w:rsidRDefault="00F734F5" w:rsidP="00F734F5">
      <w:pPr>
        <w:keepNext/>
        <w:keepLines/>
        <w:rPr>
          <w:b/>
          <w:bCs/>
        </w:rPr>
      </w:pPr>
      <w:r w:rsidRPr="005B25A1">
        <w:rPr>
          <w:b/>
          <w:bCs/>
        </w:rPr>
        <w:t>Plenary Discussion:</w:t>
      </w:r>
    </w:p>
    <w:p w14:paraId="02EF1C8B" w14:textId="77777777" w:rsidR="0019520B" w:rsidRPr="005B25A1" w:rsidRDefault="0019520B" w:rsidP="0019520B">
      <w:pPr>
        <w:keepNext/>
        <w:keepLines/>
      </w:pPr>
      <w:r>
        <w:t>This CR Pack was</w:t>
      </w:r>
      <w:r>
        <w:rPr>
          <w:color w:val="FF0000"/>
        </w:rPr>
        <w:t xml:space="preserve"> block approved</w:t>
      </w:r>
      <w:r w:rsidRPr="0019520B">
        <w:t>.</w:t>
      </w:r>
    </w:p>
    <w:p w14:paraId="2A26C056" w14:textId="77777777" w:rsidR="0019520B" w:rsidRPr="00EB0339" w:rsidRDefault="0019520B" w:rsidP="0019520B">
      <w:r w:rsidRPr="005B25A1">
        <w:rPr>
          <w:b/>
          <w:bCs/>
        </w:rPr>
        <w:t>Status:</w:t>
      </w:r>
      <w:r>
        <w:t xml:space="preserve"> </w:t>
      </w:r>
      <w:r>
        <w:rPr>
          <w:color w:val="FF0000"/>
        </w:rPr>
        <w:t>Approved</w:t>
      </w:r>
      <w:r>
        <w:t>.</w:t>
      </w:r>
    </w:p>
    <w:p w14:paraId="0264544D" w14:textId="77777777" w:rsidR="00E00DA6" w:rsidRDefault="007615D6" w:rsidP="000A3FBD">
      <w:pPr>
        <w:pStyle w:val="NormTop"/>
      </w:pPr>
      <w:r>
        <w:rPr>
          <w:color w:val="0000FF"/>
        </w:rPr>
        <w:t>SP-231460</w:t>
      </w:r>
      <w:r w:rsidRPr="00D53282">
        <w:t xml:space="preserve"> </w:t>
      </w:r>
      <w:r>
        <w:t>(CR PACK) Rel-18 CRs on Charging Aspects of B2B (Source: SA WG5)</w:t>
      </w:r>
      <w:r>
        <w:br/>
      </w:r>
      <w:r w:rsidRPr="00D53282">
        <w:rPr>
          <w:b/>
        </w:rPr>
        <w:t>Document for:</w:t>
      </w:r>
      <w:r w:rsidRPr="00D53282">
        <w:t xml:space="preserve"> </w:t>
      </w:r>
      <w:r>
        <w:t>Approval</w:t>
      </w:r>
      <w:r>
        <w:br/>
      </w:r>
      <w:r w:rsidRPr="00D53282">
        <w:rPr>
          <w:b/>
        </w:rPr>
        <w:t>Abstract:</w:t>
      </w:r>
      <w:r w:rsidRPr="00D53282">
        <w:t xml:space="preserve"> </w:t>
      </w:r>
      <w:r>
        <w:br/>
        <w:t>32.240 CR0474R1; 32.240 CR0475R1; 32.290 CR0201R1; 32.240 CR0477R1.</w:t>
      </w:r>
    </w:p>
    <w:p w14:paraId="297F717D" w14:textId="77777777" w:rsidR="00F734F5" w:rsidRPr="005B25A1" w:rsidRDefault="00F734F5" w:rsidP="00F734F5">
      <w:pPr>
        <w:keepNext/>
        <w:keepLines/>
        <w:rPr>
          <w:b/>
          <w:bCs/>
        </w:rPr>
      </w:pPr>
      <w:r w:rsidRPr="005B25A1">
        <w:rPr>
          <w:b/>
          <w:bCs/>
        </w:rPr>
        <w:t>Plenary Discussion:</w:t>
      </w:r>
    </w:p>
    <w:p w14:paraId="2BAD73CB" w14:textId="77777777" w:rsidR="0019520B" w:rsidRPr="005B25A1" w:rsidRDefault="0019520B" w:rsidP="0019520B">
      <w:pPr>
        <w:keepNext/>
        <w:keepLines/>
      </w:pPr>
      <w:r>
        <w:t>This CR Pack was</w:t>
      </w:r>
      <w:r>
        <w:rPr>
          <w:color w:val="FF0000"/>
        </w:rPr>
        <w:t xml:space="preserve"> block approved</w:t>
      </w:r>
      <w:r w:rsidRPr="0019520B">
        <w:t>.</w:t>
      </w:r>
    </w:p>
    <w:p w14:paraId="38400757" w14:textId="77777777" w:rsidR="0019520B" w:rsidRPr="00EB0339" w:rsidRDefault="0019520B" w:rsidP="0019520B">
      <w:r w:rsidRPr="005B25A1">
        <w:rPr>
          <w:b/>
          <w:bCs/>
        </w:rPr>
        <w:t>Status:</w:t>
      </w:r>
      <w:r>
        <w:t xml:space="preserve"> </w:t>
      </w:r>
      <w:r>
        <w:rPr>
          <w:color w:val="FF0000"/>
        </w:rPr>
        <w:t>Approved</w:t>
      </w:r>
      <w:r>
        <w:t>.</w:t>
      </w:r>
    </w:p>
    <w:p w14:paraId="0CDDA0EF" w14:textId="77777777" w:rsidR="00E00DA6" w:rsidRDefault="007615D6" w:rsidP="000A3FBD">
      <w:pPr>
        <w:pStyle w:val="NormTop"/>
      </w:pPr>
      <w:r>
        <w:rPr>
          <w:color w:val="0000FF"/>
        </w:rPr>
        <w:t>SP-231461</w:t>
      </w:r>
      <w:r w:rsidRPr="00D53282">
        <w:t xml:space="preserve"> </w:t>
      </w:r>
      <w:r>
        <w:t>(CR PACK) Rel-18 CRs on Charging for roaming and additional actor using CHF to CHF interface (Source: SA WG5)</w:t>
      </w:r>
      <w:r>
        <w:br/>
      </w:r>
      <w:r w:rsidRPr="00D53282">
        <w:rPr>
          <w:b/>
        </w:rPr>
        <w:t>Document for:</w:t>
      </w:r>
      <w:r w:rsidRPr="00D53282">
        <w:t xml:space="preserve"> </w:t>
      </w:r>
      <w:r>
        <w:t>Approval</w:t>
      </w:r>
      <w:r>
        <w:br/>
      </w:r>
      <w:r w:rsidRPr="00D53282">
        <w:rPr>
          <w:b/>
        </w:rPr>
        <w:t>Abstract:</w:t>
      </w:r>
      <w:r w:rsidRPr="00D53282">
        <w:t xml:space="preserve"> </w:t>
      </w:r>
      <w:r>
        <w:br/>
        <w:t>32.291 CR0511; 32.240 CR0476R1; 32.255 CR0467R1; 32.256 CR0022R1; 32.290 CR0203R1; 32.256 CR0027R1; 32.256 CR0023R1; 32.256 CR0024R1; 32.256 CR0025R1; 32.255 CR0487R1; 32.255 CR0488R1; 32.255 CR0475R1; 32.255 CR0476R1; 32.255 CR0477R1; 32.290 CR0207R1; 32.290 CR0202R3.</w:t>
      </w:r>
    </w:p>
    <w:p w14:paraId="1CEB884D" w14:textId="77777777" w:rsidR="00F734F5" w:rsidRPr="005B25A1" w:rsidRDefault="00F734F5" w:rsidP="00F734F5">
      <w:pPr>
        <w:keepNext/>
        <w:keepLines/>
        <w:rPr>
          <w:b/>
          <w:bCs/>
        </w:rPr>
      </w:pPr>
      <w:r w:rsidRPr="005B25A1">
        <w:rPr>
          <w:b/>
          <w:bCs/>
        </w:rPr>
        <w:t>Plenary Discussion:</w:t>
      </w:r>
    </w:p>
    <w:p w14:paraId="0B667138" w14:textId="77777777" w:rsidR="0019520B" w:rsidRPr="005B25A1" w:rsidRDefault="0019520B" w:rsidP="0019520B">
      <w:pPr>
        <w:keepNext/>
        <w:keepLines/>
      </w:pPr>
      <w:r>
        <w:t>This CR Pack was</w:t>
      </w:r>
      <w:r>
        <w:rPr>
          <w:color w:val="FF0000"/>
        </w:rPr>
        <w:t xml:space="preserve"> block approved</w:t>
      </w:r>
      <w:r w:rsidRPr="0019520B">
        <w:t>.</w:t>
      </w:r>
    </w:p>
    <w:p w14:paraId="7412384C" w14:textId="77777777" w:rsidR="0019520B" w:rsidRPr="00EB0339" w:rsidRDefault="0019520B" w:rsidP="0019520B">
      <w:r w:rsidRPr="005B25A1">
        <w:rPr>
          <w:b/>
          <w:bCs/>
        </w:rPr>
        <w:t>Status:</w:t>
      </w:r>
      <w:r>
        <w:t xml:space="preserve"> </w:t>
      </w:r>
      <w:r>
        <w:rPr>
          <w:color w:val="FF0000"/>
        </w:rPr>
        <w:t>Approved</w:t>
      </w:r>
      <w:r>
        <w:t>.</w:t>
      </w:r>
    </w:p>
    <w:p w14:paraId="5128B3E3" w14:textId="77777777" w:rsidR="00E00DA6" w:rsidRDefault="007615D6" w:rsidP="000A3FBD">
      <w:pPr>
        <w:pStyle w:val="NormTop"/>
      </w:pPr>
      <w:r>
        <w:rPr>
          <w:color w:val="0000FF"/>
        </w:rPr>
        <w:t>SP-231465</w:t>
      </w:r>
      <w:r w:rsidRPr="00D53282">
        <w:t xml:space="preserve"> </w:t>
      </w:r>
      <w:r>
        <w:t>(CR PACK) Rel-18 CRs on Enhancements of EE for 5G Phase 2 (Source: SA WG5)</w:t>
      </w:r>
      <w:r>
        <w:br/>
      </w:r>
      <w:r w:rsidRPr="00D53282">
        <w:rPr>
          <w:b/>
        </w:rPr>
        <w:t>Document for:</w:t>
      </w:r>
      <w:r w:rsidRPr="00D53282">
        <w:t xml:space="preserve"> </w:t>
      </w:r>
      <w:r>
        <w:t>Approval</w:t>
      </w:r>
      <w:r>
        <w:br/>
      </w:r>
      <w:r w:rsidRPr="00D53282">
        <w:rPr>
          <w:b/>
        </w:rPr>
        <w:t>Abstract:</w:t>
      </w:r>
      <w:r w:rsidRPr="00D53282">
        <w:t xml:space="preserve"> </w:t>
      </w:r>
      <w:r>
        <w:br/>
        <w:t>28.310 CR0037R1; 28.310 CR0040R1; 28.310 CR0039R2; 28.541 CR1109R1.</w:t>
      </w:r>
    </w:p>
    <w:p w14:paraId="1C80DC41" w14:textId="77777777" w:rsidR="00F734F5" w:rsidRPr="005B25A1" w:rsidRDefault="00F734F5" w:rsidP="00F734F5">
      <w:pPr>
        <w:keepNext/>
        <w:keepLines/>
        <w:rPr>
          <w:b/>
          <w:bCs/>
        </w:rPr>
      </w:pPr>
      <w:r w:rsidRPr="005B25A1">
        <w:rPr>
          <w:b/>
          <w:bCs/>
        </w:rPr>
        <w:t>Plenary Discussion:</w:t>
      </w:r>
    </w:p>
    <w:p w14:paraId="7A06BC55" w14:textId="77777777" w:rsidR="0019520B" w:rsidRPr="005B25A1" w:rsidRDefault="0019520B" w:rsidP="0019520B">
      <w:pPr>
        <w:keepNext/>
        <w:keepLines/>
      </w:pPr>
      <w:r>
        <w:t>This CR Pack was</w:t>
      </w:r>
      <w:r>
        <w:rPr>
          <w:color w:val="FF0000"/>
        </w:rPr>
        <w:t xml:space="preserve"> block approved</w:t>
      </w:r>
      <w:r w:rsidRPr="0019520B">
        <w:t>.</w:t>
      </w:r>
    </w:p>
    <w:p w14:paraId="6F740B7A" w14:textId="77777777" w:rsidR="0019520B" w:rsidRPr="00EB0339" w:rsidRDefault="0019520B" w:rsidP="0019520B">
      <w:r w:rsidRPr="005B25A1">
        <w:rPr>
          <w:b/>
          <w:bCs/>
        </w:rPr>
        <w:t>Status:</w:t>
      </w:r>
      <w:r>
        <w:t xml:space="preserve"> </w:t>
      </w:r>
      <w:r>
        <w:rPr>
          <w:color w:val="FF0000"/>
        </w:rPr>
        <w:t>Approved</w:t>
      </w:r>
      <w:r>
        <w:t>.</w:t>
      </w:r>
    </w:p>
    <w:p w14:paraId="1D8BF180" w14:textId="77777777" w:rsidR="00E00DA6" w:rsidRDefault="007615D6" w:rsidP="000A3FBD">
      <w:pPr>
        <w:pStyle w:val="NormTop"/>
      </w:pPr>
      <w:r>
        <w:rPr>
          <w:color w:val="0000FF"/>
        </w:rPr>
        <w:t>SP-231466</w:t>
      </w:r>
      <w:r w:rsidRPr="00D53282">
        <w:t xml:space="preserve"> </w:t>
      </w:r>
      <w:r>
        <w:t>(CR PACK) Rel-18 CRs on Enhanced Edge Computing Management (Source: SA WG5)</w:t>
      </w:r>
      <w:r>
        <w:br/>
      </w:r>
      <w:r w:rsidRPr="00D53282">
        <w:rPr>
          <w:b/>
        </w:rPr>
        <w:t>Document for:</w:t>
      </w:r>
      <w:r w:rsidRPr="00D53282">
        <w:t xml:space="preserve"> </w:t>
      </w:r>
      <w:r>
        <w:t>Approval</w:t>
      </w:r>
      <w:r>
        <w:br/>
      </w:r>
      <w:r w:rsidRPr="00D53282">
        <w:rPr>
          <w:b/>
        </w:rPr>
        <w:t>Abstract:</w:t>
      </w:r>
      <w:r w:rsidRPr="00D53282">
        <w:t xml:space="preserve"> </w:t>
      </w:r>
      <w:r>
        <w:br/>
        <w:t>28.538 CR0047R1; 28.538 CR0055R1.</w:t>
      </w:r>
    </w:p>
    <w:p w14:paraId="6F84A24A" w14:textId="77777777" w:rsidR="00F734F5" w:rsidRPr="005B25A1" w:rsidRDefault="00F734F5" w:rsidP="00F734F5">
      <w:pPr>
        <w:keepNext/>
        <w:keepLines/>
        <w:rPr>
          <w:b/>
          <w:bCs/>
        </w:rPr>
      </w:pPr>
      <w:r w:rsidRPr="005B25A1">
        <w:rPr>
          <w:b/>
          <w:bCs/>
        </w:rPr>
        <w:t>Plenary Discussion:</w:t>
      </w:r>
    </w:p>
    <w:p w14:paraId="51E9383D" w14:textId="77777777" w:rsidR="0019520B" w:rsidRPr="005B25A1" w:rsidRDefault="0019520B" w:rsidP="0019520B">
      <w:pPr>
        <w:keepNext/>
        <w:keepLines/>
      </w:pPr>
      <w:r>
        <w:t>This CR Pack was</w:t>
      </w:r>
      <w:r>
        <w:rPr>
          <w:color w:val="FF0000"/>
        </w:rPr>
        <w:t xml:space="preserve"> block approved</w:t>
      </w:r>
      <w:r w:rsidRPr="0019520B">
        <w:t>.</w:t>
      </w:r>
    </w:p>
    <w:p w14:paraId="7B1F4BCE" w14:textId="77777777" w:rsidR="0019520B" w:rsidRPr="00EB0339" w:rsidRDefault="0019520B" w:rsidP="0019520B">
      <w:r w:rsidRPr="005B25A1">
        <w:rPr>
          <w:b/>
          <w:bCs/>
        </w:rPr>
        <w:t>Status:</w:t>
      </w:r>
      <w:r>
        <w:t xml:space="preserve"> </w:t>
      </w:r>
      <w:r>
        <w:rPr>
          <w:color w:val="FF0000"/>
        </w:rPr>
        <w:t>Approved</w:t>
      </w:r>
      <w:r>
        <w:t>.</w:t>
      </w:r>
    </w:p>
    <w:p w14:paraId="62473F6C" w14:textId="77777777" w:rsidR="00E00DA6" w:rsidRDefault="007615D6" w:rsidP="000A3FBD">
      <w:pPr>
        <w:pStyle w:val="NormTop"/>
      </w:pPr>
      <w:r>
        <w:rPr>
          <w:color w:val="0000FF"/>
        </w:rPr>
        <w:t>SP-231468</w:t>
      </w:r>
      <w:r w:rsidRPr="00D53282">
        <w:t xml:space="preserve"> </w:t>
      </w:r>
      <w:r>
        <w:t>(CR PACK) Rel-17 CRs on Enhancements of Management Data Analytics Service Phase 2 (Source: SA WG5)</w:t>
      </w:r>
      <w:r>
        <w:br/>
      </w:r>
      <w:r w:rsidRPr="00D53282">
        <w:rPr>
          <w:b/>
        </w:rPr>
        <w:t>Document for:</w:t>
      </w:r>
      <w:r w:rsidRPr="00D53282">
        <w:t xml:space="preserve"> </w:t>
      </w:r>
      <w:r>
        <w:t>Approval</w:t>
      </w:r>
      <w:r>
        <w:br/>
      </w:r>
      <w:r w:rsidRPr="00D53282">
        <w:rPr>
          <w:b/>
        </w:rPr>
        <w:t>Abstract:</w:t>
      </w:r>
      <w:r w:rsidRPr="00D53282">
        <w:t xml:space="preserve"> </w:t>
      </w:r>
      <w:r>
        <w:br/>
        <w:t>28.552 CR0493.</w:t>
      </w:r>
    </w:p>
    <w:p w14:paraId="5F6205E1" w14:textId="77777777" w:rsidR="00F734F5" w:rsidRPr="005B25A1" w:rsidRDefault="00F734F5" w:rsidP="00F734F5">
      <w:pPr>
        <w:keepNext/>
        <w:keepLines/>
        <w:rPr>
          <w:b/>
          <w:bCs/>
        </w:rPr>
      </w:pPr>
      <w:r w:rsidRPr="005B25A1">
        <w:rPr>
          <w:b/>
          <w:bCs/>
        </w:rPr>
        <w:t>Plenary Discussion:</w:t>
      </w:r>
    </w:p>
    <w:p w14:paraId="7AAC2142" w14:textId="77777777" w:rsidR="0019520B" w:rsidRPr="005B25A1" w:rsidRDefault="0019520B" w:rsidP="0019520B">
      <w:pPr>
        <w:keepNext/>
        <w:keepLines/>
      </w:pPr>
      <w:r>
        <w:t>This CR Pack was</w:t>
      </w:r>
      <w:r>
        <w:rPr>
          <w:color w:val="FF0000"/>
        </w:rPr>
        <w:t xml:space="preserve"> block approved</w:t>
      </w:r>
      <w:r w:rsidRPr="0019520B">
        <w:t>.</w:t>
      </w:r>
    </w:p>
    <w:p w14:paraId="3884D1E5" w14:textId="77777777" w:rsidR="0019520B" w:rsidRPr="00EB0339" w:rsidRDefault="0019520B" w:rsidP="0019520B">
      <w:r w:rsidRPr="005B25A1">
        <w:rPr>
          <w:b/>
          <w:bCs/>
        </w:rPr>
        <w:t>Status:</w:t>
      </w:r>
      <w:r>
        <w:t xml:space="preserve"> </w:t>
      </w:r>
      <w:r>
        <w:rPr>
          <w:color w:val="FF0000"/>
        </w:rPr>
        <w:t>Approved</w:t>
      </w:r>
      <w:r>
        <w:t>.</w:t>
      </w:r>
    </w:p>
    <w:p w14:paraId="732C8374" w14:textId="77777777" w:rsidR="00E00DA6" w:rsidRDefault="007615D6" w:rsidP="000A3FBD">
      <w:pPr>
        <w:pStyle w:val="NormTop"/>
      </w:pPr>
      <w:r>
        <w:rPr>
          <w:color w:val="0000FF"/>
        </w:rPr>
        <w:t>SP-231469</w:t>
      </w:r>
      <w:r w:rsidRPr="00D53282">
        <w:t xml:space="preserve"> </w:t>
      </w:r>
      <w:r>
        <w:t>(CR PACK) Rel-18 CRs on Network slice provisioning enhancement (Source: SA WG5)</w:t>
      </w:r>
      <w:r>
        <w:br/>
      </w:r>
      <w:r w:rsidRPr="00D53282">
        <w:rPr>
          <w:b/>
        </w:rPr>
        <w:t>Document for:</w:t>
      </w:r>
      <w:r w:rsidRPr="00D53282">
        <w:t xml:space="preserve"> </w:t>
      </w:r>
      <w:r>
        <w:t>Approval</w:t>
      </w:r>
      <w:r>
        <w:br/>
      </w:r>
      <w:r w:rsidRPr="00D53282">
        <w:rPr>
          <w:b/>
        </w:rPr>
        <w:t>Abstract:</w:t>
      </w:r>
      <w:r w:rsidRPr="00D53282">
        <w:t xml:space="preserve"> </w:t>
      </w:r>
      <w:r>
        <w:br/>
        <w:t>28.531 CR0228R1.</w:t>
      </w:r>
    </w:p>
    <w:p w14:paraId="614EB888" w14:textId="77777777" w:rsidR="00F734F5" w:rsidRPr="005B25A1" w:rsidRDefault="00F734F5" w:rsidP="00F734F5">
      <w:pPr>
        <w:keepNext/>
        <w:keepLines/>
        <w:rPr>
          <w:b/>
          <w:bCs/>
        </w:rPr>
      </w:pPr>
      <w:r w:rsidRPr="005B25A1">
        <w:rPr>
          <w:b/>
          <w:bCs/>
        </w:rPr>
        <w:t>Plenary Discussion:</w:t>
      </w:r>
    </w:p>
    <w:p w14:paraId="5A750DD7" w14:textId="77777777" w:rsidR="0019520B" w:rsidRPr="005B25A1" w:rsidRDefault="0019520B" w:rsidP="0019520B">
      <w:pPr>
        <w:keepNext/>
        <w:keepLines/>
      </w:pPr>
      <w:r>
        <w:t>This CR Pack was</w:t>
      </w:r>
      <w:r>
        <w:rPr>
          <w:color w:val="FF0000"/>
        </w:rPr>
        <w:t xml:space="preserve"> block approved</w:t>
      </w:r>
      <w:r w:rsidRPr="0019520B">
        <w:t>.</w:t>
      </w:r>
    </w:p>
    <w:p w14:paraId="57A0CE2A" w14:textId="77777777" w:rsidR="0019520B" w:rsidRPr="00EB0339" w:rsidRDefault="0019520B" w:rsidP="0019520B">
      <w:r w:rsidRPr="005B25A1">
        <w:rPr>
          <w:b/>
          <w:bCs/>
        </w:rPr>
        <w:t>Status:</w:t>
      </w:r>
      <w:r>
        <w:t xml:space="preserve"> </w:t>
      </w:r>
      <w:r>
        <w:rPr>
          <w:color w:val="FF0000"/>
        </w:rPr>
        <w:t>Approved</w:t>
      </w:r>
      <w:r>
        <w:t>.</w:t>
      </w:r>
    </w:p>
    <w:p w14:paraId="1CD97171" w14:textId="77777777" w:rsidR="00E00DA6" w:rsidRDefault="007615D6" w:rsidP="000A3FBD">
      <w:pPr>
        <w:pStyle w:val="NormTop"/>
      </w:pPr>
      <w:r>
        <w:rPr>
          <w:color w:val="0000FF"/>
        </w:rPr>
        <w:t>SP-231470</w:t>
      </w:r>
      <w:r w:rsidRPr="00D53282">
        <w:t xml:space="preserve"> </w:t>
      </w:r>
      <w:r>
        <w:t>(CR PACK) Rel-18 CRs on Charging Aspects for Enhanced Support of Non-Public Networks (Source: SA WG5)</w:t>
      </w:r>
      <w:r>
        <w:br/>
      </w:r>
      <w:r w:rsidRPr="00D53282">
        <w:rPr>
          <w:b/>
        </w:rPr>
        <w:t>Document for:</w:t>
      </w:r>
      <w:r w:rsidRPr="00D53282">
        <w:t xml:space="preserve"> </w:t>
      </w:r>
      <w:r>
        <w:t>Approval</w:t>
      </w:r>
      <w:r>
        <w:br/>
      </w:r>
      <w:r w:rsidRPr="00D53282">
        <w:rPr>
          <w:b/>
        </w:rPr>
        <w:t>Abstract:</w:t>
      </w:r>
      <w:r w:rsidRPr="00D53282">
        <w:t xml:space="preserve"> </w:t>
      </w:r>
      <w:r>
        <w:br/>
        <w:t>32.256 CR0015R1; 32.256 CR0016R1; 32.255 CR0447R1; 32.255 CR0486R1.</w:t>
      </w:r>
    </w:p>
    <w:p w14:paraId="32ECF9E9" w14:textId="77777777" w:rsidR="00F734F5" w:rsidRPr="005B25A1" w:rsidRDefault="00F734F5" w:rsidP="00F734F5">
      <w:pPr>
        <w:keepNext/>
        <w:keepLines/>
        <w:rPr>
          <w:b/>
          <w:bCs/>
        </w:rPr>
      </w:pPr>
      <w:r w:rsidRPr="005B25A1">
        <w:rPr>
          <w:b/>
          <w:bCs/>
        </w:rPr>
        <w:t>Plenary Discussion:</w:t>
      </w:r>
    </w:p>
    <w:p w14:paraId="4F121206" w14:textId="77777777" w:rsidR="0019520B" w:rsidRPr="005B25A1" w:rsidRDefault="0019520B" w:rsidP="0019520B">
      <w:pPr>
        <w:keepNext/>
        <w:keepLines/>
      </w:pPr>
      <w:r>
        <w:t>This CR Pack was</w:t>
      </w:r>
      <w:r>
        <w:rPr>
          <w:color w:val="FF0000"/>
        </w:rPr>
        <w:t xml:space="preserve"> block approved</w:t>
      </w:r>
      <w:r w:rsidRPr="0019520B">
        <w:t>.</w:t>
      </w:r>
    </w:p>
    <w:p w14:paraId="034A582F" w14:textId="77777777" w:rsidR="0019520B" w:rsidRPr="00EB0339" w:rsidRDefault="0019520B" w:rsidP="0019520B">
      <w:r w:rsidRPr="005B25A1">
        <w:rPr>
          <w:b/>
          <w:bCs/>
        </w:rPr>
        <w:t>Status:</w:t>
      </w:r>
      <w:r>
        <w:t xml:space="preserve"> </w:t>
      </w:r>
      <w:r>
        <w:rPr>
          <w:color w:val="FF0000"/>
        </w:rPr>
        <w:t>Approved</w:t>
      </w:r>
      <w:r>
        <w:t>.</w:t>
      </w:r>
    </w:p>
    <w:p w14:paraId="7A7D00DD" w14:textId="77777777" w:rsidR="00E00DA6" w:rsidRDefault="007615D6" w:rsidP="000A3FBD">
      <w:pPr>
        <w:pStyle w:val="NormTop"/>
      </w:pPr>
      <w:r>
        <w:rPr>
          <w:color w:val="0000FF"/>
        </w:rPr>
        <w:t>SP-231472</w:t>
      </w:r>
      <w:r w:rsidRPr="00D53282">
        <w:t xml:space="preserve"> </w:t>
      </w:r>
      <w:r>
        <w:t>(CR PACK) Rel-18 CRs on Service based management architecture (Source: SA WG5)</w:t>
      </w:r>
      <w:r>
        <w:br/>
      </w:r>
      <w:r w:rsidRPr="00D53282">
        <w:rPr>
          <w:b/>
        </w:rPr>
        <w:t>Document for:</w:t>
      </w:r>
      <w:r w:rsidRPr="00D53282">
        <w:t xml:space="preserve"> </w:t>
      </w:r>
      <w:r>
        <w:t>Approval</w:t>
      </w:r>
      <w:r>
        <w:br/>
      </w:r>
      <w:r w:rsidRPr="00D53282">
        <w:rPr>
          <w:b/>
        </w:rPr>
        <w:t>Abstract:</w:t>
      </w:r>
      <w:r w:rsidRPr="00D53282">
        <w:t xml:space="preserve"> </w:t>
      </w:r>
      <w:r>
        <w:br/>
        <w:t>28.623 CR0268; 28.533 CR0120R1; 28.533 CR0121R1; 28.532 CR0293R1; 28.532 CR0294R1; 28.532 CR0295R1; 28.533 CR0122R1; 32.300 CR0034R1.</w:t>
      </w:r>
    </w:p>
    <w:p w14:paraId="4967BC5D" w14:textId="77777777" w:rsidR="00F734F5" w:rsidRPr="005B25A1" w:rsidRDefault="00F734F5" w:rsidP="00F734F5">
      <w:pPr>
        <w:keepNext/>
        <w:keepLines/>
        <w:rPr>
          <w:b/>
          <w:bCs/>
        </w:rPr>
      </w:pPr>
      <w:r w:rsidRPr="005B25A1">
        <w:rPr>
          <w:b/>
          <w:bCs/>
        </w:rPr>
        <w:t>Plenary Discussion:</w:t>
      </w:r>
    </w:p>
    <w:p w14:paraId="5625BB0B" w14:textId="77777777" w:rsidR="0019520B" w:rsidRPr="005B25A1" w:rsidRDefault="0019520B" w:rsidP="0019520B">
      <w:pPr>
        <w:keepNext/>
        <w:keepLines/>
      </w:pPr>
      <w:r>
        <w:t>This CR Pack was</w:t>
      </w:r>
      <w:r>
        <w:rPr>
          <w:color w:val="FF0000"/>
        </w:rPr>
        <w:t xml:space="preserve"> block approved</w:t>
      </w:r>
      <w:r w:rsidRPr="0019520B">
        <w:t>.</w:t>
      </w:r>
    </w:p>
    <w:p w14:paraId="00858924" w14:textId="77777777" w:rsidR="0019520B" w:rsidRPr="00EB0339" w:rsidRDefault="0019520B" w:rsidP="0019520B">
      <w:r w:rsidRPr="005B25A1">
        <w:rPr>
          <w:b/>
          <w:bCs/>
        </w:rPr>
        <w:t>Status:</w:t>
      </w:r>
      <w:r>
        <w:t xml:space="preserve"> </w:t>
      </w:r>
      <w:r>
        <w:rPr>
          <w:color w:val="FF0000"/>
        </w:rPr>
        <w:t>Approved</w:t>
      </w:r>
      <w:r>
        <w:t>.</w:t>
      </w:r>
    </w:p>
    <w:p w14:paraId="2BF20660" w14:textId="019A5DE9" w:rsidR="00E00DA6" w:rsidRDefault="007615D6" w:rsidP="000A3FBD">
      <w:pPr>
        <w:pStyle w:val="NormTop"/>
      </w:pPr>
      <w:r>
        <w:rPr>
          <w:color w:val="0000FF"/>
        </w:rPr>
        <w:t>SP-231473</w:t>
      </w:r>
      <w:r w:rsidRPr="00D53282">
        <w:t xml:space="preserve"> </w:t>
      </w:r>
      <w:r>
        <w:t>(CR PACK) Rel-18 C</w:t>
      </w:r>
      <w:r w:rsidR="00892283">
        <w:t>R</w:t>
      </w:r>
      <w:r>
        <w:t>s on Charging Aspects of IMS Data Channel (Source: SA WG5)</w:t>
      </w:r>
      <w:r>
        <w:br/>
      </w:r>
      <w:r w:rsidRPr="00D53282">
        <w:rPr>
          <w:b/>
        </w:rPr>
        <w:t>Document for:</w:t>
      </w:r>
      <w:r w:rsidRPr="00D53282">
        <w:t xml:space="preserve"> </w:t>
      </w:r>
      <w:r>
        <w:t>Approval</w:t>
      </w:r>
      <w:r>
        <w:br/>
      </w:r>
      <w:r w:rsidRPr="00D53282">
        <w:rPr>
          <w:b/>
        </w:rPr>
        <w:t>Abstract:</w:t>
      </w:r>
      <w:r w:rsidRPr="00D53282">
        <w:t xml:space="preserve"> </w:t>
      </w:r>
      <w:r>
        <w:br/>
        <w:t>32.260 CR0432R1; 32.260 CR0433R1; 32.291 CR0504R1; 32.298 CR0954R1.</w:t>
      </w:r>
    </w:p>
    <w:p w14:paraId="6CF9AA01" w14:textId="77777777" w:rsidR="00F734F5" w:rsidRPr="005B25A1" w:rsidRDefault="00F734F5" w:rsidP="00F734F5">
      <w:pPr>
        <w:keepNext/>
        <w:keepLines/>
        <w:rPr>
          <w:b/>
          <w:bCs/>
        </w:rPr>
      </w:pPr>
      <w:r w:rsidRPr="005B25A1">
        <w:rPr>
          <w:b/>
          <w:bCs/>
        </w:rPr>
        <w:t>Plenary Discussion:</w:t>
      </w:r>
    </w:p>
    <w:p w14:paraId="1DEAE307" w14:textId="77777777" w:rsidR="0019520B" w:rsidRPr="005B25A1" w:rsidRDefault="0019520B" w:rsidP="0019520B">
      <w:pPr>
        <w:keepNext/>
        <w:keepLines/>
      </w:pPr>
      <w:r>
        <w:t>This CR Pack was</w:t>
      </w:r>
      <w:r>
        <w:rPr>
          <w:color w:val="FF0000"/>
        </w:rPr>
        <w:t xml:space="preserve"> block approved</w:t>
      </w:r>
      <w:r w:rsidRPr="0019520B">
        <w:t>.</w:t>
      </w:r>
    </w:p>
    <w:p w14:paraId="571438D1" w14:textId="77777777" w:rsidR="0019520B" w:rsidRPr="00EB0339" w:rsidRDefault="0019520B" w:rsidP="0019520B">
      <w:r w:rsidRPr="005B25A1">
        <w:rPr>
          <w:b/>
          <w:bCs/>
        </w:rPr>
        <w:t>Status:</w:t>
      </w:r>
      <w:r>
        <w:t xml:space="preserve"> </w:t>
      </w:r>
      <w:r>
        <w:rPr>
          <w:color w:val="FF0000"/>
        </w:rPr>
        <w:t>Approved</w:t>
      </w:r>
      <w:r>
        <w:t>.</w:t>
      </w:r>
    </w:p>
    <w:p w14:paraId="7921F461" w14:textId="77777777" w:rsidR="00E00DA6" w:rsidRDefault="007615D6" w:rsidP="000A3FBD">
      <w:pPr>
        <w:pStyle w:val="NormTop"/>
      </w:pPr>
      <w:r>
        <w:rPr>
          <w:color w:val="0000FF"/>
        </w:rPr>
        <w:t>SP-231475</w:t>
      </w:r>
      <w:r w:rsidRPr="00D53282">
        <w:t xml:space="preserve"> </w:t>
      </w:r>
      <w:r>
        <w:t>(CR PACK) Rel-18 CRs on Intent driven management service for mobile network phase 2 batch 1 (Source: SA WG5)</w:t>
      </w:r>
      <w:r>
        <w:br/>
      </w:r>
      <w:r w:rsidRPr="00D53282">
        <w:rPr>
          <w:b/>
        </w:rPr>
        <w:t>Document for:</w:t>
      </w:r>
      <w:r w:rsidRPr="00D53282">
        <w:t xml:space="preserve"> </w:t>
      </w:r>
      <w:r>
        <w:t>Approval</w:t>
      </w:r>
      <w:r>
        <w:br/>
      </w:r>
      <w:r w:rsidRPr="00D53282">
        <w:rPr>
          <w:b/>
        </w:rPr>
        <w:t>Abstract:</w:t>
      </w:r>
      <w:r w:rsidRPr="00D53282">
        <w:t xml:space="preserve"> </w:t>
      </w:r>
      <w:r>
        <w:br/>
        <w:t>28.312 CR0120; 28.312 CR0121; 28.312 CR0126; 28.312 CR0130; 28.312 CR0133; 28.312 CR0136; 28.312 CR0117R2; 28.312 CR0143R1; 28.312 CR0152R1; 28.312 CR0154R1; 28.312 CR0141R1; 28.312 CR0127R1; 28.312 CR0129R1; 28.312 CR0140R1; 28.312 CR0150R1; 28.312 CR0131R1; 28.312 CR0132R1; 28.310 CR0038R1; 28.312 CR0128R1; 28.312 CR0155R1; 28.312 CR0153R2; 28.312 CR0142R3.</w:t>
      </w:r>
    </w:p>
    <w:p w14:paraId="1B9CEE6C" w14:textId="77777777" w:rsidR="00F734F5" w:rsidRPr="005B25A1" w:rsidRDefault="00F734F5" w:rsidP="00F734F5">
      <w:pPr>
        <w:keepNext/>
        <w:keepLines/>
        <w:rPr>
          <w:b/>
          <w:bCs/>
        </w:rPr>
      </w:pPr>
      <w:r w:rsidRPr="005B25A1">
        <w:rPr>
          <w:b/>
          <w:bCs/>
        </w:rPr>
        <w:t>Plenary Discussion:</w:t>
      </w:r>
    </w:p>
    <w:p w14:paraId="3DD494E3" w14:textId="77777777" w:rsidR="0019520B" w:rsidRPr="005B25A1" w:rsidRDefault="0019520B" w:rsidP="0019520B">
      <w:pPr>
        <w:keepNext/>
        <w:keepLines/>
      </w:pPr>
      <w:r>
        <w:t>This CR Pack was</w:t>
      </w:r>
      <w:r>
        <w:rPr>
          <w:color w:val="FF0000"/>
        </w:rPr>
        <w:t xml:space="preserve"> block approved</w:t>
      </w:r>
      <w:r w:rsidRPr="0019520B">
        <w:t>.</w:t>
      </w:r>
    </w:p>
    <w:p w14:paraId="1F609A4A" w14:textId="77777777" w:rsidR="0019520B" w:rsidRPr="00EB0339" w:rsidRDefault="0019520B" w:rsidP="0019520B">
      <w:r w:rsidRPr="005B25A1">
        <w:rPr>
          <w:b/>
          <w:bCs/>
        </w:rPr>
        <w:t>Status:</w:t>
      </w:r>
      <w:r>
        <w:t xml:space="preserve"> </w:t>
      </w:r>
      <w:r>
        <w:rPr>
          <w:color w:val="FF0000"/>
        </w:rPr>
        <w:t>Approved</w:t>
      </w:r>
      <w:r>
        <w:t>.</w:t>
      </w:r>
    </w:p>
    <w:p w14:paraId="0BF28AFD" w14:textId="77777777" w:rsidR="00E00DA6" w:rsidRDefault="007615D6" w:rsidP="000A3FBD">
      <w:pPr>
        <w:pStyle w:val="NormTop"/>
      </w:pPr>
      <w:r>
        <w:rPr>
          <w:color w:val="0000FF"/>
        </w:rPr>
        <w:t>SP-231476</w:t>
      </w:r>
      <w:r w:rsidRPr="00D53282">
        <w:t xml:space="preserve"> </w:t>
      </w:r>
      <w:r>
        <w:t>(CR PACK) Rel-18 CRs on Intent driven management service for mobile network phase 2 batch 2 (Source: SA WG5)</w:t>
      </w:r>
      <w:r>
        <w:br/>
      </w:r>
      <w:r w:rsidRPr="00D53282">
        <w:rPr>
          <w:b/>
        </w:rPr>
        <w:t>Document for:</w:t>
      </w:r>
      <w:r w:rsidRPr="00D53282">
        <w:t xml:space="preserve"> </w:t>
      </w:r>
      <w:r>
        <w:t>Approval</w:t>
      </w:r>
      <w:r>
        <w:br/>
      </w:r>
      <w:r w:rsidRPr="00D53282">
        <w:rPr>
          <w:b/>
        </w:rPr>
        <w:t>Abstract:</w:t>
      </w:r>
      <w:r w:rsidRPr="00D53282">
        <w:t xml:space="preserve"> </w:t>
      </w:r>
      <w:r>
        <w:br/>
        <w:t>28.312 CR0156; 28.312 CR0161; 28.312 CR0159R1; 28.312 CR0158R1; 28.312 CR0172; 28.312 CR0183; 28.312 CR0184; 28.312 CR0186; 28.312 CR0196; 28.312 CR0175R1; 28.312 CR0198R1; 28.312 CR0171R1; 28.312 CR0173R1; 28.312 CR0185R1; 28.312 CR0191R1; 28.312 CR0174R1; 28.312 CR0177R1; 28.312 CR0190R1; 28.312 CR0179R1; 28.312 CR0176R1; 28.312 CR0182R1; 28.312 CR0199R1.</w:t>
      </w:r>
    </w:p>
    <w:p w14:paraId="5BDC9BBE" w14:textId="77777777" w:rsidR="00F734F5" w:rsidRPr="005B25A1" w:rsidRDefault="00F734F5" w:rsidP="00F734F5">
      <w:pPr>
        <w:keepNext/>
        <w:keepLines/>
        <w:rPr>
          <w:b/>
          <w:bCs/>
        </w:rPr>
      </w:pPr>
      <w:r w:rsidRPr="005B25A1">
        <w:rPr>
          <w:b/>
          <w:bCs/>
        </w:rPr>
        <w:t>Plenary Discussion:</w:t>
      </w:r>
    </w:p>
    <w:p w14:paraId="580BC9D8" w14:textId="77777777" w:rsidR="0019520B" w:rsidRPr="005B25A1" w:rsidRDefault="0019520B" w:rsidP="0019520B">
      <w:pPr>
        <w:keepNext/>
        <w:keepLines/>
      </w:pPr>
      <w:r>
        <w:t>This CR Pack was</w:t>
      </w:r>
      <w:r>
        <w:rPr>
          <w:color w:val="FF0000"/>
        </w:rPr>
        <w:t xml:space="preserve"> block approved</w:t>
      </w:r>
      <w:r w:rsidRPr="0019520B">
        <w:t>.</w:t>
      </w:r>
    </w:p>
    <w:p w14:paraId="574B4FD0" w14:textId="77777777" w:rsidR="0019520B" w:rsidRPr="00EB0339" w:rsidRDefault="0019520B" w:rsidP="0019520B">
      <w:r w:rsidRPr="005B25A1">
        <w:rPr>
          <w:b/>
          <w:bCs/>
        </w:rPr>
        <w:t>Status:</w:t>
      </w:r>
      <w:r>
        <w:t xml:space="preserve"> </w:t>
      </w:r>
      <w:r>
        <w:rPr>
          <w:color w:val="FF0000"/>
        </w:rPr>
        <w:t>Approved</w:t>
      </w:r>
      <w:r>
        <w:t>.</w:t>
      </w:r>
    </w:p>
    <w:p w14:paraId="7E0AC300" w14:textId="77777777" w:rsidR="00E00DA6" w:rsidRDefault="007615D6" w:rsidP="000A3FBD">
      <w:pPr>
        <w:pStyle w:val="NormTop"/>
      </w:pPr>
      <w:r>
        <w:rPr>
          <w:color w:val="0000FF"/>
        </w:rPr>
        <w:t>SP-231477</w:t>
      </w:r>
      <w:r w:rsidRPr="00D53282">
        <w:t xml:space="preserve"> </w:t>
      </w:r>
      <w:r>
        <w:t>(CR PACK) Rel-18 CRs on Management Aspects of 5G Network Sharing Phase2 (Source: SA WG5)</w:t>
      </w:r>
      <w:r>
        <w:br/>
      </w:r>
      <w:r w:rsidRPr="00D53282">
        <w:rPr>
          <w:b/>
        </w:rPr>
        <w:t>Document for:</w:t>
      </w:r>
      <w:r w:rsidRPr="00D53282">
        <w:t xml:space="preserve"> </w:t>
      </w:r>
      <w:r>
        <w:t>Approval</w:t>
      </w:r>
      <w:r>
        <w:br/>
      </w:r>
      <w:r w:rsidRPr="00D53282">
        <w:rPr>
          <w:b/>
        </w:rPr>
        <w:t>Abstract:</w:t>
      </w:r>
      <w:r w:rsidRPr="00D53282">
        <w:t xml:space="preserve"> </w:t>
      </w:r>
      <w:r>
        <w:br/>
        <w:t>28.541 CR1029; 28.541 CR1030; 28.541 CR1048R1; 28.552 CR0482R1; 28.623 CR0289; 28.552 CR0497; 28.552 CR0498; 32.130 CR0026; 28.622 CR0308R1.</w:t>
      </w:r>
    </w:p>
    <w:p w14:paraId="40F59674" w14:textId="77777777" w:rsidR="00F734F5" w:rsidRPr="005B25A1" w:rsidRDefault="00F734F5" w:rsidP="00F734F5">
      <w:pPr>
        <w:keepNext/>
        <w:keepLines/>
        <w:rPr>
          <w:b/>
          <w:bCs/>
        </w:rPr>
      </w:pPr>
      <w:r w:rsidRPr="005B25A1">
        <w:rPr>
          <w:b/>
          <w:bCs/>
        </w:rPr>
        <w:t>Plenary Discussion:</w:t>
      </w:r>
    </w:p>
    <w:p w14:paraId="7F41D16D" w14:textId="77777777" w:rsidR="0019520B" w:rsidRPr="005B25A1" w:rsidRDefault="0019520B" w:rsidP="0019520B">
      <w:pPr>
        <w:keepNext/>
        <w:keepLines/>
      </w:pPr>
      <w:r>
        <w:t>This CR Pack was</w:t>
      </w:r>
      <w:r>
        <w:rPr>
          <w:color w:val="FF0000"/>
        </w:rPr>
        <w:t xml:space="preserve"> block approved</w:t>
      </w:r>
      <w:r w:rsidRPr="0019520B">
        <w:t>.</w:t>
      </w:r>
    </w:p>
    <w:p w14:paraId="1B0C2DE6" w14:textId="77777777" w:rsidR="0019520B" w:rsidRPr="00EB0339" w:rsidRDefault="0019520B" w:rsidP="0019520B">
      <w:r w:rsidRPr="005B25A1">
        <w:rPr>
          <w:b/>
          <w:bCs/>
        </w:rPr>
        <w:t>Status:</w:t>
      </w:r>
      <w:r>
        <w:t xml:space="preserve"> </w:t>
      </w:r>
      <w:r>
        <w:rPr>
          <w:color w:val="FF0000"/>
        </w:rPr>
        <w:t>Approved</w:t>
      </w:r>
      <w:r>
        <w:t>.</w:t>
      </w:r>
    </w:p>
    <w:p w14:paraId="14F00859" w14:textId="77777777" w:rsidR="00E00DA6" w:rsidRDefault="007615D6" w:rsidP="000A3FBD">
      <w:pPr>
        <w:pStyle w:val="NormTop"/>
      </w:pPr>
      <w:r>
        <w:rPr>
          <w:color w:val="0000FF"/>
        </w:rPr>
        <w:t>SP-231478</w:t>
      </w:r>
      <w:r w:rsidRPr="00D53282">
        <w:t xml:space="preserve"> </w:t>
      </w:r>
      <w:r>
        <w:t>(CR PACK) Rel-18 CRs on Management Aspects related to NWDAF (Source: SA WG5)</w:t>
      </w:r>
      <w:r>
        <w:br/>
      </w:r>
      <w:r w:rsidRPr="00D53282">
        <w:rPr>
          <w:b/>
        </w:rPr>
        <w:t>Document for:</w:t>
      </w:r>
      <w:r w:rsidRPr="00D53282">
        <w:t xml:space="preserve"> </w:t>
      </w:r>
      <w:r>
        <w:t>Approval</w:t>
      </w:r>
      <w:r>
        <w:br/>
      </w:r>
      <w:r w:rsidRPr="00D53282">
        <w:rPr>
          <w:b/>
        </w:rPr>
        <w:t>Abstract:</w:t>
      </w:r>
      <w:r w:rsidRPr="00D53282">
        <w:t xml:space="preserve"> </w:t>
      </w:r>
      <w:r>
        <w:br/>
        <w:t>28.552 CR0476R1; 28.552 CR0474R1; 28.552 CR0469R1; 28.552 CR0472R1; 28.541 CR1111; 28.541 CR1112; 28.552 CR0502; 28.552 CR0503; 28.541 CR1120; 28.552 CR0504R1; 28.552 CR0506R2.</w:t>
      </w:r>
    </w:p>
    <w:p w14:paraId="2E359033" w14:textId="77777777" w:rsidR="00F734F5" w:rsidRPr="005B25A1" w:rsidRDefault="00F734F5" w:rsidP="00F734F5">
      <w:pPr>
        <w:keepNext/>
        <w:keepLines/>
        <w:rPr>
          <w:b/>
          <w:bCs/>
        </w:rPr>
      </w:pPr>
      <w:r w:rsidRPr="005B25A1">
        <w:rPr>
          <w:b/>
          <w:bCs/>
        </w:rPr>
        <w:t>Plenary Discussion:</w:t>
      </w:r>
    </w:p>
    <w:p w14:paraId="3D49883A" w14:textId="77777777" w:rsidR="0019520B" w:rsidRPr="005B25A1" w:rsidRDefault="0019520B" w:rsidP="0019520B">
      <w:pPr>
        <w:keepNext/>
        <w:keepLines/>
      </w:pPr>
      <w:r>
        <w:t>This CR Pack was</w:t>
      </w:r>
      <w:r>
        <w:rPr>
          <w:color w:val="FF0000"/>
        </w:rPr>
        <w:t xml:space="preserve"> block approved</w:t>
      </w:r>
      <w:r w:rsidRPr="0019520B">
        <w:t>.</w:t>
      </w:r>
    </w:p>
    <w:p w14:paraId="48FBF156" w14:textId="77777777" w:rsidR="0019520B" w:rsidRPr="00EB0339" w:rsidRDefault="0019520B" w:rsidP="0019520B">
      <w:r w:rsidRPr="005B25A1">
        <w:rPr>
          <w:b/>
          <w:bCs/>
        </w:rPr>
        <w:t>Status:</w:t>
      </w:r>
      <w:r>
        <w:t xml:space="preserve"> </w:t>
      </w:r>
      <w:r>
        <w:rPr>
          <w:color w:val="FF0000"/>
        </w:rPr>
        <w:t>Approved</w:t>
      </w:r>
      <w:r>
        <w:t>.</w:t>
      </w:r>
    </w:p>
    <w:p w14:paraId="49B42644" w14:textId="2538B889" w:rsidR="00E00DA6" w:rsidRDefault="007615D6" w:rsidP="000A3FBD">
      <w:pPr>
        <w:pStyle w:val="NormTop"/>
      </w:pPr>
      <w:r>
        <w:rPr>
          <w:color w:val="0000FF"/>
        </w:rPr>
        <w:t>SP-231479</w:t>
      </w:r>
      <w:r w:rsidRPr="00D53282">
        <w:t xml:space="preserve"> </w:t>
      </w:r>
      <w:r>
        <w:t>(CR PACK) Rel-18 CRs on</w:t>
      </w:r>
      <w:r w:rsidR="00C521B3">
        <w:t xml:space="preserve"> </w:t>
      </w:r>
      <w:r>
        <w:t>Management of cloud-native Virtualized Network Functions (Source: SA WG5)</w:t>
      </w:r>
      <w:r>
        <w:br/>
      </w:r>
      <w:r w:rsidRPr="00D53282">
        <w:rPr>
          <w:b/>
        </w:rPr>
        <w:t>Document for:</w:t>
      </w:r>
      <w:r w:rsidRPr="00D53282">
        <w:t xml:space="preserve"> </w:t>
      </w:r>
      <w:r>
        <w:t>Approval</w:t>
      </w:r>
      <w:r>
        <w:br/>
      </w:r>
      <w:r w:rsidRPr="00D53282">
        <w:rPr>
          <w:b/>
        </w:rPr>
        <w:t>Abstract:</w:t>
      </w:r>
      <w:r w:rsidRPr="00D53282">
        <w:t xml:space="preserve"> </w:t>
      </w:r>
      <w:r>
        <w:br/>
        <w:t>28.533 CR0119R1; 28.531 CR0224R1; 28.531 CR0227R2; 28.531 CR0231R1; 28.531 CR0225R4.</w:t>
      </w:r>
    </w:p>
    <w:p w14:paraId="3DAA9453" w14:textId="77777777" w:rsidR="00F734F5" w:rsidRPr="005B25A1" w:rsidRDefault="00F734F5" w:rsidP="00F734F5">
      <w:pPr>
        <w:keepNext/>
        <w:keepLines/>
        <w:rPr>
          <w:b/>
          <w:bCs/>
        </w:rPr>
      </w:pPr>
      <w:r w:rsidRPr="005B25A1">
        <w:rPr>
          <w:b/>
          <w:bCs/>
        </w:rPr>
        <w:t>Plenary Discussion:</w:t>
      </w:r>
    </w:p>
    <w:p w14:paraId="04664909" w14:textId="77777777" w:rsidR="0019520B" w:rsidRPr="005B25A1" w:rsidRDefault="0019520B" w:rsidP="0019520B">
      <w:pPr>
        <w:keepNext/>
        <w:keepLines/>
      </w:pPr>
      <w:r>
        <w:t>This CR Pack was</w:t>
      </w:r>
      <w:r>
        <w:rPr>
          <w:color w:val="FF0000"/>
        </w:rPr>
        <w:t xml:space="preserve"> block approved</w:t>
      </w:r>
      <w:r w:rsidRPr="0019520B">
        <w:t>.</w:t>
      </w:r>
    </w:p>
    <w:p w14:paraId="630C9B1C" w14:textId="77777777" w:rsidR="0019520B" w:rsidRPr="00EB0339" w:rsidRDefault="0019520B" w:rsidP="0019520B">
      <w:r w:rsidRPr="005B25A1">
        <w:rPr>
          <w:b/>
          <w:bCs/>
        </w:rPr>
        <w:t>Status:</w:t>
      </w:r>
      <w:r>
        <w:t xml:space="preserve"> </w:t>
      </w:r>
      <w:r>
        <w:rPr>
          <w:color w:val="FF0000"/>
        </w:rPr>
        <w:t>Approved</w:t>
      </w:r>
      <w:r>
        <w:t>.</w:t>
      </w:r>
    </w:p>
    <w:p w14:paraId="04BC2157" w14:textId="77777777" w:rsidR="00E00DA6" w:rsidRDefault="007615D6" w:rsidP="000A3FBD">
      <w:pPr>
        <w:pStyle w:val="NormTop"/>
      </w:pPr>
      <w:r>
        <w:rPr>
          <w:color w:val="0000FF"/>
        </w:rPr>
        <w:t>SP-231480</w:t>
      </w:r>
      <w:r w:rsidRPr="00D53282">
        <w:t xml:space="preserve"> </w:t>
      </w:r>
      <w:r>
        <w:t>(CR PACK) Rel-18 CRs on Charging Aspects of Network Slicing Phase 2 (Source: SA WG5)</w:t>
      </w:r>
      <w:r>
        <w:br/>
      </w:r>
      <w:r w:rsidRPr="00D53282">
        <w:rPr>
          <w:b/>
        </w:rPr>
        <w:t>Document for:</w:t>
      </w:r>
      <w:r w:rsidRPr="00D53282">
        <w:t xml:space="preserve"> </w:t>
      </w:r>
      <w:r>
        <w:t>Approval</w:t>
      </w:r>
      <w:r>
        <w:br/>
      </w:r>
      <w:r w:rsidRPr="00D53282">
        <w:rPr>
          <w:b/>
        </w:rPr>
        <w:t>Abstract:</w:t>
      </w:r>
      <w:r w:rsidRPr="00D53282">
        <w:t xml:space="preserve"> </w:t>
      </w:r>
      <w:r>
        <w:br/>
        <w:t>32.255 CR0468R1; 32.255 CR0483R1.</w:t>
      </w:r>
    </w:p>
    <w:p w14:paraId="78933027" w14:textId="77777777" w:rsidR="00F734F5" w:rsidRPr="005B25A1" w:rsidRDefault="00F734F5" w:rsidP="00F734F5">
      <w:pPr>
        <w:keepNext/>
        <w:keepLines/>
        <w:rPr>
          <w:b/>
          <w:bCs/>
        </w:rPr>
      </w:pPr>
      <w:r w:rsidRPr="005B25A1">
        <w:rPr>
          <w:b/>
          <w:bCs/>
        </w:rPr>
        <w:t>Plenary Discussion:</w:t>
      </w:r>
    </w:p>
    <w:p w14:paraId="75A76DE4" w14:textId="77777777" w:rsidR="0019520B" w:rsidRPr="005B25A1" w:rsidRDefault="0019520B" w:rsidP="0019520B">
      <w:pPr>
        <w:keepNext/>
        <w:keepLines/>
      </w:pPr>
      <w:r>
        <w:t>This CR Pack was</w:t>
      </w:r>
      <w:r>
        <w:rPr>
          <w:color w:val="FF0000"/>
        </w:rPr>
        <w:t xml:space="preserve"> block approved</w:t>
      </w:r>
      <w:r w:rsidRPr="0019520B">
        <w:t>.</w:t>
      </w:r>
    </w:p>
    <w:p w14:paraId="332FB32C" w14:textId="77777777" w:rsidR="0019520B" w:rsidRPr="00EB0339" w:rsidRDefault="0019520B" w:rsidP="0019520B">
      <w:r w:rsidRPr="005B25A1">
        <w:rPr>
          <w:b/>
          <w:bCs/>
        </w:rPr>
        <w:t>Status:</w:t>
      </w:r>
      <w:r>
        <w:t xml:space="preserve"> </w:t>
      </w:r>
      <w:r>
        <w:rPr>
          <w:color w:val="FF0000"/>
        </w:rPr>
        <w:t>Approved</w:t>
      </w:r>
      <w:r>
        <w:t>.</w:t>
      </w:r>
    </w:p>
    <w:p w14:paraId="141E76AE" w14:textId="46E66293" w:rsidR="00E00DA6" w:rsidRDefault="007615D6" w:rsidP="000A3FBD">
      <w:pPr>
        <w:pStyle w:val="NormTop"/>
      </w:pPr>
      <w:r>
        <w:rPr>
          <w:color w:val="0000FF"/>
        </w:rPr>
        <w:t>SP-231481</w:t>
      </w:r>
      <w:r w:rsidRPr="00D53282">
        <w:t xml:space="preserve"> </w:t>
      </w:r>
      <w:r>
        <w:t>(CR PACK) Rel-18 CRs on</w:t>
      </w:r>
      <w:r w:rsidR="00C521B3">
        <w:t xml:space="preserve"> </w:t>
      </w:r>
      <w:r>
        <w:t>Network slicing provisioning rules (Source: SA WG5)</w:t>
      </w:r>
      <w:r>
        <w:br/>
      </w:r>
      <w:r w:rsidRPr="00D53282">
        <w:rPr>
          <w:b/>
        </w:rPr>
        <w:t>Document for:</w:t>
      </w:r>
      <w:r w:rsidRPr="00D53282">
        <w:t xml:space="preserve"> </w:t>
      </w:r>
      <w:r>
        <w:t>Approval</w:t>
      </w:r>
      <w:r>
        <w:br/>
      </w:r>
      <w:r w:rsidRPr="00D53282">
        <w:rPr>
          <w:b/>
        </w:rPr>
        <w:t>Abstract:</w:t>
      </w:r>
      <w:r w:rsidRPr="00D53282">
        <w:t xml:space="preserve"> </w:t>
      </w:r>
      <w:r>
        <w:br/>
        <w:t>28.531 CR0230R1; 28.541 CR0858R9.</w:t>
      </w:r>
    </w:p>
    <w:p w14:paraId="60BF9061" w14:textId="77777777" w:rsidR="00F734F5" w:rsidRPr="005B25A1" w:rsidRDefault="00F734F5" w:rsidP="00F734F5">
      <w:pPr>
        <w:keepNext/>
        <w:keepLines/>
        <w:rPr>
          <w:b/>
          <w:bCs/>
        </w:rPr>
      </w:pPr>
      <w:r w:rsidRPr="005B25A1">
        <w:rPr>
          <w:b/>
          <w:bCs/>
        </w:rPr>
        <w:t>Plenary Discussion:</w:t>
      </w:r>
    </w:p>
    <w:p w14:paraId="47F975D3" w14:textId="77777777" w:rsidR="0019520B" w:rsidRPr="005B25A1" w:rsidRDefault="0019520B" w:rsidP="0019520B">
      <w:pPr>
        <w:keepNext/>
        <w:keepLines/>
      </w:pPr>
      <w:r>
        <w:t>This CR Pack was</w:t>
      </w:r>
      <w:r>
        <w:rPr>
          <w:color w:val="FF0000"/>
        </w:rPr>
        <w:t xml:space="preserve"> block approved</w:t>
      </w:r>
      <w:r w:rsidRPr="0019520B">
        <w:t>.</w:t>
      </w:r>
    </w:p>
    <w:p w14:paraId="482A0D7F" w14:textId="77777777" w:rsidR="0019520B" w:rsidRPr="00EB0339" w:rsidRDefault="0019520B" w:rsidP="0019520B">
      <w:r w:rsidRPr="005B25A1">
        <w:rPr>
          <w:b/>
          <w:bCs/>
        </w:rPr>
        <w:t>Status:</w:t>
      </w:r>
      <w:r>
        <w:t xml:space="preserve"> </w:t>
      </w:r>
      <w:r>
        <w:rPr>
          <w:color w:val="FF0000"/>
        </w:rPr>
        <w:t>Approved</w:t>
      </w:r>
      <w:r>
        <w:t>.</w:t>
      </w:r>
    </w:p>
    <w:p w14:paraId="6E4817CA" w14:textId="77777777" w:rsidR="00E00DA6" w:rsidRDefault="007615D6" w:rsidP="000A3FBD">
      <w:pPr>
        <w:pStyle w:val="NormTop"/>
      </w:pPr>
      <w:r>
        <w:rPr>
          <w:color w:val="0000FF"/>
        </w:rPr>
        <w:t>SP-231482</w:t>
      </w:r>
      <w:r w:rsidRPr="00D53282">
        <w:t xml:space="preserve"> </w:t>
      </w:r>
      <w:r>
        <w:t>(CR PACK) Rel-18 CRs on Management of non-public networks phase 2 (Source: SA WG5)</w:t>
      </w:r>
      <w:r>
        <w:br/>
      </w:r>
      <w:r w:rsidRPr="00D53282">
        <w:rPr>
          <w:b/>
        </w:rPr>
        <w:t>Document for:</w:t>
      </w:r>
      <w:r w:rsidRPr="00D53282">
        <w:t xml:space="preserve"> </w:t>
      </w:r>
      <w:r>
        <w:t>Approval</w:t>
      </w:r>
      <w:r>
        <w:br/>
      </w:r>
      <w:r w:rsidRPr="00D53282">
        <w:rPr>
          <w:b/>
        </w:rPr>
        <w:t>Abstract:</w:t>
      </w:r>
      <w:r w:rsidRPr="00D53282">
        <w:t xml:space="preserve"> </w:t>
      </w:r>
      <w:r>
        <w:br/>
        <w:t>28.557 CR0007R1; 28.557 CR0010.</w:t>
      </w:r>
    </w:p>
    <w:p w14:paraId="5D6BFE63" w14:textId="77777777" w:rsidR="00F734F5" w:rsidRPr="005B25A1" w:rsidRDefault="00F734F5" w:rsidP="00F734F5">
      <w:pPr>
        <w:keepNext/>
        <w:keepLines/>
        <w:rPr>
          <w:b/>
          <w:bCs/>
        </w:rPr>
      </w:pPr>
      <w:r w:rsidRPr="005B25A1">
        <w:rPr>
          <w:b/>
          <w:bCs/>
        </w:rPr>
        <w:t>Plenary Discussion:</w:t>
      </w:r>
    </w:p>
    <w:p w14:paraId="1054A5EB" w14:textId="77777777" w:rsidR="0019520B" w:rsidRPr="005B25A1" w:rsidRDefault="0019520B" w:rsidP="0019520B">
      <w:pPr>
        <w:keepNext/>
        <w:keepLines/>
      </w:pPr>
      <w:r>
        <w:t>This CR Pack was</w:t>
      </w:r>
      <w:r>
        <w:rPr>
          <w:color w:val="FF0000"/>
        </w:rPr>
        <w:t xml:space="preserve"> block approved</w:t>
      </w:r>
      <w:r w:rsidRPr="0019520B">
        <w:t>.</w:t>
      </w:r>
    </w:p>
    <w:p w14:paraId="1A6DE79D" w14:textId="77777777" w:rsidR="0019520B" w:rsidRPr="00EB0339" w:rsidRDefault="0019520B" w:rsidP="0019520B">
      <w:r w:rsidRPr="005B25A1">
        <w:rPr>
          <w:b/>
          <w:bCs/>
        </w:rPr>
        <w:t>Status:</w:t>
      </w:r>
      <w:r>
        <w:t xml:space="preserve"> </w:t>
      </w:r>
      <w:r>
        <w:rPr>
          <w:color w:val="FF0000"/>
        </w:rPr>
        <w:t>Approved</w:t>
      </w:r>
      <w:r>
        <w:t>.</w:t>
      </w:r>
    </w:p>
    <w:p w14:paraId="5E223FB8" w14:textId="77777777" w:rsidR="00E00DA6" w:rsidRDefault="007615D6" w:rsidP="000A3FBD">
      <w:pPr>
        <w:pStyle w:val="NormTop"/>
      </w:pPr>
      <w:r>
        <w:rPr>
          <w:color w:val="0000FF"/>
        </w:rPr>
        <w:t>SP-231483</w:t>
      </w:r>
      <w:r w:rsidRPr="00D53282">
        <w:t xml:space="preserve"> </w:t>
      </w:r>
      <w:r>
        <w:t>(CR PACK) Rel-18 CRs on Management Aspects of NTN (Source: SA WG5)</w:t>
      </w:r>
      <w:r>
        <w:br/>
      </w:r>
      <w:r w:rsidRPr="00D53282">
        <w:rPr>
          <w:b/>
        </w:rPr>
        <w:t>Document for:</w:t>
      </w:r>
      <w:r w:rsidRPr="00D53282">
        <w:t xml:space="preserve"> </w:t>
      </w:r>
      <w:r>
        <w:t>Approval</w:t>
      </w:r>
      <w:r>
        <w:br/>
      </w:r>
      <w:r w:rsidRPr="00D53282">
        <w:rPr>
          <w:b/>
        </w:rPr>
        <w:t>Abstract:</w:t>
      </w:r>
      <w:r w:rsidRPr="00D53282">
        <w:t xml:space="preserve"> </w:t>
      </w:r>
      <w:r>
        <w:br/>
        <w:t>28.659 CR0041; 28.657 CR0009R1; 28.658 CR0063R1; 28.552 CR0468R1; 28.554 CR0146R1; 28.530 CR0062R1; 28.530 CR0063R1; 28.541 CR1110R1.</w:t>
      </w:r>
    </w:p>
    <w:p w14:paraId="2795C539" w14:textId="77777777" w:rsidR="00F734F5" w:rsidRPr="005B25A1" w:rsidRDefault="00F734F5" w:rsidP="00F734F5">
      <w:pPr>
        <w:keepNext/>
        <w:keepLines/>
        <w:rPr>
          <w:b/>
          <w:bCs/>
        </w:rPr>
      </w:pPr>
      <w:r w:rsidRPr="005B25A1">
        <w:rPr>
          <w:b/>
          <w:bCs/>
        </w:rPr>
        <w:t>Plenary Discussion:</w:t>
      </w:r>
    </w:p>
    <w:p w14:paraId="055B3134" w14:textId="77777777" w:rsidR="0019520B" w:rsidRPr="005B25A1" w:rsidRDefault="0019520B" w:rsidP="0019520B">
      <w:pPr>
        <w:keepNext/>
        <w:keepLines/>
      </w:pPr>
      <w:r>
        <w:t>This CR Pack was</w:t>
      </w:r>
      <w:r>
        <w:rPr>
          <w:color w:val="FF0000"/>
        </w:rPr>
        <w:t xml:space="preserve"> block approved</w:t>
      </w:r>
      <w:r w:rsidRPr="0019520B">
        <w:t>.</w:t>
      </w:r>
    </w:p>
    <w:p w14:paraId="167B5017" w14:textId="77777777" w:rsidR="0019520B" w:rsidRPr="00EB0339" w:rsidRDefault="0019520B" w:rsidP="0019520B">
      <w:r w:rsidRPr="005B25A1">
        <w:rPr>
          <w:b/>
          <w:bCs/>
        </w:rPr>
        <w:t>Status:</w:t>
      </w:r>
      <w:r>
        <w:t xml:space="preserve"> </w:t>
      </w:r>
      <w:r>
        <w:rPr>
          <w:color w:val="FF0000"/>
        </w:rPr>
        <w:t>Approved</w:t>
      </w:r>
      <w:r>
        <w:t>.</w:t>
      </w:r>
    </w:p>
    <w:p w14:paraId="76FDB518" w14:textId="77777777" w:rsidR="00E00DA6" w:rsidRDefault="007615D6" w:rsidP="000A3FBD">
      <w:pPr>
        <w:pStyle w:val="NormTop"/>
      </w:pPr>
      <w:r>
        <w:rPr>
          <w:color w:val="0000FF"/>
        </w:rPr>
        <w:t>SP-231484</w:t>
      </w:r>
      <w:r w:rsidRPr="00D53282">
        <w:t xml:space="preserve"> </w:t>
      </w:r>
      <w:r>
        <w:t>(CR PACK) Rel-18 CRs on 5G performance measurements and KPIs phase 3 (Source: SA WG5)</w:t>
      </w:r>
      <w:r>
        <w:br/>
      </w:r>
      <w:r w:rsidRPr="00D53282">
        <w:rPr>
          <w:b/>
        </w:rPr>
        <w:t>Document for:</w:t>
      </w:r>
      <w:r w:rsidRPr="00D53282">
        <w:t xml:space="preserve"> </w:t>
      </w:r>
      <w:r>
        <w:t>Approval</w:t>
      </w:r>
      <w:r>
        <w:br/>
      </w:r>
      <w:r w:rsidRPr="00D53282">
        <w:rPr>
          <w:b/>
        </w:rPr>
        <w:t>Abstract:</w:t>
      </w:r>
      <w:r w:rsidRPr="00D53282">
        <w:t xml:space="preserve"> </w:t>
      </w:r>
      <w:r>
        <w:br/>
        <w:t>28.552 CR0467; 28.552 CR0465R1; 28.552 CR0466R1; 28.552 CR0485R1; 28.552 CR0486R1; 28.554 CR0147R1; 28.552 CR0501R1; 28.552 CR0499R1; 28.552 CR0500R1; 28.550 CR0084R1.</w:t>
      </w:r>
    </w:p>
    <w:p w14:paraId="3F88BBE3" w14:textId="77777777" w:rsidR="00F734F5" w:rsidRPr="005B25A1" w:rsidRDefault="00F734F5" w:rsidP="00F734F5">
      <w:pPr>
        <w:keepNext/>
        <w:keepLines/>
        <w:rPr>
          <w:b/>
          <w:bCs/>
        </w:rPr>
      </w:pPr>
      <w:r w:rsidRPr="005B25A1">
        <w:rPr>
          <w:b/>
          <w:bCs/>
        </w:rPr>
        <w:t>Plenary Discussion:</w:t>
      </w:r>
    </w:p>
    <w:p w14:paraId="13BC3EAD" w14:textId="77777777" w:rsidR="0019520B" w:rsidRPr="005B25A1" w:rsidRDefault="0019520B" w:rsidP="0019520B">
      <w:pPr>
        <w:keepNext/>
        <w:keepLines/>
      </w:pPr>
      <w:r>
        <w:t>This CR Pack was</w:t>
      </w:r>
      <w:r>
        <w:rPr>
          <w:color w:val="FF0000"/>
        </w:rPr>
        <w:t xml:space="preserve"> block approved</w:t>
      </w:r>
      <w:r w:rsidRPr="0019520B">
        <w:t>.</w:t>
      </w:r>
    </w:p>
    <w:p w14:paraId="37BD2ECB" w14:textId="77777777" w:rsidR="0019520B" w:rsidRPr="00EB0339" w:rsidRDefault="0019520B" w:rsidP="0019520B">
      <w:r w:rsidRPr="005B25A1">
        <w:rPr>
          <w:b/>
          <w:bCs/>
        </w:rPr>
        <w:t>Status:</w:t>
      </w:r>
      <w:r>
        <w:t xml:space="preserve"> </w:t>
      </w:r>
      <w:r>
        <w:rPr>
          <w:color w:val="FF0000"/>
        </w:rPr>
        <w:t>Approved</w:t>
      </w:r>
      <w:r>
        <w:t>.</w:t>
      </w:r>
    </w:p>
    <w:p w14:paraId="25977355" w14:textId="77777777" w:rsidR="00E00DA6" w:rsidRDefault="007615D6" w:rsidP="000A3FBD">
      <w:pPr>
        <w:pStyle w:val="NormTop"/>
      </w:pPr>
      <w:r>
        <w:rPr>
          <w:color w:val="0000FF"/>
        </w:rPr>
        <w:t>SP-231485</w:t>
      </w:r>
      <w:r w:rsidRPr="00D53282">
        <w:t xml:space="preserve"> </w:t>
      </w:r>
      <w:r>
        <w:t>(CR PACK) Rel-18 CR on Self-Configuration of RAN Network Entities (Source: SA WG5)</w:t>
      </w:r>
      <w:r>
        <w:br/>
      </w:r>
      <w:r w:rsidRPr="00D53282">
        <w:rPr>
          <w:b/>
        </w:rPr>
        <w:t>Document for:</w:t>
      </w:r>
      <w:r w:rsidRPr="00D53282">
        <w:t xml:space="preserve"> </w:t>
      </w:r>
      <w:r>
        <w:t>Approval</w:t>
      </w:r>
      <w:r>
        <w:br/>
      </w:r>
      <w:r w:rsidRPr="00D53282">
        <w:rPr>
          <w:b/>
        </w:rPr>
        <w:t>Abstract:</w:t>
      </w:r>
      <w:r w:rsidRPr="00D53282">
        <w:t xml:space="preserve"> </w:t>
      </w:r>
      <w:r>
        <w:br/>
        <w:t>28.532 CR0299.</w:t>
      </w:r>
    </w:p>
    <w:p w14:paraId="48FBA0D4" w14:textId="77777777" w:rsidR="00F734F5" w:rsidRPr="005B25A1" w:rsidRDefault="00F734F5" w:rsidP="00F734F5">
      <w:pPr>
        <w:keepNext/>
        <w:keepLines/>
        <w:rPr>
          <w:b/>
          <w:bCs/>
        </w:rPr>
      </w:pPr>
      <w:r w:rsidRPr="005B25A1">
        <w:rPr>
          <w:b/>
          <w:bCs/>
        </w:rPr>
        <w:t>Plenary Discussion:</w:t>
      </w:r>
    </w:p>
    <w:p w14:paraId="6FB8E135" w14:textId="77777777" w:rsidR="0019520B" w:rsidRPr="005B25A1" w:rsidRDefault="0019520B" w:rsidP="0019520B">
      <w:pPr>
        <w:keepNext/>
        <w:keepLines/>
      </w:pPr>
      <w:r>
        <w:t>This CR Pack was</w:t>
      </w:r>
      <w:r>
        <w:rPr>
          <w:color w:val="FF0000"/>
        </w:rPr>
        <w:t xml:space="preserve"> block approved</w:t>
      </w:r>
      <w:r w:rsidRPr="0019520B">
        <w:t>.</w:t>
      </w:r>
    </w:p>
    <w:p w14:paraId="22A4A8B0" w14:textId="77777777" w:rsidR="0019520B" w:rsidRPr="00EB0339" w:rsidRDefault="0019520B" w:rsidP="0019520B">
      <w:r w:rsidRPr="005B25A1">
        <w:rPr>
          <w:b/>
          <w:bCs/>
        </w:rPr>
        <w:t>Status:</w:t>
      </w:r>
      <w:r>
        <w:t xml:space="preserve"> </w:t>
      </w:r>
      <w:r>
        <w:rPr>
          <w:color w:val="FF0000"/>
        </w:rPr>
        <w:t>Approved</w:t>
      </w:r>
      <w:r>
        <w:t>.</w:t>
      </w:r>
    </w:p>
    <w:p w14:paraId="5263DB70" w14:textId="77777777" w:rsidR="00E00DA6" w:rsidRDefault="007615D6" w:rsidP="000A3FBD">
      <w:pPr>
        <w:pStyle w:val="NormTop"/>
      </w:pPr>
      <w:r>
        <w:rPr>
          <w:color w:val="0000FF"/>
        </w:rPr>
        <w:t>SP-231494</w:t>
      </w:r>
      <w:r w:rsidRPr="00D53282">
        <w:t xml:space="preserve"> </w:t>
      </w:r>
      <w:r>
        <w:t>(CR PACK) Rel-18 CRs on TEI batch 1 (Source: SA WG5)</w:t>
      </w:r>
      <w:r>
        <w:br/>
      </w:r>
      <w:r w:rsidRPr="00D53282">
        <w:rPr>
          <w:b/>
        </w:rPr>
        <w:t>Document for:</w:t>
      </w:r>
      <w:r w:rsidRPr="00D53282">
        <w:t xml:space="preserve"> </w:t>
      </w:r>
      <w:r>
        <w:t>Approval</w:t>
      </w:r>
      <w:r>
        <w:br/>
      </w:r>
      <w:r w:rsidRPr="00D53282">
        <w:rPr>
          <w:b/>
        </w:rPr>
        <w:t>Abstract:</w:t>
      </w:r>
      <w:r w:rsidRPr="00D53282">
        <w:t xml:space="preserve"> </w:t>
      </w:r>
      <w:r>
        <w:br/>
        <w:t>28.531 CR0223; 28.839 CR0001; 28.843 CR0001; 28.405 CR0026; 28.532 CR0296; 28.552 CR0488; 28.541 CR1043R1; 28.531 CR0218R1; 28.531 CR0219R1; 28.531 CR0220R1; 28.531 CR0221R1; 28.531 CR0222R1; 32.156 CR0082R1; 28.541 CR1097; 28.541 CR1102; 28.623 CR0291; 28.541 CR1136; 28.623 CR0305R1; 32.156 CR0084R1; 32.156 CR0088R1; 32.156 CR0089R1.</w:t>
      </w:r>
    </w:p>
    <w:p w14:paraId="0B84F4E0" w14:textId="77777777" w:rsidR="00F734F5" w:rsidRPr="005B25A1" w:rsidRDefault="00F734F5" w:rsidP="00F734F5">
      <w:pPr>
        <w:keepNext/>
        <w:keepLines/>
        <w:rPr>
          <w:b/>
          <w:bCs/>
        </w:rPr>
      </w:pPr>
      <w:r w:rsidRPr="005B25A1">
        <w:rPr>
          <w:b/>
          <w:bCs/>
        </w:rPr>
        <w:t>Plenary Discussion:</w:t>
      </w:r>
    </w:p>
    <w:p w14:paraId="21E83A49" w14:textId="77777777" w:rsidR="0019520B" w:rsidRPr="005B25A1" w:rsidRDefault="0019520B" w:rsidP="0019520B">
      <w:pPr>
        <w:keepNext/>
        <w:keepLines/>
      </w:pPr>
      <w:r>
        <w:t>This CR Pack was</w:t>
      </w:r>
      <w:r>
        <w:rPr>
          <w:color w:val="FF0000"/>
        </w:rPr>
        <w:t xml:space="preserve"> block approved</w:t>
      </w:r>
      <w:r w:rsidRPr="0019520B">
        <w:t>.</w:t>
      </w:r>
    </w:p>
    <w:p w14:paraId="6510CDE5" w14:textId="77777777" w:rsidR="0019520B" w:rsidRPr="00EB0339" w:rsidRDefault="0019520B" w:rsidP="0019520B">
      <w:r w:rsidRPr="005B25A1">
        <w:rPr>
          <w:b/>
          <w:bCs/>
        </w:rPr>
        <w:t>Status:</w:t>
      </w:r>
      <w:r>
        <w:t xml:space="preserve"> </w:t>
      </w:r>
      <w:r>
        <w:rPr>
          <w:color w:val="FF0000"/>
        </w:rPr>
        <w:t>Approved</w:t>
      </w:r>
      <w:r>
        <w:t>.</w:t>
      </w:r>
    </w:p>
    <w:p w14:paraId="253B4BA5" w14:textId="77777777" w:rsidR="00E00DA6" w:rsidRDefault="007615D6" w:rsidP="000A3FBD">
      <w:pPr>
        <w:pStyle w:val="NormTop"/>
      </w:pPr>
      <w:r>
        <w:rPr>
          <w:color w:val="0000FF"/>
        </w:rPr>
        <w:t>SP-231495</w:t>
      </w:r>
      <w:r w:rsidRPr="00D53282">
        <w:t xml:space="preserve"> </w:t>
      </w:r>
      <w:r>
        <w:t>(CR PACK) Rel-18 CRs on TEI batch 2 (Source: SA WG5)</w:t>
      </w:r>
      <w:r>
        <w:br/>
      </w:r>
      <w:r w:rsidRPr="00D53282">
        <w:rPr>
          <w:b/>
        </w:rPr>
        <w:t>Document for:</w:t>
      </w:r>
      <w:r w:rsidRPr="00D53282">
        <w:t xml:space="preserve"> </w:t>
      </w:r>
      <w:r>
        <w:t>Approval</w:t>
      </w:r>
      <w:r>
        <w:br/>
      </w:r>
      <w:r w:rsidRPr="00D53282">
        <w:rPr>
          <w:b/>
        </w:rPr>
        <w:t>Abstract:</w:t>
      </w:r>
      <w:r w:rsidRPr="00D53282">
        <w:t xml:space="preserve"> </w:t>
      </w:r>
      <w:r>
        <w:br/>
        <w:t>32.291 CR0505R1; 32.298 CR0958R1; 32.255 CR0469R1; 32.290 CR0205R1; 32.255 CR0458R2; 32.298 CR0956R2; 32.255 CR0460R2; 32.291 CR0508R2; 32.260 CR0435R2; 32.298 CR0960R2; 32.255 CR0462R2; 32.291 CR0520R1; 32.256 CR0026R1; 32.255 CR0446R2; 32.255 CR0482R1; 32.255 CR0484R1; 32.255 CR0485R1; 32.255 CR0443R2; 32.255 CR0444R2; 32.255 CR0445R2.</w:t>
      </w:r>
    </w:p>
    <w:p w14:paraId="16A1DBA2" w14:textId="77777777" w:rsidR="00F734F5" w:rsidRPr="005B25A1" w:rsidRDefault="00F734F5" w:rsidP="00F734F5">
      <w:pPr>
        <w:keepNext/>
        <w:keepLines/>
        <w:rPr>
          <w:b/>
          <w:bCs/>
        </w:rPr>
      </w:pPr>
      <w:r w:rsidRPr="005B25A1">
        <w:rPr>
          <w:b/>
          <w:bCs/>
        </w:rPr>
        <w:t>Plenary Discussion:</w:t>
      </w:r>
    </w:p>
    <w:p w14:paraId="50B7C00E" w14:textId="77777777" w:rsidR="0019520B" w:rsidRPr="005B25A1" w:rsidRDefault="0019520B" w:rsidP="0019520B">
      <w:pPr>
        <w:keepNext/>
        <w:keepLines/>
      </w:pPr>
      <w:r>
        <w:t>This CR Pack was</w:t>
      </w:r>
      <w:r>
        <w:rPr>
          <w:color w:val="FF0000"/>
        </w:rPr>
        <w:t xml:space="preserve"> block approved</w:t>
      </w:r>
      <w:r w:rsidRPr="0019520B">
        <w:t>.</w:t>
      </w:r>
    </w:p>
    <w:p w14:paraId="344FA836" w14:textId="77777777" w:rsidR="0019520B" w:rsidRPr="00EB0339" w:rsidRDefault="0019520B" w:rsidP="0019520B">
      <w:r w:rsidRPr="005B25A1">
        <w:rPr>
          <w:b/>
          <w:bCs/>
        </w:rPr>
        <w:t>Status:</w:t>
      </w:r>
      <w:r>
        <w:t xml:space="preserve"> </w:t>
      </w:r>
      <w:r>
        <w:rPr>
          <w:color w:val="FF0000"/>
        </w:rPr>
        <w:t>Approved</w:t>
      </w:r>
      <w:r>
        <w:t>.</w:t>
      </w:r>
    </w:p>
    <w:p w14:paraId="65BA4066" w14:textId="77777777" w:rsidR="00E00DA6" w:rsidRDefault="007615D6" w:rsidP="000A3FBD">
      <w:pPr>
        <w:pStyle w:val="NormTop"/>
      </w:pPr>
      <w:r>
        <w:rPr>
          <w:color w:val="0000FF"/>
        </w:rPr>
        <w:t>SP-231497</w:t>
      </w:r>
      <w:r w:rsidRPr="00D53282">
        <w:t xml:space="preserve"> </w:t>
      </w:r>
      <w:r>
        <w:t xml:space="preserve">(CR PACK) Rel-18 </w:t>
      </w:r>
      <w:proofErr w:type="spellStart"/>
      <w:r>
        <w:t>Crs</w:t>
      </w:r>
      <w:proofErr w:type="spellEnd"/>
      <w:r>
        <w:t xml:space="preserve"> on Charging Aspects of TSN (Source: SA WG5)</w:t>
      </w:r>
      <w:r>
        <w:br/>
      </w:r>
      <w:r w:rsidRPr="00D53282">
        <w:rPr>
          <w:b/>
        </w:rPr>
        <w:t>Document for:</w:t>
      </w:r>
      <w:r w:rsidRPr="00D53282">
        <w:t xml:space="preserve"> </w:t>
      </w:r>
      <w:r>
        <w:t>Approval</w:t>
      </w:r>
      <w:r>
        <w:br/>
      </w:r>
      <w:r w:rsidRPr="00D53282">
        <w:rPr>
          <w:b/>
        </w:rPr>
        <w:t>Abstract:</w:t>
      </w:r>
      <w:r w:rsidRPr="00D53282">
        <w:t xml:space="preserve"> </w:t>
      </w:r>
      <w:r>
        <w:br/>
        <w:t>32.240 CR0473R1; 32.255 CR0454R1; 32.254 CR0043R1.</w:t>
      </w:r>
    </w:p>
    <w:p w14:paraId="1CCCF42C" w14:textId="77777777" w:rsidR="00F734F5" w:rsidRPr="005B25A1" w:rsidRDefault="00F734F5" w:rsidP="00F734F5">
      <w:pPr>
        <w:keepNext/>
        <w:keepLines/>
        <w:rPr>
          <w:b/>
          <w:bCs/>
        </w:rPr>
      </w:pPr>
      <w:r w:rsidRPr="005B25A1">
        <w:rPr>
          <w:b/>
          <w:bCs/>
        </w:rPr>
        <w:t>Plenary Discussion:</w:t>
      </w:r>
    </w:p>
    <w:p w14:paraId="6EF4F243" w14:textId="77777777" w:rsidR="0019520B" w:rsidRPr="005B25A1" w:rsidRDefault="0019520B" w:rsidP="0019520B">
      <w:pPr>
        <w:keepNext/>
        <w:keepLines/>
      </w:pPr>
      <w:r>
        <w:t>This CR Pack was</w:t>
      </w:r>
      <w:r>
        <w:rPr>
          <w:color w:val="FF0000"/>
        </w:rPr>
        <w:t xml:space="preserve"> block approved</w:t>
      </w:r>
      <w:r w:rsidRPr="0019520B">
        <w:t>.</w:t>
      </w:r>
    </w:p>
    <w:p w14:paraId="45FEDB97" w14:textId="77777777" w:rsidR="0019520B" w:rsidRPr="00EB0339" w:rsidRDefault="0019520B" w:rsidP="0019520B">
      <w:r w:rsidRPr="005B25A1">
        <w:rPr>
          <w:b/>
          <w:bCs/>
        </w:rPr>
        <w:t>Status:</w:t>
      </w:r>
      <w:r>
        <w:t xml:space="preserve"> </w:t>
      </w:r>
      <w:r>
        <w:rPr>
          <w:color w:val="FF0000"/>
        </w:rPr>
        <w:t>Approved</w:t>
      </w:r>
      <w:r>
        <w:t>.</w:t>
      </w:r>
    </w:p>
    <w:p w14:paraId="77DADB11" w14:textId="77777777" w:rsidR="00E00DA6" w:rsidRDefault="007615D6" w:rsidP="000A3FBD">
      <w:pPr>
        <w:pStyle w:val="NormTop"/>
      </w:pPr>
      <w:r>
        <w:rPr>
          <w:color w:val="0000FF"/>
        </w:rPr>
        <w:t>SP-231498</w:t>
      </w:r>
      <w:r w:rsidRPr="00D53282">
        <w:t xml:space="preserve"> </w:t>
      </w:r>
      <w:r>
        <w:t>(CR PACK) Rel-18 CRs on Management Aspects of URLLC (Source: SA WG5)</w:t>
      </w:r>
      <w:r>
        <w:br/>
      </w:r>
      <w:r w:rsidRPr="00D53282">
        <w:rPr>
          <w:b/>
        </w:rPr>
        <w:t>Document for:</w:t>
      </w:r>
      <w:r w:rsidRPr="00D53282">
        <w:t xml:space="preserve"> </w:t>
      </w:r>
      <w:r>
        <w:t>Approval</w:t>
      </w:r>
      <w:r>
        <w:br/>
      </w:r>
      <w:r w:rsidRPr="00D53282">
        <w:rPr>
          <w:b/>
        </w:rPr>
        <w:t>Abstract:</w:t>
      </w:r>
      <w:r w:rsidRPr="00D53282">
        <w:t xml:space="preserve"> </w:t>
      </w:r>
      <w:r>
        <w:br/>
        <w:t>28.541 CR1046; 28.541 CR1114R1.</w:t>
      </w:r>
    </w:p>
    <w:p w14:paraId="4BDB9F4A" w14:textId="77777777" w:rsidR="00F734F5" w:rsidRPr="005B25A1" w:rsidRDefault="00F734F5" w:rsidP="00F734F5">
      <w:pPr>
        <w:keepNext/>
        <w:keepLines/>
        <w:rPr>
          <w:b/>
          <w:bCs/>
        </w:rPr>
      </w:pPr>
      <w:r w:rsidRPr="005B25A1">
        <w:rPr>
          <w:b/>
          <w:bCs/>
        </w:rPr>
        <w:t>Plenary Discussion:</w:t>
      </w:r>
    </w:p>
    <w:p w14:paraId="5D3B1562" w14:textId="77777777" w:rsidR="0019520B" w:rsidRPr="005B25A1" w:rsidRDefault="0019520B" w:rsidP="0019520B">
      <w:pPr>
        <w:keepNext/>
        <w:keepLines/>
      </w:pPr>
      <w:r>
        <w:t>This CR Pack was</w:t>
      </w:r>
      <w:r>
        <w:rPr>
          <w:color w:val="FF0000"/>
        </w:rPr>
        <w:t xml:space="preserve"> block approved</w:t>
      </w:r>
      <w:r w:rsidRPr="0019520B">
        <w:t>.</w:t>
      </w:r>
    </w:p>
    <w:p w14:paraId="3EB02F29" w14:textId="77777777" w:rsidR="0019520B" w:rsidRPr="00EB0339" w:rsidRDefault="0019520B" w:rsidP="0019520B">
      <w:r w:rsidRPr="005B25A1">
        <w:rPr>
          <w:b/>
          <w:bCs/>
        </w:rPr>
        <w:t>Status:</w:t>
      </w:r>
      <w:r>
        <w:t xml:space="preserve"> </w:t>
      </w:r>
      <w:r>
        <w:rPr>
          <w:color w:val="FF0000"/>
        </w:rPr>
        <w:t>Approved</w:t>
      </w:r>
      <w:r>
        <w:t>.</w:t>
      </w:r>
    </w:p>
    <w:p w14:paraId="5CABA5DD" w14:textId="77777777" w:rsidR="00B06148" w:rsidRDefault="00B06148" w:rsidP="00BB3F37"/>
    <w:p w14:paraId="4006F902" w14:textId="77777777" w:rsidR="007615D6" w:rsidRDefault="007615D6" w:rsidP="0010433C">
      <w:pPr>
        <w:pStyle w:val="Heading2"/>
      </w:pPr>
      <w:bookmarkStart w:id="114" w:name="_Toc153785298"/>
      <w:r>
        <w:t>18.6</w:t>
      </w:r>
      <w:r>
        <w:tab/>
        <w:t>SA WG6 Rel-18 CRs</w:t>
      </w:r>
      <w:bookmarkEnd w:id="114"/>
    </w:p>
    <w:p w14:paraId="668BA6E1" w14:textId="77777777" w:rsidR="00E00DA6" w:rsidRDefault="007615D6" w:rsidP="000A3FBD">
      <w:pPr>
        <w:pStyle w:val="NormTop"/>
      </w:pPr>
      <w:r>
        <w:rPr>
          <w:color w:val="0000FF"/>
        </w:rPr>
        <w:t>SP-231542</w:t>
      </w:r>
      <w:r w:rsidRPr="00D53282">
        <w:t xml:space="preserve"> </w:t>
      </w:r>
      <w:r>
        <w:t>(CR PACK) Rel-18 CRs to TS23554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23.554 CR0170; 23.554 CR0171; 23.554 CR0173R2; 23.554 CR0178; 23.554 CR0179; 23.554 CR0182; 23.554 CR0183; 23.554 CR0176R1; 23.554 CR0177R1; 23.554 CR0186R1; 23.554 CR0187R1; 23.554 CR0189R1; 23.554 CR0191R1; 23.554 CR0190R2.</w:t>
      </w:r>
    </w:p>
    <w:p w14:paraId="58B76A90" w14:textId="77777777" w:rsidR="00F734F5" w:rsidRPr="005B25A1" w:rsidRDefault="00F734F5" w:rsidP="00F734F5">
      <w:pPr>
        <w:keepNext/>
        <w:keepLines/>
        <w:rPr>
          <w:b/>
          <w:bCs/>
        </w:rPr>
      </w:pPr>
      <w:r w:rsidRPr="005B25A1">
        <w:rPr>
          <w:b/>
          <w:bCs/>
        </w:rPr>
        <w:t>Plenary Discussion:</w:t>
      </w:r>
    </w:p>
    <w:p w14:paraId="080E1A94" w14:textId="77777777" w:rsidR="0019520B" w:rsidRPr="005B25A1" w:rsidRDefault="0019520B" w:rsidP="0019520B">
      <w:pPr>
        <w:keepNext/>
        <w:keepLines/>
      </w:pPr>
      <w:r>
        <w:t>This CR Pack was</w:t>
      </w:r>
      <w:r>
        <w:rPr>
          <w:color w:val="FF0000"/>
        </w:rPr>
        <w:t xml:space="preserve"> block approved</w:t>
      </w:r>
      <w:r w:rsidRPr="0019520B">
        <w:t>.</w:t>
      </w:r>
    </w:p>
    <w:p w14:paraId="201E5BB6" w14:textId="77777777" w:rsidR="0019520B" w:rsidRPr="00EB0339" w:rsidRDefault="0019520B" w:rsidP="0019520B">
      <w:r w:rsidRPr="005B25A1">
        <w:rPr>
          <w:b/>
          <w:bCs/>
        </w:rPr>
        <w:t>Status:</w:t>
      </w:r>
      <w:r>
        <w:t xml:space="preserve"> </w:t>
      </w:r>
      <w:r>
        <w:rPr>
          <w:color w:val="FF0000"/>
        </w:rPr>
        <w:t>Approved</w:t>
      </w:r>
      <w:r>
        <w:t>.</w:t>
      </w:r>
    </w:p>
    <w:p w14:paraId="3F64AFCC" w14:textId="77777777" w:rsidR="00E00DA6" w:rsidRDefault="007615D6" w:rsidP="000A3FBD">
      <w:pPr>
        <w:pStyle w:val="NormTop"/>
      </w:pPr>
      <w:r>
        <w:rPr>
          <w:color w:val="0000FF"/>
        </w:rPr>
        <w:t>SP-231544</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CR0006; 23.436 CR0008; 23.436 CR0009; 23.436 CR0010; 23.436 CR0011; 23.436 CR0005R1; 23.436 CR0007R2; 23.436 CR0014R1; 23.436 CR0012R3; 23.436 CR0004R4.</w:t>
      </w:r>
    </w:p>
    <w:p w14:paraId="3C1583DB" w14:textId="77777777" w:rsidR="00F734F5" w:rsidRPr="005B25A1" w:rsidRDefault="00F734F5" w:rsidP="00F734F5">
      <w:pPr>
        <w:keepNext/>
        <w:keepLines/>
        <w:rPr>
          <w:b/>
          <w:bCs/>
        </w:rPr>
      </w:pPr>
      <w:r w:rsidRPr="005B25A1">
        <w:rPr>
          <w:b/>
          <w:bCs/>
        </w:rPr>
        <w:t>Plenary Discussion:</w:t>
      </w:r>
    </w:p>
    <w:p w14:paraId="47B11495" w14:textId="77777777" w:rsidR="0019520B" w:rsidRPr="005B25A1" w:rsidRDefault="0019520B" w:rsidP="0019520B">
      <w:pPr>
        <w:keepNext/>
        <w:keepLines/>
      </w:pPr>
      <w:r>
        <w:t>This CR Pack was</w:t>
      </w:r>
      <w:r>
        <w:rPr>
          <w:color w:val="FF0000"/>
        </w:rPr>
        <w:t xml:space="preserve"> block approved</w:t>
      </w:r>
      <w:r w:rsidRPr="0019520B">
        <w:t>.</w:t>
      </w:r>
    </w:p>
    <w:p w14:paraId="6F6F6C32" w14:textId="77777777" w:rsidR="0019520B" w:rsidRPr="00EB0339" w:rsidRDefault="0019520B" w:rsidP="0019520B">
      <w:r w:rsidRPr="005B25A1">
        <w:rPr>
          <w:b/>
          <w:bCs/>
        </w:rPr>
        <w:t>Status:</w:t>
      </w:r>
      <w:r>
        <w:t xml:space="preserve"> </w:t>
      </w:r>
      <w:r>
        <w:rPr>
          <w:color w:val="FF0000"/>
        </w:rPr>
        <w:t>Approved</w:t>
      </w:r>
      <w:r>
        <w:t>.</w:t>
      </w:r>
    </w:p>
    <w:p w14:paraId="3A4E7E17" w14:textId="77777777" w:rsidR="00E00DA6" w:rsidRDefault="007615D6" w:rsidP="000A3FBD">
      <w:pPr>
        <w:pStyle w:val="NormTop"/>
      </w:pPr>
      <w:r>
        <w:rPr>
          <w:color w:val="0000FF"/>
        </w:rPr>
        <w:t>SP-231549</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CR0480; 23.558 CR0482; 23.558 CR0494; 23.558 CR0498; 23.558 CR0518; 23.558 CR0521; 23.558 CR0520R1; 23.558 CR0500R1; 23.558 CR0485R2; 23.558 CR0492R1; 23.558 CR0519R1; 23.558 CR0516R1; 23.558 CR0496R1; 23.558 CR0484R1; 23.558 CR0489R1; 23.558 CR0490R1; 23.558 CR0467R2; 23.558 CR0478R2; 23.558 CR0513R2; 23.558 CR0486R3; 23.558 CR0502R4; 23.558 CR0539; 23.558 CR0499R3; 23.558 CR0540R1; 23.558 CR0543R1; 23.558 CR0544R1; 23.558 CR0548R1; 23.558 CR0487R6; 23.558 CR0549R2; 23.558 CR0538R2; 23.558 CR0529R2; 23.558 CR0537R2.</w:t>
      </w:r>
    </w:p>
    <w:p w14:paraId="0C1DA6D6" w14:textId="77777777" w:rsidR="00F734F5" w:rsidRPr="005B25A1" w:rsidRDefault="00F734F5" w:rsidP="00F734F5">
      <w:pPr>
        <w:keepNext/>
        <w:keepLines/>
        <w:rPr>
          <w:b/>
          <w:bCs/>
        </w:rPr>
      </w:pPr>
      <w:r w:rsidRPr="005B25A1">
        <w:rPr>
          <w:b/>
          <w:bCs/>
        </w:rPr>
        <w:t>Plenary Discussion:</w:t>
      </w:r>
    </w:p>
    <w:p w14:paraId="2096B2BA" w14:textId="77777777" w:rsidR="0019520B" w:rsidRPr="005B25A1" w:rsidRDefault="0019520B" w:rsidP="0019520B">
      <w:pPr>
        <w:keepNext/>
        <w:keepLines/>
      </w:pPr>
      <w:r>
        <w:t>This CR Pack was</w:t>
      </w:r>
      <w:r>
        <w:rPr>
          <w:color w:val="FF0000"/>
        </w:rPr>
        <w:t xml:space="preserve"> block approved</w:t>
      </w:r>
      <w:r w:rsidRPr="0019520B">
        <w:t>.</w:t>
      </w:r>
    </w:p>
    <w:p w14:paraId="50534716" w14:textId="77777777" w:rsidR="0019520B" w:rsidRPr="00EB0339" w:rsidRDefault="0019520B" w:rsidP="0019520B">
      <w:r w:rsidRPr="005B25A1">
        <w:rPr>
          <w:b/>
          <w:bCs/>
        </w:rPr>
        <w:t>Status:</w:t>
      </w:r>
      <w:r>
        <w:t xml:space="preserve"> </w:t>
      </w:r>
      <w:r>
        <w:rPr>
          <w:color w:val="FF0000"/>
        </w:rPr>
        <w:t>Approved</w:t>
      </w:r>
      <w:r>
        <w:t>.</w:t>
      </w:r>
    </w:p>
    <w:p w14:paraId="3FB750A4" w14:textId="77777777" w:rsidR="00E00DA6" w:rsidRDefault="007615D6" w:rsidP="000A3FBD">
      <w:pPr>
        <w:pStyle w:val="NormTop"/>
      </w:pPr>
      <w:r>
        <w:rPr>
          <w:color w:val="0000FF"/>
        </w:rPr>
        <w:t>SP-231553</w:t>
      </w:r>
      <w:r w:rsidRPr="00D53282">
        <w:t xml:space="preserve"> </w:t>
      </w:r>
      <w:r>
        <w:t>(CR PACK) Rel-18 CRs to TS23280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23.280 CR0456.</w:t>
      </w:r>
    </w:p>
    <w:p w14:paraId="60945B34" w14:textId="77777777" w:rsidR="00F734F5" w:rsidRPr="005B25A1" w:rsidRDefault="00F734F5" w:rsidP="00F734F5">
      <w:pPr>
        <w:keepNext/>
        <w:keepLines/>
        <w:rPr>
          <w:b/>
          <w:bCs/>
        </w:rPr>
      </w:pPr>
      <w:r w:rsidRPr="005B25A1">
        <w:rPr>
          <w:b/>
          <w:bCs/>
        </w:rPr>
        <w:t>Plenary Discussion:</w:t>
      </w:r>
    </w:p>
    <w:p w14:paraId="25DAF5B4" w14:textId="77777777" w:rsidR="0019520B" w:rsidRPr="005B25A1" w:rsidRDefault="0019520B" w:rsidP="0019520B">
      <w:pPr>
        <w:keepNext/>
        <w:keepLines/>
      </w:pPr>
      <w:r>
        <w:t>This CR Pack was</w:t>
      </w:r>
      <w:r>
        <w:rPr>
          <w:color w:val="FF0000"/>
        </w:rPr>
        <w:t xml:space="preserve"> block approved</w:t>
      </w:r>
      <w:r w:rsidRPr="0019520B">
        <w:t>.</w:t>
      </w:r>
    </w:p>
    <w:p w14:paraId="5C10C4A5" w14:textId="77777777" w:rsidR="0019520B" w:rsidRPr="00EB0339" w:rsidRDefault="0019520B" w:rsidP="0019520B">
      <w:r w:rsidRPr="005B25A1">
        <w:rPr>
          <w:b/>
          <w:bCs/>
        </w:rPr>
        <w:t>Status:</w:t>
      </w:r>
      <w:r>
        <w:t xml:space="preserve"> </w:t>
      </w:r>
      <w:r>
        <w:rPr>
          <w:color w:val="FF0000"/>
        </w:rPr>
        <w:t>Approved</w:t>
      </w:r>
      <w:r>
        <w:t>.</w:t>
      </w:r>
    </w:p>
    <w:p w14:paraId="6A2D6BF6" w14:textId="77777777" w:rsidR="00E00DA6" w:rsidRDefault="007615D6" w:rsidP="000A3FBD">
      <w:pPr>
        <w:pStyle w:val="NormTop"/>
      </w:pPr>
      <w:r>
        <w:rPr>
          <w:color w:val="0000FF"/>
        </w:rPr>
        <w:t>SP-231558</w:t>
      </w:r>
      <w:r w:rsidRPr="00D53282">
        <w:t xml:space="preserve"> </w:t>
      </w:r>
      <w:r>
        <w:t>(CR PACK) Rel-18 CRs to TS23280, TS23281, TS23282 and TS23379 for MC_AHGC (Source: SA WG6)</w:t>
      </w:r>
      <w:r>
        <w:br/>
      </w:r>
      <w:r w:rsidRPr="00D53282">
        <w:rPr>
          <w:b/>
        </w:rPr>
        <w:t>Document for:</w:t>
      </w:r>
      <w:r w:rsidRPr="00D53282">
        <w:t xml:space="preserve"> </w:t>
      </w:r>
      <w:r>
        <w:t>Approval</w:t>
      </w:r>
      <w:r>
        <w:br/>
      </w:r>
      <w:r w:rsidRPr="00D53282">
        <w:rPr>
          <w:b/>
        </w:rPr>
        <w:t>Abstract:</w:t>
      </w:r>
      <w:r w:rsidRPr="00D53282">
        <w:t xml:space="preserve"> </w:t>
      </w:r>
      <w:r>
        <w:br/>
        <w:t>23.379 CR0389R1; 23.379 CR0390R1; 23.281 CR0198R1; 23.282 CR0330R1; 23.282 CR0331R1; 23.379 CR0392R1; 23.379 CR0393R1; 23.281 CR0201R1; 23.281 CR0202R1; 23.282 CR0335R1; 23.282 CR0336R1; 23.280 CR0457R1; 23.280 CR0458R1; 23.280 CR0459R1; 23.280 CR0460R1; 23.379 CR0394R1; 23.379 CR0395R1; 23.379 CR0396R1; 23.379 CR0397R1; 23.281 CR0203R1; 23.281 CR0204R1; 23.282 CR0338R1; 23.282 CR0339R1; 23.280 CR0461R2; 23.280 CR0462R2.</w:t>
      </w:r>
    </w:p>
    <w:p w14:paraId="4573BE88" w14:textId="77777777" w:rsidR="00F734F5" w:rsidRPr="005B25A1" w:rsidRDefault="00F734F5" w:rsidP="00F734F5">
      <w:pPr>
        <w:keepNext/>
        <w:keepLines/>
        <w:rPr>
          <w:b/>
          <w:bCs/>
        </w:rPr>
      </w:pPr>
      <w:r w:rsidRPr="005B25A1">
        <w:rPr>
          <w:b/>
          <w:bCs/>
        </w:rPr>
        <w:t>Plenary Discussion:</w:t>
      </w:r>
    </w:p>
    <w:p w14:paraId="0A54C802" w14:textId="77777777" w:rsidR="0019520B" w:rsidRPr="005B25A1" w:rsidRDefault="0019520B" w:rsidP="0019520B">
      <w:pPr>
        <w:keepNext/>
        <w:keepLines/>
      </w:pPr>
      <w:r>
        <w:t>This CR Pack was</w:t>
      </w:r>
      <w:r>
        <w:rPr>
          <w:color w:val="FF0000"/>
        </w:rPr>
        <w:t xml:space="preserve"> block approved</w:t>
      </w:r>
      <w:r w:rsidRPr="0019520B">
        <w:t>.</w:t>
      </w:r>
    </w:p>
    <w:p w14:paraId="7189B4F0" w14:textId="77777777" w:rsidR="0019520B" w:rsidRPr="00EB0339" w:rsidRDefault="0019520B" w:rsidP="0019520B">
      <w:r w:rsidRPr="005B25A1">
        <w:rPr>
          <w:b/>
          <w:bCs/>
        </w:rPr>
        <w:t>Status:</w:t>
      </w:r>
      <w:r>
        <w:t xml:space="preserve"> </w:t>
      </w:r>
      <w:r>
        <w:rPr>
          <w:color w:val="FF0000"/>
        </w:rPr>
        <w:t>Approved</w:t>
      </w:r>
      <w:r>
        <w:t>.</w:t>
      </w:r>
    </w:p>
    <w:p w14:paraId="26A70C30" w14:textId="77777777" w:rsidR="00E00DA6" w:rsidRDefault="007615D6" w:rsidP="000A3FBD">
      <w:pPr>
        <w:pStyle w:val="NormTop"/>
      </w:pPr>
      <w:r>
        <w:rPr>
          <w:color w:val="0000FF"/>
        </w:rPr>
        <w:t>SP-231559</w:t>
      </w:r>
      <w:r w:rsidRPr="00D53282">
        <w:t xml:space="preserve"> </w:t>
      </w:r>
      <w:r>
        <w:t>(CR PACK) Rel-18 CRs to TS23280 for MCGWUE (Source: SA WG6)</w:t>
      </w:r>
      <w:r>
        <w:br/>
      </w:r>
      <w:r w:rsidRPr="00D53282">
        <w:rPr>
          <w:b/>
        </w:rPr>
        <w:t>Document for:</w:t>
      </w:r>
      <w:r w:rsidRPr="00D53282">
        <w:t xml:space="preserve"> </w:t>
      </w:r>
      <w:r>
        <w:t>Approval</w:t>
      </w:r>
      <w:r>
        <w:br/>
      </w:r>
      <w:r w:rsidRPr="00D53282">
        <w:rPr>
          <w:b/>
        </w:rPr>
        <w:t>Abstract:</w:t>
      </w:r>
      <w:r w:rsidRPr="00D53282">
        <w:t xml:space="preserve"> </w:t>
      </w:r>
      <w:r>
        <w:br/>
        <w:t>23.280 CR0445R1; 23.280 CR0446R1; 23.280 CR0495R1; 23.280 CR0496R1; 23.280 CR0491R1; 23.280 CR0501R1.</w:t>
      </w:r>
    </w:p>
    <w:p w14:paraId="2410888A" w14:textId="77777777" w:rsidR="00F734F5" w:rsidRPr="005B25A1" w:rsidRDefault="00F734F5" w:rsidP="00F734F5">
      <w:pPr>
        <w:keepNext/>
        <w:keepLines/>
        <w:rPr>
          <w:b/>
          <w:bCs/>
        </w:rPr>
      </w:pPr>
      <w:r w:rsidRPr="005B25A1">
        <w:rPr>
          <w:b/>
          <w:bCs/>
        </w:rPr>
        <w:t>Plenary Discussion:</w:t>
      </w:r>
    </w:p>
    <w:p w14:paraId="4AEF4E94" w14:textId="77777777" w:rsidR="0019520B" w:rsidRPr="005B25A1" w:rsidRDefault="0019520B" w:rsidP="0019520B">
      <w:pPr>
        <w:keepNext/>
        <w:keepLines/>
      </w:pPr>
      <w:r>
        <w:t>This CR Pack was</w:t>
      </w:r>
      <w:r>
        <w:rPr>
          <w:color w:val="FF0000"/>
        </w:rPr>
        <w:t xml:space="preserve"> block approved</w:t>
      </w:r>
      <w:r w:rsidRPr="0019520B">
        <w:t>.</w:t>
      </w:r>
    </w:p>
    <w:p w14:paraId="59A6531D" w14:textId="77777777" w:rsidR="0019520B" w:rsidRPr="00EB0339" w:rsidRDefault="0019520B" w:rsidP="0019520B">
      <w:r w:rsidRPr="005B25A1">
        <w:rPr>
          <w:b/>
          <w:bCs/>
        </w:rPr>
        <w:t>Status:</w:t>
      </w:r>
      <w:r>
        <w:t xml:space="preserve"> </w:t>
      </w:r>
      <w:r>
        <w:rPr>
          <w:color w:val="FF0000"/>
        </w:rPr>
        <w:t>Approved</w:t>
      </w:r>
      <w:r>
        <w:t>.</w:t>
      </w:r>
    </w:p>
    <w:p w14:paraId="419CF711" w14:textId="77777777" w:rsidR="00E00DA6" w:rsidRDefault="007615D6" w:rsidP="000A3FBD">
      <w:pPr>
        <w:pStyle w:val="NormTop"/>
      </w:pPr>
      <w:r>
        <w:rPr>
          <w:color w:val="0000FF"/>
        </w:rPr>
        <w:t>SP-231561</w:t>
      </w:r>
      <w:r w:rsidRPr="00D53282">
        <w:t xml:space="preserve"> </w:t>
      </w:r>
      <w:r>
        <w:t>(CR PACK) Rel-18 CRs to TS23435 for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CR0002R2.</w:t>
      </w:r>
    </w:p>
    <w:p w14:paraId="6D097DEC" w14:textId="77777777" w:rsidR="00F734F5" w:rsidRPr="005B25A1" w:rsidRDefault="00F734F5" w:rsidP="00F734F5">
      <w:pPr>
        <w:keepNext/>
        <w:keepLines/>
        <w:rPr>
          <w:b/>
          <w:bCs/>
        </w:rPr>
      </w:pPr>
      <w:r w:rsidRPr="005B25A1">
        <w:rPr>
          <w:b/>
          <w:bCs/>
        </w:rPr>
        <w:t>Plenary Discussion:</w:t>
      </w:r>
    </w:p>
    <w:p w14:paraId="5CCF6716" w14:textId="77777777" w:rsidR="0019520B" w:rsidRPr="005B25A1" w:rsidRDefault="0019520B" w:rsidP="0019520B">
      <w:pPr>
        <w:keepNext/>
        <w:keepLines/>
      </w:pPr>
      <w:r>
        <w:t>This CR Pack was</w:t>
      </w:r>
      <w:r>
        <w:rPr>
          <w:color w:val="FF0000"/>
        </w:rPr>
        <w:t xml:space="preserve"> block approved</w:t>
      </w:r>
      <w:r w:rsidRPr="0019520B">
        <w:t>.</w:t>
      </w:r>
    </w:p>
    <w:p w14:paraId="1BB291E2" w14:textId="77777777" w:rsidR="0019520B" w:rsidRPr="00EB0339" w:rsidRDefault="0019520B" w:rsidP="0019520B">
      <w:r w:rsidRPr="005B25A1">
        <w:rPr>
          <w:b/>
          <w:bCs/>
        </w:rPr>
        <w:t>Status:</w:t>
      </w:r>
      <w:r>
        <w:t xml:space="preserve"> </w:t>
      </w:r>
      <w:r>
        <w:rPr>
          <w:color w:val="FF0000"/>
        </w:rPr>
        <w:t>Approved</w:t>
      </w:r>
      <w:r>
        <w:t>.</w:t>
      </w:r>
    </w:p>
    <w:p w14:paraId="11124E65" w14:textId="77777777" w:rsidR="00E00DA6" w:rsidRDefault="007615D6" w:rsidP="000A3FBD">
      <w:pPr>
        <w:pStyle w:val="NormTop"/>
      </w:pPr>
      <w:r>
        <w:rPr>
          <w:color w:val="0000FF"/>
        </w:rPr>
        <w:t>SP-231563</w:t>
      </w:r>
      <w:r w:rsidRPr="00D53282">
        <w:t xml:space="preserve"> </w:t>
      </w:r>
      <w:r>
        <w:t>(CR PACK) Rel-18 CRs to TS23542 for PINAPP (Source: SA WG6)</w:t>
      </w:r>
      <w:r>
        <w:br/>
      </w:r>
      <w:r w:rsidRPr="00D53282">
        <w:rPr>
          <w:b/>
        </w:rPr>
        <w:t>Document for:</w:t>
      </w:r>
      <w:r w:rsidRPr="00D53282">
        <w:t xml:space="preserve"> </w:t>
      </w:r>
      <w:r>
        <w:t>Approval</w:t>
      </w:r>
      <w:r>
        <w:br/>
      </w:r>
      <w:r w:rsidRPr="00D53282">
        <w:rPr>
          <w:b/>
        </w:rPr>
        <w:t>Abstract:</w:t>
      </w:r>
      <w:r w:rsidRPr="00D53282">
        <w:t xml:space="preserve"> </w:t>
      </w:r>
      <w:r>
        <w:br/>
        <w:t>23.542 CR0022R1; 23.542 CR0023R1; 23.542 CR0024R1; 23.542 CR0026R1; 23.542 CR0028R1; 23.542 CR0030R1; 23.542 CR0031R1; 23.542 CR0029R2; 23.542 CR0019R3; 23.542 CR0038; 23.542 CR0040; 23.542 CR0041; 23.542 CR0043; 23.542 CR0045; 23.542 CR0044R1; 23.542 CR0046R1; 23.542 CR0021R2; 23.542 CR0036R1; 23.542 CR0032R2; 23.542 CR0031R3; 23.542 CR0037R1; 23.542 CR0039R1; 23.542 CR0042R1; 23.542 CR0047R2.</w:t>
      </w:r>
    </w:p>
    <w:p w14:paraId="063C25C1" w14:textId="77777777" w:rsidR="00F734F5" w:rsidRPr="005B25A1" w:rsidRDefault="00F734F5" w:rsidP="00F734F5">
      <w:pPr>
        <w:keepNext/>
        <w:keepLines/>
        <w:rPr>
          <w:b/>
          <w:bCs/>
        </w:rPr>
      </w:pPr>
      <w:r w:rsidRPr="005B25A1">
        <w:rPr>
          <w:b/>
          <w:bCs/>
        </w:rPr>
        <w:t>Plenary Discussion:</w:t>
      </w:r>
    </w:p>
    <w:p w14:paraId="2C934B3E" w14:textId="77777777" w:rsidR="0019520B" w:rsidRPr="005B25A1" w:rsidRDefault="0019520B" w:rsidP="0019520B">
      <w:pPr>
        <w:keepNext/>
        <w:keepLines/>
      </w:pPr>
      <w:r>
        <w:t>This CR Pack was</w:t>
      </w:r>
      <w:r>
        <w:rPr>
          <w:color w:val="FF0000"/>
        </w:rPr>
        <w:t xml:space="preserve"> block approved</w:t>
      </w:r>
      <w:r w:rsidRPr="0019520B">
        <w:t>.</w:t>
      </w:r>
    </w:p>
    <w:p w14:paraId="29BA4F95" w14:textId="77777777" w:rsidR="0019520B" w:rsidRPr="00EB0339" w:rsidRDefault="0019520B" w:rsidP="0019520B">
      <w:r w:rsidRPr="005B25A1">
        <w:rPr>
          <w:b/>
          <w:bCs/>
        </w:rPr>
        <w:t>Status:</w:t>
      </w:r>
      <w:r>
        <w:t xml:space="preserve"> </w:t>
      </w:r>
      <w:r>
        <w:rPr>
          <w:color w:val="FF0000"/>
        </w:rPr>
        <w:t>Approved</w:t>
      </w:r>
      <w:r>
        <w:t>.</w:t>
      </w:r>
    </w:p>
    <w:p w14:paraId="549E99CE" w14:textId="77777777" w:rsidR="00E00DA6" w:rsidRDefault="007615D6" w:rsidP="000A3FBD">
      <w:pPr>
        <w:pStyle w:val="NormTop"/>
      </w:pPr>
      <w:r>
        <w:rPr>
          <w:color w:val="0000FF"/>
        </w:rPr>
        <w:t>SP-231565</w:t>
      </w:r>
      <w:r w:rsidRPr="00D53282">
        <w:t xml:space="preserve"> </w:t>
      </w:r>
      <w:r>
        <w:t>(CR PACK) Rel-18 CRs to TS23434 for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CR0235; 23.434 CR0237R1; 23.434 CR0238R1; 23.434 CR0233R1; 23.434 CR0244R2; 23.434 CR0246R2; 23.434 CR0264; 23.434 CR0272; 23.434 CR0248R1; 23.434 CR0277R1; 23.434 CR0262R1; 23.434 CR0266R1; 23.434 CR0267R1; 23.434 CR0270R1; 23.434 CR0271R1; 23.434 CR0273R1; 23.434 CR0274R1; 23.434 CR0275R1; 23.434 CR0265R2; 23.434 CR0276R2.</w:t>
      </w:r>
    </w:p>
    <w:p w14:paraId="0EB99EC8" w14:textId="77777777" w:rsidR="00F734F5" w:rsidRPr="005B25A1" w:rsidRDefault="00F734F5" w:rsidP="00F734F5">
      <w:pPr>
        <w:keepNext/>
        <w:keepLines/>
        <w:rPr>
          <w:b/>
          <w:bCs/>
        </w:rPr>
      </w:pPr>
      <w:r w:rsidRPr="005B25A1">
        <w:rPr>
          <w:b/>
          <w:bCs/>
        </w:rPr>
        <w:t>Plenary Discussion:</w:t>
      </w:r>
    </w:p>
    <w:p w14:paraId="6B8BDA99" w14:textId="77777777" w:rsidR="0019520B" w:rsidRPr="005B25A1" w:rsidRDefault="0019520B" w:rsidP="0019520B">
      <w:pPr>
        <w:keepNext/>
        <w:keepLines/>
      </w:pPr>
      <w:r>
        <w:t>This CR Pack was</w:t>
      </w:r>
      <w:r>
        <w:rPr>
          <w:color w:val="FF0000"/>
        </w:rPr>
        <w:t xml:space="preserve"> block approved</w:t>
      </w:r>
      <w:r w:rsidRPr="0019520B">
        <w:t>.</w:t>
      </w:r>
    </w:p>
    <w:p w14:paraId="6F4E06C1" w14:textId="77777777" w:rsidR="0019520B" w:rsidRPr="00EB0339" w:rsidRDefault="0019520B" w:rsidP="0019520B">
      <w:r w:rsidRPr="005B25A1">
        <w:rPr>
          <w:b/>
          <w:bCs/>
        </w:rPr>
        <w:t>Status:</w:t>
      </w:r>
      <w:r>
        <w:t xml:space="preserve"> </w:t>
      </w:r>
      <w:r>
        <w:rPr>
          <w:color w:val="FF0000"/>
        </w:rPr>
        <w:t>Approved</w:t>
      </w:r>
      <w:r>
        <w:t>.</w:t>
      </w:r>
    </w:p>
    <w:p w14:paraId="3FA0DE3F" w14:textId="77777777" w:rsidR="00E00DA6" w:rsidRDefault="007615D6" w:rsidP="000A3FBD">
      <w:pPr>
        <w:pStyle w:val="NormTop"/>
      </w:pPr>
      <w:r>
        <w:rPr>
          <w:color w:val="0000FF"/>
        </w:rPr>
        <w:t>SP-231567</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CR0014; 23.433 CR0017; 23.433 CR0018; 23.433 CR0022; 23.433 CR0013R1; 23.433 CR0019R1; 23.433 CR0025R2; 23.433 CR0027R1; 23.433 CR0026R2; 23.433 CR0028R2.</w:t>
      </w:r>
    </w:p>
    <w:p w14:paraId="49C29C6E" w14:textId="77777777" w:rsidR="00F734F5" w:rsidRPr="005B25A1" w:rsidRDefault="00F734F5" w:rsidP="00F734F5">
      <w:pPr>
        <w:keepNext/>
        <w:keepLines/>
        <w:rPr>
          <w:b/>
          <w:bCs/>
        </w:rPr>
      </w:pPr>
      <w:r w:rsidRPr="005B25A1">
        <w:rPr>
          <w:b/>
          <w:bCs/>
        </w:rPr>
        <w:t>Plenary Discussion:</w:t>
      </w:r>
    </w:p>
    <w:p w14:paraId="1F661EF7" w14:textId="77777777" w:rsidR="0019520B" w:rsidRPr="005B25A1" w:rsidRDefault="0019520B" w:rsidP="0019520B">
      <w:pPr>
        <w:keepNext/>
        <w:keepLines/>
      </w:pPr>
      <w:r>
        <w:t>This CR Pack was</w:t>
      </w:r>
      <w:r>
        <w:rPr>
          <w:color w:val="FF0000"/>
        </w:rPr>
        <w:t xml:space="preserve"> block approved</w:t>
      </w:r>
      <w:r w:rsidRPr="0019520B">
        <w:t>.</w:t>
      </w:r>
    </w:p>
    <w:p w14:paraId="2BBE9F28" w14:textId="77777777" w:rsidR="0019520B" w:rsidRPr="00EB0339" w:rsidRDefault="0019520B" w:rsidP="0019520B">
      <w:r w:rsidRPr="005B25A1">
        <w:rPr>
          <w:b/>
          <w:bCs/>
        </w:rPr>
        <w:t>Status:</w:t>
      </w:r>
      <w:r>
        <w:t xml:space="preserve"> </w:t>
      </w:r>
      <w:r>
        <w:rPr>
          <w:color w:val="FF0000"/>
        </w:rPr>
        <w:t>Approved</w:t>
      </w:r>
      <w:r>
        <w:t>.</w:t>
      </w:r>
    </w:p>
    <w:p w14:paraId="44E9834A" w14:textId="77777777" w:rsidR="00E00DA6" w:rsidRDefault="007615D6" w:rsidP="000A3FBD">
      <w:pPr>
        <w:pStyle w:val="NormTop"/>
      </w:pPr>
      <w:r>
        <w:rPr>
          <w:color w:val="0000FF"/>
        </w:rPr>
        <w:t>SP-231569</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CR0125R1; 23.222 CR0126R2; 23.222 CR0128R2; 23.222 CR0129R2; 23.222 CR0133R4; 23.222 CR0137R1; 23.222 CR0133R6; 23.222 CR0150R1; 23.222 CR0147R2; 23.222 CR0263R2.</w:t>
      </w:r>
    </w:p>
    <w:p w14:paraId="4A3EE016" w14:textId="77777777" w:rsidR="00F734F5" w:rsidRPr="005B25A1" w:rsidRDefault="00F734F5" w:rsidP="00F734F5">
      <w:pPr>
        <w:keepNext/>
        <w:keepLines/>
        <w:rPr>
          <w:b/>
          <w:bCs/>
        </w:rPr>
      </w:pPr>
      <w:r w:rsidRPr="005B25A1">
        <w:rPr>
          <w:b/>
          <w:bCs/>
        </w:rPr>
        <w:t>Plenary Discussion:</w:t>
      </w:r>
    </w:p>
    <w:p w14:paraId="4AEC8890" w14:textId="77777777" w:rsidR="0019520B" w:rsidRPr="005B25A1" w:rsidRDefault="0019520B" w:rsidP="0019520B">
      <w:pPr>
        <w:keepNext/>
        <w:keepLines/>
      </w:pPr>
      <w:r>
        <w:t>This CR Pack was</w:t>
      </w:r>
      <w:r>
        <w:rPr>
          <w:color w:val="FF0000"/>
        </w:rPr>
        <w:t xml:space="preserve"> block approved</w:t>
      </w:r>
      <w:r w:rsidRPr="0019520B">
        <w:t>.</w:t>
      </w:r>
    </w:p>
    <w:p w14:paraId="6F3FDDA4" w14:textId="77777777" w:rsidR="0019520B" w:rsidRPr="00EB0339" w:rsidRDefault="0019520B" w:rsidP="0019520B">
      <w:r w:rsidRPr="005B25A1">
        <w:rPr>
          <w:b/>
          <w:bCs/>
        </w:rPr>
        <w:t>Status:</w:t>
      </w:r>
      <w:r>
        <w:t xml:space="preserve"> </w:t>
      </w:r>
      <w:r>
        <w:rPr>
          <w:color w:val="FF0000"/>
        </w:rPr>
        <w:t>Approved</w:t>
      </w:r>
      <w:r>
        <w:t>.</w:t>
      </w:r>
    </w:p>
    <w:p w14:paraId="6588D520" w14:textId="77777777" w:rsidR="00E00DA6" w:rsidRDefault="007615D6" w:rsidP="000A3FBD">
      <w:pPr>
        <w:pStyle w:val="NormTop"/>
      </w:pPr>
      <w:r>
        <w:rPr>
          <w:color w:val="0000FF"/>
        </w:rPr>
        <w:t>SP-231574</w:t>
      </w:r>
      <w:r w:rsidRPr="00D53282">
        <w:t xml:space="preserve"> </w:t>
      </w:r>
      <w:r>
        <w:t>(CR PACK) Rel-18 CRs to TS23286 for V2XAPP_Ph3 (Source: SA WG6)</w:t>
      </w:r>
      <w:r>
        <w:br/>
      </w:r>
      <w:r w:rsidRPr="00D53282">
        <w:rPr>
          <w:b/>
        </w:rPr>
        <w:t>Document for:</w:t>
      </w:r>
      <w:r w:rsidRPr="00D53282">
        <w:t xml:space="preserve"> </w:t>
      </w:r>
      <w:r>
        <w:t>Approval</w:t>
      </w:r>
      <w:r>
        <w:br/>
      </w:r>
      <w:r w:rsidRPr="00D53282">
        <w:rPr>
          <w:b/>
        </w:rPr>
        <w:t>Abstract:</w:t>
      </w:r>
      <w:r w:rsidRPr="00D53282">
        <w:t xml:space="preserve"> </w:t>
      </w:r>
      <w:r>
        <w:br/>
        <w:t>23.286 CR0080R2.</w:t>
      </w:r>
    </w:p>
    <w:p w14:paraId="2E5CB5FF" w14:textId="77777777" w:rsidR="00F734F5" w:rsidRPr="005B25A1" w:rsidRDefault="00F734F5" w:rsidP="00F734F5">
      <w:pPr>
        <w:keepNext/>
        <w:keepLines/>
        <w:rPr>
          <w:b/>
          <w:bCs/>
        </w:rPr>
      </w:pPr>
      <w:r w:rsidRPr="005B25A1">
        <w:rPr>
          <w:b/>
          <w:bCs/>
        </w:rPr>
        <w:t>Plenary Discussion:</w:t>
      </w:r>
    </w:p>
    <w:p w14:paraId="0026DAE9" w14:textId="77777777" w:rsidR="0019520B" w:rsidRPr="005B25A1" w:rsidRDefault="0019520B" w:rsidP="0019520B">
      <w:pPr>
        <w:keepNext/>
        <w:keepLines/>
      </w:pPr>
      <w:r>
        <w:t>This CR Pack was</w:t>
      </w:r>
      <w:r>
        <w:rPr>
          <w:color w:val="FF0000"/>
        </w:rPr>
        <w:t xml:space="preserve"> block approved</w:t>
      </w:r>
      <w:r w:rsidRPr="0019520B">
        <w:t>.</w:t>
      </w:r>
    </w:p>
    <w:p w14:paraId="6DA8D9B5" w14:textId="77777777" w:rsidR="0019520B" w:rsidRPr="00EB0339" w:rsidRDefault="0019520B" w:rsidP="0019520B">
      <w:r w:rsidRPr="005B25A1">
        <w:rPr>
          <w:b/>
          <w:bCs/>
        </w:rPr>
        <w:t>Status:</w:t>
      </w:r>
      <w:r>
        <w:t xml:space="preserve"> </w:t>
      </w:r>
      <w:r>
        <w:rPr>
          <w:color w:val="FF0000"/>
        </w:rPr>
        <w:t>Approved</w:t>
      </w:r>
      <w:r>
        <w:t>.</w:t>
      </w:r>
    </w:p>
    <w:p w14:paraId="0995DCCD" w14:textId="77777777" w:rsidR="00B06148" w:rsidRDefault="00B06148" w:rsidP="00BB3F37"/>
    <w:p w14:paraId="55446090" w14:textId="77777777" w:rsidR="007615D6" w:rsidRDefault="007615D6" w:rsidP="007615D6">
      <w:pPr>
        <w:pStyle w:val="Heading1"/>
      </w:pPr>
      <w:bookmarkStart w:id="115" w:name="_Toc153785299"/>
      <w:r>
        <w:t>19</w:t>
      </w:r>
      <w:r>
        <w:tab/>
        <w:t>Rel-19 CRs</w:t>
      </w:r>
      <w:bookmarkEnd w:id="115"/>
    </w:p>
    <w:p w14:paraId="3B396814" w14:textId="77777777" w:rsidR="007615D6" w:rsidRDefault="007615D6" w:rsidP="0010433C">
      <w:pPr>
        <w:pStyle w:val="Heading2"/>
      </w:pPr>
      <w:bookmarkStart w:id="116" w:name="_Toc153785300"/>
      <w:r>
        <w:t>19.1</w:t>
      </w:r>
      <w:r>
        <w:tab/>
        <w:t>SA WG1 Rel-19 CRs</w:t>
      </w:r>
      <w:bookmarkEnd w:id="116"/>
    </w:p>
    <w:p w14:paraId="245A9318" w14:textId="77777777" w:rsidR="00E00DA6" w:rsidRDefault="007615D6" w:rsidP="000A3FBD">
      <w:pPr>
        <w:pStyle w:val="NormTop"/>
      </w:pPr>
      <w:r>
        <w:rPr>
          <w:color w:val="0000FF"/>
        </w:rPr>
        <w:t>SP-231397</w:t>
      </w:r>
      <w:r w:rsidRPr="00D53282">
        <w:t xml:space="preserve"> </w:t>
      </w:r>
      <w:r>
        <w:t xml:space="preserve">(CR PACK) Stage 1 CRs on </w:t>
      </w:r>
      <w:proofErr w:type="spellStart"/>
      <w:r>
        <w:t>FS_Sensing</w:t>
      </w:r>
      <w:proofErr w:type="spellEnd"/>
      <w:r>
        <w:t xml:space="preserve"> &amp; Sensing (Source: SA WG1)</w:t>
      </w:r>
      <w:r>
        <w:br/>
      </w:r>
      <w:r w:rsidRPr="00D53282">
        <w:rPr>
          <w:b/>
        </w:rPr>
        <w:t>Document for:</w:t>
      </w:r>
      <w:r w:rsidRPr="00D53282">
        <w:t xml:space="preserve"> </w:t>
      </w:r>
      <w:r>
        <w:t>Approval</w:t>
      </w:r>
      <w:r>
        <w:br/>
      </w:r>
      <w:r w:rsidRPr="00D53282">
        <w:rPr>
          <w:b/>
        </w:rPr>
        <w:t>Abstract:</w:t>
      </w:r>
      <w:r w:rsidRPr="00D53282">
        <w:t xml:space="preserve"> </w:t>
      </w:r>
      <w:r>
        <w:br/>
        <w:t>22.837 CR0018R1; 22.837 CR0017R1; 22.261 CR0735R2; 22.837 CR0019R4.</w:t>
      </w:r>
    </w:p>
    <w:p w14:paraId="74828679" w14:textId="77777777" w:rsidR="00F734F5" w:rsidRPr="005B25A1" w:rsidRDefault="00F734F5" w:rsidP="00F734F5">
      <w:pPr>
        <w:keepNext/>
        <w:keepLines/>
        <w:rPr>
          <w:b/>
          <w:bCs/>
        </w:rPr>
      </w:pPr>
      <w:r w:rsidRPr="005B25A1">
        <w:rPr>
          <w:b/>
          <w:bCs/>
        </w:rPr>
        <w:t>Plenary Discussion:</w:t>
      </w:r>
    </w:p>
    <w:p w14:paraId="01B4F663" w14:textId="77777777" w:rsidR="0019520B" w:rsidRPr="005B25A1" w:rsidRDefault="0019520B" w:rsidP="0019520B">
      <w:pPr>
        <w:keepNext/>
        <w:keepLines/>
      </w:pPr>
      <w:r>
        <w:t>This CR Pack was</w:t>
      </w:r>
      <w:r>
        <w:rPr>
          <w:color w:val="FF0000"/>
        </w:rPr>
        <w:t xml:space="preserve"> block approved</w:t>
      </w:r>
      <w:r w:rsidRPr="0019520B">
        <w:t>.</w:t>
      </w:r>
    </w:p>
    <w:p w14:paraId="165CD89C" w14:textId="77777777" w:rsidR="0019520B" w:rsidRPr="00EB0339" w:rsidRDefault="0019520B" w:rsidP="0019520B">
      <w:r w:rsidRPr="005B25A1">
        <w:rPr>
          <w:b/>
          <w:bCs/>
        </w:rPr>
        <w:t>Status:</w:t>
      </w:r>
      <w:r>
        <w:t xml:space="preserve"> </w:t>
      </w:r>
      <w:r>
        <w:rPr>
          <w:color w:val="FF0000"/>
        </w:rPr>
        <w:t>Approved</w:t>
      </w:r>
      <w:r>
        <w:t>.</w:t>
      </w:r>
    </w:p>
    <w:p w14:paraId="268660D1" w14:textId="77777777" w:rsidR="00E00DA6" w:rsidRDefault="007615D6" w:rsidP="000A3FBD">
      <w:pPr>
        <w:pStyle w:val="NormTop"/>
      </w:pPr>
      <w:r>
        <w:rPr>
          <w:color w:val="0000FF"/>
        </w:rPr>
        <w:t>SP-231401</w:t>
      </w:r>
      <w:r w:rsidRPr="00D53282">
        <w:t xml:space="preserve"> </w:t>
      </w:r>
      <w:r>
        <w:t>(CR PACK) Stage 1 CRs on TEI19 (Source: SA WG1)</w:t>
      </w:r>
      <w:r>
        <w:br/>
      </w:r>
      <w:r w:rsidRPr="00D53282">
        <w:rPr>
          <w:b/>
        </w:rPr>
        <w:t>Document for:</w:t>
      </w:r>
      <w:r w:rsidRPr="00D53282">
        <w:t xml:space="preserve"> </w:t>
      </w:r>
      <w:r>
        <w:t>Approval</w:t>
      </w:r>
      <w:r>
        <w:br/>
      </w:r>
      <w:r w:rsidRPr="00D53282">
        <w:rPr>
          <w:b/>
        </w:rPr>
        <w:t>Abstract:</w:t>
      </w:r>
      <w:r w:rsidRPr="00D53282">
        <w:t xml:space="preserve"> </w:t>
      </w:r>
      <w:r>
        <w:br/>
        <w:t>22.261 CR0748R1; 22.261 CR0738R2.</w:t>
      </w:r>
    </w:p>
    <w:p w14:paraId="634DE3DE" w14:textId="77777777" w:rsidR="00F734F5" w:rsidRPr="005B25A1" w:rsidRDefault="00F734F5" w:rsidP="00F734F5">
      <w:pPr>
        <w:keepNext/>
        <w:keepLines/>
        <w:rPr>
          <w:b/>
          <w:bCs/>
        </w:rPr>
      </w:pPr>
      <w:r w:rsidRPr="005B25A1">
        <w:rPr>
          <w:b/>
          <w:bCs/>
        </w:rPr>
        <w:t>Plenary Discussion:</w:t>
      </w:r>
    </w:p>
    <w:p w14:paraId="02EE8556" w14:textId="77777777" w:rsidR="0019520B" w:rsidRPr="005B25A1" w:rsidRDefault="0019520B" w:rsidP="0019520B">
      <w:pPr>
        <w:keepNext/>
        <w:keepLines/>
      </w:pPr>
      <w:r>
        <w:t>This CR Pack was</w:t>
      </w:r>
      <w:r>
        <w:rPr>
          <w:color w:val="FF0000"/>
        </w:rPr>
        <w:t xml:space="preserve"> block approved</w:t>
      </w:r>
      <w:r w:rsidRPr="0019520B">
        <w:t>.</w:t>
      </w:r>
    </w:p>
    <w:p w14:paraId="137DE240" w14:textId="77777777" w:rsidR="0019520B" w:rsidRPr="00EB0339" w:rsidRDefault="0019520B" w:rsidP="0019520B">
      <w:r w:rsidRPr="005B25A1">
        <w:rPr>
          <w:b/>
          <w:bCs/>
        </w:rPr>
        <w:t>Status:</w:t>
      </w:r>
      <w:r>
        <w:t xml:space="preserve"> </w:t>
      </w:r>
      <w:r>
        <w:rPr>
          <w:color w:val="FF0000"/>
        </w:rPr>
        <w:t>Approved</w:t>
      </w:r>
      <w:r>
        <w:t>.</w:t>
      </w:r>
    </w:p>
    <w:p w14:paraId="486D29C8" w14:textId="77777777" w:rsidR="00E00DA6" w:rsidRDefault="007615D6" w:rsidP="000A3FBD">
      <w:pPr>
        <w:pStyle w:val="NormTop"/>
      </w:pPr>
      <w:r>
        <w:rPr>
          <w:color w:val="0000FF"/>
        </w:rPr>
        <w:t>SP-231402</w:t>
      </w:r>
      <w:r w:rsidRPr="00D53282">
        <w:t xml:space="preserve"> </w:t>
      </w:r>
      <w:r>
        <w:t xml:space="preserve">(CR PACK) Stage 1 CRs on </w:t>
      </w:r>
      <w:proofErr w:type="spellStart"/>
      <w:r>
        <w:t>AmbientIoT</w:t>
      </w:r>
      <w:proofErr w:type="spellEnd"/>
      <w:r>
        <w:t xml:space="preserve"> (Source: SA WG1)</w:t>
      </w:r>
      <w:r>
        <w:br/>
      </w:r>
      <w:r w:rsidRPr="00D53282">
        <w:rPr>
          <w:b/>
        </w:rPr>
        <w:t>Document for:</w:t>
      </w:r>
      <w:r w:rsidRPr="00D53282">
        <w:t xml:space="preserve"> </w:t>
      </w:r>
      <w:r>
        <w:t>Approval</w:t>
      </w:r>
      <w:r>
        <w:br/>
      </w:r>
      <w:r w:rsidRPr="00D53282">
        <w:rPr>
          <w:b/>
        </w:rPr>
        <w:t>Abstract:</w:t>
      </w:r>
      <w:r w:rsidRPr="00D53282">
        <w:t xml:space="preserve"> </w:t>
      </w:r>
      <w:r>
        <w:br/>
        <w:t>22.261 CR0712R3.</w:t>
      </w:r>
    </w:p>
    <w:p w14:paraId="2BA4F078" w14:textId="77777777" w:rsidR="00F734F5" w:rsidRPr="005B25A1" w:rsidRDefault="00F734F5" w:rsidP="00F734F5">
      <w:pPr>
        <w:keepNext/>
        <w:keepLines/>
        <w:rPr>
          <w:b/>
          <w:bCs/>
        </w:rPr>
      </w:pPr>
      <w:r w:rsidRPr="005B25A1">
        <w:rPr>
          <w:b/>
          <w:bCs/>
        </w:rPr>
        <w:t>Plenary Discussion:</w:t>
      </w:r>
    </w:p>
    <w:p w14:paraId="5F5D78F5" w14:textId="77777777" w:rsidR="0019520B" w:rsidRPr="005B25A1" w:rsidRDefault="0019520B" w:rsidP="0019520B">
      <w:pPr>
        <w:keepNext/>
        <w:keepLines/>
      </w:pPr>
      <w:r>
        <w:t>This CR Pack was</w:t>
      </w:r>
      <w:r>
        <w:rPr>
          <w:color w:val="FF0000"/>
        </w:rPr>
        <w:t xml:space="preserve"> block approved</w:t>
      </w:r>
      <w:r w:rsidRPr="0019520B">
        <w:t>.</w:t>
      </w:r>
    </w:p>
    <w:p w14:paraId="1FF63954" w14:textId="77777777" w:rsidR="0019520B" w:rsidRPr="00EB0339" w:rsidRDefault="0019520B" w:rsidP="0019520B">
      <w:r w:rsidRPr="005B25A1">
        <w:rPr>
          <w:b/>
          <w:bCs/>
        </w:rPr>
        <w:t>Status:</w:t>
      </w:r>
      <w:r>
        <w:t xml:space="preserve"> </w:t>
      </w:r>
      <w:r>
        <w:rPr>
          <w:color w:val="FF0000"/>
        </w:rPr>
        <w:t>Approved</w:t>
      </w:r>
      <w:r>
        <w:t>.</w:t>
      </w:r>
    </w:p>
    <w:p w14:paraId="226E4B8E" w14:textId="77777777" w:rsidR="00E00DA6" w:rsidRDefault="007615D6" w:rsidP="000A3FBD">
      <w:pPr>
        <w:pStyle w:val="NormTop"/>
      </w:pPr>
      <w:r>
        <w:rPr>
          <w:color w:val="0000FF"/>
        </w:rPr>
        <w:t>SP-231406</w:t>
      </w:r>
      <w:r w:rsidRPr="00D53282">
        <w:t xml:space="preserve"> </w:t>
      </w:r>
      <w:r>
        <w:t xml:space="preserve">(CR PACK) Stage 1 CRs on </w:t>
      </w:r>
      <w:proofErr w:type="spellStart"/>
      <w:r>
        <w:t>FS_Metaverse</w:t>
      </w:r>
      <w:proofErr w:type="spellEnd"/>
      <w:r>
        <w:t xml:space="preserve"> &amp; Metaverse (Source: SA WG1)</w:t>
      </w:r>
      <w:r>
        <w:br/>
      </w:r>
      <w:r w:rsidRPr="00D53282">
        <w:rPr>
          <w:b/>
        </w:rPr>
        <w:t>Document for:</w:t>
      </w:r>
      <w:r w:rsidRPr="00D53282">
        <w:t xml:space="preserve"> </w:t>
      </w:r>
      <w:r>
        <w:t>Approval</w:t>
      </w:r>
      <w:r>
        <w:br/>
      </w:r>
      <w:r w:rsidRPr="00D53282">
        <w:rPr>
          <w:b/>
        </w:rPr>
        <w:t>Abstract:</w:t>
      </w:r>
      <w:r w:rsidRPr="00D53282">
        <w:t xml:space="preserve"> </w:t>
      </w:r>
      <w:r>
        <w:br/>
        <w:t>22.261 CR0755R2.</w:t>
      </w:r>
    </w:p>
    <w:p w14:paraId="1F1B8D7A" w14:textId="77777777" w:rsidR="00F734F5" w:rsidRPr="005B25A1" w:rsidRDefault="00F734F5" w:rsidP="00F734F5">
      <w:pPr>
        <w:keepNext/>
        <w:keepLines/>
        <w:rPr>
          <w:b/>
          <w:bCs/>
        </w:rPr>
      </w:pPr>
      <w:r w:rsidRPr="005B25A1">
        <w:rPr>
          <w:b/>
          <w:bCs/>
        </w:rPr>
        <w:t>Plenary Discussion:</w:t>
      </w:r>
    </w:p>
    <w:p w14:paraId="44021BB0" w14:textId="77777777" w:rsidR="0019520B" w:rsidRPr="005B25A1" w:rsidRDefault="0019520B" w:rsidP="0019520B">
      <w:pPr>
        <w:keepNext/>
        <w:keepLines/>
      </w:pPr>
      <w:r>
        <w:t>This CR Pack was</w:t>
      </w:r>
      <w:r>
        <w:rPr>
          <w:color w:val="FF0000"/>
        </w:rPr>
        <w:t xml:space="preserve"> block approved</w:t>
      </w:r>
      <w:r w:rsidRPr="0019520B">
        <w:t>.</w:t>
      </w:r>
    </w:p>
    <w:p w14:paraId="1FED166A" w14:textId="77777777" w:rsidR="0019520B" w:rsidRPr="00EB0339" w:rsidRDefault="0019520B" w:rsidP="0019520B">
      <w:r w:rsidRPr="005B25A1">
        <w:rPr>
          <w:b/>
          <w:bCs/>
        </w:rPr>
        <w:t>Status:</w:t>
      </w:r>
      <w:r>
        <w:t xml:space="preserve"> </w:t>
      </w:r>
      <w:r>
        <w:rPr>
          <w:color w:val="FF0000"/>
        </w:rPr>
        <w:t>Approved</w:t>
      </w:r>
      <w:r>
        <w:t>.</w:t>
      </w:r>
    </w:p>
    <w:p w14:paraId="229040D4" w14:textId="77777777" w:rsidR="00E00DA6" w:rsidRDefault="007615D6" w:rsidP="000A3FBD">
      <w:pPr>
        <w:pStyle w:val="NormTop"/>
      </w:pPr>
      <w:r>
        <w:rPr>
          <w:color w:val="0000FF"/>
        </w:rPr>
        <w:t>SP-231408</w:t>
      </w:r>
      <w:r w:rsidRPr="00D53282">
        <w:t xml:space="preserve"> </w:t>
      </w:r>
      <w:r>
        <w:t>(CR PACK) Stage 1 CRs on AIML_MT_PH2 (Source: SA WG1)</w:t>
      </w:r>
      <w:r>
        <w:br/>
      </w:r>
      <w:r w:rsidRPr="00D53282">
        <w:rPr>
          <w:b/>
        </w:rPr>
        <w:t>Document for:</w:t>
      </w:r>
      <w:r w:rsidRPr="00D53282">
        <w:t xml:space="preserve"> </w:t>
      </w:r>
      <w:r>
        <w:t>Approval</w:t>
      </w:r>
      <w:r>
        <w:br/>
      </w:r>
      <w:r w:rsidRPr="00D53282">
        <w:rPr>
          <w:b/>
        </w:rPr>
        <w:t>Abstract:</w:t>
      </w:r>
      <w:r w:rsidRPr="00D53282">
        <w:t xml:space="preserve"> </w:t>
      </w:r>
      <w:r>
        <w:br/>
        <w:t>22.261 CR0745R2.</w:t>
      </w:r>
    </w:p>
    <w:p w14:paraId="08EFDF2D" w14:textId="77777777" w:rsidR="00F734F5" w:rsidRPr="005B25A1" w:rsidRDefault="00F734F5" w:rsidP="00F734F5">
      <w:pPr>
        <w:keepNext/>
        <w:keepLines/>
        <w:rPr>
          <w:b/>
          <w:bCs/>
        </w:rPr>
      </w:pPr>
      <w:r w:rsidRPr="005B25A1">
        <w:rPr>
          <w:b/>
          <w:bCs/>
        </w:rPr>
        <w:t>Plenary Discussion:</w:t>
      </w:r>
    </w:p>
    <w:p w14:paraId="6581B46D" w14:textId="77777777" w:rsidR="0019520B" w:rsidRPr="005B25A1" w:rsidRDefault="0019520B" w:rsidP="0019520B">
      <w:pPr>
        <w:keepNext/>
        <w:keepLines/>
      </w:pPr>
      <w:r>
        <w:t>This CR Pack was</w:t>
      </w:r>
      <w:r>
        <w:rPr>
          <w:color w:val="FF0000"/>
        </w:rPr>
        <w:t xml:space="preserve"> block approved</w:t>
      </w:r>
      <w:r w:rsidRPr="0019520B">
        <w:t>.</w:t>
      </w:r>
    </w:p>
    <w:p w14:paraId="3BF3A439" w14:textId="77777777" w:rsidR="0019520B" w:rsidRPr="00EB0339" w:rsidRDefault="0019520B" w:rsidP="0019520B">
      <w:r w:rsidRPr="005B25A1">
        <w:rPr>
          <w:b/>
          <w:bCs/>
        </w:rPr>
        <w:t>Status:</w:t>
      </w:r>
      <w:r>
        <w:t xml:space="preserve"> </w:t>
      </w:r>
      <w:r>
        <w:rPr>
          <w:color w:val="FF0000"/>
        </w:rPr>
        <w:t>Approved</w:t>
      </w:r>
      <w:r>
        <w:t>.</w:t>
      </w:r>
    </w:p>
    <w:p w14:paraId="13552D04" w14:textId="77777777" w:rsidR="00E00DA6" w:rsidRDefault="007615D6" w:rsidP="000A3FBD">
      <w:pPr>
        <w:pStyle w:val="NormTop"/>
      </w:pPr>
      <w:r>
        <w:rPr>
          <w:color w:val="0000FF"/>
        </w:rPr>
        <w:t>SP-231409</w:t>
      </w:r>
      <w:r w:rsidRPr="00D53282">
        <w:t xml:space="preserve"> </w:t>
      </w:r>
      <w:r>
        <w:t>(CR PACK) Stage 1 CRs on FS_5GSAT_Ph3 and 5GSAT_Ph3 (Source: SA WG1)</w:t>
      </w:r>
      <w:r>
        <w:br/>
      </w:r>
      <w:r w:rsidRPr="00D53282">
        <w:rPr>
          <w:b/>
        </w:rPr>
        <w:t>Document for:</w:t>
      </w:r>
      <w:r w:rsidRPr="00D53282">
        <w:t xml:space="preserve"> </w:t>
      </w:r>
      <w:r>
        <w:t>Approval</w:t>
      </w:r>
      <w:r>
        <w:br/>
      </w:r>
      <w:r w:rsidRPr="00D53282">
        <w:rPr>
          <w:b/>
        </w:rPr>
        <w:t>Abstract:</w:t>
      </w:r>
      <w:r w:rsidRPr="00D53282">
        <w:t xml:space="preserve"> </w:t>
      </w:r>
      <w:r>
        <w:br/>
        <w:t>22.865 CR0006R1; 22.261 CR0747R3.</w:t>
      </w:r>
    </w:p>
    <w:p w14:paraId="52770341" w14:textId="77777777" w:rsidR="00F734F5" w:rsidRPr="005B25A1" w:rsidRDefault="00F734F5" w:rsidP="00F734F5">
      <w:pPr>
        <w:keepNext/>
        <w:keepLines/>
        <w:rPr>
          <w:b/>
          <w:bCs/>
        </w:rPr>
      </w:pPr>
      <w:r w:rsidRPr="005B25A1">
        <w:rPr>
          <w:b/>
          <w:bCs/>
        </w:rPr>
        <w:t>Plenary Discussion:</w:t>
      </w:r>
    </w:p>
    <w:p w14:paraId="0CEFE465" w14:textId="77777777" w:rsidR="0019520B" w:rsidRPr="005B25A1" w:rsidRDefault="0019520B" w:rsidP="0019520B">
      <w:pPr>
        <w:keepNext/>
        <w:keepLines/>
      </w:pPr>
      <w:r>
        <w:t>This CR Pack was</w:t>
      </w:r>
      <w:r>
        <w:rPr>
          <w:color w:val="FF0000"/>
        </w:rPr>
        <w:t xml:space="preserve"> block approved</w:t>
      </w:r>
      <w:r w:rsidRPr="0019520B">
        <w:t>.</w:t>
      </w:r>
    </w:p>
    <w:p w14:paraId="6A19A751" w14:textId="77777777" w:rsidR="0019520B" w:rsidRPr="00EB0339" w:rsidRDefault="0019520B" w:rsidP="0019520B">
      <w:r w:rsidRPr="005B25A1">
        <w:rPr>
          <w:b/>
          <w:bCs/>
        </w:rPr>
        <w:t>Status:</w:t>
      </w:r>
      <w:r>
        <w:t xml:space="preserve"> </w:t>
      </w:r>
      <w:r>
        <w:rPr>
          <w:color w:val="FF0000"/>
        </w:rPr>
        <w:t>Approved</w:t>
      </w:r>
      <w:r>
        <w:t>.</w:t>
      </w:r>
    </w:p>
    <w:p w14:paraId="63153FE7" w14:textId="77777777" w:rsidR="00E00DA6" w:rsidRDefault="007615D6" w:rsidP="000A3FBD">
      <w:pPr>
        <w:pStyle w:val="NormTop"/>
      </w:pPr>
      <w:r>
        <w:rPr>
          <w:color w:val="0000FF"/>
        </w:rPr>
        <w:t>SP-231410</w:t>
      </w:r>
      <w:r w:rsidRPr="00D53282">
        <w:t xml:space="preserve"> </w:t>
      </w:r>
      <w:r>
        <w:t>(CR PACK) Stage 1 CRs on FS_UAS_Ph3 and UAS_Ph3 (Source: SA WG1)</w:t>
      </w:r>
      <w:r>
        <w:br/>
      </w:r>
      <w:r w:rsidRPr="00D53282">
        <w:rPr>
          <w:b/>
        </w:rPr>
        <w:t>Document for:</w:t>
      </w:r>
      <w:r w:rsidRPr="00D53282">
        <w:t xml:space="preserve"> </w:t>
      </w:r>
      <w:r>
        <w:t>Approval</w:t>
      </w:r>
      <w:r>
        <w:br/>
      </w:r>
      <w:r w:rsidRPr="00D53282">
        <w:rPr>
          <w:b/>
        </w:rPr>
        <w:t>Abstract:</w:t>
      </w:r>
      <w:r w:rsidRPr="00D53282">
        <w:t xml:space="preserve"> </w:t>
      </w:r>
      <w:r>
        <w:br/>
        <w:t>22.843 CR0008; 22.125 CR0050R1; 22.843 CR0007R3; 22.125 CR0049R2.</w:t>
      </w:r>
    </w:p>
    <w:p w14:paraId="2551763B" w14:textId="77777777" w:rsidR="00F734F5" w:rsidRPr="005B25A1" w:rsidRDefault="00F734F5" w:rsidP="00F734F5">
      <w:pPr>
        <w:keepNext/>
        <w:keepLines/>
        <w:rPr>
          <w:b/>
          <w:bCs/>
        </w:rPr>
      </w:pPr>
      <w:r w:rsidRPr="005B25A1">
        <w:rPr>
          <w:b/>
          <w:bCs/>
        </w:rPr>
        <w:t>Plenary Discussion:</w:t>
      </w:r>
    </w:p>
    <w:p w14:paraId="7534CA34" w14:textId="77777777" w:rsidR="0019520B" w:rsidRPr="005B25A1" w:rsidRDefault="0019520B" w:rsidP="0019520B">
      <w:pPr>
        <w:keepNext/>
        <w:keepLines/>
      </w:pPr>
      <w:r>
        <w:t>This CR Pack was</w:t>
      </w:r>
      <w:r>
        <w:rPr>
          <w:color w:val="FF0000"/>
        </w:rPr>
        <w:t xml:space="preserve"> block approved</w:t>
      </w:r>
      <w:r w:rsidRPr="0019520B">
        <w:t>.</w:t>
      </w:r>
    </w:p>
    <w:p w14:paraId="053E2FCB" w14:textId="77777777" w:rsidR="0019520B" w:rsidRPr="00EB0339" w:rsidRDefault="0019520B" w:rsidP="0019520B">
      <w:r w:rsidRPr="005B25A1">
        <w:rPr>
          <w:b/>
          <w:bCs/>
        </w:rPr>
        <w:t>Status:</w:t>
      </w:r>
      <w:r>
        <w:t xml:space="preserve"> </w:t>
      </w:r>
      <w:r>
        <w:rPr>
          <w:color w:val="FF0000"/>
        </w:rPr>
        <w:t>Approved</w:t>
      </w:r>
      <w:r>
        <w:t>.</w:t>
      </w:r>
    </w:p>
    <w:p w14:paraId="46A6CC8B" w14:textId="77777777" w:rsidR="00E00DA6" w:rsidRDefault="007615D6" w:rsidP="000A3FBD">
      <w:pPr>
        <w:pStyle w:val="NormTop"/>
      </w:pPr>
      <w:r>
        <w:rPr>
          <w:color w:val="0000FF"/>
        </w:rPr>
        <w:t>SP-231411</w:t>
      </w:r>
      <w:r w:rsidRPr="00D53282">
        <w:t xml:space="preserve"> </w:t>
      </w:r>
      <w:r>
        <w:t xml:space="preserve">(CR PACK) Stage 1 CRs on </w:t>
      </w:r>
      <w:proofErr w:type="spellStart"/>
      <w:r>
        <w:t>DualSteer</w:t>
      </w:r>
      <w:proofErr w:type="spellEnd"/>
      <w:r>
        <w:t xml:space="preserve"> &amp; study (Source: SA WG1)</w:t>
      </w:r>
      <w:r>
        <w:br/>
      </w:r>
      <w:r w:rsidRPr="00D53282">
        <w:rPr>
          <w:b/>
        </w:rPr>
        <w:t>Document for:</w:t>
      </w:r>
      <w:r w:rsidRPr="00D53282">
        <w:t xml:space="preserve"> </w:t>
      </w:r>
      <w:r>
        <w:t>Approval</w:t>
      </w:r>
      <w:r>
        <w:br/>
      </w:r>
      <w:r w:rsidRPr="00D53282">
        <w:rPr>
          <w:b/>
        </w:rPr>
        <w:t>Abstract:</w:t>
      </w:r>
      <w:r w:rsidRPr="00D53282">
        <w:t xml:space="preserve"> </w:t>
      </w:r>
      <w:r>
        <w:br/>
        <w:t>22.261 CR0739R3.</w:t>
      </w:r>
    </w:p>
    <w:p w14:paraId="214D3067" w14:textId="77777777" w:rsidR="00F734F5" w:rsidRPr="005B25A1" w:rsidRDefault="00F734F5" w:rsidP="00F734F5">
      <w:pPr>
        <w:keepNext/>
        <w:keepLines/>
        <w:rPr>
          <w:b/>
          <w:bCs/>
        </w:rPr>
      </w:pPr>
      <w:r w:rsidRPr="005B25A1">
        <w:rPr>
          <w:b/>
          <w:bCs/>
        </w:rPr>
        <w:t>Plenary Discussion:</w:t>
      </w:r>
    </w:p>
    <w:p w14:paraId="3DBC3ECF" w14:textId="77777777" w:rsidR="0019520B" w:rsidRPr="005B25A1" w:rsidRDefault="0019520B" w:rsidP="0019520B">
      <w:pPr>
        <w:keepNext/>
        <w:keepLines/>
      </w:pPr>
      <w:r>
        <w:t>This CR Pack was</w:t>
      </w:r>
      <w:r>
        <w:rPr>
          <w:color w:val="FF0000"/>
        </w:rPr>
        <w:t xml:space="preserve"> block approved</w:t>
      </w:r>
      <w:r w:rsidRPr="0019520B">
        <w:t>.</w:t>
      </w:r>
    </w:p>
    <w:p w14:paraId="79C270A6" w14:textId="77777777" w:rsidR="0019520B" w:rsidRPr="00EB0339" w:rsidRDefault="0019520B" w:rsidP="0019520B">
      <w:r w:rsidRPr="005B25A1">
        <w:rPr>
          <w:b/>
          <w:bCs/>
        </w:rPr>
        <w:t>Status:</w:t>
      </w:r>
      <w:r>
        <w:t xml:space="preserve"> </w:t>
      </w:r>
      <w:r>
        <w:rPr>
          <w:color w:val="FF0000"/>
        </w:rPr>
        <w:t>Approved</w:t>
      </w:r>
      <w:r>
        <w:t>.</w:t>
      </w:r>
    </w:p>
    <w:p w14:paraId="72ACA416" w14:textId="77777777" w:rsidR="00E00DA6" w:rsidRDefault="007615D6" w:rsidP="000A3FBD">
      <w:pPr>
        <w:pStyle w:val="NormTop"/>
      </w:pPr>
      <w:r>
        <w:rPr>
          <w:color w:val="0000FF"/>
        </w:rPr>
        <w:t>SP-231414</w:t>
      </w:r>
      <w:r w:rsidRPr="00D53282">
        <w:t xml:space="preserve"> </w:t>
      </w:r>
      <w:r>
        <w:t xml:space="preserve">(CR PACK) Stage 1 CRs on </w:t>
      </w:r>
      <w:proofErr w:type="spellStart"/>
      <w:r>
        <w:t>EnergyServ</w:t>
      </w:r>
      <w:proofErr w:type="spellEnd"/>
      <w:r>
        <w:t xml:space="preserve"> &amp; Study (Source: SA WG1)</w:t>
      </w:r>
      <w:r>
        <w:br/>
      </w:r>
      <w:r w:rsidRPr="00D53282">
        <w:rPr>
          <w:b/>
        </w:rPr>
        <w:t>Document for:</w:t>
      </w:r>
      <w:r w:rsidRPr="00D53282">
        <w:t xml:space="preserve"> </w:t>
      </w:r>
      <w:r>
        <w:t>Approval</w:t>
      </w:r>
      <w:r>
        <w:br/>
      </w:r>
      <w:r w:rsidRPr="00D53282">
        <w:rPr>
          <w:b/>
        </w:rPr>
        <w:t>Abstract:</w:t>
      </w:r>
      <w:r w:rsidRPr="00D53282">
        <w:t xml:space="preserve"> </w:t>
      </w:r>
      <w:r>
        <w:br/>
        <w:t>22.261 CR0742R1; 22.882 CR0009R2; 22.261 CR0741R2; 22.261 CR0740R3.</w:t>
      </w:r>
    </w:p>
    <w:p w14:paraId="160D8F61" w14:textId="77777777" w:rsidR="00F734F5" w:rsidRPr="005B25A1" w:rsidRDefault="00F734F5" w:rsidP="00F734F5">
      <w:pPr>
        <w:keepNext/>
        <w:keepLines/>
        <w:rPr>
          <w:b/>
          <w:bCs/>
        </w:rPr>
      </w:pPr>
      <w:r w:rsidRPr="005B25A1">
        <w:rPr>
          <w:b/>
          <w:bCs/>
        </w:rPr>
        <w:t>Plenary Discussion:</w:t>
      </w:r>
    </w:p>
    <w:p w14:paraId="33688E43" w14:textId="77777777" w:rsidR="0019520B" w:rsidRPr="005B25A1" w:rsidRDefault="0019520B" w:rsidP="0019520B">
      <w:pPr>
        <w:keepNext/>
        <w:keepLines/>
      </w:pPr>
      <w:r>
        <w:t>This CR Pack was</w:t>
      </w:r>
      <w:r>
        <w:rPr>
          <w:color w:val="FF0000"/>
        </w:rPr>
        <w:t xml:space="preserve"> block approved</w:t>
      </w:r>
      <w:r w:rsidRPr="0019520B">
        <w:t>.</w:t>
      </w:r>
    </w:p>
    <w:p w14:paraId="4D2660DA" w14:textId="77777777" w:rsidR="0019520B" w:rsidRPr="00EB0339" w:rsidRDefault="0019520B" w:rsidP="0019520B">
      <w:r w:rsidRPr="005B25A1">
        <w:rPr>
          <w:b/>
          <w:bCs/>
        </w:rPr>
        <w:t>Status:</w:t>
      </w:r>
      <w:r>
        <w:t xml:space="preserve"> </w:t>
      </w:r>
      <w:r>
        <w:rPr>
          <w:color w:val="FF0000"/>
        </w:rPr>
        <w:t>Approved</w:t>
      </w:r>
      <w:r>
        <w:t>.</w:t>
      </w:r>
    </w:p>
    <w:p w14:paraId="7D1701FA" w14:textId="77777777" w:rsidR="00B06148" w:rsidRDefault="00B06148" w:rsidP="00BB3F37"/>
    <w:p w14:paraId="76B3BE24" w14:textId="77777777" w:rsidR="007615D6" w:rsidRDefault="007615D6" w:rsidP="0010433C">
      <w:pPr>
        <w:pStyle w:val="Heading2"/>
      </w:pPr>
      <w:bookmarkStart w:id="117" w:name="_Toc153785301"/>
      <w:r>
        <w:t>19.2</w:t>
      </w:r>
      <w:r>
        <w:tab/>
        <w:t>SA WG2 Rel-19 CRs</w:t>
      </w:r>
      <w:bookmarkEnd w:id="117"/>
    </w:p>
    <w:p w14:paraId="689261B0" w14:textId="77777777" w:rsidR="00B06148" w:rsidRDefault="00000000" w:rsidP="00BB3F37">
      <w:r>
        <w:t>There were no contributions to this agenda item.</w:t>
      </w:r>
    </w:p>
    <w:p w14:paraId="52BA8B75" w14:textId="77777777" w:rsidR="00B06148" w:rsidRDefault="00B06148" w:rsidP="00BB3F37"/>
    <w:p w14:paraId="5984DE45" w14:textId="77777777" w:rsidR="007615D6" w:rsidRDefault="007615D6" w:rsidP="0010433C">
      <w:pPr>
        <w:pStyle w:val="Heading2"/>
      </w:pPr>
      <w:bookmarkStart w:id="118" w:name="_Toc153785302"/>
      <w:r>
        <w:t>19.3</w:t>
      </w:r>
      <w:r>
        <w:tab/>
        <w:t>SA WG3 and SA WG3-LI Rel-19 CRs</w:t>
      </w:r>
      <w:bookmarkEnd w:id="118"/>
    </w:p>
    <w:p w14:paraId="594FE3F1" w14:textId="77777777" w:rsidR="00B06148" w:rsidRDefault="00000000" w:rsidP="00BB3F37">
      <w:r>
        <w:t>There were no contributions to this agenda item.</w:t>
      </w:r>
    </w:p>
    <w:p w14:paraId="68E87D73" w14:textId="77777777" w:rsidR="00B06148" w:rsidRDefault="00B06148" w:rsidP="00BB3F37"/>
    <w:p w14:paraId="3A218A02" w14:textId="77777777" w:rsidR="007615D6" w:rsidRDefault="007615D6" w:rsidP="0010433C">
      <w:pPr>
        <w:pStyle w:val="Heading2"/>
      </w:pPr>
      <w:bookmarkStart w:id="119" w:name="_Toc153785303"/>
      <w:r>
        <w:t>19.4</w:t>
      </w:r>
      <w:r>
        <w:tab/>
        <w:t>SA WG4 Rel-19 CRs</w:t>
      </w:r>
      <w:bookmarkEnd w:id="119"/>
    </w:p>
    <w:p w14:paraId="33B8316A" w14:textId="77777777" w:rsidR="00B06148" w:rsidRDefault="00000000" w:rsidP="00BB3F37">
      <w:r>
        <w:t>There were no contributions to this agenda item.</w:t>
      </w:r>
    </w:p>
    <w:p w14:paraId="3C4C7C4F" w14:textId="77777777" w:rsidR="00B06148" w:rsidRDefault="00B06148" w:rsidP="00BB3F37"/>
    <w:p w14:paraId="5D49C381" w14:textId="77777777" w:rsidR="007615D6" w:rsidRDefault="007615D6" w:rsidP="0010433C">
      <w:pPr>
        <w:pStyle w:val="Heading2"/>
      </w:pPr>
      <w:bookmarkStart w:id="120" w:name="_Toc153785304"/>
      <w:r>
        <w:t>19.5</w:t>
      </w:r>
      <w:r>
        <w:tab/>
        <w:t>SA WG5 Rel-19 CRs</w:t>
      </w:r>
      <w:bookmarkEnd w:id="120"/>
    </w:p>
    <w:p w14:paraId="71DE1FC6" w14:textId="77777777" w:rsidR="00B06148" w:rsidRDefault="00000000" w:rsidP="00BB3F37">
      <w:r>
        <w:t>There were no contributions to this agenda item.</w:t>
      </w:r>
    </w:p>
    <w:p w14:paraId="7175EF0E" w14:textId="77777777" w:rsidR="00B06148" w:rsidRDefault="00B06148" w:rsidP="00BB3F37"/>
    <w:p w14:paraId="5460DD4D" w14:textId="77777777" w:rsidR="007615D6" w:rsidRDefault="007615D6" w:rsidP="0010433C">
      <w:pPr>
        <w:pStyle w:val="Heading2"/>
      </w:pPr>
      <w:bookmarkStart w:id="121" w:name="_Toc153785305"/>
      <w:r>
        <w:t>19.6</w:t>
      </w:r>
      <w:r>
        <w:tab/>
        <w:t>SA WG6 Rel-19 CRs</w:t>
      </w:r>
      <w:bookmarkEnd w:id="121"/>
    </w:p>
    <w:p w14:paraId="2316BE7F" w14:textId="77777777" w:rsidR="00E00DA6" w:rsidRDefault="007615D6" w:rsidP="000A3FBD">
      <w:pPr>
        <w:pStyle w:val="NormTop"/>
      </w:pPr>
      <w:r>
        <w:rPr>
          <w:color w:val="0000FF"/>
        </w:rPr>
        <w:t>SP-231543</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CR0169R2.</w:t>
      </w:r>
    </w:p>
    <w:p w14:paraId="0607704F" w14:textId="77777777" w:rsidR="00F734F5" w:rsidRPr="005B25A1" w:rsidRDefault="00F734F5" w:rsidP="00F734F5">
      <w:pPr>
        <w:keepNext/>
        <w:keepLines/>
        <w:rPr>
          <w:b/>
          <w:bCs/>
        </w:rPr>
      </w:pPr>
      <w:r w:rsidRPr="005B25A1">
        <w:rPr>
          <w:b/>
          <w:bCs/>
        </w:rPr>
        <w:t>Plenary Discussion:</w:t>
      </w:r>
    </w:p>
    <w:p w14:paraId="545E7418" w14:textId="77777777" w:rsidR="0019520B" w:rsidRPr="005B25A1" w:rsidRDefault="0019520B" w:rsidP="0019520B">
      <w:pPr>
        <w:keepNext/>
        <w:keepLines/>
      </w:pPr>
      <w:r>
        <w:t>This CR Pack was</w:t>
      </w:r>
      <w:r>
        <w:rPr>
          <w:color w:val="FF0000"/>
        </w:rPr>
        <w:t xml:space="preserve"> block approved</w:t>
      </w:r>
      <w:r w:rsidRPr="0019520B">
        <w:t>.</w:t>
      </w:r>
    </w:p>
    <w:p w14:paraId="4698A1F2" w14:textId="77777777" w:rsidR="0019520B" w:rsidRPr="00EB0339" w:rsidRDefault="0019520B" w:rsidP="0019520B">
      <w:r w:rsidRPr="005B25A1">
        <w:rPr>
          <w:b/>
          <w:bCs/>
        </w:rPr>
        <w:t>Status:</w:t>
      </w:r>
      <w:r>
        <w:t xml:space="preserve"> </w:t>
      </w:r>
      <w:r>
        <w:rPr>
          <w:color w:val="FF0000"/>
        </w:rPr>
        <w:t>Approved</w:t>
      </w:r>
      <w:r>
        <w:t>.</w:t>
      </w:r>
    </w:p>
    <w:p w14:paraId="03A59F99" w14:textId="77777777" w:rsidR="00E00DA6" w:rsidRDefault="007615D6" w:rsidP="000A3FBD">
      <w:pPr>
        <w:pStyle w:val="NormTop"/>
      </w:pPr>
      <w:r>
        <w:rPr>
          <w:color w:val="0000FF"/>
        </w:rPr>
        <w:t>SP-231550</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CR0510; 23.558 CR0504R1; 23.558 CR0505R2; 23.558 CR0503R2; 23.558 CR0532R3; 23.558 CR0501R5; 23.558 CR0541R4.</w:t>
      </w:r>
    </w:p>
    <w:p w14:paraId="5F4BB5AD" w14:textId="77777777" w:rsidR="00F734F5" w:rsidRPr="005B25A1" w:rsidRDefault="00F734F5" w:rsidP="00F734F5">
      <w:pPr>
        <w:keepNext/>
        <w:keepLines/>
        <w:rPr>
          <w:b/>
          <w:bCs/>
        </w:rPr>
      </w:pPr>
      <w:r w:rsidRPr="005B25A1">
        <w:rPr>
          <w:b/>
          <w:bCs/>
        </w:rPr>
        <w:t>Plenary Discussion:</w:t>
      </w:r>
    </w:p>
    <w:p w14:paraId="6889A9F6" w14:textId="77777777" w:rsidR="0019520B" w:rsidRPr="005B25A1" w:rsidRDefault="0019520B" w:rsidP="0019520B">
      <w:pPr>
        <w:keepNext/>
        <w:keepLines/>
      </w:pPr>
      <w:r>
        <w:t>This CR Pack was</w:t>
      </w:r>
      <w:r>
        <w:rPr>
          <w:color w:val="FF0000"/>
        </w:rPr>
        <w:t xml:space="preserve"> block approved</w:t>
      </w:r>
      <w:r w:rsidRPr="0019520B">
        <w:t>.</w:t>
      </w:r>
    </w:p>
    <w:p w14:paraId="044A3589" w14:textId="77777777" w:rsidR="0019520B" w:rsidRPr="00EB0339" w:rsidRDefault="0019520B" w:rsidP="0019520B">
      <w:r w:rsidRPr="005B25A1">
        <w:rPr>
          <w:b/>
          <w:bCs/>
        </w:rPr>
        <w:t>Status:</w:t>
      </w:r>
      <w:r>
        <w:t xml:space="preserve"> </w:t>
      </w:r>
      <w:r>
        <w:rPr>
          <w:color w:val="FF0000"/>
        </w:rPr>
        <w:t>Approved</w:t>
      </w:r>
      <w:r>
        <w:t>.</w:t>
      </w:r>
    </w:p>
    <w:p w14:paraId="5E5D1BBA" w14:textId="77777777" w:rsidR="00E00DA6" w:rsidRDefault="007615D6" w:rsidP="000A3FBD">
      <w:pPr>
        <w:pStyle w:val="NormTop"/>
      </w:pPr>
      <w:r>
        <w:rPr>
          <w:color w:val="0000FF"/>
        </w:rPr>
        <w:t>SP-231554</w:t>
      </w:r>
      <w:r w:rsidRPr="00D53282">
        <w:t xml:space="preserve"> </w:t>
      </w:r>
      <w:r>
        <w:t xml:space="preserve">(CR PACK) Rel-19 CRs to TS23280, TS23281, TS23282, TS23289 and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23.282 CR0333; 23.289 CR0108R1; 23.289 CR0109R1; 23.280 CR0437R1; 23.379 CR0379R1; 23.280 CR0442R1; 23.379 CR0380R1; 23.379 CR0381R1; 23.379 CR0382R1; 23.280 CR0440R1; 23.379 CR0383R1; 23.379 CR0384R1; 23.379 CR0385R1; 23.379 CR0386R1; 23.280 CR0441R1; 23.379 CR0388R1; 23.280 CR0455R2; 23.280 CR0438R2; 23.280 CR0439R2; 23.379 CR0387R2; 23.281 CR0197R2; 23.280 CR0444R3; 23.379 CR0404; 23.280 CR0469R1; 23.280 CR0468R1.</w:t>
      </w:r>
    </w:p>
    <w:p w14:paraId="7D84E7A8" w14:textId="77777777" w:rsidR="00F734F5" w:rsidRPr="005B25A1" w:rsidRDefault="00F734F5" w:rsidP="00F734F5">
      <w:pPr>
        <w:keepNext/>
        <w:keepLines/>
        <w:rPr>
          <w:b/>
          <w:bCs/>
        </w:rPr>
      </w:pPr>
      <w:r w:rsidRPr="005B25A1">
        <w:rPr>
          <w:b/>
          <w:bCs/>
        </w:rPr>
        <w:t>Plenary Discussion:</w:t>
      </w:r>
    </w:p>
    <w:p w14:paraId="2DF48337" w14:textId="77777777" w:rsidR="0019520B" w:rsidRPr="005B25A1" w:rsidRDefault="0019520B" w:rsidP="0019520B">
      <w:pPr>
        <w:keepNext/>
        <w:keepLines/>
      </w:pPr>
      <w:r>
        <w:t>This CR Pack was</w:t>
      </w:r>
      <w:r>
        <w:rPr>
          <w:color w:val="FF0000"/>
        </w:rPr>
        <w:t xml:space="preserve"> block approved</w:t>
      </w:r>
      <w:r w:rsidRPr="0019520B">
        <w:t>.</w:t>
      </w:r>
    </w:p>
    <w:p w14:paraId="185AA289" w14:textId="77777777" w:rsidR="0019520B" w:rsidRPr="00EB0339" w:rsidRDefault="0019520B" w:rsidP="0019520B">
      <w:r w:rsidRPr="005B25A1">
        <w:rPr>
          <w:b/>
          <w:bCs/>
        </w:rPr>
        <w:t>Status:</w:t>
      </w:r>
      <w:r>
        <w:t xml:space="preserve"> </w:t>
      </w:r>
      <w:r>
        <w:rPr>
          <w:color w:val="FF0000"/>
        </w:rPr>
        <w:t>Approved</w:t>
      </w:r>
      <w:r>
        <w:t>.</w:t>
      </w:r>
    </w:p>
    <w:p w14:paraId="39B47C53" w14:textId="77777777" w:rsidR="00E00DA6" w:rsidRDefault="007615D6" w:rsidP="000A3FBD">
      <w:pPr>
        <w:pStyle w:val="NormTop"/>
      </w:pPr>
      <w:r>
        <w:rPr>
          <w:color w:val="0000FF"/>
        </w:rPr>
        <w:t>SP-231556</w:t>
      </w:r>
      <w:r w:rsidRPr="00D53282">
        <w:t xml:space="preserve"> </w:t>
      </w:r>
      <w:r>
        <w:t>(CR PACK) Rel-19 CRs to TS23280, TS23281, TS23282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23.282 CR0334; 23.281 CR0199R1; 23.379 CR0391R1; 23.281 CR0200R1; 23.282 CR0332R1; 23.282 CR0325R1; 23.280 CR0431R1; 23.379 CR0371R1; 23.280 CR0432R2; 23.379 CR0372R2; 23.281 CR0190R2; 23.282 CR0326R2; 23.379 CR0399R1; 23.281 CR0206R1; 23.282 CR0341R1; 23.280 CR0474R1; 23.379 CR0402R1; 23.281 CR0208R1; 23.282 CR0343R1; 23.280 CR0464R2.</w:t>
      </w:r>
    </w:p>
    <w:p w14:paraId="252522F6" w14:textId="77777777" w:rsidR="00F734F5" w:rsidRPr="005B25A1" w:rsidRDefault="00F734F5" w:rsidP="00F734F5">
      <w:pPr>
        <w:keepNext/>
        <w:keepLines/>
        <w:rPr>
          <w:b/>
          <w:bCs/>
        </w:rPr>
      </w:pPr>
      <w:r w:rsidRPr="005B25A1">
        <w:rPr>
          <w:b/>
          <w:bCs/>
        </w:rPr>
        <w:t>Plenary Discussion:</w:t>
      </w:r>
    </w:p>
    <w:p w14:paraId="681A152B" w14:textId="77777777" w:rsidR="0019520B" w:rsidRPr="005B25A1" w:rsidRDefault="0019520B" w:rsidP="0019520B">
      <w:pPr>
        <w:keepNext/>
        <w:keepLines/>
      </w:pPr>
      <w:r>
        <w:t>This CR Pack was</w:t>
      </w:r>
      <w:r>
        <w:rPr>
          <w:color w:val="FF0000"/>
        </w:rPr>
        <w:t xml:space="preserve"> block approved</w:t>
      </w:r>
      <w:r w:rsidRPr="0019520B">
        <w:t>.</w:t>
      </w:r>
    </w:p>
    <w:p w14:paraId="4BAB03B0" w14:textId="77777777" w:rsidR="0019520B" w:rsidRPr="00EB0339" w:rsidRDefault="0019520B" w:rsidP="0019520B">
      <w:r w:rsidRPr="005B25A1">
        <w:rPr>
          <w:b/>
          <w:bCs/>
        </w:rPr>
        <w:t>Status:</w:t>
      </w:r>
      <w:r>
        <w:t xml:space="preserve"> </w:t>
      </w:r>
      <w:r>
        <w:rPr>
          <w:color w:val="FF0000"/>
        </w:rPr>
        <w:t>Approved</w:t>
      </w:r>
      <w:r>
        <w:t>.</w:t>
      </w:r>
    </w:p>
    <w:p w14:paraId="1BAA8F0F" w14:textId="77777777" w:rsidR="00E00DA6" w:rsidRDefault="007615D6" w:rsidP="000A3FBD">
      <w:pPr>
        <w:pStyle w:val="NormTop"/>
      </w:pPr>
      <w:r>
        <w:rPr>
          <w:color w:val="0000FF"/>
        </w:rPr>
        <w:t>SP-231557</w:t>
      </w:r>
      <w:r w:rsidRPr="00D53282">
        <w:t xml:space="preserve"> </w:t>
      </w:r>
      <w:r>
        <w:t>(CR PACK) Rel-19 CRs to TS23280 for Irail (Source: SA WG6)</w:t>
      </w:r>
      <w:r>
        <w:br/>
      </w:r>
      <w:r w:rsidRPr="00D53282">
        <w:rPr>
          <w:b/>
        </w:rPr>
        <w:t>Document for:</w:t>
      </w:r>
      <w:r w:rsidRPr="00D53282">
        <w:t xml:space="preserve"> </w:t>
      </w:r>
      <w:r>
        <w:t>Approval</w:t>
      </w:r>
      <w:r>
        <w:br/>
      </w:r>
      <w:r w:rsidRPr="00D53282">
        <w:rPr>
          <w:b/>
        </w:rPr>
        <w:t>Abstract:</w:t>
      </w:r>
      <w:r w:rsidRPr="00D53282">
        <w:t xml:space="preserve"> </w:t>
      </w:r>
      <w:r>
        <w:br/>
        <w:t>23.280 CR0436R1.</w:t>
      </w:r>
    </w:p>
    <w:p w14:paraId="4F3F738C" w14:textId="77777777" w:rsidR="00F734F5" w:rsidRPr="005B25A1" w:rsidRDefault="00F734F5" w:rsidP="00F734F5">
      <w:pPr>
        <w:keepNext/>
        <w:keepLines/>
        <w:rPr>
          <w:b/>
          <w:bCs/>
        </w:rPr>
      </w:pPr>
      <w:r w:rsidRPr="005B25A1">
        <w:rPr>
          <w:b/>
          <w:bCs/>
        </w:rPr>
        <w:t>Plenary Discussion:</w:t>
      </w:r>
    </w:p>
    <w:p w14:paraId="7AB95472" w14:textId="77777777" w:rsidR="0019520B" w:rsidRPr="005B25A1" w:rsidRDefault="0019520B" w:rsidP="0019520B">
      <w:pPr>
        <w:keepNext/>
        <w:keepLines/>
      </w:pPr>
      <w:r>
        <w:t>This CR Pack was</w:t>
      </w:r>
      <w:r>
        <w:rPr>
          <w:color w:val="FF0000"/>
        </w:rPr>
        <w:t xml:space="preserve"> block approved</w:t>
      </w:r>
      <w:r w:rsidRPr="0019520B">
        <w:t>.</w:t>
      </w:r>
    </w:p>
    <w:p w14:paraId="32E98DA1" w14:textId="77777777" w:rsidR="0019520B" w:rsidRPr="00EB0339" w:rsidRDefault="0019520B" w:rsidP="0019520B">
      <w:r w:rsidRPr="005B25A1">
        <w:rPr>
          <w:b/>
          <w:bCs/>
        </w:rPr>
        <w:t>Status:</w:t>
      </w:r>
      <w:r>
        <w:t xml:space="preserve"> </w:t>
      </w:r>
      <w:r>
        <w:rPr>
          <w:color w:val="FF0000"/>
        </w:rPr>
        <w:t>Approved</w:t>
      </w:r>
      <w:r>
        <w:t>.</w:t>
      </w:r>
    </w:p>
    <w:p w14:paraId="58169750" w14:textId="77777777" w:rsidR="00E00DA6" w:rsidRDefault="007615D6" w:rsidP="000A3FBD">
      <w:pPr>
        <w:pStyle w:val="NormTop"/>
      </w:pPr>
      <w:r>
        <w:rPr>
          <w:color w:val="0000FF"/>
        </w:rPr>
        <w:t>SP-231560</w:t>
      </w:r>
      <w:r w:rsidRPr="00D53282">
        <w:t xml:space="preserve"> </w:t>
      </w:r>
      <w:r>
        <w:t xml:space="preserve">(CR PACK) Rel-19 CRs to TS23280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CR0429R2; 23.280 CR0430R3; 23.280 CR0465R2; 23.280 CR0466R3.</w:t>
      </w:r>
    </w:p>
    <w:p w14:paraId="599C33F5" w14:textId="77777777" w:rsidR="00F734F5" w:rsidRPr="005B25A1" w:rsidRDefault="00F734F5" w:rsidP="00F734F5">
      <w:pPr>
        <w:keepNext/>
        <w:keepLines/>
        <w:rPr>
          <w:b/>
          <w:bCs/>
        </w:rPr>
      </w:pPr>
      <w:r w:rsidRPr="005B25A1">
        <w:rPr>
          <w:b/>
          <w:bCs/>
        </w:rPr>
        <w:t>Plenary Discussion:</w:t>
      </w:r>
    </w:p>
    <w:p w14:paraId="44EB28D6" w14:textId="77777777" w:rsidR="0019520B" w:rsidRPr="005B25A1" w:rsidRDefault="0019520B" w:rsidP="0019520B">
      <w:pPr>
        <w:keepNext/>
        <w:keepLines/>
      </w:pPr>
      <w:r>
        <w:t>This CR Pack was</w:t>
      </w:r>
      <w:r>
        <w:rPr>
          <w:color w:val="FF0000"/>
        </w:rPr>
        <w:t xml:space="preserve"> block approved</w:t>
      </w:r>
      <w:r w:rsidRPr="0019520B">
        <w:t>.</w:t>
      </w:r>
    </w:p>
    <w:p w14:paraId="0C8A814C" w14:textId="77777777" w:rsidR="0019520B" w:rsidRPr="00EB0339" w:rsidRDefault="0019520B" w:rsidP="0019520B">
      <w:r w:rsidRPr="005B25A1">
        <w:rPr>
          <w:b/>
          <w:bCs/>
        </w:rPr>
        <w:t>Status:</w:t>
      </w:r>
      <w:r>
        <w:t xml:space="preserve"> </w:t>
      </w:r>
      <w:r>
        <w:rPr>
          <w:color w:val="FF0000"/>
        </w:rPr>
        <w:t>Approved</w:t>
      </w:r>
      <w:r>
        <w:t>.</w:t>
      </w:r>
    </w:p>
    <w:p w14:paraId="285C2DAB" w14:textId="77777777" w:rsidR="00E00DA6" w:rsidRDefault="007615D6" w:rsidP="000A3FBD">
      <w:pPr>
        <w:pStyle w:val="NormTop"/>
      </w:pPr>
      <w:r>
        <w:rPr>
          <w:color w:val="0000FF"/>
        </w:rPr>
        <w:t>SP-231568</w:t>
      </w:r>
      <w:r w:rsidRPr="00D53282">
        <w:t xml:space="preserve"> </w:t>
      </w:r>
      <w:r>
        <w:t>(CR PACK) Rel-19 CRs to TS23433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CR0016R1; 23.433 CR0255R2; 23.433 CR0020R2; 23.433 CR0023R2; 23.433 CR0024R3; 23.433 CR0251R6.</w:t>
      </w:r>
    </w:p>
    <w:p w14:paraId="13047DB2" w14:textId="77777777" w:rsidR="00F734F5" w:rsidRPr="005B25A1" w:rsidRDefault="00F734F5" w:rsidP="00F734F5">
      <w:pPr>
        <w:keepNext/>
        <w:keepLines/>
        <w:rPr>
          <w:b/>
          <w:bCs/>
        </w:rPr>
      </w:pPr>
      <w:r w:rsidRPr="005B25A1">
        <w:rPr>
          <w:b/>
          <w:bCs/>
        </w:rPr>
        <w:t>Plenary Discussion:</w:t>
      </w:r>
    </w:p>
    <w:p w14:paraId="388EF523" w14:textId="77777777" w:rsidR="0019520B" w:rsidRPr="005B25A1" w:rsidRDefault="0019520B" w:rsidP="0019520B">
      <w:pPr>
        <w:keepNext/>
        <w:keepLines/>
      </w:pPr>
      <w:r>
        <w:t>This CR Pack was</w:t>
      </w:r>
      <w:r>
        <w:rPr>
          <w:color w:val="FF0000"/>
        </w:rPr>
        <w:t xml:space="preserve"> block approved</w:t>
      </w:r>
      <w:r w:rsidRPr="0019520B">
        <w:t>.</w:t>
      </w:r>
    </w:p>
    <w:p w14:paraId="5F5EFFDA" w14:textId="77777777" w:rsidR="0019520B" w:rsidRPr="00EB0339" w:rsidRDefault="0019520B" w:rsidP="0019520B">
      <w:r w:rsidRPr="005B25A1">
        <w:rPr>
          <w:b/>
          <w:bCs/>
        </w:rPr>
        <w:t>Status:</w:t>
      </w:r>
      <w:r>
        <w:t xml:space="preserve"> </w:t>
      </w:r>
      <w:r>
        <w:rPr>
          <w:color w:val="FF0000"/>
        </w:rPr>
        <w:t>Approved</w:t>
      </w:r>
      <w:r>
        <w:t>.</w:t>
      </w:r>
    </w:p>
    <w:p w14:paraId="617347EF" w14:textId="77777777" w:rsidR="00E00DA6" w:rsidRDefault="007615D6" w:rsidP="000A3FBD">
      <w:pPr>
        <w:pStyle w:val="NormTop"/>
      </w:pPr>
      <w:r>
        <w:rPr>
          <w:color w:val="0000FF"/>
        </w:rPr>
        <w:t>SP-231570</w:t>
      </w:r>
      <w:r w:rsidRPr="00D53282">
        <w:t xml:space="preserve"> </w:t>
      </w:r>
      <w:r>
        <w:t xml:space="preserve">(CR PACK) Rel-19 CRs to TS23222 for TEI19, </w:t>
      </w:r>
      <w:proofErr w:type="spellStart"/>
      <w:r>
        <w:t>eCAPIF</w:t>
      </w:r>
      <w:proofErr w:type="spellEnd"/>
      <w:r>
        <w:t>, NSCALE (Source: SA WG6)</w:t>
      </w:r>
      <w:r>
        <w:br/>
      </w:r>
      <w:r w:rsidRPr="00D53282">
        <w:rPr>
          <w:b/>
        </w:rPr>
        <w:t>Document for:</w:t>
      </w:r>
      <w:r w:rsidRPr="00D53282">
        <w:t xml:space="preserve"> </w:t>
      </w:r>
      <w:r>
        <w:t>Approval</w:t>
      </w:r>
      <w:r>
        <w:br/>
      </w:r>
      <w:r w:rsidRPr="00D53282">
        <w:rPr>
          <w:b/>
        </w:rPr>
        <w:t>Abstract:</w:t>
      </w:r>
      <w:r w:rsidRPr="00D53282">
        <w:t xml:space="preserve"> </w:t>
      </w:r>
      <w:r>
        <w:br/>
        <w:t>23.222 CR0131R2; 23.222 CR0144R1; 23.222 CR0145R1; 23.222 CR0269R3.</w:t>
      </w:r>
    </w:p>
    <w:p w14:paraId="516107E8" w14:textId="77777777" w:rsidR="00F734F5" w:rsidRPr="005B25A1" w:rsidRDefault="00F734F5" w:rsidP="00F734F5">
      <w:pPr>
        <w:keepNext/>
        <w:keepLines/>
        <w:rPr>
          <w:b/>
          <w:bCs/>
        </w:rPr>
      </w:pPr>
      <w:r w:rsidRPr="005B25A1">
        <w:rPr>
          <w:b/>
          <w:bCs/>
        </w:rPr>
        <w:t>Plenary Discussion:</w:t>
      </w:r>
    </w:p>
    <w:p w14:paraId="5A8A3A9E" w14:textId="77777777" w:rsidR="0019520B" w:rsidRPr="005B25A1" w:rsidRDefault="0019520B" w:rsidP="0019520B">
      <w:pPr>
        <w:keepNext/>
        <w:keepLines/>
      </w:pPr>
      <w:r>
        <w:t>This CR Pack was</w:t>
      </w:r>
      <w:r>
        <w:rPr>
          <w:color w:val="FF0000"/>
        </w:rPr>
        <w:t xml:space="preserve"> block approved</w:t>
      </w:r>
      <w:r w:rsidRPr="0019520B">
        <w:t>.</w:t>
      </w:r>
    </w:p>
    <w:p w14:paraId="03F792DF" w14:textId="77777777" w:rsidR="0019520B" w:rsidRPr="00EB0339" w:rsidRDefault="0019520B" w:rsidP="0019520B">
      <w:r w:rsidRPr="005B25A1">
        <w:rPr>
          <w:b/>
          <w:bCs/>
        </w:rPr>
        <w:t>Status:</w:t>
      </w:r>
      <w:r>
        <w:t xml:space="preserve"> </w:t>
      </w:r>
      <w:r>
        <w:rPr>
          <w:color w:val="FF0000"/>
        </w:rPr>
        <w:t>Approved</w:t>
      </w:r>
      <w:r>
        <w:t>.</w:t>
      </w:r>
    </w:p>
    <w:p w14:paraId="2889F454" w14:textId="77777777" w:rsidR="00E00DA6" w:rsidRDefault="007615D6" w:rsidP="000A3FBD">
      <w:pPr>
        <w:pStyle w:val="NormTop"/>
      </w:pPr>
      <w:r>
        <w:rPr>
          <w:color w:val="0000FF"/>
        </w:rPr>
        <w:t>SP-231571</w:t>
      </w:r>
      <w:r w:rsidRPr="00D53282">
        <w:t xml:space="preserve"> </w:t>
      </w:r>
      <w:r>
        <w:t xml:space="preserve">(CR PACK) Rel-19 CRs to TS23435 for TEI19, </w:t>
      </w:r>
      <w:proofErr w:type="spellStart"/>
      <w:r>
        <w:t>eCAPIF</w:t>
      </w:r>
      <w:proofErr w:type="spellEnd"/>
      <w:r>
        <w:t>, NSCALE (Source: SA WG6)</w:t>
      </w:r>
      <w:r>
        <w:br/>
      </w:r>
      <w:r w:rsidRPr="00D53282">
        <w:rPr>
          <w:b/>
        </w:rPr>
        <w:t>Document for:</w:t>
      </w:r>
      <w:r w:rsidRPr="00D53282">
        <w:t xml:space="preserve"> </w:t>
      </w:r>
      <w:r>
        <w:t>Approval</w:t>
      </w:r>
      <w:r>
        <w:br/>
      </w:r>
      <w:r w:rsidRPr="00D53282">
        <w:rPr>
          <w:b/>
        </w:rPr>
        <w:t>Abstract:</w:t>
      </w:r>
      <w:r w:rsidRPr="00D53282">
        <w:t xml:space="preserve"> </w:t>
      </w:r>
      <w:r>
        <w:br/>
        <w:t>23.435 CR0003R1; 23.435 CR0004R3; 23.435 CR0005R3; 23.435 CR0006R1.</w:t>
      </w:r>
    </w:p>
    <w:p w14:paraId="4DA9D63E" w14:textId="77777777" w:rsidR="00F734F5" w:rsidRPr="005B25A1" w:rsidRDefault="00F734F5" w:rsidP="00F734F5">
      <w:pPr>
        <w:keepNext/>
        <w:keepLines/>
        <w:rPr>
          <w:b/>
          <w:bCs/>
        </w:rPr>
      </w:pPr>
      <w:r w:rsidRPr="005B25A1">
        <w:rPr>
          <w:b/>
          <w:bCs/>
        </w:rPr>
        <w:t>Plenary Discussion:</w:t>
      </w:r>
    </w:p>
    <w:p w14:paraId="4BCA35D3" w14:textId="77777777" w:rsidR="0019520B" w:rsidRPr="005B25A1" w:rsidRDefault="0019520B" w:rsidP="0019520B">
      <w:pPr>
        <w:keepNext/>
        <w:keepLines/>
      </w:pPr>
      <w:r>
        <w:t>This CR Pack was</w:t>
      </w:r>
      <w:r>
        <w:rPr>
          <w:color w:val="FF0000"/>
        </w:rPr>
        <w:t xml:space="preserve"> block approved</w:t>
      </w:r>
      <w:r w:rsidRPr="0019520B">
        <w:t>.</w:t>
      </w:r>
    </w:p>
    <w:p w14:paraId="277FBE10" w14:textId="77777777" w:rsidR="0019520B" w:rsidRPr="00EB0339" w:rsidRDefault="0019520B" w:rsidP="0019520B">
      <w:r w:rsidRPr="005B25A1">
        <w:rPr>
          <w:b/>
          <w:bCs/>
        </w:rPr>
        <w:t>Status:</w:t>
      </w:r>
      <w:r>
        <w:t xml:space="preserve"> </w:t>
      </w:r>
      <w:r>
        <w:rPr>
          <w:color w:val="FF0000"/>
        </w:rPr>
        <w:t>Approved</w:t>
      </w:r>
      <w:r>
        <w:t>.</w:t>
      </w:r>
    </w:p>
    <w:p w14:paraId="1B693883" w14:textId="77777777" w:rsidR="00E00DA6" w:rsidRDefault="007615D6" w:rsidP="000A3FBD">
      <w:pPr>
        <w:pStyle w:val="NormTop"/>
      </w:pPr>
      <w:r>
        <w:rPr>
          <w:color w:val="0000FF"/>
        </w:rPr>
        <w:t>SP-231572</w:t>
      </w:r>
      <w:r w:rsidRPr="00D53282">
        <w:t xml:space="preserve"> </w:t>
      </w:r>
      <w:r>
        <w:t>(CR PACK) Rel-19 CRs to TS23434 for TEI19,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CR0245R4; 23.434 CR0269R1.</w:t>
      </w:r>
    </w:p>
    <w:p w14:paraId="44560A21" w14:textId="77777777" w:rsidR="00F734F5" w:rsidRPr="005B25A1" w:rsidRDefault="00F734F5" w:rsidP="00F734F5">
      <w:pPr>
        <w:keepNext/>
        <w:keepLines/>
        <w:rPr>
          <w:b/>
          <w:bCs/>
        </w:rPr>
      </w:pPr>
      <w:r w:rsidRPr="005B25A1">
        <w:rPr>
          <w:b/>
          <w:bCs/>
        </w:rPr>
        <w:t>Plenary Discussion:</w:t>
      </w:r>
    </w:p>
    <w:p w14:paraId="6AAB408E" w14:textId="77777777" w:rsidR="0019520B" w:rsidRPr="005B25A1" w:rsidRDefault="0019520B" w:rsidP="0019520B">
      <w:pPr>
        <w:keepNext/>
        <w:keepLines/>
      </w:pPr>
      <w:r>
        <w:t>This CR Pack was</w:t>
      </w:r>
      <w:r>
        <w:rPr>
          <w:color w:val="FF0000"/>
        </w:rPr>
        <w:t xml:space="preserve"> block approved</w:t>
      </w:r>
      <w:r w:rsidRPr="0019520B">
        <w:t>.</w:t>
      </w:r>
    </w:p>
    <w:p w14:paraId="46D87222" w14:textId="77777777" w:rsidR="0019520B" w:rsidRPr="00EB0339" w:rsidRDefault="0019520B" w:rsidP="0019520B">
      <w:r w:rsidRPr="005B25A1">
        <w:rPr>
          <w:b/>
          <w:bCs/>
        </w:rPr>
        <w:t>Status:</w:t>
      </w:r>
      <w:r>
        <w:t xml:space="preserve"> </w:t>
      </w:r>
      <w:r>
        <w:rPr>
          <w:color w:val="FF0000"/>
        </w:rPr>
        <w:t>Approved</w:t>
      </w:r>
      <w:r>
        <w:t>.</w:t>
      </w:r>
    </w:p>
    <w:p w14:paraId="3C132367" w14:textId="77777777" w:rsidR="00E00DA6" w:rsidRDefault="007615D6" w:rsidP="000A3FBD">
      <w:pPr>
        <w:pStyle w:val="NormTop"/>
      </w:pPr>
      <w:r>
        <w:rPr>
          <w:color w:val="0000FF"/>
        </w:rPr>
        <w:t>SP-231573</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CR0049R1.</w:t>
      </w:r>
    </w:p>
    <w:p w14:paraId="355F4A97" w14:textId="77777777" w:rsidR="00F734F5" w:rsidRPr="005B25A1" w:rsidRDefault="00F734F5" w:rsidP="00F734F5">
      <w:pPr>
        <w:keepNext/>
        <w:keepLines/>
        <w:rPr>
          <w:b/>
          <w:bCs/>
        </w:rPr>
      </w:pPr>
      <w:r w:rsidRPr="005B25A1">
        <w:rPr>
          <w:b/>
          <w:bCs/>
        </w:rPr>
        <w:t>Plenary Discussion:</w:t>
      </w:r>
    </w:p>
    <w:p w14:paraId="789F676D" w14:textId="77777777" w:rsidR="0019520B" w:rsidRPr="005B25A1" w:rsidRDefault="0019520B" w:rsidP="0019520B">
      <w:pPr>
        <w:keepNext/>
        <w:keepLines/>
      </w:pPr>
      <w:r>
        <w:t>This CR Pack was</w:t>
      </w:r>
      <w:r>
        <w:rPr>
          <w:color w:val="FF0000"/>
        </w:rPr>
        <w:t xml:space="preserve"> block approved</w:t>
      </w:r>
      <w:r w:rsidRPr="0019520B">
        <w:t>.</w:t>
      </w:r>
    </w:p>
    <w:p w14:paraId="164FC214" w14:textId="77777777" w:rsidR="0019520B" w:rsidRPr="00EB0339" w:rsidRDefault="0019520B" w:rsidP="0019520B">
      <w:r w:rsidRPr="005B25A1">
        <w:rPr>
          <w:b/>
          <w:bCs/>
        </w:rPr>
        <w:t>Status:</w:t>
      </w:r>
      <w:r>
        <w:t xml:space="preserve"> </w:t>
      </w:r>
      <w:r>
        <w:rPr>
          <w:color w:val="FF0000"/>
        </w:rPr>
        <w:t>Approved</w:t>
      </w:r>
      <w:r>
        <w:t>.</w:t>
      </w:r>
    </w:p>
    <w:p w14:paraId="7F1F57DF" w14:textId="77777777" w:rsidR="00B06148" w:rsidRDefault="00B06148" w:rsidP="00BB3F37"/>
    <w:p w14:paraId="707B09F5" w14:textId="77777777" w:rsidR="007615D6" w:rsidRDefault="007615D6" w:rsidP="007615D6">
      <w:pPr>
        <w:pStyle w:val="Heading1"/>
      </w:pPr>
      <w:bookmarkStart w:id="122" w:name="_Toc153785306"/>
      <w:r>
        <w:t>20</w:t>
      </w:r>
      <w:r>
        <w:tab/>
        <w:t>CR’s related to Study Items</w:t>
      </w:r>
      <w:bookmarkEnd w:id="122"/>
    </w:p>
    <w:p w14:paraId="3B39F743" w14:textId="77777777" w:rsidR="00B06148" w:rsidRDefault="00000000" w:rsidP="00BB3F37">
      <w:r>
        <w:t>There were no contributions to this agenda item.</w:t>
      </w:r>
    </w:p>
    <w:p w14:paraId="39CF9789" w14:textId="77777777" w:rsidR="00B06148" w:rsidRDefault="00B06148" w:rsidP="00BB3F37"/>
    <w:p w14:paraId="6BF54692" w14:textId="77777777" w:rsidR="007615D6" w:rsidRDefault="007615D6" w:rsidP="007615D6">
      <w:pPr>
        <w:pStyle w:val="Heading1"/>
      </w:pPr>
      <w:bookmarkStart w:id="123" w:name="_Toc153785307"/>
      <w:r>
        <w:t>21</w:t>
      </w:r>
      <w:r>
        <w:tab/>
        <w:t>Project Management &amp; TSG SA owned specifications</w:t>
      </w:r>
      <w:bookmarkEnd w:id="123"/>
    </w:p>
    <w:p w14:paraId="3BA14D25" w14:textId="77777777" w:rsidR="007615D6" w:rsidRDefault="007615D6" w:rsidP="0010433C">
      <w:pPr>
        <w:pStyle w:val="Heading2"/>
      </w:pPr>
      <w:bookmarkStart w:id="124" w:name="_Toc153785308"/>
      <w:r>
        <w:t>21.1</w:t>
      </w:r>
      <w:r>
        <w:tab/>
        <w:t>General project management issues</w:t>
      </w:r>
      <w:bookmarkEnd w:id="124"/>
    </w:p>
    <w:p w14:paraId="361952E4" w14:textId="77777777" w:rsidR="00B06148" w:rsidRDefault="00000000" w:rsidP="00BB3F37">
      <w:r>
        <w:t>There were no contributions to this agenda item.</w:t>
      </w:r>
    </w:p>
    <w:p w14:paraId="048DD57D" w14:textId="77777777" w:rsidR="00B06148" w:rsidRDefault="00B06148" w:rsidP="00BB3F37"/>
    <w:p w14:paraId="5043DC06" w14:textId="77777777" w:rsidR="007615D6" w:rsidRDefault="007615D6" w:rsidP="0010433C">
      <w:pPr>
        <w:pStyle w:val="Heading2"/>
      </w:pPr>
      <w:bookmarkStart w:id="125" w:name="_Toc153785309"/>
      <w:r>
        <w:t>21.2</w:t>
      </w:r>
      <w:r>
        <w:tab/>
        <w:t>E-Meeting Procedures (TSG SA, SA WGs)</w:t>
      </w:r>
      <w:bookmarkEnd w:id="125"/>
    </w:p>
    <w:p w14:paraId="565CB42F" w14:textId="77777777" w:rsidR="00B06148" w:rsidRDefault="00000000" w:rsidP="00BB3F37">
      <w:r>
        <w:t>There were no contributions to this agenda item.</w:t>
      </w:r>
    </w:p>
    <w:p w14:paraId="3D795F64" w14:textId="77777777" w:rsidR="00B06148" w:rsidRDefault="00B06148" w:rsidP="00BB3F37"/>
    <w:p w14:paraId="744D63E1" w14:textId="77777777" w:rsidR="007615D6" w:rsidRDefault="007615D6" w:rsidP="0010433C">
      <w:pPr>
        <w:pStyle w:val="Heading2"/>
      </w:pPr>
      <w:bookmarkStart w:id="126" w:name="_Toc153785310"/>
      <w:r>
        <w:t>21.3</w:t>
      </w:r>
      <w:r>
        <w:tab/>
        <w:t>Review of the work plan</w:t>
      </w:r>
      <w:bookmarkEnd w:id="126"/>
    </w:p>
    <w:p w14:paraId="57FDA5CC" w14:textId="4FDA8943" w:rsidR="00E00DA6" w:rsidRDefault="007615D6" w:rsidP="000A3FBD">
      <w:pPr>
        <w:pStyle w:val="NormTop"/>
      </w:pPr>
      <w:r>
        <w:rPr>
          <w:color w:val="0000FF"/>
        </w:rPr>
        <w:t>SP-231</w:t>
      </w:r>
      <w:r w:rsidR="00F55A1B">
        <w:rPr>
          <w:color w:val="0000FF"/>
        </w:rPr>
        <w:t>794</w:t>
      </w:r>
      <w:r w:rsidRPr="00D53282">
        <w:t xml:space="preserve"> </w:t>
      </w:r>
      <w:r>
        <w:t>(WORK PLAN) 3GPP Work Plan review at Plenary #102 (Source: ETSI MCC (Work Plan Manager))</w:t>
      </w:r>
      <w:r>
        <w:br/>
      </w:r>
      <w:r w:rsidRPr="00D53282">
        <w:rPr>
          <w:b/>
        </w:rPr>
        <w:t>Document for:</w:t>
      </w:r>
      <w:r w:rsidRPr="00D53282">
        <w:t xml:space="preserve"> </w:t>
      </w:r>
      <w:r>
        <w:t>Presentation</w:t>
      </w:r>
      <w:r>
        <w:br/>
      </w:r>
      <w:r w:rsidRPr="00D53282">
        <w:rPr>
          <w:b/>
        </w:rPr>
        <w:t>Abstract:</w:t>
      </w:r>
      <w:r w:rsidRPr="00D53282">
        <w:t xml:space="preserve"> </w:t>
      </w:r>
      <w:r>
        <w:br/>
        <w:t>3GPP Work Plan review at Plenary #102.</w:t>
      </w:r>
    </w:p>
    <w:p w14:paraId="3B273C5E" w14:textId="6296DC7E" w:rsidR="00F55A1B" w:rsidRPr="00F55A1B" w:rsidRDefault="00F55A1B" w:rsidP="00F55A1B">
      <w:pPr>
        <w:keepNext/>
        <w:keepLines/>
        <w:rPr>
          <w:i/>
          <w:iCs/>
        </w:rPr>
      </w:pPr>
      <w:r w:rsidRPr="00F55A1B">
        <w:rPr>
          <w:b/>
          <w:bCs/>
          <w:i/>
          <w:iCs/>
        </w:rPr>
        <w:t>Comment:</w:t>
      </w:r>
      <w:r w:rsidRPr="00F55A1B">
        <w:rPr>
          <w:i/>
          <w:iCs/>
        </w:rPr>
        <w:t xml:space="preserve"> Revision of SP-231618. Revision of SP-231698.</w:t>
      </w:r>
    </w:p>
    <w:p w14:paraId="38CE7513" w14:textId="2F236B26" w:rsidR="007615D6" w:rsidRPr="005B25A1" w:rsidRDefault="00D339FE" w:rsidP="007615D6">
      <w:pPr>
        <w:keepNext/>
        <w:keepLines/>
        <w:rPr>
          <w:b/>
          <w:bCs/>
        </w:rPr>
      </w:pPr>
      <w:r>
        <w:rPr>
          <w:b/>
          <w:bCs/>
        </w:rPr>
        <w:t>Questions and comments</w:t>
      </w:r>
      <w:r w:rsidR="007615D6" w:rsidRPr="005B25A1">
        <w:rPr>
          <w:b/>
          <w:bCs/>
        </w:rPr>
        <w:t>:</w:t>
      </w:r>
    </w:p>
    <w:p w14:paraId="636E3E4E" w14:textId="2173A977" w:rsidR="007615D6" w:rsidRDefault="00D339FE" w:rsidP="00D339FE">
      <w:pPr>
        <w:keepNext/>
        <w:keepLines/>
        <w:ind w:left="1134" w:hanging="1134"/>
      </w:pPr>
      <w:r>
        <w:t>Slide 13:</w:t>
      </w:r>
      <w:r>
        <w:tab/>
        <w:t>It was clarified that the SIDs information needs to be updated with the latest changes and information at this meeting. This slide will be removed and a correct list provided at the next meeting.</w:t>
      </w:r>
    </w:p>
    <w:p w14:paraId="461FC975" w14:textId="1F5A5BA1" w:rsidR="00D339FE" w:rsidRDefault="00D339FE" w:rsidP="00D339FE">
      <w:pPr>
        <w:keepNext/>
        <w:keepLines/>
        <w:ind w:left="1134" w:hanging="1134"/>
      </w:pPr>
      <w:r>
        <w:t>Slide 19:</w:t>
      </w:r>
      <w:r>
        <w:tab/>
        <w:t>The September deadline should be for SID Stage 1 approval. Slide 19 should be removed as it repeats other information.</w:t>
      </w:r>
    </w:p>
    <w:p w14:paraId="04EC3F80" w14:textId="352177F1" w:rsidR="00D339FE" w:rsidRDefault="00D339FE" w:rsidP="00D339FE">
      <w:pPr>
        <w:keepNext/>
        <w:keepLines/>
        <w:ind w:left="1134" w:hanging="1134"/>
      </w:pPr>
      <w:r>
        <w:t>Slide 12:</w:t>
      </w:r>
      <w:r>
        <w:tab/>
        <w:t>Huawei commented that an SA WG1 SID had not been mentioned. This slide will be updated.</w:t>
      </w:r>
    </w:p>
    <w:p w14:paraId="739C788A" w14:textId="4EBACE0B" w:rsidR="00D339FE" w:rsidRDefault="00D339FE" w:rsidP="00D339FE">
      <w:pPr>
        <w:keepNext/>
        <w:keepLines/>
        <w:ind w:left="1134" w:hanging="1134"/>
      </w:pPr>
      <w:r>
        <w:t>Slide 12:</w:t>
      </w:r>
      <w:r>
        <w:tab/>
      </w:r>
      <w:proofErr w:type="spellStart"/>
      <w:r>
        <w:t>Matrixx</w:t>
      </w:r>
      <w:proofErr w:type="spellEnd"/>
      <w:r>
        <w:t xml:space="preserve"> commented that the WGs handling the Stage 2 and Stage 3 normative work are not indicated. </w:t>
      </w:r>
    </w:p>
    <w:p w14:paraId="04DE6F78" w14:textId="20B39404" w:rsidR="00D339FE" w:rsidRDefault="00D339FE" w:rsidP="00D339FE">
      <w:pPr>
        <w:keepNext/>
        <w:keepLines/>
        <w:ind w:left="1134" w:hanging="1134"/>
      </w:pPr>
      <w:r>
        <w:t>Slide 7:</w:t>
      </w:r>
      <w:r>
        <w:tab/>
        <w:t>It was clarified that the RAN information is not yet included in the Slides.</w:t>
      </w:r>
    </w:p>
    <w:p w14:paraId="57BA89AB" w14:textId="662558F7" w:rsidR="00D339FE" w:rsidRDefault="00D339FE" w:rsidP="00D339FE">
      <w:pPr>
        <w:keepNext/>
        <w:keepLines/>
        <w:ind w:left="1134" w:hanging="1134"/>
      </w:pPr>
      <w:r>
        <w:t>Slide 22:</w:t>
      </w:r>
      <w:r>
        <w:tab/>
        <w:t>It was clarified that SA WG3 can receive work from other WGs, such as RAN WGs.</w:t>
      </w:r>
      <w:r w:rsidRPr="00D339FE">
        <w:t xml:space="preserve"> </w:t>
      </w:r>
      <w:r>
        <w:t xml:space="preserve">This slide will be updated to remove this statement. </w:t>
      </w:r>
      <w:r w:rsidRPr="00D339FE">
        <w:rPr>
          <w:b/>
          <w:bCs/>
          <w:color w:val="0000FF"/>
        </w:rPr>
        <w:t>The content of Slide 22 is under review.</w:t>
      </w:r>
    </w:p>
    <w:p w14:paraId="2E15C0E7" w14:textId="41D2DA84" w:rsidR="00D339FE" w:rsidRPr="00D339FE" w:rsidRDefault="00D339FE" w:rsidP="00D339FE">
      <w:pPr>
        <w:keepNext/>
        <w:keepLines/>
        <w:ind w:left="1134" w:hanging="1134"/>
      </w:pPr>
      <w:r>
        <w:t>Slide 14:</w:t>
      </w:r>
      <w:r>
        <w:tab/>
        <w:t>SA WG1 and the SA WG1 Chair were thanked for their great effort in achieving the Rel-19 Stage 1 Freeze milestone.</w:t>
      </w:r>
    </w:p>
    <w:p w14:paraId="4C20534A" w14:textId="2A6E5E1F" w:rsidR="00D339FE" w:rsidRDefault="00D339FE" w:rsidP="00D339FE">
      <w:pPr>
        <w:keepNext/>
      </w:pPr>
      <w:r>
        <w:t xml:space="preserve">This was revised in </w:t>
      </w:r>
      <w:r w:rsidRPr="00CE3EC0">
        <w:rPr>
          <w:color w:val="0000FF"/>
        </w:rPr>
        <w:t>S</w:t>
      </w:r>
      <w:r>
        <w:rPr>
          <w:color w:val="0000FF"/>
        </w:rPr>
        <w:t>P</w:t>
      </w:r>
      <w:r w:rsidRPr="00CE3EC0">
        <w:rPr>
          <w:color w:val="0000FF"/>
        </w:rPr>
        <w:t>-23</w:t>
      </w:r>
      <w:r>
        <w:rPr>
          <w:color w:val="0000FF"/>
        </w:rPr>
        <w:t>1807</w:t>
      </w:r>
      <w:r>
        <w:t>.</w:t>
      </w:r>
    </w:p>
    <w:p w14:paraId="42E68D92" w14:textId="5115CB2D" w:rsidR="00D339FE" w:rsidRDefault="00D339FE" w:rsidP="00D339FE">
      <w:pPr>
        <w:keepNext/>
      </w:pPr>
      <w:r>
        <w:t xml:space="preserve">The Work Plan manager was thanked for this report, which was </w:t>
      </w:r>
      <w:r w:rsidRPr="00C3284B">
        <w:rPr>
          <w:color w:val="0000FF"/>
        </w:rPr>
        <w:t>noted</w:t>
      </w:r>
      <w:r>
        <w:t>.</w:t>
      </w:r>
    </w:p>
    <w:p w14:paraId="17591F77" w14:textId="671D8B19" w:rsidR="007615D6" w:rsidRPr="00EB0339" w:rsidRDefault="007615D6" w:rsidP="007615D6">
      <w:r w:rsidRPr="005B25A1">
        <w:rPr>
          <w:b/>
          <w:bCs/>
        </w:rPr>
        <w:t>Status:</w:t>
      </w:r>
      <w:r>
        <w:t xml:space="preserve"> </w:t>
      </w:r>
      <w:r>
        <w:rPr>
          <w:color w:val="0000FF"/>
        </w:rPr>
        <w:t>Noted</w:t>
      </w:r>
      <w:r>
        <w:t>.</w:t>
      </w:r>
    </w:p>
    <w:p w14:paraId="3E62DAE7" w14:textId="77777777" w:rsidR="00B06148" w:rsidRDefault="00B06148" w:rsidP="00BB3F37"/>
    <w:p w14:paraId="71749DD7" w14:textId="77777777" w:rsidR="007615D6" w:rsidRDefault="007615D6" w:rsidP="0010433C">
      <w:pPr>
        <w:pStyle w:val="Heading2"/>
      </w:pPr>
      <w:bookmarkStart w:id="127" w:name="_Toc153785311"/>
      <w:r>
        <w:t>21.4</w:t>
      </w:r>
      <w:r>
        <w:tab/>
        <w:t>Specification Status</w:t>
      </w:r>
      <w:bookmarkEnd w:id="127"/>
    </w:p>
    <w:p w14:paraId="21D83DB7" w14:textId="77777777" w:rsidR="00B06148" w:rsidRDefault="00000000" w:rsidP="00BB3F37">
      <w:r>
        <w:t>There were no contributions to this agenda item.</w:t>
      </w:r>
    </w:p>
    <w:p w14:paraId="7FC44BA6" w14:textId="77777777" w:rsidR="00B06148" w:rsidRDefault="00B06148" w:rsidP="00BB3F37"/>
    <w:p w14:paraId="28972C06" w14:textId="77777777" w:rsidR="007615D6" w:rsidRDefault="007615D6" w:rsidP="0010433C">
      <w:pPr>
        <w:pStyle w:val="Heading2"/>
      </w:pPr>
      <w:bookmarkStart w:id="128" w:name="_Toc153785312"/>
      <w:r>
        <w:t>21.5</w:t>
      </w:r>
      <w:r>
        <w:tab/>
        <w:t>Work Item Summaries for TR 21.91x</w:t>
      </w:r>
      <w:bookmarkEnd w:id="128"/>
    </w:p>
    <w:p w14:paraId="4A809A73" w14:textId="77777777" w:rsidR="00E00DA6" w:rsidRDefault="007615D6" w:rsidP="000A3FBD">
      <w:pPr>
        <w:pStyle w:val="NormTop"/>
      </w:pPr>
      <w:r>
        <w:rPr>
          <w:color w:val="0000FF"/>
        </w:rPr>
        <w:t>SP-231617</w:t>
      </w:r>
      <w:r w:rsidRPr="00D53282">
        <w:t xml:space="preserve"> </w:t>
      </w:r>
      <w:r>
        <w:t>(DRAFT TR) Initial Presentation of TR 21.918 on Summary of Rel-18 Work Items (Source: ETSI MCC (Work Plan Manager))</w:t>
      </w:r>
      <w:r>
        <w:br/>
      </w:r>
      <w:r w:rsidRPr="00D53282">
        <w:rPr>
          <w:b/>
        </w:rPr>
        <w:t>Document for:</w:t>
      </w:r>
      <w:r w:rsidRPr="00D53282">
        <w:t xml:space="preserve"> </w:t>
      </w:r>
      <w:r>
        <w:t>Discussion</w:t>
      </w:r>
      <w:r>
        <w:br/>
      </w:r>
      <w:r w:rsidRPr="00D53282">
        <w:rPr>
          <w:b/>
        </w:rPr>
        <w:t>Abstract:</w:t>
      </w:r>
      <w:r w:rsidRPr="00D53282">
        <w:t xml:space="preserve"> </w:t>
      </w:r>
      <w:r>
        <w:br/>
        <w:t>Abstract of document: TR 21.918 will provide a summary of each Rel-18 Feature or, whenever needed, of each significant Rel-18 Work Item. Inputs are expected by the Rapporteurs of all the Rel-18 Features. The list of expected contributions and the template to contribute are provided in Annexes A and B of this draft version TR 21.918, as well as in RP-233777 / CP-233299 / SP-231516. In this list, a Rapporteur shall provide the summary for the overall feature, identified by a Y in column I, including all aspects of the Feature, typically defined by different WGs. These are identified by an S in this same column. In other words: when writing her/his summary, the overall Feature rapporteur shall contact all the rapporteurs from all the WGs involved in the definition of the Feature, as to provide a complete summary of all aspects of the Feature. Changes since last presentation to SA: This is the first presentation to TSGs. Outstanding Issues: To write the TR. Contentious Issues: None.</w:t>
      </w:r>
    </w:p>
    <w:p w14:paraId="42B2176D" w14:textId="77777777" w:rsidR="007615D6" w:rsidRPr="005B25A1" w:rsidRDefault="007615D6" w:rsidP="007615D6">
      <w:pPr>
        <w:keepNext/>
        <w:keepLines/>
        <w:rPr>
          <w:b/>
          <w:bCs/>
        </w:rPr>
      </w:pPr>
      <w:r w:rsidRPr="005B25A1">
        <w:rPr>
          <w:b/>
          <w:bCs/>
        </w:rPr>
        <w:t>Plenary Discussion:</w:t>
      </w:r>
    </w:p>
    <w:p w14:paraId="45398EC8" w14:textId="51E37AFD" w:rsidR="007615D6" w:rsidRPr="00D339FE" w:rsidRDefault="00D339FE" w:rsidP="007615D6">
      <w:pPr>
        <w:keepNext/>
        <w:keepLines/>
      </w:pPr>
      <w:r>
        <w:t xml:space="preserve">The MCC Work Plan Manager asked for comments on the proposed structuring and grouping of Work Items if there are any issues. Ericsson asked to change the use of 'complexity saving'. This TR skeleton was provided for information and was </w:t>
      </w:r>
      <w:r w:rsidRPr="00C3284B">
        <w:rPr>
          <w:color w:val="0000FF"/>
        </w:rPr>
        <w:t>noted</w:t>
      </w:r>
      <w:r>
        <w:t xml:space="preserve"> as a basis for further updates.</w:t>
      </w:r>
    </w:p>
    <w:p w14:paraId="761DC177" w14:textId="39F5E7E4" w:rsidR="00D339FE" w:rsidRPr="00EB0339" w:rsidRDefault="00D339FE" w:rsidP="00D339FE">
      <w:r w:rsidRPr="005B25A1">
        <w:rPr>
          <w:b/>
          <w:bCs/>
        </w:rPr>
        <w:t>Status:</w:t>
      </w:r>
      <w:r>
        <w:t xml:space="preserve"> </w:t>
      </w:r>
      <w:r>
        <w:rPr>
          <w:color w:val="0000FF"/>
        </w:rPr>
        <w:t>Noted</w:t>
      </w:r>
      <w:r>
        <w:t>.</w:t>
      </w:r>
    </w:p>
    <w:p w14:paraId="25B070C1" w14:textId="77777777" w:rsidR="00D339FE" w:rsidRDefault="00D339FE" w:rsidP="00D339FE">
      <w:pPr>
        <w:pStyle w:val="NormTop"/>
      </w:pPr>
      <w:r>
        <w:rPr>
          <w:color w:val="0000FF"/>
        </w:rPr>
        <w:t>SP-231516</w:t>
      </w:r>
      <w:r w:rsidRPr="00D53282">
        <w:t xml:space="preserve"> </w:t>
      </w:r>
      <w:r>
        <w:t>(WI SUMMARY) Template for contributing to TR 21.918 ('Release 18 Description') (Source: MCC (Work Plan Manager))</w:t>
      </w:r>
      <w:r>
        <w:br/>
      </w:r>
      <w:r w:rsidRPr="00D53282">
        <w:rPr>
          <w:b/>
        </w:rPr>
        <w:t>Document for:</w:t>
      </w:r>
      <w:r w:rsidRPr="00D53282">
        <w:t xml:space="preserve"> </w:t>
      </w:r>
      <w:r>
        <w:t>Information</w:t>
      </w:r>
      <w:r>
        <w:br/>
      </w:r>
      <w:r w:rsidRPr="00D53282">
        <w:rPr>
          <w:b/>
        </w:rPr>
        <w:t>Abstract:</w:t>
      </w:r>
      <w:r w:rsidRPr="00D53282">
        <w:t xml:space="preserve"> </w:t>
      </w:r>
      <w:r>
        <w:br/>
        <w:t>Template for submission of WI Summaries.</w:t>
      </w:r>
    </w:p>
    <w:p w14:paraId="7CE25D4C" w14:textId="77777777" w:rsidR="00D339FE" w:rsidRPr="005B25A1" w:rsidRDefault="00D339FE" w:rsidP="00D339FE">
      <w:pPr>
        <w:keepNext/>
        <w:keepLines/>
        <w:rPr>
          <w:b/>
          <w:bCs/>
        </w:rPr>
      </w:pPr>
      <w:r w:rsidRPr="005B25A1">
        <w:rPr>
          <w:b/>
          <w:bCs/>
        </w:rPr>
        <w:t>Plenary Discussion:</w:t>
      </w:r>
    </w:p>
    <w:p w14:paraId="13222DDD" w14:textId="44FCB3F6" w:rsidR="00D339FE" w:rsidRPr="00D339FE" w:rsidRDefault="00D339FE" w:rsidP="00D339FE">
      <w:pPr>
        <w:keepNext/>
        <w:keepLines/>
      </w:pPr>
      <w:r>
        <w:t xml:space="preserve">It was clarified that '1 page' limit was not fixed, but intended to discourage the provision of very long summaries. It was clarified that summaries are expected from the overall Work Item Rapporteur and not from every work item of the same Work Item. This was </w:t>
      </w:r>
      <w:r w:rsidRPr="00D339FE">
        <w:rPr>
          <w:color w:val="FF0000"/>
        </w:rPr>
        <w:t xml:space="preserve">endorsed </w:t>
      </w:r>
      <w:r>
        <w:t>for use as a template for WI Summary submissions.</w:t>
      </w:r>
    </w:p>
    <w:p w14:paraId="6EA48E59" w14:textId="77777777" w:rsidR="00D339FE" w:rsidRPr="00EB0339" w:rsidRDefault="00D339FE" w:rsidP="00D339FE">
      <w:r w:rsidRPr="005B25A1">
        <w:rPr>
          <w:b/>
          <w:bCs/>
        </w:rPr>
        <w:t>Status:</w:t>
      </w:r>
      <w:r>
        <w:t xml:space="preserve"> </w:t>
      </w:r>
      <w:r w:rsidRPr="00D339FE">
        <w:rPr>
          <w:color w:val="FF0000"/>
        </w:rPr>
        <w:t>Endorsed</w:t>
      </w:r>
      <w:r>
        <w:t>.</w:t>
      </w:r>
    </w:p>
    <w:p w14:paraId="20BAEC79" w14:textId="77777777" w:rsidR="00E00DA6" w:rsidRDefault="007615D6" w:rsidP="000A3FBD">
      <w:pPr>
        <w:pStyle w:val="NormTop"/>
      </w:pPr>
      <w:r>
        <w:rPr>
          <w:color w:val="0000FF"/>
        </w:rPr>
        <w:t>SP-231615</w:t>
      </w:r>
      <w:r w:rsidRPr="00D53282">
        <w:t xml:space="preserve"> </w:t>
      </w:r>
      <w:r>
        <w:t>(WI SUMMARY) Summary for AMP (Source: China Telecom Corporation Ltd.)</w:t>
      </w:r>
      <w:r>
        <w:br/>
      </w:r>
      <w:r w:rsidRPr="00D53282">
        <w:rPr>
          <w:b/>
        </w:rPr>
        <w:t>Document for:</w:t>
      </w:r>
      <w:r w:rsidRPr="00D53282">
        <w:t xml:space="preserve"> </w:t>
      </w:r>
      <w:r>
        <w:t>Endorsement</w:t>
      </w:r>
      <w:r>
        <w:br/>
      </w:r>
      <w:r w:rsidRPr="00D53282">
        <w:rPr>
          <w:b/>
        </w:rPr>
        <w:t>Abstract:</w:t>
      </w:r>
      <w:r w:rsidRPr="00D53282">
        <w:t xml:space="preserve"> </w:t>
      </w:r>
      <w:r>
        <w:br/>
        <w:t>Summary for AMP.</w:t>
      </w:r>
    </w:p>
    <w:p w14:paraId="3E0E9B8C" w14:textId="77777777" w:rsidR="007615D6" w:rsidRPr="005B25A1" w:rsidRDefault="007615D6" w:rsidP="007615D6">
      <w:pPr>
        <w:keepNext/>
        <w:keepLines/>
        <w:rPr>
          <w:b/>
          <w:bCs/>
        </w:rPr>
      </w:pPr>
      <w:r w:rsidRPr="005B25A1">
        <w:rPr>
          <w:b/>
          <w:bCs/>
        </w:rPr>
        <w:t>Plenary Discussion:</w:t>
      </w:r>
    </w:p>
    <w:p w14:paraId="51722F89" w14:textId="30CCB155" w:rsidR="007615D6" w:rsidRPr="00D339FE" w:rsidRDefault="00D339FE" w:rsidP="007615D6">
      <w:pPr>
        <w:keepNext/>
        <w:keepLines/>
      </w:pPr>
      <w:r>
        <w:t xml:space="preserve">This WI SUMMARY was </w:t>
      </w:r>
      <w:r w:rsidRPr="00D339FE">
        <w:rPr>
          <w:color w:val="FF0000"/>
        </w:rPr>
        <w:t>endorsed</w:t>
      </w:r>
      <w:r>
        <w:t>.</w:t>
      </w:r>
    </w:p>
    <w:p w14:paraId="24968745" w14:textId="267F42D3" w:rsidR="007615D6" w:rsidRPr="00EB0339" w:rsidRDefault="007615D6" w:rsidP="007615D6">
      <w:r w:rsidRPr="005B25A1">
        <w:rPr>
          <w:b/>
          <w:bCs/>
        </w:rPr>
        <w:t>Status:</w:t>
      </w:r>
      <w:r>
        <w:t xml:space="preserve"> </w:t>
      </w:r>
      <w:r w:rsidR="00D339FE" w:rsidRPr="00D339FE">
        <w:rPr>
          <w:color w:val="FF0000"/>
        </w:rPr>
        <w:t>Endorsed</w:t>
      </w:r>
      <w:r>
        <w:t>.</w:t>
      </w:r>
    </w:p>
    <w:p w14:paraId="3DD01624" w14:textId="77777777" w:rsidR="00E00DA6" w:rsidRDefault="007615D6" w:rsidP="000A3FBD">
      <w:pPr>
        <w:pStyle w:val="NormTop"/>
      </w:pPr>
      <w:r>
        <w:rPr>
          <w:color w:val="0000FF"/>
        </w:rPr>
        <w:t>SP-231621</w:t>
      </w:r>
      <w:r w:rsidRPr="00D53282">
        <w:t xml:space="preserve"> </w:t>
      </w:r>
      <w:r>
        <w:t>(WI SUMMARY) Summary for Security Assurance Specification for Management Function (Source: Huawei Tech.(UK) Co.. Ltd)</w:t>
      </w:r>
      <w:r>
        <w:br/>
      </w:r>
      <w:r w:rsidRPr="00D53282">
        <w:rPr>
          <w:b/>
        </w:rPr>
        <w:t>Document for:</w:t>
      </w:r>
      <w:r w:rsidRPr="00D53282">
        <w:t xml:space="preserve"> </w:t>
      </w:r>
      <w:r>
        <w:t>Endorsement</w:t>
      </w:r>
      <w:r>
        <w:br/>
      </w:r>
      <w:r w:rsidRPr="00D53282">
        <w:rPr>
          <w:b/>
        </w:rPr>
        <w:t>Abstract:</w:t>
      </w:r>
      <w:r w:rsidRPr="00D53282">
        <w:t xml:space="preserve"> </w:t>
      </w:r>
      <w:r>
        <w:br/>
        <w:t>This is the work item summary for the development of the security assurance specification of the Management Function (</w:t>
      </w:r>
      <w:proofErr w:type="spellStart"/>
      <w:r>
        <w:t>MnF</w:t>
      </w:r>
      <w:proofErr w:type="spellEnd"/>
      <w:r>
        <w:t>).</w:t>
      </w:r>
    </w:p>
    <w:p w14:paraId="72EE4621" w14:textId="77777777" w:rsidR="007615D6" w:rsidRPr="005B25A1" w:rsidRDefault="007615D6" w:rsidP="007615D6">
      <w:pPr>
        <w:keepNext/>
        <w:keepLines/>
        <w:rPr>
          <w:b/>
          <w:bCs/>
        </w:rPr>
      </w:pPr>
      <w:r w:rsidRPr="005B25A1">
        <w:rPr>
          <w:b/>
          <w:bCs/>
        </w:rPr>
        <w:t>Plenary Discussion:</w:t>
      </w:r>
    </w:p>
    <w:p w14:paraId="3A60F95A" w14:textId="77777777" w:rsidR="00D339FE" w:rsidRPr="00D339FE" w:rsidRDefault="00D339FE" w:rsidP="00D339FE">
      <w:pPr>
        <w:keepNext/>
        <w:keepLines/>
      </w:pPr>
      <w:r>
        <w:t xml:space="preserve">This WI SUMMARY was </w:t>
      </w:r>
      <w:r w:rsidRPr="00D339FE">
        <w:rPr>
          <w:color w:val="FF0000"/>
        </w:rPr>
        <w:t>endorsed</w:t>
      </w:r>
      <w:r>
        <w:t>.</w:t>
      </w:r>
    </w:p>
    <w:p w14:paraId="354ACE4F" w14:textId="77777777" w:rsidR="00D339FE" w:rsidRPr="00EB0339" w:rsidRDefault="00D339FE" w:rsidP="00D339FE">
      <w:r w:rsidRPr="005B25A1">
        <w:rPr>
          <w:b/>
          <w:bCs/>
        </w:rPr>
        <w:t>Status:</w:t>
      </w:r>
      <w:r>
        <w:t xml:space="preserve"> </w:t>
      </w:r>
      <w:r w:rsidRPr="00D339FE">
        <w:rPr>
          <w:color w:val="FF0000"/>
        </w:rPr>
        <w:t>Endorsed</w:t>
      </w:r>
      <w:r>
        <w:t>.</w:t>
      </w:r>
    </w:p>
    <w:p w14:paraId="03CA6D01" w14:textId="77777777" w:rsidR="00E00DA6" w:rsidRDefault="007615D6" w:rsidP="000A3FBD">
      <w:pPr>
        <w:pStyle w:val="NormTop"/>
      </w:pPr>
      <w:r>
        <w:rPr>
          <w:color w:val="0000FF"/>
        </w:rPr>
        <w:t>SP-231614</w:t>
      </w:r>
      <w:r w:rsidRPr="00D53282">
        <w:t xml:space="preserve"> </w:t>
      </w:r>
      <w:r>
        <w:t xml:space="preserve">(WI SUMMARY) Summary for TEI18_DCAMP_Ph2 (Source: China </w:t>
      </w:r>
      <w:proofErr w:type="spellStart"/>
      <w:r>
        <w:t>Telecomunication</w:t>
      </w:r>
      <w:proofErr w:type="spellEnd"/>
      <w:r>
        <w:t xml:space="preserve"> Corp.)</w:t>
      </w:r>
      <w:r>
        <w:br/>
      </w:r>
      <w:r w:rsidRPr="00D53282">
        <w:rPr>
          <w:b/>
        </w:rPr>
        <w:t>Document for:</w:t>
      </w:r>
      <w:r w:rsidRPr="00D53282">
        <w:t xml:space="preserve"> </w:t>
      </w:r>
      <w:r>
        <w:t>Endorsement</w:t>
      </w:r>
      <w:r>
        <w:br/>
      </w:r>
      <w:r w:rsidRPr="00D53282">
        <w:rPr>
          <w:b/>
        </w:rPr>
        <w:t>Abstract:</w:t>
      </w:r>
      <w:r w:rsidRPr="00D53282">
        <w:t xml:space="preserve"> </w:t>
      </w:r>
      <w:r>
        <w:br/>
        <w:t>Summary for TEI18_DCAMP_Ph2.</w:t>
      </w:r>
    </w:p>
    <w:p w14:paraId="07C47BD6" w14:textId="77777777" w:rsidR="007615D6" w:rsidRPr="005B25A1" w:rsidRDefault="007615D6" w:rsidP="007615D6">
      <w:pPr>
        <w:keepNext/>
        <w:keepLines/>
        <w:rPr>
          <w:b/>
          <w:bCs/>
        </w:rPr>
      </w:pPr>
      <w:r w:rsidRPr="005B25A1">
        <w:rPr>
          <w:b/>
          <w:bCs/>
        </w:rPr>
        <w:t>Plenary Discussion:</w:t>
      </w:r>
    </w:p>
    <w:p w14:paraId="11D973A9" w14:textId="77777777" w:rsidR="00D339FE" w:rsidRPr="00D339FE" w:rsidRDefault="00D339FE" w:rsidP="00D339FE">
      <w:pPr>
        <w:keepNext/>
        <w:keepLines/>
      </w:pPr>
      <w:r>
        <w:t xml:space="preserve">This WI SUMMARY was </w:t>
      </w:r>
      <w:r w:rsidRPr="00D339FE">
        <w:rPr>
          <w:color w:val="FF0000"/>
        </w:rPr>
        <w:t>endorsed</w:t>
      </w:r>
      <w:r>
        <w:t>.</w:t>
      </w:r>
    </w:p>
    <w:p w14:paraId="5E36CE65" w14:textId="77777777" w:rsidR="00D339FE" w:rsidRPr="00EB0339" w:rsidRDefault="00D339FE" w:rsidP="00D339FE">
      <w:r w:rsidRPr="005B25A1">
        <w:rPr>
          <w:b/>
          <w:bCs/>
        </w:rPr>
        <w:t>Status:</w:t>
      </w:r>
      <w:r>
        <w:t xml:space="preserve"> </w:t>
      </w:r>
      <w:r w:rsidRPr="00D339FE">
        <w:rPr>
          <w:color w:val="FF0000"/>
        </w:rPr>
        <w:t>Endorsed</w:t>
      </w:r>
      <w:r>
        <w:t>.</w:t>
      </w:r>
    </w:p>
    <w:p w14:paraId="3DB60A22" w14:textId="77777777" w:rsidR="00E00DA6" w:rsidRDefault="007615D6" w:rsidP="000A3FBD">
      <w:pPr>
        <w:pStyle w:val="NormTop"/>
      </w:pPr>
      <w:r>
        <w:rPr>
          <w:color w:val="0000FF"/>
        </w:rPr>
        <w:t>SP-231613</w:t>
      </w:r>
      <w:r w:rsidRPr="00D53282">
        <w:t xml:space="preserve"> </w:t>
      </w:r>
      <w:r>
        <w:t>(WI SUMMARY) Summary for 5GSATB (Source: CATT)</w:t>
      </w:r>
      <w:r>
        <w:br/>
      </w:r>
      <w:r w:rsidRPr="00D53282">
        <w:rPr>
          <w:b/>
        </w:rPr>
        <w:t>Document for:</w:t>
      </w:r>
      <w:r w:rsidRPr="00D53282">
        <w:t xml:space="preserve"> </w:t>
      </w:r>
      <w:r>
        <w:t>Endorsement</w:t>
      </w:r>
      <w:r>
        <w:br/>
      </w:r>
      <w:r w:rsidRPr="00D53282">
        <w:rPr>
          <w:b/>
        </w:rPr>
        <w:t>Abstract:</w:t>
      </w:r>
      <w:r w:rsidRPr="00D53282">
        <w:t xml:space="preserve"> </w:t>
      </w:r>
      <w:r>
        <w:br/>
        <w:t>Work item summary for 5GSATB.</w:t>
      </w:r>
    </w:p>
    <w:p w14:paraId="0BAF8582" w14:textId="77777777" w:rsidR="007615D6" w:rsidRPr="005B25A1" w:rsidRDefault="007615D6" w:rsidP="007615D6">
      <w:pPr>
        <w:keepNext/>
        <w:keepLines/>
        <w:rPr>
          <w:b/>
          <w:bCs/>
        </w:rPr>
      </w:pPr>
      <w:r w:rsidRPr="005B25A1">
        <w:rPr>
          <w:b/>
          <w:bCs/>
        </w:rPr>
        <w:t>Plenary Discussion:</w:t>
      </w:r>
    </w:p>
    <w:p w14:paraId="7798D4C6" w14:textId="77777777" w:rsidR="00D339FE" w:rsidRPr="00D339FE" w:rsidRDefault="00D339FE" w:rsidP="00D339FE">
      <w:pPr>
        <w:keepNext/>
        <w:keepLines/>
      </w:pPr>
      <w:r>
        <w:t xml:space="preserve">This WI SUMMARY was </w:t>
      </w:r>
      <w:r w:rsidRPr="00D339FE">
        <w:rPr>
          <w:color w:val="FF0000"/>
        </w:rPr>
        <w:t>endorsed</w:t>
      </w:r>
      <w:r>
        <w:t>.</w:t>
      </w:r>
    </w:p>
    <w:p w14:paraId="3D27B933" w14:textId="77777777" w:rsidR="00D339FE" w:rsidRPr="00EB0339" w:rsidRDefault="00D339FE" w:rsidP="00D339FE">
      <w:r w:rsidRPr="005B25A1">
        <w:rPr>
          <w:b/>
          <w:bCs/>
        </w:rPr>
        <w:t>Status:</w:t>
      </w:r>
      <w:r>
        <w:t xml:space="preserve"> </w:t>
      </w:r>
      <w:r w:rsidRPr="00D339FE">
        <w:rPr>
          <w:color w:val="FF0000"/>
        </w:rPr>
        <w:t>Endorsed</w:t>
      </w:r>
      <w:r>
        <w:t>.</w:t>
      </w:r>
    </w:p>
    <w:p w14:paraId="265700D1" w14:textId="77777777" w:rsidR="00E00DA6" w:rsidRDefault="007615D6" w:rsidP="000A3FBD">
      <w:pPr>
        <w:pStyle w:val="NormTop"/>
      </w:pPr>
      <w:r>
        <w:rPr>
          <w:color w:val="0000FF"/>
        </w:rPr>
        <w:t>SP-231590</w:t>
      </w:r>
      <w:r w:rsidRPr="00D53282">
        <w:t xml:space="preserve"> </w:t>
      </w:r>
      <w:r>
        <w:t>(WI SUMMARY) Summary for PINAPP (Source: vivo)</w:t>
      </w:r>
      <w:r>
        <w:br/>
      </w:r>
      <w:r w:rsidRPr="00D53282">
        <w:rPr>
          <w:b/>
        </w:rPr>
        <w:t>Document for:</w:t>
      </w:r>
      <w:r w:rsidRPr="00D53282">
        <w:t xml:space="preserve"> </w:t>
      </w:r>
      <w:r>
        <w:t>Endorsement</w:t>
      </w:r>
      <w:r>
        <w:br/>
      </w:r>
      <w:r w:rsidRPr="00D53282">
        <w:rPr>
          <w:b/>
        </w:rPr>
        <w:t>Abstract:</w:t>
      </w:r>
      <w:r w:rsidRPr="00D53282">
        <w:t xml:space="preserve"> </w:t>
      </w:r>
      <w:r>
        <w:br/>
        <w:t>Summary for PINAPP.</w:t>
      </w:r>
    </w:p>
    <w:p w14:paraId="72C71D60" w14:textId="77777777" w:rsidR="007615D6" w:rsidRPr="005B25A1" w:rsidRDefault="007615D6" w:rsidP="007615D6">
      <w:pPr>
        <w:keepNext/>
        <w:keepLines/>
        <w:rPr>
          <w:b/>
          <w:bCs/>
        </w:rPr>
      </w:pPr>
      <w:r w:rsidRPr="005B25A1">
        <w:rPr>
          <w:b/>
          <w:bCs/>
        </w:rPr>
        <w:t>Plenary Discussion:</w:t>
      </w:r>
    </w:p>
    <w:p w14:paraId="37F8AA60" w14:textId="77777777" w:rsidR="00D339FE" w:rsidRPr="00D339FE" w:rsidRDefault="00D339FE" w:rsidP="00D339FE">
      <w:pPr>
        <w:keepNext/>
        <w:keepLines/>
      </w:pPr>
      <w:r>
        <w:t xml:space="preserve">This WI SUMMARY was </w:t>
      </w:r>
      <w:r w:rsidRPr="00D339FE">
        <w:rPr>
          <w:color w:val="FF0000"/>
        </w:rPr>
        <w:t>endorsed</w:t>
      </w:r>
      <w:r>
        <w:t>.</w:t>
      </w:r>
    </w:p>
    <w:p w14:paraId="59ACFE57" w14:textId="77777777" w:rsidR="00D339FE" w:rsidRPr="00EB0339" w:rsidRDefault="00D339FE" w:rsidP="00D339FE">
      <w:r w:rsidRPr="005B25A1">
        <w:rPr>
          <w:b/>
          <w:bCs/>
        </w:rPr>
        <w:t>Status:</w:t>
      </w:r>
      <w:r>
        <w:t xml:space="preserve"> </w:t>
      </w:r>
      <w:r w:rsidRPr="00D339FE">
        <w:rPr>
          <w:color w:val="FF0000"/>
        </w:rPr>
        <w:t>Endorsed</w:t>
      </w:r>
      <w:r>
        <w:t>.</w:t>
      </w:r>
    </w:p>
    <w:p w14:paraId="7797CF3C" w14:textId="77777777" w:rsidR="00E00DA6" w:rsidRDefault="007615D6" w:rsidP="000A3FBD">
      <w:pPr>
        <w:pStyle w:val="NormTop"/>
      </w:pPr>
      <w:r>
        <w:rPr>
          <w:color w:val="0000FF"/>
        </w:rPr>
        <w:t>SP-231591</w:t>
      </w:r>
      <w:r w:rsidRPr="00D53282">
        <w:t xml:space="preserve"> </w:t>
      </w:r>
      <w:r>
        <w:t>(WI SUMMARY) Summary for Rel-18 Enhancements of EE for 5G Phase 2 (Source: Huawei)</w:t>
      </w:r>
      <w:r>
        <w:br/>
      </w:r>
      <w:r w:rsidRPr="00D53282">
        <w:rPr>
          <w:b/>
        </w:rPr>
        <w:t>Document for:</w:t>
      </w:r>
      <w:r w:rsidRPr="00D53282">
        <w:t xml:space="preserve"> </w:t>
      </w:r>
      <w:r>
        <w:t>Endorsement</w:t>
      </w:r>
      <w:r>
        <w:br/>
      </w:r>
      <w:r w:rsidRPr="00D53282">
        <w:rPr>
          <w:b/>
        </w:rPr>
        <w:t>Abstract:</w:t>
      </w:r>
      <w:r w:rsidRPr="00D53282">
        <w:t xml:space="preserve"> </w:t>
      </w:r>
      <w:r>
        <w:br/>
        <w:t>Summary for Rel-18 Enhancements of EE for 5G Phase 2.</w:t>
      </w:r>
    </w:p>
    <w:p w14:paraId="15F632A7" w14:textId="77777777" w:rsidR="007615D6" w:rsidRPr="005B25A1" w:rsidRDefault="007615D6" w:rsidP="007615D6">
      <w:pPr>
        <w:keepNext/>
        <w:keepLines/>
        <w:rPr>
          <w:b/>
          <w:bCs/>
        </w:rPr>
      </w:pPr>
      <w:r w:rsidRPr="005B25A1">
        <w:rPr>
          <w:b/>
          <w:bCs/>
        </w:rPr>
        <w:t>Plenary Discussion:</w:t>
      </w:r>
    </w:p>
    <w:p w14:paraId="5CA624CC" w14:textId="77777777" w:rsidR="00D339FE" w:rsidRPr="00D339FE" w:rsidRDefault="00D339FE" w:rsidP="00D339FE">
      <w:pPr>
        <w:keepNext/>
        <w:keepLines/>
      </w:pPr>
      <w:r>
        <w:t xml:space="preserve">This WI SUMMARY was </w:t>
      </w:r>
      <w:r w:rsidRPr="00D339FE">
        <w:rPr>
          <w:color w:val="FF0000"/>
        </w:rPr>
        <w:t>endorsed</w:t>
      </w:r>
      <w:r>
        <w:t>.</w:t>
      </w:r>
    </w:p>
    <w:p w14:paraId="6CDE941A" w14:textId="77777777" w:rsidR="00D339FE" w:rsidRPr="00EB0339" w:rsidRDefault="00D339FE" w:rsidP="00D339FE">
      <w:r w:rsidRPr="005B25A1">
        <w:rPr>
          <w:b/>
          <w:bCs/>
        </w:rPr>
        <w:t>Status:</w:t>
      </w:r>
      <w:r>
        <w:t xml:space="preserve"> </w:t>
      </w:r>
      <w:r w:rsidRPr="00D339FE">
        <w:rPr>
          <w:color w:val="FF0000"/>
        </w:rPr>
        <w:t>Endorsed</w:t>
      </w:r>
      <w:r>
        <w:t>.</w:t>
      </w:r>
    </w:p>
    <w:p w14:paraId="34197EF4" w14:textId="77777777" w:rsidR="00E00DA6" w:rsidRDefault="007615D6" w:rsidP="000A3FBD">
      <w:pPr>
        <w:pStyle w:val="NormTop"/>
      </w:pPr>
      <w:r>
        <w:rPr>
          <w:color w:val="0000FF"/>
        </w:rPr>
        <w:t>SP-231592</w:t>
      </w:r>
      <w:r w:rsidRPr="00D53282">
        <w:t xml:space="preserve"> </w:t>
      </w:r>
      <w:r>
        <w:t>(WI SUMMARY) Summary for Rel-18 Intent driven Management Service for Mobile Network phase 2 (Source: Huawei)</w:t>
      </w:r>
      <w:r>
        <w:br/>
      </w:r>
      <w:r w:rsidRPr="00D53282">
        <w:rPr>
          <w:b/>
        </w:rPr>
        <w:t>Document for:</w:t>
      </w:r>
      <w:r w:rsidRPr="00D53282">
        <w:t xml:space="preserve"> </w:t>
      </w:r>
      <w:r>
        <w:t>Endorsement</w:t>
      </w:r>
      <w:r>
        <w:br/>
      </w:r>
      <w:r w:rsidRPr="00D53282">
        <w:rPr>
          <w:b/>
        </w:rPr>
        <w:t>Abstract:</w:t>
      </w:r>
      <w:r w:rsidRPr="00D53282">
        <w:t xml:space="preserve"> </w:t>
      </w:r>
      <w:r>
        <w:br/>
        <w:t>Summary for Rel-18 Intent driven Management Service for Mobile Network phase 2.</w:t>
      </w:r>
    </w:p>
    <w:p w14:paraId="51282205" w14:textId="77777777" w:rsidR="007615D6" w:rsidRPr="005B25A1" w:rsidRDefault="007615D6" w:rsidP="007615D6">
      <w:pPr>
        <w:keepNext/>
        <w:keepLines/>
        <w:rPr>
          <w:b/>
          <w:bCs/>
        </w:rPr>
      </w:pPr>
      <w:r w:rsidRPr="005B25A1">
        <w:rPr>
          <w:b/>
          <w:bCs/>
        </w:rPr>
        <w:t>Plenary Discussion:</w:t>
      </w:r>
    </w:p>
    <w:p w14:paraId="31E49C29" w14:textId="77777777" w:rsidR="00D339FE" w:rsidRPr="00D339FE" w:rsidRDefault="00D339FE" w:rsidP="00D339FE">
      <w:pPr>
        <w:keepNext/>
        <w:keepLines/>
      </w:pPr>
      <w:r>
        <w:t xml:space="preserve">This WI SUMMARY was </w:t>
      </w:r>
      <w:r w:rsidRPr="00D339FE">
        <w:rPr>
          <w:color w:val="FF0000"/>
        </w:rPr>
        <w:t>endorsed</w:t>
      </w:r>
      <w:r>
        <w:t>.</w:t>
      </w:r>
    </w:p>
    <w:p w14:paraId="2A47AE55" w14:textId="77777777" w:rsidR="00D339FE" w:rsidRPr="00EB0339" w:rsidRDefault="00D339FE" w:rsidP="00D339FE">
      <w:r w:rsidRPr="005B25A1">
        <w:rPr>
          <w:b/>
          <w:bCs/>
        </w:rPr>
        <w:t>Status:</w:t>
      </w:r>
      <w:r>
        <w:t xml:space="preserve"> </w:t>
      </w:r>
      <w:r w:rsidRPr="00D339FE">
        <w:rPr>
          <w:color w:val="FF0000"/>
        </w:rPr>
        <w:t>Endorsed</w:t>
      </w:r>
      <w:r>
        <w:t>.</w:t>
      </w:r>
    </w:p>
    <w:p w14:paraId="0EAECEDF" w14:textId="77777777" w:rsidR="00E00DA6" w:rsidRDefault="007615D6" w:rsidP="000A3FBD">
      <w:pPr>
        <w:pStyle w:val="NormTop"/>
      </w:pPr>
      <w:r>
        <w:rPr>
          <w:color w:val="0000FF"/>
        </w:rPr>
        <w:t>SP-231582</w:t>
      </w:r>
      <w:r w:rsidRPr="00D53282">
        <w:t xml:space="preserve"> </w:t>
      </w:r>
      <w:r>
        <w:t>(WI SUMMARY) Summary for Low Power High Accuracy Positioning for Industry IoT (Source: Huawei )</w:t>
      </w:r>
      <w:r>
        <w:br/>
      </w:r>
      <w:r w:rsidRPr="00D53282">
        <w:rPr>
          <w:b/>
        </w:rPr>
        <w:t>Document for:</w:t>
      </w:r>
      <w:r w:rsidRPr="00D53282">
        <w:t xml:space="preserve"> </w:t>
      </w:r>
      <w:r>
        <w:t>Endorsement</w:t>
      </w:r>
      <w:r>
        <w:br/>
      </w:r>
      <w:r w:rsidRPr="00D53282">
        <w:rPr>
          <w:b/>
        </w:rPr>
        <w:t>Abstract:</w:t>
      </w:r>
      <w:r w:rsidRPr="00D53282">
        <w:t xml:space="preserve"> </w:t>
      </w:r>
      <w:r>
        <w:br/>
        <w:t>Summary for Low Power High Accuracy Positioning for Industry IoT (LPHAP) for TR 21.918 ('Release 18 Description; Summary of Rel-18 Work Items').</w:t>
      </w:r>
    </w:p>
    <w:p w14:paraId="634301E6" w14:textId="77777777" w:rsidR="007615D6" w:rsidRPr="005B25A1" w:rsidRDefault="007615D6" w:rsidP="007615D6">
      <w:pPr>
        <w:keepNext/>
        <w:keepLines/>
        <w:rPr>
          <w:b/>
          <w:bCs/>
        </w:rPr>
      </w:pPr>
      <w:r w:rsidRPr="005B25A1">
        <w:rPr>
          <w:b/>
          <w:bCs/>
        </w:rPr>
        <w:t>Plenary Discussion:</w:t>
      </w:r>
    </w:p>
    <w:p w14:paraId="1AF7B9C3" w14:textId="77777777" w:rsidR="00D339FE" w:rsidRPr="00D339FE" w:rsidRDefault="00D339FE" w:rsidP="00D339FE">
      <w:pPr>
        <w:keepNext/>
        <w:keepLines/>
      </w:pPr>
      <w:r>
        <w:t xml:space="preserve">This WI SUMMARY was </w:t>
      </w:r>
      <w:r w:rsidRPr="00D339FE">
        <w:rPr>
          <w:color w:val="FF0000"/>
        </w:rPr>
        <w:t>endorsed</w:t>
      </w:r>
      <w:r>
        <w:t>.</w:t>
      </w:r>
    </w:p>
    <w:p w14:paraId="2C9E413D" w14:textId="77777777" w:rsidR="00D339FE" w:rsidRPr="00EB0339" w:rsidRDefault="00D339FE" w:rsidP="00D339FE">
      <w:r w:rsidRPr="005B25A1">
        <w:rPr>
          <w:b/>
          <w:bCs/>
        </w:rPr>
        <w:t>Status:</w:t>
      </w:r>
      <w:r>
        <w:t xml:space="preserve"> </w:t>
      </w:r>
      <w:r w:rsidRPr="00D339FE">
        <w:rPr>
          <w:color w:val="FF0000"/>
        </w:rPr>
        <w:t>Endorsed</w:t>
      </w:r>
      <w:r>
        <w:t>.</w:t>
      </w:r>
    </w:p>
    <w:p w14:paraId="42E0BE56" w14:textId="77777777" w:rsidR="00E00DA6" w:rsidRDefault="007615D6" w:rsidP="000A3FBD">
      <w:pPr>
        <w:pStyle w:val="NormTop"/>
      </w:pPr>
      <w:r>
        <w:rPr>
          <w:color w:val="0000FF"/>
        </w:rPr>
        <w:t>SP-231586</w:t>
      </w:r>
      <w:r w:rsidRPr="00D53282">
        <w:t xml:space="preserve"> </w:t>
      </w:r>
      <w:r>
        <w:t>(WI SUMMARY) Summary for Personal IoT Networks (Source: vivo)</w:t>
      </w:r>
      <w:r>
        <w:br/>
      </w:r>
      <w:r w:rsidRPr="00D53282">
        <w:rPr>
          <w:b/>
        </w:rPr>
        <w:t>Document for:</w:t>
      </w:r>
      <w:r w:rsidRPr="00D53282">
        <w:t xml:space="preserve"> </w:t>
      </w:r>
      <w:r>
        <w:t>Endorsement</w:t>
      </w:r>
      <w:r>
        <w:br/>
      </w:r>
      <w:r w:rsidRPr="00D53282">
        <w:rPr>
          <w:b/>
        </w:rPr>
        <w:t>Abstract:</w:t>
      </w:r>
      <w:r w:rsidRPr="00D53282">
        <w:t xml:space="preserve"> </w:t>
      </w:r>
      <w:r>
        <w:br/>
        <w:t>Summary for Personal IoT Networks.</w:t>
      </w:r>
    </w:p>
    <w:p w14:paraId="42F2CACD" w14:textId="77777777" w:rsidR="007615D6" w:rsidRPr="005B25A1" w:rsidRDefault="007615D6" w:rsidP="007615D6">
      <w:pPr>
        <w:keepNext/>
        <w:keepLines/>
        <w:rPr>
          <w:b/>
          <w:bCs/>
        </w:rPr>
      </w:pPr>
      <w:r w:rsidRPr="005B25A1">
        <w:rPr>
          <w:b/>
          <w:bCs/>
        </w:rPr>
        <w:t>Plenary Discussion:</w:t>
      </w:r>
    </w:p>
    <w:p w14:paraId="4E397B01" w14:textId="77777777" w:rsidR="00D339FE" w:rsidRPr="00D339FE" w:rsidRDefault="00D339FE" w:rsidP="00D339FE">
      <w:pPr>
        <w:keepNext/>
        <w:keepLines/>
      </w:pPr>
      <w:r>
        <w:t xml:space="preserve">This WI SUMMARY was </w:t>
      </w:r>
      <w:r w:rsidRPr="00D339FE">
        <w:rPr>
          <w:color w:val="FF0000"/>
        </w:rPr>
        <w:t>endorsed</w:t>
      </w:r>
      <w:r>
        <w:t>.</w:t>
      </w:r>
    </w:p>
    <w:p w14:paraId="0E30B7E6" w14:textId="77777777" w:rsidR="00D339FE" w:rsidRPr="00EB0339" w:rsidRDefault="00D339FE" w:rsidP="00D339FE">
      <w:r w:rsidRPr="005B25A1">
        <w:rPr>
          <w:b/>
          <w:bCs/>
        </w:rPr>
        <w:t>Status:</w:t>
      </w:r>
      <w:r>
        <w:t xml:space="preserve"> </w:t>
      </w:r>
      <w:r w:rsidRPr="00D339FE">
        <w:rPr>
          <w:color w:val="FF0000"/>
        </w:rPr>
        <w:t>Endorsed</w:t>
      </w:r>
      <w:r>
        <w:t>.</w:t>
      </w:r>
    </w:p>
    <w:p w14:paraId="6756B7E5" w14:textId="77777777" w:rsidR="00E00DA6" w:rsidRDefault="007615D6" w:rsidP="000A3FBD">
      <w:pPr>
        <w:pStyle w:val="NormTop"/>
      </w:pPr>
      <w:r>
        <w:rPr>
          <w:color w:val="0000FF"/>
        </w:rPr>
        <w:t>SP-231535</w:t>
      </w:r>
      <w:r w:rsidRPr="00D53282">
        <w:t xml:space="preserve"> </w:t>
      </w:r>
      <w:r>
        <w:t>(WI SUMMARY) Summary of R18 eNS_Ph3 (Source: ZTE, LG Electronics)</w:t>
      </w:r>
      <w:r>
        <w:br/>
      </w:r>
      <w:r w:rsidRPr="00D53282">
        <w:rPr>
          <w:b/>
        </w:rPr>
        <w:t>Document for:</w:t>
      </w:r>
      <w:r w:rsidRPr="00D53282">
        <w:t xml:space="preserve"> </w:t>
      </w:r>
      <w:r>
        <w:t>Endorsement</w:t>
      </w:r>
      <w:r>
        <w:br/>
      </w:r>
      <w:r w:rsidRPr="00D53282">
        <w:rPr>
          <w:b/>
        </w:rPr>
        <w:t>Abstract:</w:t>
      </w:r>
      <w:r w:rsidRPr="00D53282">
        <w:t xml:space="preserve"> </w:t>
      </w:r>
      <w:r>
        <w:br/>
        <w:t>Summary of R18 eNS_Ph3.</w:t>
      </w:r>
    </w:p>
    <w:p w14:paraId="04D9ACEE" w14:textId="77777777" w:rsidR="007615D6" w:rsidRPr="005B25A1" w:rsidRDefault="007615D6" w:rsidP="007615D6">
      <w:pPr>
        <w:keepNext/>
        <w:keepLines/>
        <w:rPr>
          <w:b/>
          <w:bCs/>
        </w:rPr>
      </w:pPr>
      <w:r w:rsidRPr="005B25A1">
        <w:rPr>
          <w:b/>
          <w:bCs/>
        </w:rPr>
        <w:t>Plenary Discussion:</w:t>
      </w:r>
    </w:p>
    <w:p w14:paraId="7E0BA08F" w14:textId="77777777" w:rsidR="00D339FE" w:rsidRPr="00D339FE" w:rsidRDefault="00D339FE" w:rsidP="00D339FE">
      <w:pPr>
        <w:keepNext/>
        <w:keepLines/>
      </w:pPr>
      <w:r>
        <w:t xml:space="preserve">This WI SUMMARY was </w:t>
      </w:r>
      <w:r w:rsidRPr="00D339FE">
        <w:rPr>
          <w:color w:val="FF0000"/>
        </w:rPr>
        <w:t>endorsed</w:t>
      </w:r>
      <w:r>
        <w:t>.</w:t>
      </w:r>
    </w:p>
    <w:p w14:paraId="1F1B7C05" w14:textId="77777777" w:rsidR="00D339FE" w:rsidRPr="00EB0339" w:rsidRDefault="00D339FE" w:rsidP="00D339FE">
      <w:r w:rsidRPr="005B25A1">
        <w:rPr>
          <w:b/>
          <w:bCs/>
        </w:rPr>
        <w:t>Status:</w:t>
      </w:r>
      <w:r>
        <w:t xml:space="preserve"> </w:t>
      </w:r>
      <w:r w:rsidRPr="00D339FE">
        <w:rPr>
          <w:color w:val="FF0000"/>
        </w:rPr>
        <w:t>Endorsed</w:t>
      </w:r>
      <w:r>
        <w:t>.</w:t>
      </w:r>
    </w:p>
    <w:p w14:paraId="60288C69" w14:textId="77777777" w:rsidR="00E00DA6" w:rsidRDefault="007615D6" w:rsidP="000A3FBD">
      <w:pPr>
        <w:pStyle w:val="NormTop"/>
      </w:pPr>
      <w:r>
        <w:rPr>
          <w:color w:val="0000FF"/>
        </w:rPr>
        <w:t>SP-231536</w:t>
      </w:r>
      <w:r w:rsidRPr="00D53282">
        <w:t xml:space="preserve"> </w:t>
      </w:r>
      <w:r>
        <w:t>(WI SUMMARY) Summary of R18 eNSAC (Source: ZTE Corporation)</w:t>
      </w:r>
      <w:r>
        <w:br/>
      </w:r>
      <w:r w:rsidRPr="00D53282">
        <w:rPr>
          <w:b/>
        </w:rPr>
        <w:t>Document for:</w:t>
      </w:r>
      <w:r w:rsidRPr="00D53282">
        <w:t xml:space="preserve"> </w:t>
      </w:r>
      <w:r>
        <w:t>Endorsement</w:t>
      </w:r>
      <w:r>
        <w:br/>
      </w:r>
      <w:r w:rsidRPr="00D53282">
        <w:rPr>
          <w:b/>
        </w:rPr>
        <w:t>Abstract:</w:t>
      </w:r>
      <w:r w:rsidRPr="00D53282">
        <w:t xml:space="preserve"> </w:t>
      </w:r>
      <w:r>
        <w:br/>
        <w:t>Summary of R18 eNSAC.</w:t>
      </w:r>
    </w:p>
    <w:p w14:paraId="0E9F792E" w14:textId="77777777" w:rsidR="007615D6" w:rsidRPr="005B25A1" w:rsidRDefault="007615D6" w:rsidP="007615D6">
      <w:pPr>
        <w:keepNext/>
        <w:keepLines/>
        <w:rPr>
          <w:b/>
          <w:bCs/>
        </w:rPr>
      </w:pPr>
      <w:r w:rsidRPr="005B25A1">
        <w:rPr>
          <w:b/>
          <w:bCs/>
        </w:rPr>
        <w:t>Plenary Discussion:</w:t>
      </w:r>
    </w:p>
    <w:p w14:paraId="7C719F35" w14:textId="77777777" w:rsidR="00D339FE" w:rsidRPr="00D339FE" w:rsidRDefault="00D339FE" w:rsidP="00D339FE">
      <w:pPr>
        <w:keepNext/>
        <w:keepLines/>
      </w:pPr>
      <w:r>
        <w:t xml:space="preserve">This WI SUMMARY was </w:t>
      </w:r>
      <w:r w:rsidRPr="00D339FE">
        <w:rPr>
          <w:color w:val="FF0000"/>
        </w:rPr>
        <w:t>endorsed</w:t>
      </w:r>
      <w:r>
        <w:t>.</w:t>
      </w:r>
    </w:p>
    <w:p w14:paraId="2DF5BAD4" w14:textId="77777777" w:rsidR="00D339FE" w:rsidRPr="00EB0339" w:rsidRDefault="00D339FE" w:rsidP="00D339FE">
      <w:r w:rsidRPr="005B25A1">
        <w:rPr>
          <w:b/>
          <w:bCs/>
        </w:rPr>
        <w:t>Status:</w:t>
      </w:r>
      <w:r>
        <w:t xml:space="preserve"> </w:t>
      </w:r>
      <w:r w:rsidRPr="00D339FE">
        <w:rPr>
          <w:color w:val="FF0000"/>
        </w:rPr>
        <w:t>Endorsed</w:t>
      </w:r>
      <w:r>
        <w:t>.</w:t>
      </w:r>
    </w:p>
    <w:p w14:paraId="411223B2" w14:textId="77777777" w:rsidR="00E00DA6" w:rsidRDefault="007615D6" w:rsidP="000A3FBD">
      <w:pPr>
        <w:pStyle w:val="NormTop"/>
      </w:pPr>
      <w:r>
        <w:rPr>
          <w:color w:val="0000FF"/>
        </w:rPr>
        <w:t>SP-231655</w:t>
      </w:r>
      <w:r w:rsidRPr="00D53282">
        <w:t xml:space="preserve"> </w:t>
      </w:r>
      <w:r>
        <w:t>(WI SUMMARY) Summary for the IETF OSCORE protocol profiles for GBA and AKMA (Source: L.M. Ericsson Limited)</w:t>
      </w:r>
      <w:r>
        <w:br/>
      </w:r>
      <w:r w:rsidRPr="00D53282">
        <w:rPr>
          <w:b/>
        </w:rPr>
        <w:t>Document for:</w:t>
      </w:r>
      <w:r w:rsidRPr="00D53282">
        <w:t xml:space="preserve"> </w:t>
      </w:r>
      <w:r>
        <w:t>Endorsement</w:t>
      </w:r>
      <w:r>
        <w:br/>
      </w:r>
      <w:r w:rsidRPr="00D53282">
        <w:rPr>
          <w:b/>
        </w:rPr>
        <w:t>Abstract:</w:t>
      </w:r>
      <w:r w:rsidRPr="00D53282">
        <w:t xml:space="preserve"> </w:t>
      </w:r>
      <w:r>
        <w:br/>
        <w:t>Summary for the IETF OSCORE protocol profiles for GBA and AKMA.</w:t>
      </w:r>
    </w:p>
    <w:p w14:paraId="6FF0407F" w14:textId="77777777" w:rsidR="007615D6" w:rsidRPr="005B25A1" w:rsidRDefault="007615D6" w:rsidP="007615D6">
      <w:pPr>
        <w:keepNext/>
        <w:keepLines/>
        <w:rPr>
          <w:b/>
          <w:bCs/>
        </w:rPr>
      </w:pPr>
      <w:r w:rsidRPr="005B25A1">
        <w:rPr>
          <w:b/>
          <w:bCs/>
        </w:rPr>
        <w:t>Plenary Discussion:</w:t>
      </w:r>
    </w:p>
    <w:p w14:paraId="470D132F" w14:textId="77777777" w:rsidR="00D339FE" w:rsidRPr="00D339FE" w:rsidRDefault="00D339FE" w:rsidP="00D339FE">
      <w:pPr>
        <w:keepNext/>
        <w:keepLines/>
      </w:pPr>
      <w:r>
        <w:t xml:space="preserve">This WI SUMMARY was </w:t>
      </w:r>
      <w:r w:rsidRPr="00D339FE">
        <w:rPr>
          <w:color w:val="FF0000"/>
        </w:rPr>
        <w:t>endorsed</w:t>
      </w:r>
      <w:r>
        <w:t>.</w:t>
      </w:r>
    </w:p>
    <w:p w14:paraId="5BA5C671" w14:textId="77777777" w:rsidR="00D339FE" w:rsidRPr="00EB0339" w:rsidRDefault="00D339FE" w:rsidP="00D339FE">
      <w:r w:rsidRPr="005B25A1">
        <w:rPr>
          <w:b/>
          <w:bCs/>
        </w:rPr>
        <w:t>Status:</w:t>
      </w:r>
      <w:r>
        <w:t xml:space="preserve"> </w:t>
      </w:r>
      <w:r w:rsidRPr="00D339FE">
        <w:rPr>
          <w:color w:val="FF0000"/>
        </w:rPr>
        <w:t>Endorsed</w:t>
      </w:r>
      <w:r>
        <w:t>.</w:t>
      </w:r>
    </w:p>
    <w:p w14:paraId="77307F0B" w14:textId="77777777" w:rsidR="00E00DA6" w:rsidRDefault="007615D6" w:rsidP="000A3FBD">
      <w:pPr>
        <w:pStyle w:val="NormTop"/>
      </w:pPr>
      <w:r>
        <w:rPr>
          <w:color w:val="0000FF"/>
        </w:rPr>
        <w:t>SP-231635</w:t>
      </w:r>
      <w:r w:rsidRPr="00D53282">
        <w:t xml:space="preserve"> </w:t>
      </w:r>
      <w:r>
        <w:t>(WI SUMMARY) Summary for Automated Certificate Management in SBA (Source: Nokia, Nokia Shanghai Bell)</w:t>
      </w:r>
      <w:r>
        <w:br/>
      </w:r>
      <w:r w:rsidRPr="00D53282">
        <w:rPr>
          <w:b/>
        </w:rPr>
        <w:t>Document for:</w:t>
      </w:r>
      <w:r w:rsidRPr="00D53282">
        <w:t xml:space="preserve"> </w:t>
      </w:r>
      <w:r>
        <w:t>Endorsement</w:t>
      </w:r>
      <w:r>
        <w:br/>
      </w:r>
      <w:r w:rsidRPr="00D53282">
        <w:rPr>
          <w:b/>
        </w:rPr>
        <w:t>Abstract:</w:t>
      </w:r>
      <w:r w:rsidRPr="00D53282">
        <w:t xml:space="preserve"> </w:t>
      </w:r>
      <w:r>
        <w:br/>
        <w:t>WI Summary for Automated Certificate Management in SBA.</w:t>
      </w:r>
    </w:p>
    <w:p w14:paraId="1A86C66E" w14:textId="77777777" w:rsidR="007615D6" w:rsidRPr="005B25A1" w:rsidRDefault="007615D6" w:rsidP="007615D6">
      <w:pPr>
        <w:keepNext/>
        <w:keepLines/>
        <w:rPr>
          <w:b/>
          <w:bCs/>
        </w:rPr>
      </w:pPr>
      <w:r w:rsidRPr="005B25A1">
        <w:rPr>
          <w:b/>
          <w:bCs/>
        </w:rPr>
        <w:t>Plenary Discussion:</w:t>
      </w:r>
    </w:p>
    <w:p w14:paraId="01BACB20" w14:textId="77777777" w:rsidR="00D339FE" w:rsidRPr="00D339FE" w:rsidRDefault="00D339FE" w:rsidP="00D339FE">
      <w:pPr>
        <w:keepNext/>
        <w:keepLines/>
      </w:pPr>
      <w:r>
        <w:t xml:space="preserve">This WI SUMMARY was </w:t>
      </w:r>
      <w:r w:rsidRPr="00D339FE">
        <w:rPr>
          <w:color w:val="FF0000"/>
        </w:rPr>
        <w:t>endorsed</w:t>
      </w:r>
      <w:r>
        <w:t>.</w:t>
      </w:r>
    </w:p>
    <w:p w14:paraId="760F3794" w14:textId="77777777" w:rsidR="00D339FE" w:rsidRPr="00EB0339" w:rsidRDefault="00D339FE" w:rsidP="00D339FE">
      <w:r w:rsidRPr="005B25A1">
        <w:rPr>
          <w:b/>
          <w:bCs/>
        </w:rPr>
        <w:t>Status:</w:t>
      </w:r>
      <w:r>
        <w:t xml:space="preserve"> </w:t>
      </w:r>
      <w:r w:rsidRPr="00D339FE">
        <w:rPr>
          <w:color w:val="FF0000"/>
        </w:rPr>
        <w:t>Endorsed</w:t>
      </w:r>
      <w:r>
        <w:t>.</w:t>
      </w:r>
    </w:p>
    <w:p w14:paraId="1C8B9617" w14:textId="77777777" w:rsidR="00B06148" w:rsidRDefault="00B06148" w:rsidP="00BB3F37"/>
    <w:p w14:paraId="3209B06C" w14:textId="77777777" w:rsidR="007615D6" w:rsidRDefault="007615D6" w:rsidP="0010433C">
      <w:pPr>
        <w:pStyle w:val="Heading2"/>
      </w:pPr>
      <w:bookmarkStart w:id="129" w:name="_Toc153785313"/>
      <w:r>
        <w:t>21.6</w:t>
      </w:r>
      <w:r>
        <w:tab/>
        <w:t>Improvements to working methods &amp; CRs against 3GPP TSG SA owned Specifications</w:t>
      </w:r>
      <w:bookmarkEnd w:id="129"/>
    </w:p>
    <w:p w14:paraId="38C1DE53" w14:textId="77777777" w:rsidR="00E00DA6" w:rsidRDefault="007615D6" w:rsidP="000A3FBD">
      <w:pPr>
        <w:pStyle w:val="NormTop"/>
      </w:pPr>
      <w:r>
        <w:rPr>
          <w:color w:val="0000FF"/>
        </w:rPr>
        <w:t>SP-231624</w:t>
      </w:r>
      <w:r w:rsidRPr="00D53282">
        <w:t xml:space="preserve"> </w:t>
      </w:r>
      <w:r>
        <w:t>(CR) 21.905 CR0123 (Rel-15, 'F'):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1) The abbreviation DN is updated from Destination Network to Data Network; 2) The abbreviation DN = Distinguished Name is added; and 3) A typo in the term Supplementary is corrected in the abbreviation of SI as Supplementary Information.</w:t>
      </w:r>
    </w:p>
    <w:p w14:paraId="007AEDBF" w14:textId="77777777" w:rsidR="007615D6" w:rsidRPr="005B25A1" w:rsidRDefault="007615D6" w:rsidP="007615D6">
      <w:pPr>
        <w:keepNext/>
        <w:keepLines/>
        <w:rPr>
          <w:b/>
          <w:bCs/>
        </w:rPr>
      </w:pPr>
      <w:r w:rsidRPr="005B25A1">
        <w:rPr>
          <w:b/>
          <w:bCs/>
        </w:rPr>
        <w:t>Plenary Discussion:</w:t>
      </w:r>
    </w:p>
    <w:p w14:paraId="06FF78D4" w14:textId="79EA713C" w:rsidR="007615D6" w:rsidRPr="00D339FE" w:rsidRDefault="00D339FE" w:rsidP="007615D6">
      <w:pPr>
        <w:keepNext/>
        <w:keepLines/>
      </w:pPr>
      <w:r>
        <w:t xml:space="preserve">This changed DN from Destination Network and corrected a spelling error for the SI abbreviation. The MCC specifications Manager had requested to keep the original use of DN as well as the new ones. The TSG SA Chair suggested to give some time for companies to consider any issues with this change. This CR was then </w:t>
      </w:r>
      <w:r w:rsidRPr="00D339FE">
        <w:rPr>
          <w:color w:val="0000FF"/>
        </w:rPr>
        <w:t>postponed</w:t>
      </w:r>
      <w:r>
        <w:t>.</w:t>
      </w:r>
    </w:p>
    <w:p w14:paraId="11CB1897" w14:textId="4C2C0CDB" w:rsidR="007615D6" w:rsidRPr="00EB0339" w:rsidRDefault="007615D6" w:rsidP="007615D6">
      <w:r w:rsidRPr="005B25A1">
        <w:rPr>
          <w:b/>
          <w:bCs/>
        </w:rPr>
        <w:t>Status:</w:t>
      </w:r>
      <w:r>
        <w:t xml:space="preserve"> </w:t>
      </w:r>
      <w:r w:rsidR="00D339FE">
        <w:rPr>
          <w:color w:val="0000FF"/>
        </w:rPr>
        <w:t>Postpon</w:t>
      </w:r>
      <w:r>
        <w:rPr>
          <w:color w:val="0000FF"/>
        </w:rPr>
        <w:t>ed</w:t>
      </w:r>
      <w:r>
        <w:t>.</w:t>
      </w:r>
    </w:p>
    <w:p w14:paraId="377B00FB" w14:textId="77777777" w:rsidR="00E00DA6" w:rsidRDefault="007615D6" w:rsidP="000A3FBD">
      <w:pPr>
        <w:pStyle w:val="NormTop"/>
      </w:pPr>
      <w:r>
        <w:rPr>
          <w:color w:val="0000FF"/>
        </w:rPr>
        <w:t>SP-231626</w:t>
      </w:r>
      <w:r w:rsidRPr="00D53282">
        <w:t xml:space="preserve"> </w:t>
      </w:r>
      <w:r>
        <w:t>(CR) 21.905 CR0125 (Rel-17, 'A'):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1) The abbreviation DN is updated from Destination Network to Data Network; 2) The abbreviation DN = Distinguished Name is added; and 3) A typo in the term Supplementary is corrected in the abbreviation of SI as Supplementary Information.</w:t>
      </w:r>
    </w:p>
    <w:p w14:paraId="04E16E26" w14:textId="77777777" w:rsidR="007615D6" w:rsidRPr="005B25A1" w:rsidRDefault="007615D6" w:rsidP="007615D6">
      <w:pPr>
        <w:keepNext/>
        <w:keepLines/>
        <w:rPr>
          <w:b/>
          <w:bCs/>
        </w:rPr>
      </w:pPr>
      <w:r w:rsidRPr="005B25A1">
        <w:rPr>
          <w:b/>
          <w:bCs/>
        </w:rPr>
        <w:t>Plenary Discussion:</w:t>
      </w:r>
    </w:p>
    <w:p w14:paraId="574B5237" w14:textId="004044F2" w:rsidR="007615D6" w:rsidRPr="005B25A1" w:rsidRDefault="00D339FE" w:rsidP="007615D6">
      <w:pPr>
        <w:keepNext/>
        <w:keepLines/>
      </w:pPr>
      <w:r>
        <w:t xml:space="preserve">This CR was </w:t>
      </w:r>
      <w:r w:rsidRPr="00D339FE">
        <w:rPr>
          <w:color w:val="0000FF"/>
        </w:rPr>
        <w:t>postponed</w:t>
      </w:r>
      <w:r>
        <w:t>.</w:t>
      </w:r>
    </w:p>
    <w:p w14:paraId="4E169369" w14:textId="77777777" w:rsidR="00D339FE" w:rsidRPr="00EB0339" w:rsidRDefault="00D339FE" w:rsidP="00D339FE">
      <w:r w:rsidRPr="005B25A1">
        <w:rPr>
          <w:b/>
          <w:bCs/>
        </w:rPr>
        <w:t>Status:</w:t>
      </w:r>
      <w:r>
        <w:t xml:space="preserve"> </w:t>
      </w:r>
      <w:r>
        <w:rPr>
          <w:color w:val="0000FF"/>
        </w:rPr>
        <w:t>Postponed</w:t>
      </w:r>
      <w:r>
        <w:t>.</w:t>
      </w:r>
    </w:p>
    <w:p w14:paraId="65D353A2" w14:textId="77777777" w:rsidR="00E00DA6" w:rsidRDefault="007615D6" w:rsidP="000A3FBD">
      <w:pPr>
        <w:pStyle w:val="NormTop"/>
      </w:pPr>
      <w:r>
        <w:rPr>
          <w:color w:val="0000FF"/>
        </w:rPr>
        <w:t>SP-231625</w:t>
      </w:r>
      <w:r w:rsidRPr="00D53282">
        <w:t xml:space="preserve"> </w:t>
      </w:r>
      <w:r>
        <w:t>(CR) 21.905 CR0124 (Rel-16, 'A'): Change of abbreviation of DN from Destination Network to Data Network and Distinguished Name (Source: Huawei)</w:t>
      </w:r>
      <w:r>
        <w:br/>
      </w:r>
      <w:r w:rsidRPr="00D53282">
        <w:rPr>
          <w:b/>
        </w:rPr>
        <w:t>Document for:</w:t>
      </w:r>
      <w:r w:rsidRPr="00D53282">
        <w:t xml:space="preserve"> </w:t>
      </w:r>
      <w:r>
        <w:t>Approval</w:t>
      </w:r>
      <w:r>
        <w:br/>
      </w:r>
      <w:r w:rsidRPr="00D53282">
        <w:rPr>
          <w:b/>
        </w:rPr>
        <w:t>Abstract:</w:t>
      </w:r>
      <w:r w:rsidRPr="00D53282">
        <w:t xml:space="preserve"> </w:t>
      </w:r>
      <w:r>
        <w:br/>
        <w:t>Rel-16 mirror CR: Summary of change: 1) The abbreviation DN is updated from Destination Network to Data Network; 2) The abbreviation DN = Distinguished Name is added; and 3) A typo in the term Supplementary is corrected in the abbreviation of SI as Supplementary Information.</w:t>
      </w:r>
    </w:p>
    <w:p w14:paraId="773C5B78" w14:textId="77777777" w:rsidR="007615D6" w:rsidRPr="005B25A1" w:rsidRDefault="007615D6" w:rsidP="007615D6">
      <w:pPr>
        <w:keepNext/>
        <w:keepLines/>
        <w:rPr>
          <w:b/>
          <w:bCs/>
        </w:rPr>
      </w:pPr>
      <w:r w:rsidRPr="005B25A1">
        <w:rPr>
          <w:b/>
          <w:bCs/>
        </w:rPr>
        <w:t>Plenary Discussion:</w:t>
      </w:r>
    </w:p>
    <w:p w14:paraId="78BF97A3" w14:textId="77777777" w:rsidR="00D339FE" w:rsidRPr="005B25A1" w:rsidRDefault="00D339FE" w:rsidP="00D339FE">
      <w:pPr>
        <w:keepNext/>
        <w:keepLines/>
      </w:pPr>
      <w:r>
        <w:t xml:space="preserve">This CR was </w:t>
      </w:r>
      <w:r w:rsidRPr="00D339FE">
        <w:rPr>
          <w:color w:val="0000FF"/>
        </w:rPr>
        <w:t>postponed</w:t>
      </w:r>
      <w:r>
        <w:t>.</w:t>
      </w:r>
    </w:p>
    <w:p w14:paraId="692949EA" w14:textId="77777777" w:rsidR="00D339FE" w:rsidRPr="00EB0339" w:rsidRDefault="00D339FE" w:rsidP="00D339FE">
      <w:r w:rsidRPr="005B25A1">
        <w:rPr>
          <w:b/>
          <w:bCs/>
        </w:rPr>
        <w:t>Status:</w:t>
      </w:r>
      <w:r>
        <w:t xml:space="preserve"> </w:t>
      </w:r>
      <w:r>
        <w:rPr>
          <w:color w:val="0000FF"/>
        </w:rPr>
        <w:t>Postponed</w:t>
      </w:r>
      <w:r>
        <w:t>.</w:t>
      </w:r>
    </w:p>
    <w:p w14:paraId="526DFA66" w14:textId="77777777" w:rsidR="00B06148" w:rsidRDefault="00B06148" w:rsidP="00BB3F37"/>
    <w:p w14:paraId="602BEF92" w14:textId="77777777" w:rsidR="007615D6" w:rsidRDefault="007615D6" w:rsidP="0010433C">
      <w:pPr>
        <w:pStyle w:val="Heading2"/>
      </w:pPr>
      <w:bookmarkStart w:id="130" w:name="_Toc153785314"/>
      <w:r>
        <w:t>21.7</w:t>
      </w:r>
      <w:r>
        <w:tab/>
        <w:t>MCC Status Report</w:t>
      </w:r>
      <w:bookmarkEnd w:id="130"/>
    </w:p>
    <w:p w14:paraId="1092B00C" w14:textId="77777777" w:rsidR="00E00DA6" w:rsidRDefault="007615D6" w:rsidP="000A3FBD">
      <w:pPr>
        <w:pStyle w:val="NormTop"/>
      </w:pPr>
      <w:r>
        <w:rPr>
          <w:color w:val="0000FF"/>
        </w:rPr>
        <w:t>SP-231606</w:t>
      </w:r>
      <w:r w:rsidRPr="00D53282">
        <w:t xml:space="preserve"> </w:t>
      </w:r>
      <w:r>
        <w:t>(REPORT) MCC Status Report (Source: MCC Coordinator)</w:t>
      </w:r>
      <w:r>
        <w:br/>
      </w:r>
      <w:r w:rsidRPr="00D53282">
        <w:rPr>
          <w:b/>
        </w:rPr>
        <w:t>Document for:</w:t>
      </w:r>
      <w:r w:rsidRPr="00D53282">
        <w:t xml:space="preserve"> </w:t>
      </w:r>
      <w:r>
        <w:t>Information</w:t>
      </w:r>
      <w:r>
        <w:br/>
      </w:r>
      <w:r w:rsidRPr="00D53282">
        <w:rPr>
          <w:b/>
        </w:rPr>
        <w:t>Abstract:</w:t>
      </w:r>
      <w:r w:rsidRPr="00D53282">
        <w:t xml:space="preserve"> </w:t>
      </w:r>
      <w:r>
        <w:br/>
        <w:t>MCC Status Report.</w:t>
      </w:r>
    </w:p>
    <w:p w14:paraId="70197881" w14:textId="77777777" w:rsidR="00D339FE" w:rsidRDefault="00F62ED6" w:rsidP="00E84327">
      <w:pPr>
        <w:pStyle w:val="FP"/>
        <w:keepNext/>
        <w:rPr>
          <w:b/>
          <w:bCs/>
          <w:lang w:eastAsia="ja-JP"/>
        </w:rPr>
      </w:pPr>
      <w:r w:rsidRPr="00D339FE">
        <w:rPr>
          <w:b/>
          <w:bCs/>
          <w:lang w:eastAsia="ja-JP"/>
        </w:rPr>
        <w:t>Changes of personnel:</w:t>
      </w:r>
    </w:p>
    <w:p w14:paraId="6F19885E" w14:textId="0FFBB299" w:rsidR="00E84327" w:rsidRPr="00D339FE" w:rsidRDefault="00F62ED6" w:rsidP="00E84327">
      <w:pPr>
        <w:pStyle w:val="FP"/>
        <w:keepNext/>
        <w:rPr>
          <w:b/>
          <w:bCs/>
          <w:lang w:eastAsia="ja-JP"/>
        </w:rPr>
      </w:pPr>
      <w:r w:rsidRPr="00D339FE">
        <w:rPr>
          <w:b/>
          <w:bCs/>
          <w:lang w:eastAsia="ja-JP"/>
        </w:rPr>
        <w:t>Arrivals</w:t>
      </w:r>
      <w:r w:rsidR="00D339FE">
        <w:rPr>
          <w:b/>
          <w:bCs/>
          <w:lang w:eastAsia="ja-JP"/>
        </w:rPr>
        <w:t>:</w:t>
      </w:r>
    </w:p>
    <w:p w14:paraId="36AB97BE" w14:textId="2A3A7EDA" w:rsidR="00D339FE" w:rsidRDefault="00D339FE" w:rsidP="00D339FE">
      <w:pPr>
        <w:pStyle w:val="B1"/>
      </w:pPr>
      <w:r>
        <w:t>-</w:t>
      </w:r>
      <w:r>
        <w:tab/>
      </w:r>
      <w:r w:rsidRPr="00D339FE">
        <w:rPr>
          <w:b/>
          <w:bCs/>
          <w:color w:val="0000FF"/>
        </w:rPr>
        <w:t>Antoine Mouquet</w:t>
      </w:r>
      <w:r>
        <w:t xml:space="preserve"> (ETSI) joined MCC in November and will support 3GPP SA WG5.</w:t>
      </w:r>
    </w:p>
    <w:p w14:paraId="02DA8BB5" w14:textId="14513511" w:rsidR="00E84327" w:rsidRDefault="00D339FE" w:rsidP="00D339FE">
      <w:pPr>
        <w:pStyle w:val="B2"/>
      </w:pPr>
      <w:r>
        <w:t>-</w:t>
      </w:r>
      <w:r>
        <w:tab/>
        <w:t xml:space="preserve">Antoine graduated from Polytech Nice Sophia in 2018 with a master's degree in Telecommunications and Network Engineering.  He joined ETSI in November 2018, initially focusing on ETSI radio Technical Groups, including TC DECT, ERM WG EMC, and ISG </w:t>
      </w:r>
      <w:proofErr w:type="spellStart"/>
      <w:r>
        <w:t>mWT</w:t>
      </w:r>
      <w:proofErr w:type="spellEnd"/>
      <w:r>
        <w:t>. Antoine was also supporting OCG AI and ISG SAI, actively participating in discussions concerning the future EU AI Act and deepening my knowledge of AI security.</w:t>
      </w:r>
    </w:p>
    <w:p w14:paraId="61E90633" w14:textId="0657EBCA" w:rsidR="00D339FE" w:rsidRDefault="00D339FE" w:rsidP="00D339FE">
      <w:pPr>
        <w:pStyle w:val="B1"/>
      </w:pPr>
      <w:r>
        <w:t>-</w:t>
      </w:r>
      <w:r>
        <w:tab/>
      </w:r>
      <w:r w:rsidRPr="00D339FE">
        <w:rPr>
          <w:b/>
          <w:bCs/>
          <w:color w:val="0000FF"/>
        </w:rPr>
        <w:t>Antoine Burckard</w:t>
      </w:r>
      <w:r>
        <w:t xml:space="preserve"> (ETSI) joined MCC in November and will support 3GPP SA WG4.</w:t>
      </w:r>
    </w:p>
    <w:p w14:paraId="6D3877AF" w14:textId="143A17EC" w:rsidR="00D339FE" w:rsidRDefault="00D339FE" w:rsidP="00D339FE">
      <w:pPr>
        <w:pStyle w:val="B2"/>
      </w:pPr>
      <w:r>
        <w:t>-</w:t>
      </w:r>
      <w:r>
        <w:tab/>
        <w:t>Antoine has an engineer's degree in Automation, Electronics and Technical software from Telecom Physique school in Strasbourg. Later completed by an Advanced Master in Strategy and Management of International Business (SMIB) at ESSEC Paris. Antoine started his career as a software engineer in different software services company. In the 2000s, he held different technical positions, including Standards officer, first at CANAL+ Technologies, the digital TV solutions provider, then at NAGRA, the world leader in security solutions for digital TV. Prior to working in ETSI, Antoine was a System Architect at Thales.</w:t>
      </w:r>
    </w:p>
    <w:p w14:paraId="66A375FA" w14:textId="4068CFE1" w:rsidR="00D339FE" w:rsidRPr="00D339FE" w:rsidRDefault="00D339FE" w:rsidP="00D339FE">
      <w:pPr>
        <w:pStyle w:val="FP"/>
        <w:keepNext/>
        <w:rPr>
          <w:b/>
          <w:bCs/>
          <w:lang w:eastAsia="ja-JP"/>
        </w:rPr>
      </w:pPr>
      <w:r w:rsidRPr="00D339FE">
        <w:rPr>
          <w:b/>
          <w:bCs/>
          <w:lang w:eastAsia="ja-JP"/>
        </w:rPr>
        <w:t>New specifications manager</w:t>
      </w:r>
      <w:r>
        <w:rPr>
          <w:b/>
          <w:bCs/>
          <w:lang w:eastAsia="ja-JP"/>
        </w:rPr>
        <w:t>:</w:t>
      </w:r>
    </w:p>
    <w:p w14:paraId="3000845A" w14:textId="0E34A49D" w:rsidR="00D339FE" w:rsidRDefault="00D339FE" w:rsidP="00D339FE">
      <w:pPr>
        <w:pStyle w:val="B1"/>
      </w:pPr>
      <w:r>
        <w:t>-</w:t>
      </w:r>
      <w:r>
        <w:tab/>
      </w:r>
      <w:r w:rsidRPr="00D339FE">
        <w:rPr>
          <w:b/>
          <w:bCs/>
          <w:color w:val="0000FF"/>
        </w:rPr>
        <w:t>Dongwook Kim</w:t>
      </w:r>
      <w:r>
        <w:t xml:space="preserve"> took over the role of Specifications Manager starting from TSG#102.</w:t>
      </w:r>
    </w:p>
    <w:p w14:paraId="65C05013" w14:textId="388206EF" w:rsidR="00D339FE" w:rsidRDefault="00D339FE" w:rsidP="00D339FE">
      <w:pPr>
        <w:pStyle w:val="B1"/>
      </w:pPr>
      <w:r>
        <w:t>-</w:t>
      </w:r>
      <w:r>
        <w:tab/>
        <w:t>Technical Officer supporting CT WG3</w:t>
      </w:r>
    </w:p>
    <w:p w14:paraId="46F9E05D" w14:textId="0BE53FD0" w:rsidR="00D339FE" w:rsidRDefault="00D339FE" w:rsidP="00D339FE">
      <w:pPr>
        <w:pStyle w:val="B2"/>
      </w:pPr>
      <w:r>
        <w:t>-</w:t>
      </w:r>
      <w:r>
        <w:tab/>
        <w:t>Dongwook started his career in telecommunications at KT where he worked as research engineer in the R&amp;D strategy department. In 2015, he started working at the GSM Association as networks technical specialist, where he served as the main editor of various whitepapers including "Road to 5G: Introduction and Migration" and "5G Implementation Guidelines".  He joined ETSI in 2022 as technical officer, currently providing support for TSG CT WG3 and coordination of CT aspects of the 3GPP work plan.</w:t>
      </w:r>
    </w:p>
    <w:p w14:paraId="1482CC58" w14:textId="383021C1" w:rsidR="00D339FE" w:rsidRDefault="00D339FE" w:rsidP="00D339FE">
      <w:pPr>
        <w:pStyle w:val="B1"/>
      </w:pPr>
      <w:r>
        <w:t>-</w:t>
      </w:r>
      <w:r>
        <w:tab/>
        <w:t xml:space="preserve">The previous Specifications Manager </w:t>
      </w:r>
      <w:r w:rsidRPr="00D339FE">
        <w:rPr>
          <w:b/>
          <w:bCs/>
          <w:color w:val="0000FF"/>
        </w:rPr>
        <w:t>Frederic Firmin</w:t>
      </w:r>
      <w:r>
        <w:t xml:space="preserve"> has moved to the '</w:t>
      </w:r>
      <w:r w:rsidRPr="00D339FE">
        <w:rPr>
          <w:b/>
          <w:bCs/>
        </w:rPr>
        <w:t>Tools and Methods</w:t>
      </w:r>
      <w:r>
        <w:t>' division in ETSI.</w:t>
      </w:r>
    </w:p>
    <w:p w14:paraId="2E289A52" w14:textId="46F649FC" w:rsidR="00D339FE" w:rsidRDefault="00D339FE" w:rsidP="00D339FE">
      <w:pPr>
        <w:pStyle w:val="FP"/>
        <w:keepNext/>
        <w:rPr>
          <w:b/>
          <w:bCs/>
          <w:lang w:eastAsia="ja-JP"/>
        </w:rPr>
      </w:pPr>
      <w:r>
        <w:rPr>
          <w:b/>
          <w:bCs/>
          <w:lang w:eastAsia="ja-JP"/>
        </w:rPr>
        <w:t>Statistics:</w:t>
      </w:r>
    </w:p>
    <w:p w14:paraId="3005A409" w14:textId="6E84ADE4" w:rsidR="00D339FE" w:rsidRDefault="00D339FE" w:rsidP="00D339FE">
      <w:pPr>
        <w:pStyle w:val="B1"/>
      </w:pPr>
      <w:r>
        <w:t>-</w:t>
      </w:r>
      <w:r>
        <w:tab/>
        <w:t>See slides</w:t>
      </w:r>
    </w:p>
    <w:p w14:paraId="623CBC4E" w14:textId="7F92DE58" w:rsidR="00D339FE" w:rsidRPr="00D339FE" w:rsidRDefault="00D339FE" w:rsidP="00D339FE">
      <w:pPr>
        <w:pStyle w:val="FP"/>
        <w:keepNext/>
        <w:rPr>
          <w:b/>
          <w:bCs/>
          <w:lang w:eastAsia="ja-JP"/>
        </w:rPr>
      </w:pPr>
      <w:r>
        <w:rPr>
          <w:b/>
          <w:bCs/>
          <w:lang w:eastAsia="ja-JP"/>
        </w:rPr>
        <w:t>Working procedures: Voting Rules:</w:t>
      </w:r>
    </w:p>
    <w:p w14:paraId="6F0BE351" w14:textId="2B555B63" w:rsidR="00D339FE" w:rsidRDefault="00D339FE" w:rsidP="00D339FE">
      <w:pPr>
        <w:pStyle w:val="B1"/>
      </w:pPr>
      <w:r>
        <w:t>-</w:t>
      </w:r>
      <w:r>
        <w:tab/>
        <w:t>PCG has approved the p-CR specifying the new 3GPP voting rules: PCG51_07</w:t>
      </w:r>
    </w:p>
    <w:p w14:paraId="7EAD6EF7" w14:textId="7BE9BEBA" w:rsidR="00D339FE" w:rsidRDefault="00D339FE" w:rsidP="00D339FE">
      <w:pPr>
        <w:pStyle w:val="B2"/>
      </w:pPr>
      <w:r>
        <w:t>-</w:t>
      </w:r>
      <w:r>
        <w:tab/>
        <w:t>…</w:t>
      </w:r>
    </w:p>
    <w:p w14:paraId="789155C7" w14:textId="247176B7" w:rsidR="00D339FE" w:rsidRDefault="00D339FE" w:rsidP="00D339FE">
      <w:pPr>
        <w:pStyle w:val="B2"/>
      </w:pPr>
      <w:r>
        <w:t>-</w:t>
      </w:r>
      <w:r>
        <w:tab/>
        <w:t>the Voting Member shall not vote if 16 Voting Members associated with the same Corporate Group (as the Voting Member) have previously voted in the same ballot;</w:t>
      </w:r>
    </w:p>
    <w:p w14:paraId="36AFDF11" w14:textId="5BB46D98" w:rsidR="00D339FE" w:rsidRDefault="00D339FE" w:rsidP="00D339FE">
      <w:pPr>
        <w:pStyle w:val="B2"/>
      </w:pPr>
      <w:r>
        <w:t>-</w:t>
      </w:r>
      <w:r>
        <w:tab/>
        <w:t>the Voting Member shall not vote if 8 Voting Members associated with the same Corporate Group and Organizational Partner (as the Voting Member) have previously voted in the same ballot;</w:t>
      </w:r>
    </w:p>
    <w:p w14:paraId="5F074CB4" w14:textId="492301F5" w:rsidR="00D339FE" w:rsidRDefault="00D339FE" w:rsidP="00D339FE">
      <w:pPr>
        <w:pStyle w:val="B2"/>
      </w:pPr>
      <w:r>
        <w:t>-</w:t>
      </w:r>
      <w:r>
        <w:tab/>
        <w:t>…</w:t>
      </w:r>
    </w:p>
    <w:p w14:paraId="19E62BDF" w14:textId="5AE6E7B7" w:rsidR="00D339FE" w:rsidRDefault="00D339FE" w:rsidP="00D339FE">
      <w:pPr>
        <w:pStyle w:val="B1"/>
      </w:pPr>
      <w:r>
        <w:t>-</w:t>
      </w:r>
      <w:r>
        <w:tab/>
        <w:t>*See PCG51_07 for more details and for the definition of Corporate Group.</w:t>
      </w:r>
    </w:p>
    <w:p w14:paraId="43AB20C3" w14:textId="2898130D" w:rsidR="00D339FE" w:rsidRPr="00D339FE" w:rsidRDefault="00D339FE" w:rsidP="00E84327">
      <w:pPr>
        <w:pStyle w:val="FP"/>
        <w:keepNext/>
        <w:rPr>
          <w:b/>
          <w:bCs/>
          <w:lang w:eastAsia="ja-JP"/>
        </w:rPr>
      </w:pPr>
      <w:r w:rsidRPr="00D339FE">
        <w:rPr>
          <w:b/>
          <w:bCs/>
          <w:lang w:eastAsia="ja-JP"/>
        </w:rPr>
        <w:t>Corporate Group declaration:</w:t>
      </w:r>
    </w:p>
    <w:p w14:paraId="26291456" w14:textId="587501D8" w:rsidR="00D339FE" w:rsidRDefault="00D339FE" w:rsidP="00D339FE">
      <w:pPr>
        <w:pStyle w:val="B1"/>
      </w:pPr>
      <w:r>
        <w:t>-</w:t>
      </w:r>
      <w:r>
        <w:tab/>
        <w:t>As agreed by PCG#51 (document 3GPP/PCG#51(23)26) all 3GPP Individual Members have to declare their association with a Corporate Group. </w:t>
      </w:r>
    </w:p>
    <w:p w14:paraId="17789B5B" w14:textId="4698DC0D" w:rsidR="00D339FE" w:rsidRDefault="00D339FE" w:rsidP="00D339FE">
      <w:pPr>
        <w:pStyle w:val="B1"/>
      </w:pPr>
      <w:r>
        <w:t>-</w:t>
      </w:r>
      <w:r>
        <w:tab/>
        <w:t>The link was sent on 14th November 2023 to 3GPP members to declare belonging to Corporate Group.</w:t>
      </w:r>
    </w:p>
    <w:p w14:paraId="720DA5F1" w14:textId="450BA447" w:rsidR="00D339FE" w:rsidRDefault="00D339FE" w:rsidP="00D339FE">
      <w:pPr>
        <w:pStyle w:val="B2"/>
      </w:pPr>
      <w:r>
        <w:t>-</w:t>
      </w:r>
      <w:r>
        <w:tab/>
        <w:t>The deadline is 31/12/2023.</w:t>
      </w:r>
    </w:p>
    <w:p w14:paraId="67307A60" w14:textId="169086C3" w:rsidR="00D339FE" w:rsidRPr="00D339FE" w:rsidRDefault="00D339FE" w:rsidP="00D339FE">
      <w:pPr>
        <w:pStyle w:val="FP"/>
        <w:keepNext/>
        <w:rPr>
          <w:b/>
          <w:bCs/>
          <w:lang w:eastAsia="ja-JP"/>
        </w:rPr>
      </w:pPr>
      <w:r w:rsidRPr="00D339FE">
        <w:rPr>
          <w:b/>
          <w:bCs/>
          <w:lang w:eastAsia="ja-JP"/>
        </w:rPr>
        <w:t>Marketing and communications:</w:t>
      </w:r>
    </w:p>
    <w:p w14:paraId="1A2F9FA8" w14:textId="71341506" w:rsidR="00D339FE" w:rsidRPr="00D339FE" w:rsidRDefault="00D339FE" w:rsidP="00D339FE">
      <w:pPr>
        <w:pStyle w:val="FP"/>
        <w:keepNext/>
        <w:rPr>
          <w:b/>
          <w:bCs/>
          <w:lang w:eastAsia="ja-JP"/>
        </w:rPr>
      </w:pPr>
      <w:r w:rsidRPr="00D339FE">
        <w:rPr>
          <w:b/>
          <w:bCs/>
          <w:lang w:eastAsia="ja-JP"/>
        </w:rPr>
        <w:t>Newsletter / Events:</w:t>
      </w:r>
    </w:p>
    <w:p w14:paraId="4B71BA8B" w14:textId="49B4FF8A" w:rsidR="00D339FE" w:rsidRDefault="00D339FE" w:rsidP="00D339FE">
      <w:pPr>
        <w:pStyle w:val="B1"/>
      </w:pPr>
      <w:r>
        <w:t>-</w:t>
      </w:r>
      <w:r>
        <w:tab/>
        <w:t>Issue #7 of 3GPP 'Highlights' out November 2023</w:t>
      </w:r>
    </w:p>
    <w:p w14:paraId="6E0C1D51" w14:textId="3213F542" w:rsidR="00D339FE" w:rsidRDefault="00D339FE" w:rsidP="00D339FE">
      <w:pPr>
        <w:pStyle w:val="B1"/>
      </w:pPr>
      <w:r>
        <w:t>-</w:t>
      </w:r>
      <w:r>
        <w:tab/>
        <w:t>Online views to date: 2161 (28 days)</w:t>
      </w:r>
    </w:p>
    <w:p w14:paraId="2A39501A" w14:textId="28EFA1C9" w:rsidR="00D339FE" w:rsidRDefault="00D339FE" w:rsidP="00D339FE">
      <w:pPr>
        <w:pStyle w:val="B1"/>
      </w:pPr>
      <w:r>
        <w:t>-</w:t>
      </w:r>
      <w:r>
        <w:tab/>
        <w:t>1000 print copies (At ETSI, Via 3GPP meetings, tradeshows)</w:t>
      </w:r>
    </w:p>
    <w:p w14:paraId="1149AFB5" w14:textId="024CA7C5" w:rsidR="00D339FE" w:rsidRDefault="00D339FE" w:rsidP="00D339FE">
      <w:pPr>
        <w:pStyle w:val="B1"/>
      </w:pPr>
      <w:r>
        <w:t>-</w:t>
      </w:r>
      <w:r>
        <w:tab/>
        <w:t xml:space="preserve">2500 subscribers to on-line version: </w:t>
      </w:r>
      <w:hyperlink r:id="rId14" w:history="1">
        <w:r w:rsidRPr="00376781">
          <w:rPr>
            <w:rStyle w:val="Hyperlink"/>
          </w:rPr>
          <w:t>https://www.3gpp.org/news-events/3gpp-newsletters</w:t>
        </w:r>
      </w:hyperlink>
    </w:p>
    <w:p w14:paraId="7D980474" w14:textId="3FD826C0" w:rsidR="00D339FE" w:rsidRDefault="00D339FE" w:rsidP="00D339FE">
      <w:pPr>
        <w:pStyle w:val="FP"/>
        <w:keepNext/>
        <w:rPr>
          <w:lang w:eastAsia="ja-JP"/>
        </w:rPr>
      </w:pPr>
      <w:r w:rsidRPr="00D339FE">
        <w:rPr>
          <w:b/>
          <w:bCs/>
          <w:lang w:eastAsia="ja-JP"/>
        </w:rPr>
        <w:t>Support for conferences:</w:t>
      </w:r>
      <w:r>
        <w:rPr>
          <w:lang w:eastAsia="ja-JP"/>
        </w:rPr>
        <w:t xml:space="preserve"> see slides 19 and 22-29</w:t>
      </w:r>
    </w:p>
    <w:p w14:paraId="1C4FA656" w14:textId="13FE633C" w:rsidR="00D339FE" w:rsidRPr="00D339FE" w:rsidRDefault="00D339FE" w:rsidP="00D339FE">
      <w:pPr>
        <w:pStyle w:val="FP"/>
        <w:keepNext/>
        <w:rPr>
          <w:b/>
          <w:bCs/>
          <w:lang w:eastAsia="ja-JP"/>
        </w:rPr>
      </w:pPr>
      <w:r>
        <w:rPr>
          <w:b/>
          <w:bCs/>
          <w:lang w:eastAsia="ja-JP"/>
        </w:rPr>
        <w:t>coming up</w:t>
      </w:r>
      <w:r w:rsidRPr="00D339FE">
        <w:rPr>
          <w:b/>
          <w:bCs/>
          <w:lang w:eastAsia="ja-JP"/>
        </w:rPr>
        <w:t>:</w:t>
      </w:r>
    </w:p>
    <w:p w14:paraId="20E7B0EB" w14:textId="26588490" w:rsidR="00D339FE" w:rsidRDefault="00D339FE" w:rsidP="00D339FE">
      <w:pPr>
        <w:pStyle w:val="B1"/>
      </w:pPr>
      <w:r>
        <w:t>-</w:t>
      </w:r>
      <w:r>
        <w:tab/>
        <w:t>Issued Press Release "3GPP Commits to Develop 6G Specifications"</w:t>
      </w:r>
    </w:p>
    <w:p w14:paraId="4BB4824C" w14:textId="7F1F3A69" w:rsidR="00D339FE" w:rsidRDefault="00D339FE" w:rsidP="00D339FE">
      <w:pPr>
        <w:pStyle w:val="B2"/>
      </w:pPr>
      <w:r>
        <w:t>-</w:t>
      </w:r>
      <w:r>
        <w:tab/>
        <w:t>All OPs released the PR on the day of the 25th Anniversary of the '3GPP Agreement' (December 4, 2023)</w:t>
      </w:r>
    </w:p>
    <w:p w14:paraId="3DBCD350" w14:textId="5DA068DE" w:rsidR="00D339FE" w:rsidRDefault="00D339FE" w:rsidP="00D339FE">
      <w:pPr>
        <w:pStyle w:val="B1"/>
      </w:pPr>
      <w:r>
        <w:t>-</w:t>
      </w:r>
      <w:r>
        <w:tab/>
        <w:t>Supporting Marcom needs for TSGs#102, Edinburgh</w:t>
      </w:r>
    </w:p>
    <w:p w14:paraId="04856D98" w14:textId="5E3E765A" w:rsidR="00D339FE" w:rsidRDefault="00D339FE" w:rsidP="00D339FE">
      <w:pPr>
        <w:pStyle w:val="B2"/>
      </w:pPr>
      <w:r>
        <w:t>-</w:t>
      </w:r>
      <w:r>
        <w:tab/>
        <w:t>Site branding (Badge machines, lanyards, pop-ups)</w:t>
      </w:r>
    </w:p>
    <w:p w14:paraId="1AFDF560" w14:textId="05681D5F" w:rsidR="00D339FE" w:rsidRDefault="00D339FE" w:rsidP="00D339FE">
      <w:pPr>
        <w:pStyle w:val="B2"/>
      </w:pPr>
      <w:r>
        <w:t>-</w:t>
      </w:r>
      <w:r>
        <w:tab/>
        <w:t>Helping plan the 25th Anniversary Social event (Tuesday)</w:t>
      </w:r>
    </w:p>
    <w:p w14:paraId="7541D4EE" w14:textId="349CFC90" w:rsidR="00D339FE" w:rsidRDefault="00D339FE" w:rsidP="00D339FE">
      <w:pPr>
        <w:pStyle w:val="B2"/>
      </w:pPr>
      <w:r>
        <w:t>-</w:t>
      </w:r>
      <w:r>
        <w:tab/>
        <w:t>Concluding 2023 Excellence Awards process (with TSG Chairs)</w:t>
      </w:r>
    </w:p>
    <w:p w14:paraId="0B5A8079" w14:textId="4B7304A2" w:rsidR="00D339FE" w:rsidRDefault="00D339FE" w:rsidP="00D339FE">
      <w:pPr>
        <w:pStyle w:val="B2"/>
      </w:pPr>
      <w:r>
        <w:t>-</w:t>
      </w:r>
      <w:r>
        <w:tab/>
        <w:t>Video interviews with TSG Chairs (Thursday)</w:t>
      </w:r>
    </w:p>
    <w:p w14:paraId="4549404E" w14:textId="1F554893" w:rsidR="00D339FE" w:rsidRDefault="00D339FE" w:rsidP="00D339FE">
      <w:pPr>
        <w:pStyle w:val="B2"/>
      </w:pPr>
      <w:r>
        <w:t>-</w:t>
      </w:r>
      <w:r>
        <w:tab/>
        <w:t>Writing Rel-18 and Rel-19 web 'news' for website (and 6G timeline?)</w:t>
      </w:r>
    </w:p>
    <w:p w14:paraId="170F525C" w14:textId="6B8D6978" w:rsidR="00D339FE" w:rsidRDefault="00D339FE" w:rsidP="00D339FE">
      <w:pPr>
        <w:pStyle w:val="B1"/>
      </w:pPr>
      <w:r>
        <w:t>-</w:t>
      </w:r>
      <w:r>
        <w:tab/>
        <w:t>Excellence awards to be ready for Athens WGs</w:t>
      </w:r>
    </w:p>
    <w:p w14:paraId="7ECFA8CC" w14:textId="3D71CCE9" w:rsidR="00D339FE" w:rsidRDefault="00D339FE" w:rsidP="00D339FE">
      <w:pPr>
        <w:pStyle w:val="B1"/>
      </w:pPr>
      <w:r>
        <w:t>-</w:t>
      </w:r>
      <w:r>
        <w:tab/>
        <w:t>Preparing for 'Association Partnership' and visits during MWC Barcelona, 2024 (February)</w:t>
      </w:r>
    </w:p>
    <w:p w14:paraId="265BC6E3" w14:textId="06BDBB49" w:rsidR="00D339FE" w:rsidRDefault="00D339FE" w:rsidP="00D339FE">
      <w:pPr>
        <w:pStyle w:val="B1"/>
      </w:pPr>
      <w:r>
        <w:t>-</w:t>
      </w:r>
      <w:r>
        <w:tab/>
        <w:t>Plan for Issue #8 of Highlights (May 2024)</w:t>
      </w:r>
    </w:p>
    <w:p w14:paraId="5866ADC8" w14:textId="331CC272" w:rsidR="00D339FE" w:rsidRDefault="00D339FE" w:rsidP="00D339FE">
      <w:pPr>
        <w:pStyle w:val="B1"/>
      </w:pPr>
      <w:r>
        <w:t>-</w:t>
      </w:r>
      <w:r>
        <w:tab/>
        <w:t>TSG and WG marcom activity planning</w:t>
      </w:r>
    </w:p>
    <w:p w14:paraId="1F8149AE" w14:textId="7D817F59" w:rsidR="00D339FE" w:rsidRDefault="00D339FE" w:rsidP="00D339FE">
      <w:pPr>
        <w:pStyle w:val="B2"/>
      </w:pPr>
      <w:r>
        <w:t>-</w:t>
      </w:r>
      <w:r>
        <w:tab/>
        <w:t>TSGs#103 Maastricht, 18 - 22 March 2024.</w:t>
      </w:r>
    </w:p>
    <w:p w14:paraId="627554AC" w14:textId="41879E4B" w:rsidR="00D339FE" w:rsidRDefault="00D339FE" w:rsidP="00D339FE">
      <w:pPr>
        <w:pStyle w:val="B2"/>
      </w:pPr>
      <w:r>
        <w:t>-</w:t>
      </w:r>
      <w:r>
        <w:tab/>
        <w:t>TSGs#105 Melbourne, 9 - 13 September 2024.</w:t>
      </w:r>
    </w:p>
    <w:p w14:paraId="5187E1D6" w14:textId="7CF3B44C" w:rsidR="00D339FE" w:rsidRDefault="00D339FE" w:rsidP="00D339FE">
      <w:pPr>
        <w:pStyle w:val="B1"/>
      </w:pPr>
      <w:r>
        <w:t>-</w:t>
      </w:r>
      <w:r>
        <w:tab/>
        <w:t>Website improvements (next slide)…</w:t>
      </w:r>
    </w:p>
    <w:p w14:paraId="636F59E5" w14:textId="77777777" w:rsidR="00D339FE" w:rsidRPr="00D339FE" w:rsidRDefault="00D339FE" w:rsidP="00E84327">
      <w:pPr>
        <w:pStyle w:val="FP"/>
        <w:keepNext/>
        <w:rPr>
          <w:b/>
          <w:bCs/>
          <w:lang w:eastAsia="ja-JP"/>
        </w:rPr>
      </w:pPr>
      <w:r w:rsidRPr="00D339FE">
        <w:rPr>
          <w:b/>
          <w:bCs/>
          <w:lang w:eastAsia="ja-JP"/>
        </w:rPr>
        <w:t>Website (www.3gpp.org) improvements planned:</w:t>
      </w:r>
    </w:p>
    <w:p w14:paraId="2E2F70FA" w14:textId="1C3605B2" w:rsidR="00D339FE" w:rsidRDefault="00D339FE" w:rsidP="00D339FE">
      <w:pPr>
        <w:pStyle w:val="B1"/>
      </w:pPr>
      <w:r>
        <w:t>-</w:t>
      </w:r>
      <w:r>
        <w:tab/>
        <w:t>'News' templates need to be changed:</w:t>
      </w:r>
    </w:p>
    <w:p w14:paraId="4DF6FCA9" w14:textId="15DA4B4F" w:rsidR="00D339FE" w:rsidRDefault="00D339FE" w:rsidP="00D339FE">
      <w:pPr>
        <w:pStyle w:val="B2"/>
      </w:pPr>
      <w:r>
        <w:t>-</w:t>
      </w:r>
      <w:r>
        <w:tab/>
        <w:t>3GPP News and Partner News</w:t>
      </w:r>
    </w:p>
    <w:p w14:paraId="35A583F4" w14:textId="622E87A0" w:rsidR="00D339FE" w:rsidRDefault="00D339FE" w:rsidP="00D339FE">
      <w:pPr>
        <w:pStyle w:val="B1"/>
      </w:pPr>
      <w:r>
        <w:t>-</w:t>
      </w:r>
      <w:r>
        <w:tab/>
        <w:t>Browse our technologies</w:t>
      </w:r>
    </w:p>
    <w:p w14:paraId="5CEFFA95" w14:textId="19BB2886" w:rsidR="00D339FE" w:rsidRDefault="00D339FE" w:rsidP="00D339FE">
      <w:pPr>
        <w:pStyle w:val="B2"/>
      </w:pPr>
      <w:r>
        <w:t>-</w:t>
      </w:r>
      <w:r>
        <w:tab/>
        <w:t>Find a way to allow user to select 'collections'</w:t>
      </w:r>
    </w:p>
    <w:p w14:paraId="5B2B8D2D" w14:textId="0DE64C08" w:rsidR="00D339FE" w:rsidRDefault="00D339FE" w:rsidP="00D339FE">
      <w:pPr>
        <w:pStyle w:val="B2"/>
      </w:pPr>
      <w:r>
        <w:t>-</w:t>
      </w:r>
      <w:r>
        <w:tab/>
        <w:t>Some brainstorm for improvements proposal</w:t>
      </w:r>
    </w:p>
    <w:p w14:paraId="7E4D4E21" w14:textId="248CEC04" w:rsidR="00D339FE" w:rsidRDefault="00D339FE" w:rsidP="00D339FE">
      <w:pPr>
        <w:pStyle w:val="B1"/>
      </w:pPr>
      <w:r>
        <w:t>-</w:t>
      </w:r>
      <w:r>
        <w:tab/>
        <w:t>Tables &amp; User-friendliness of SP Page Builder</w:t>
      </w:r>
    </w:p>
    <w:p w14:paraId="07914B36" w14:textId="3AFA4F71" w:rsidR="00D339FE" w:rsidRDefault="00D339FE" w:rsidP="00D339FE">
      <w:pPr>
        <w:pStyle w:val="B2"/>
      </w:pPr>
      <w:r>
        <w:t>-</w:t>
      </w:r>
      <w:r>
        <w:tab/>
        <w:t>Implement '</w:t>
      </w:r>
      <w:proofErr w:type="spellStart"/>
      <w:r>
        <w:t>Tabulizer</w:t>
      </w:r>
      <w:proofErr w:type="spellEnd"/>
      <w:r>
        <w:t>'</w:t>
      </w:r>
    </w:p>
    <w:p w14:paraId="344F7414" w14:textId="6B6678B0" w:rsidR="00D339FE" w:rsidRDefault="00D339FE" w:rsidP="00D339FE">
      <w:pPr>
        <w:pStyle w:val="B1"/>
      </w:pPr>
      <w:r>
        <w:t>-</w:t>
      </w:r>
      <w:r>
        <w:tab/>
        <w:t>Menus</w:t>
      </w:r>
    </w:p>
    <w:p w14:paraId="0FE3D3EF" w14:textId="525BD272" w:rsidR="00D339FE" w:rsidRDefault="00D339FE" w:rsidP="00D339FE">
      <w:pPr>
        <w:pStyle w:val="B2"/>
      </w:pPr>
      <w:r>
        <w:t>-</w:t>
      </w:r>
      <w:r>
        <w:tab/>
        <w:t>Updating mega menus (System/Site template styles/</w:t>
      </w:r>
      <w:proofErr w:type="spellStart"/>
      <w:r>
        <w:t>shaper_helixultimate</w:t>
      </w:r>
      <w:proofErr w:type="spellEnd"/>
      <w:r>
        <w:t xml:space="preserve"> - Default)</w:t>
      </w:r>
    </w:p>
    <w:p w14:paraId="49E3B00A" w14:textId="0997D885" w:rsidR="00D339FE" w:rsidRDefault="00D339FE" w:rsidP="00D339FE">
      <w:pPr>
        <w:pStyle w:val="B1"/>
      </w:pPr>
      <w:r>
        <w:t>-</w:t>
      </w:r>
      <w:r>
        <w:tab/>
        <w:t>Volume of 404s</w:t>
      </w:r>
    </w:p>
    <w:p w14:paraId="7E48ECBA" w14:textId="19D5A453" w:rsidR="00D339FE" w:rsidRDefault="00D339FE" w:rsidP="00D339FE">
      <w:pPr>
        <w:pStyle w:val="B1"/>
      </w:pPr>
      <w:r>
        <w:t>-</w:t>
      </w:r>
      <w:r>
        <w:tab/>
        <w:t>Image size continuity. We need to be sure we are using the right size Photoshop image templates.</w:t>
      </w:r>
    </w:p>
    <w:p w14:paraId="7F3EA639" w14:textId="35890C90" w:rsidR="00D339FE" w:rsidRPr="00D339FE" w:rsidRDefault="00D339FE" w:rsidP="00E84327">
      <w:pPr>
        <w:pStyle w:val="FP"/>
        <w:keepNext/>
        <w:rPr>
          <w:b/>
          <w:bCs/>
          <w:lang w:eastAsia="ja-JP"/>
        </w:rPr>
      </w:pPr>
      <w:r w:rsidRPr="00D339FE">
        <w:rPr>
          <w:b/>
          <w:bCs/>
          <w:lang w:eastAsia="ja-JP"/>
        </w:rPr>
        <w:t>Release 18 summary:</w:t>
      </w:r>
    </w:p>
    <w:p w14:paraId="3983368C" w14:textId="4B9C5C68" w:rsidR="00D339FE" w:rsidRDefault="00D339FE" w:rsidP="00D339FE">
      <w:pPr>
        <w:pStyle w:val="B1"/>
      </w:pPr>
      <w:r>
        <w:t>-</w:t>
      </w:r>
      <w:r>
        <w:tab/>
        <w:t>The work on TR 21.918 ("Release 18 Description; Summary of Rel-18 Work Items" is initiated by Work Plan manager</w:t>
      </w:r>
    </w:p>
    <w:p w14:paraId="3C7ED5EE" w14:textId="68E1CD05" w:rsidR="00D339FE" w:rsidRDefault="00D339FE" w:rsidP="00E84327">
      <w:pPr>
        <w:pStyle w:val="FP"/>
        <w:keepNext/>
        <w:rPr>
          <w:lang w:eastAsia="ja-JP"/>
        </w:rPr>
      </w:pPr>
    </w:p>
    <w:p w14:paraId="6678876F" w14:textId="6888A8DF" w:rsidR="007615D6" w:rsidRPr="005B25A1" w:rsidRDefault="00D339FE" w:rsidP="007615D6">
      <w:pPr>
        <w:keepNext/>
        <w:keepLines/>
        <w:rPr>
          <w:b/>
          <w:bCs/>
        </w:rPr>
      </w:pPr>
      <w:r>
        <w:rPr>
          <w:b/>
          <w:bCs/>
        </w:rPr>
        <w:t>Questions and comments</w:t>
      </w:r>
      <w:r w:rsidR="007615D6" w:rsidRPr="005B25A1">
        <w:rPr>
          <w:b/>
          <w:bCs/>
        </w:rPr>
        <w:t>:</w:t>
      </w:r>
    </w:p>
    <w:p w14:paraId="38F0ADAD" w14:textId="58D75396" w:rsidR="007615D6" w:rsidRDefault="00D339FE" w:rsidP="007615D6">
      <w:pPr>
        <w:keepNext/>
        <w:keepLines/>
      </w:pPr>
      <w:r>
        <w:t>The SA WG5 Chair thanked Marco Cano Soveri for his support of SA WG5 and welcomed Antoine Mouquet to the WG and was happy that SA WG5 can now co-locate other WGs now that they have independent MCC Support.</w:t>
      </w:r>
    </w:p>
    <w:p w14:paraId="5A9ECA7B" w14:textId="6C4D1183" w:rsidR="00D339FE" w:rsidRPr="00D339FE" w:rsidRDefault="00D339FE" w:rsidP="007615D6">
      <w:pPr>
        <w:keepNext/>
        <w:keepLines/>
      </w:pPr>
      <w:r>
        <w:t xml:space="preserve">MCC were thanked for their support of the 3GPP Project and the MCC Coordinator was thanked for this report, which was </w:t>
      </w:r>
      <w:r w:rsidRPr="00C3284B">
        <w:rPr>
          <w:color w:val="0000FF"/>
        </w:rPr>
        <w:t>noted</w:t>
      </w:r>
      <w:r>
        <w:t>.</w:t>
      </w:r>
    </w:p>
    <w:p w14:paraId="0443A576" w14:textId="3DF3CF6E" w:rsidR="007615D6" w:rsidRPr="00EB0339" w:rsidRDefault="007615D6" w:rsidP="007615D6">
      <w:r w:rsidRPr="005B25A1">
        <w:rPr>
          <w:b/>
          <w:bCs/>
        </w:rPr>
        <w:t>Status:</w:t>
      </w:r>
      <w:r>
        <w:t xml:space="preserve"> </w:t>
      </w:r>
      <w:r>
        <w:rPr>
          <w:color w:val="0000FF"/>
        </w:rPr>
        <w:t>Noted</w:t>
      </w:r>
      <w:r>
        <w:t>.</w:t>
      </w:r>
    </w:p>
    <w:p w14:paraId="5B4FB7A4" w14:textId="77777777" w:rsidR="00B06148" w:rsidRDefault="00B06148" w:rsidP="00BB3F37"/>
    <w:p w14:paraId="1C44F9A7" w14:textId="77777777" w:rsidR="007615D6" w:rsidRDefault="007615D6" w:rsidP="0010433C">
      <w:pPr>
        <w:pStyle w:val="Heading2"/>
      </w:pPr>
      <w:bookmarkStart w:id="131" w:name="_Toc153785315"/>
      <w:r>
        <w:t>21.8</w:t>
      </w:r>
      <w:r>
        <w:tab/>
        <w:t>Future Meeting Schedule</w:t>
      </w:r>
      <w:bookmarkEnd w:id="131"/>
    </w:p>
    <w:p w14:paraId="1D2A44CD" w14:textId="3DF6E517" w:rsidR="00B06148" w:rsidRDefault="007935A1" w:rsidP="00BB3F37">
      <w:r>
        <w:t xml:space="preserve">See </w:t>
      </w:r>
      <w:hyperlink r:id="rId15" w:anchor="/" w:history="1">
        <w:r w:rsidRPr="007E67AA">
          <w:rPr>
            <w:rStyle w:val="Hyperlink"/>
          </w:rPr>
          <w:t>https://portal.3gpp.org/?tbid=375&amp;SubTB=375#/</w:t>
        </w:r>
      </w:hyperlink>
    </w:p>
    <w:p w14:paraId="799E2ABC" w14:textId="77777777" w:rsidR="00B06148" w:rsidRDefault="00B06148" w:rsidP="00BB3F37"/>
    <w:p w14:paraId="43DA6C54" w14:textId="77777777" w:rsidR="007615D6" w:rsidRDefault="007615D6" w:rsidP="007615D6">
      <w:pPr>
        <w:pStyle w:val="Heading1"/>
      </w:pPr>
      <w:bookmarkStart w:id="132" w:name="_Toc153785316"/>
      <w:r>
        <w:t>22</w:t>
      </w:r>
      <w:r>
        <w:tab/>
        <w:t>Any Other Business</w:t>
      </w:r>
      <w:bookmarkEnd w:id="132"/>
    </w:p>
    <w:p w14:paraId="412D4B5D" w14:textId="2457D398" w:rsidR="00D339FE" w:rsidRDefault="00D339FE" w:rsidP="00D339FE">
      <w:pPr>
        <w:pStyle w:val="Heading2"/>
      </w:pPr>
      <w:bookmarkStart w:id="133" w:name="_Toc153785317"/>
      <w:r>
        <w:t>Goodbye to Tricci SO !</w:t>
      </w:r>
      <w:bookmarkEnd w:id="133"/>
    </w:p>
    <w:p w14:paraId="2D7A9A13" w14:textId="585D212B" w:rsidR="00B06148" w:rsidRDefault="00D339FE" w:rsidP="00BB3F37">
      <w:r>
        <w:t>Irfan Ali (Cisco) made a presentation of a number of the important Work Items of 3GPP in the past and revealed that Tricci So (OPPO) had been Rapporteur and leader for all of the items. Tricci will not be attending 3GPP meetings in future but will be working behind the scenes on the project. Tricci was thanked by the SA WG2 Chair for her dedication and very hard work and persistence in driving the work in SA WG2 and will be greatly missed. Tricci was thanked by the TSG SA Chair for her dedication, passion and very hard work in 3GPP and reminded everyone that Tricci had been awarded a 3GPP Excellence Award for here contribution to 3GPP. Alla Gardner (OPPO) thanked Tricci for her great devotion and empathy for the needs of others in discussions and personally.</w:t>
      </w:r>
    </w:p>
    <w:p w14:paraId="12B58666" w14:textId="3C384B59" w:rsidR="00D339FE" w:rsidRDefault="00D339FE" w:rsidP="00BB3F37">
      <w:r>
        <w:t>Tricci thanked TSG SA delegates for their kindness and hoped everyone had as nice a journey as she had had in the opportunity to work with 3GPP.</w:t>
      </w:r>
    </w:p>
    <w:p w14:paraId="40DB98B0" w14:textId="73C6BD80" w:rsidR="00D339FE" w:rsidRPr="00D339FE" w:rsidRDefault="00D339FE" w:rsidP="00BB3F37">
      <w:r>
        <w:t>Tricci was presented with a small gift and a parting song.</w:t>
      </w:r>
    </w:p>
    <w:p w14:paraId="53759049" w14:textId="0AC335AA" w:rsidR="00B06148" w:rsidRDefault="00B06148" w:rsidP="00BB3F37"/>
    <w:p w14:paraId="602D2200" w14:textId="77777777" w:rsidR="007615D6" w:rsidRDefault="007615D6" w:rsidP="007615D6">
      <w:pPr>
        <w:pStyle w:val="Heading1"/>
      </w:pPr>
      <w:bookmarkStart w:id="134" w:name="_Toc153785318"/>
      <w:r>
        <w:t>23</w:t>
      </w:r>
      <w:r>
        <w:tab/>
        <w:t>Close of Meeting</w:t>
      </w:r>
      <w:bookmarkEnd w:id="134"/>
    </w:p>
    <w:p w14:paraId="3E7E3FE7" w14:textId="77777777" w:rsidR="007615D6" w:rsidRDefault="007615D6" w:rsidP="007615D6">
      <w:pPr>
        <w:keepNext/>
        <w:pBdr>
          <w:top w:val="single" w:sz="4" w:space="1" w:color="auto"/>
          <w:left w:val="single" w:sz="4" w:space="4" w:color="auto"/>
          <w:bottom w:val="single" w:sz="4" w:space="1" w:color="auto"/>
          <w:right w:val="single" w:sz="4" w:space="4" w:color="auto"/>
        </w:pBdr>
      </w:pPr>
      <w:r>
        <w:t>Friday, 15 December 2023, 1600 local time (or earlier).</w:t>
      </w:r>
    </w:p>
    <w:p w14:paraId="0C665BF6" w14:textId="4F25F305" w:rsidR="00E00DA6" w:rsidRDefault="00D339FE" w:rsidP="007615D6">
      <w:r>
        <w:t>The TSG SA Chair thanked the delegates for their good work and cooperation during this meeting. He thanked the Vice Chairs and MCC Secretary for their support. He thanked the Hosts for inviting the TSGs to Edinburgh and for holding an excellent 25 Years celebration social event. The TSG RAN Chair, TSG CT Chair and the WG Chairs were thanked for their work. The TSG Chair then closed the meeting at 12.55 local time.</w:t>
      </w:r>
    </w:p>
    <w:p w14:paraId="5347D8E7" w14:textId="77777777" w:rsidR="00234C1A" w:rsidRDefault="00234C1A" w:rsidP="007615D6">
      <w:pPr>
        <w:sectPr w:rsidR="00234C1A" w:rsidSect="00A71042">
          <w:headerReference w:type="default" r:id="rId16"/>
          <w:footerReference w:type="even" r:id="rId17"/>
          <w:footerReference w:type="default" r:id="rId18"/>
          <w:footerReference w:type="first" r:id="rId19"/>
          <w:pgSz w:w="11906" w:h="16838"/>
          <w:pgMar w:top="1134" w:right="1134" w:bottom="1134" w:left="1134" w:header="709" w:footer="709" w:gutter="0"/>
          <w:cols w:space="708"/>
          <w:docGrid w:linePitch="360"/>
        </w:sectPr>
      </w:pPr>
    </w:p>
    <w:p w14:paraId="16497933" w14:textId="77777777" w:rsidR="00C521B3" w:rsidRDefault="00C521B3" w:rsidP="00C521B3">
      <w:pPr>
        <w:pStyle w:val="Heading9"/>
      </w:pPr>
      <w:bookmarkStart w:id="135" w:name="_Toc153785319"/>
      <w:r>
        <w:t>ANNEX A</w:t>
      </w:r>
      <w:r>
        <w:tab/>
        <w:t>Co-ordinates of TSG and WG Officials</w:t>
      </w:r>
      <w:bookmarkEnd w:id="135"/>
    </w:p>
    <w:p w14:paraId="1BBB65A9" w14:textId="77777777" w:rsidR="00C521B3" w:rsidRDefault="00C521B3" w:rsidP="00C521B3">
      <w:pPr>
        <w:pStyle w:val="Heading1"/>
      </w:pPr>
      <w:bookmarkStart w:id="136" w:name="_Toc153785320"/>
      <w:r>
        <w:t>A.1</w:t>
      </w:r>
      <w:r>
        <w:tab/>
        <w:t>TSG SA Officials</w:t>
      </w:r>
      <w:bookmarkEnd w:id="136"/>
    </w:p>
    <w:p w14:paraId="7F37B4DA" w14:textId="77777777" w:rsidR="00C521B3" w:rsidRDefault="00C521B3" w:rsidP="00C521B3">
      <w:pPr>
        <w:pStyle w:val="TH"/>
      </w:pPr>
      <w:r>
        <w:t>Table A.1: TSG SA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1AEF7CB9"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2204E9" w14:textId="77777777" w:rsidR="00C521B3" w:rsidRDefault="00C521B3" w:rsidP="00015975">
            <w:pPr>
              <w:pStyle w:val="TAH"/>
            </w:pPr>
            <w:r w:rsidRPr="00BB3F37">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231FE9"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8BE923"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7BC618"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6B7384"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3B5EE8"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B4967D"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FE19B2"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2C84CC" w14:textId="77777777" w:rsidR="00C521B3" w:rsidRDefault="00C521B3" w:rsidP="00015975">
            <w:pPr>
              <w:pStyle w:val="TAH"/>
            </w:pPr>
            <w:r w:rsidRPr="00BB3F37">
              <w:t>Remarks</w:t>
            </w:r>
          </w:p>
        </w:tc>
      </w:tr>
      <w:tr w:rsidR="00C521B3" w14:paraId="615A1DE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0908D49"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891FA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B914148" w14:textId="77777777" w:rsidR="00C521B3" w:rsidRPr="001B1679" w:rsidRDefault="00C521B3" w:rsidP="00015975">
            <w:pPr>
              <w:pStyle w:val="TAL"/>
              <w:rPr>
                <w:sz w:val="16"/>
                <w:szCs w:val="16"/>
              </w:rPr>
            </w:pPr>
            <w:r w:rsidRPr="001B1679">
              <w:rPr>
                <w:sz w:val="16"/>
                <w:szCs w:val="16"/>
              </w:rPr>
              <w:t>JAIN, Puneet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8256BA" w14:textId="77777777" w:rsidR="00C521B3" w:rsidRPr="001B1679" w:rsidRDefault="00C521B3" w:rsidP="00015975">
            <w:pPr>
              <w:pStyle w:val="TAL"/>
              <w:rPr>
                <w:sz w:val="16"/>
                <w:szCs w:val="16"/>
              </w:rPr>
            </w:pPr>
            <w:r w:rsidRPr="001B1679">
              <w:rPr>
                <w:sz w:val="16"/>
                <w:szCs w:val="16"/>
              </w:rPr>
              <w:t>Intel</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945E2C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91ACC61" w14:textId="77777777" w:rsidR="00C521B3" w:rsidRPr="001B1679" w:rsidRDefault="00C521B3" w:rsidP="00015975">
            <w:pPr>
              <w:pStyle w:val="TAL"/>
              <w:rPr>
                <w:sz w:val="16"/>
                <w:szCs w:val="16"/>
              </w:rPr>
            </w:pPr>
            <w:r w:rsidRPr="001B1679">
              <w:rPr>
                <w:sz w:val="16"/>
                <w:szCs w:val="16"/>
              </w:rPr>
              <w:t>+1-503-712-6214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1F936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A65F0E3" w14:textId="77777777" w:rsidR="00C521B3" w:rsidRPr="001B1679" w:rsidRDefault="00C521B3" w:rsidP="00015975">
            <w:pPr>
              <w:pStyle w:val="TAL"/>
              <w:rPr>
                <w:sz w:val="16"/>
                <w:szCs w:val="16"/>
              </w:rPr>
            </w:pPr>
            <w:r w:rsidRPr="001B1679">
              <w:rPr>
                <w:sz w:val="16"/>
                <w:szCs w:val="16"/>
              </w:rPr>
              <w:t>2021-05-17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D73006" w14:textId="77777777" w:rsidR="00C521B3" w:rsidRPr="001B1679" w:rsidRDefault="00C521B3" w:rsidP="00015975">
            <w:pPr>
              <w:pStyle w:val="TAL"/>
              <w:rPr>
                <w:sz w:val="16"/>
                <w:szCs w:val="16"/>
              </w:rPr>
            </w:pPr>
            <w:r w:rsidRPr="001B1679">
              <w:rPr>
                <w:sz w:val="16"/>
                <w:szCs w:val="16"/>
              </w:rPr>
              <w:t>elected at SA#99</w:t>
            </w:r>
          </w:p>
        </w:tc>
      </w:tr>
      <w:tr w:rsidR="00C521B3" w14:paraId="6DA39866"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93960C9"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942D84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6F42A0" w14:textId="77777777" w:rsidR="00C521B3" w:rsidRPr="001B1679" w:rsidRDefault="00C521B3" w:rsidP="00015975">
            <w:pPr>
              <w:pStyle w:val="TAL"/>
              <w:rPr>
                <w:sz w:val="16"/>
                <w:szCs w:val="16"/>
              </w:rPr>
            </w:pPr>
            <w:r w:rsidRPr="001B1679">
              <w:rPr>
                <w:sz w:val="16"/>
                <w:szCs w:val="16"/>
              </w:rPr>
              <w:t>NAGATA, Satoshi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B5BEE7C"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0D8D647" w14:textId="77777777" w:rsidR="00C521B3" w:rsidRPr="001B1679" w:rsidRDefault="00C521B3" w:rsidP="00015975">
            <w:pPr>
              <w:pStyle w:val="TAL"/>
              <w:rPr>
                <w:sz w:val="16"/>
                <w:szCs w:val="16"/>
              </w:rPr>
            </w:pPr>
            <w:r w:rsidRPr="001B1679">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9A1235C" w14:textId="77777777" w:rsidR="00C521B3" w:rsidRPr="001B1679" w:rsidRDefault="00C521B3" w:rsidP="00015975">
            <w:pPr>
              <w:pStyle w:val="TAL"/>
              <w:rPr>
                <w:sz w:val="16"/>
                <w:szCs w:val="16"/>
              </w:rPr>
            </w:pPr>
            <w:r w:rsidRPr="001B1679">
              <w:rPr>
                <w:sz w:val="16"/>
                <w:szCs w:val="16"/>
              </w:rPr>
              <w:t>+81 468 40 3333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D6316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532F480"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EDA7412" w14:textId="77777777" w:rsidR="00C521B3" w:rsidRPr="001B1679" w:rsidRDefault="00C521B3" w:rsidP="00015975">
            <w:pPr>
              <w:pStyle w:val="TAL"/>
              <w:rPr>
                <w:sz w:val="16"/>
                <w:szCs w:val="16"/>
              </w:rPr>
            </w:pPr>
            <w:r w:rsidRPr="001B1679">
              <w:rPr>
                <w:sz w:val="16"/>
                <w:szCs w:val="16"/>
              </w:rPr>
              <w:t>re-elected at SA#99 2nd term</w:t>
            </w:r>
          </w:p>
        </w:tc>
      </w:tr>
      <w:tr w:rsidR="00C521B3" w14:paraId="79C7B78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81A744C"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EC492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BFF45A" w14:textId="77777777" w:rsidR="00C521B3" w:rsidRPr="001B1679" w:rsidRDefault="00C521B3" w:rsidP="00015975">
            <w:pPr>
              <w:pStyle w:val="TAL"/>
              <w:rPr>
                <w:sz w:val="16"/>
                <w:szCs w:val="16"/>
              </w:rPr>
            </w:pPr>
            <w:r w:rsidRPr="001B1679">
              <w:rPr>
                <w:sz w:val="16"/>
                <w:szCs w:val="16"/>
              </w:rPr>
              <w:t>YOUNGE, Mark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0DF297" w14:textId="77777777" w:rsidR="00C521B3" w:rsidRPr="001B1679" w:rsidRDefault="00C521B3" w:rsidP="00015975">
            <w:pPr>
              <w:pStyle w:val="TAL"/>
              <w:rPr>
                <w:sz w:val="16"/>
                <w:szCs w:val="16"/>
              </w:rPr>
            </w:pPr>
            <w:r w:rsidRPr="001B1679">
              <w:rPr>
                <w:sz w:val="16"/>
                <w:szCs w:val="16"/>
              </w:rPr>
              <w:t>T-Mobile USA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207927"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1D48F09" w14:textId="77777777" w:rsidR="00C521B3" w:rsidRPr="001B1679" w:rsidRDefault="00C521B3" w:rsidP="00015975">
            <w:pPr>
              <w:pStyle w:val="TAL"/>
              <w:rPr>
                <w:sz w:val="16"/>
                <w:szCs w:val="16"/>
              </w:rPr>
            </w:pPr>
            <w:r w:rsidRPr="001B1679">
              <w:rPr>
                <w:sz w:val="16"/>
                <w:szCs w:val="16"/>
              </w:rPr>
              <w:t>+1 760 672 0987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27FF2C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191CA70"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10FE4C2" w14:textId="77777777" w:rsidR="00C521B3" w:rsidRPr="001B1679" w:rsidRDefault="00C521B3" w:rsidP="00015975">
            <w:pPr>
              <w:pStyle w:val="TAL"/>
              <w:rPr>
                <w:sz w:val="16"/>
                <w:szCs w:val="16"/>
              </w:rPr>
            </w:pPr>
            <w:r w:rsidRPr="001B1679">
              <w:rPr>
                <w:sz w:val="16"/>
                <w:szCs w:val="16"/>
              </w:rPr>
              <w:t>re-elected at SA#99 2nd term</w:t>
            </w:r>
          </w:p>
        </w:tc>
      </w:tr>
      <w:tr w:rsidR="00C521B3" w14:paraId="01C3947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D9643A"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E6F457"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387D68" w14:textId="77777777" w:rsidR="00C521B3" w:rsidRPr="001B1679" w:rsidRDefault="00C521B3" w:rsidP="00015975">
            <w:pPr>
              <w:pStyle w:val="TAL"/>
              <w:rPr>
                <w:sz w:val="16"/>
                <w:szCs w:val="16"/>
              </w:rPr>
            </w:pPr>
            <w:r w:rsidRPr="001B1679">
              <w:rPr>
                <w:sz w:val="16"/>
                <w:szCs w:val="16"/>
              </w:rPr>
              <w:t>MUSTAPHA, Mona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2FC36B" w14:textId="77777777" w:rsidR="00C521B3" w:rsidRPr="001B1679" w:rsidRDefault="00C521B3" w:rsidP="00015975">
            <w:pPr>
              <w:pStyle w:val="TAL"/>
              <w:rPr>
                <w:sz w:val="16"/>
                <w:szCs w:val="16"/>
              </w:rPr>
            </w:pPr>
            <w:r w:rsidRPr="001B1679">
              <w:rPr>
                <w:sz w:val="16"/>
                <w:szCs w:val="16"/>
              </w:rPr>
              <w:t>Apple France</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F68A208"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1CF5A9"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09057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B23CBD2" w14:textId="77777777" w:rsidR="00C521B3" w:rsidRPr="001B1679" w:rsidRDefault="00C521B3" w:rsidP="00015975">
            <w:pPr>
              <w:pStyle w:val="TAL"/>
              <w:rPr>
                <w:sz w:val="16"/>
                <w:szCs w:val="16"/>
              </w:rPr>
            </w:pPr>
            <w:r w:rsidRPr="001B1679">
              <w:rPr>
                <w:sz w:val="16"/>
                <w:szCs w:val="16"/>
              </w:rPr>
              <w:t>2021-04-28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74F2177" w14:textId="77777777" w:rsidR="00C521B3" w:rsidRPr="001B1679" w:rsidRDefault="00C521B3" w:rsidP="00015975">
            <w:pPr>
              <w:pStyle w:val="TAL"/>
              <w:rPr>
                <w:sz w:val="16"/>
                <w:szCs w:val="16"/>
              </w:rPr>
            </w:pPr>
            <w:r w:rsidRPr="001B1679">
              <w:rPr>
                <w:sz w:val="16"/>
                <w:szCs w:val="16"/>
              </w:rPr>
              <w:t>re-elected at SA#99 2nd term</w:t>
            </w:r>
          </w:p>
        </w:tc>
      </w:tr>
      <w:tr w:rsidR="00C521B3" w14:paraId="2287CED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72388F3" w14:textId="77777777" w:rsidR="00C521B3" w:rsidRPr="001B1679" w:rsidRDefault="00C521B3" w:rsidP="00015975">
            <w:pPr>
              <w:pStyle w:val="TAL"/>
              <w:rPr>
                <w:sz w:val="16"/>
                <w:szCs w:val="16"/>
              </w:rPr>
            </w:pPr>
            <w:r w:rsidRPr="001B1679">
              <w:rPr>
                <w:sz w:val="16"/>
                <w:szCs w:val="16"/>
              </w:rPr>
              <w:t>TSG SA</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49A57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5D0F15" w14:textId="77777777" w:rsidR="00C521B3" w:rsidRPr="001B1679" w:rsidRDefault="00C521B3" w:rsidP="00015975">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187E74"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0B82292"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313339A" w14:textId="77777777" w:rsidR="00C521B3" w:rsidRPr="001B1679" w:rsidRDefault="00C521B3" w:rsidP="00015975">
            <w:pPr>
              <w:pStyle w:val="TAL"/>
              <w:rPr>
                <w:sz w:val="16"/>
                <w:szCs w:val="16"/>
              </w:rPr>
            </w:pPr>
            <w:r w:rsidRPr="001B1679">
              <w:rPr>
                <w:sz w:val="16"/>
                <w:szCs w:val="16"/>
              </w:rPr>
              <w:t>+33 4 92 94 42 59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AF5862" w14:textId="77777777" w:rsidR="00C521B3" w:rsidRPr="001B1679" w:rsidRDefault="00C521B3" w:rsidP="00015975">
            <w:pPr>
              <w:pStyle w:val="TAL"/>
              <w:rPr>
                <w:sz w:val="16"/>
                <w:szCs w:val="16"/>
              </w:rPr>
            </w:pPr>
            <w:r w:rsidRPr="001B1679">
              <w:rPr>
                <w:sz w:val="16"/>
                <w:szCs w:val="16"/>
              </w:rPr>
              <w:t>+33 (0)6 07 59 08 49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BDEA5B4" w14:textId="77777777" w:rsidR="00C521B3" w:rsidRPr="001B1679" w:rsidRDefault="00C521B3" w:rsidP="00015975">
            <w:pPr>
              <w:pStyle w:val="TAL"/>
              <w:rPr>
                <w:sz w:val="16"/>
                <w:szCs w:val="16"/>
              </w:rPr>
            </w:pPr>
            <w:r w:rsidRPr="001B1679">
              <w:rPr>
                <w:sz w:val="16"/>
                <w:szCs w:val="16"/>
              </w:rPr>
              <w:t>1998-12-07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787DF21" w14:textId="77777777" w:rsidR="00C521B3" w:rsidRPr="001B1679" w:rsidRDefault="00C521B3" w:rsidP="00015975">
            <w:pPr>
              <w:pStyle w:val="TAL"/>
              <w:rPr>
                <w:sz w:val="16"/>
                <w:szCs w:val="16"/>
              </w:rPr>
            </w:pPr>
          </w:p>
        </w:tc>
      </w:tr>
      <w:tr w:rsidR="00C521B3" w14:paraId="4CD6ABF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F166CB0"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54755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25E5BF" w14:textId="77777777" w:rsidR="00C521B3" w:rsidRPr="001B1679" w:rsidRDefault="00C521B3" w:rsidP="00015975">
            <w:pPr>
              <w:pStyle w:val="TAL"/>
              <w:rPr>
                <w:sz w:val="16"/>
                <w:szCs w:val="16"/>
              </w:rPr>
            </w:pPr>
            <w:r w:rsidRPr="001B1679">
              <w:rPr>
                <w:sz w:val="16"/>
                <w:szCs w:val="16"/>
              </w:rPr>
              <w:t>ALMODOVAR CHICO, Jose Luis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9EB75C7" w14:textId="77777777" w:rsidR="00C521B3" w:rsidRPr="001B1679" w:rsidRDefault="00C521B3" w:rsidP="00015975">
            <w:pPr>
              <w:pStyle w:val="TAL"/>
              <w:rPr>
                <w:sz w:val="16"/>
                <w:szCs w:val="16"/>
              </w:rPr>
            </w:pPr>
            <w:r w:rsidRPr="001B1679">
              <w:rPr>
                <w:sz w:val="16"/>
                <w:szCs w:val="16"/>
              </w:rPr>
              <w:t>KPN N.V.</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9121F44"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7467AF3"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E790D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FAD979F"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19E9C15" w14:textId="77777777" w:rsidR="00C521B3" w:rsidRPr="001B1679" w:rsidRDefault="00C521B3" w:rsidP="00015975">
            <w:pPr>
              <w:pStyle w:val="TAL"/>
              <w:rPr>
                <w:sz w:val="16"/>
                <w:szCs w:val="16"/>
              </w:rPr>
            </w:pPr>
            <w:r w:rsidRPr="001B1679">
              <w:rPr>
                <w:sz w:val="16"/>
                <w:szCs w:val="16"/>
              </w:rPr>
              <w:t>Re-elected at SA1#102 - 3rd term</w:t>
            </w:r>
          </w:p>
        </w:tc>
      </w:tr>
      <w:tr w:rsidR="00C521B3" w14:paraId="4A31962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2910B5C"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16DAB5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52865E" w14:textId="77777777" w:rsidR="00C521B3" w:rsidRPr="001B1679" w:rsidRDefault="00C521B3" w:rsidP="00015975">
            <w:pPr>
              <w:pStyle w:val="TAL"/>
              <w:rPr>
                <w:sz w:val="16"/>
                <w:szCs w:val="16"/>
              </w:rPr>
            </w:pPr>
            <w:r w:rsidRPr="001B1679">
              <w:rPr>
                <w:sz w:val="16"/>
                <w:szCs w:val="16"/>
              </w:rPr>
              <w:t>XIA, XU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F97753"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463875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4AF1F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3050E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79CFAD9" w14:textId="77777777" w:rsidR="00C521B3" w:rsidRPr="001B1679" w:rsidRDefault="00C521B3" w:rsidP="00015975">
            <w:pPr>
              <w:pStyle w:val="TAL"/>
              <w:rPr>
                <w:sz w:val="16"/>
                <w:szCs w:val="16"/>
              </w:rPr>
            </w:pPr>
            <w:r w:rsidRPr="001B1679">
              <w:rPr>
                <w:sz w:val="16"/>
                <w:szCs w:val="16"/>
              </w:rPr>
              <w:t>2021-11-18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C502895" w14:textId="77777777" w:rsidR="00C521B3" w:rsidRPr="001B1679" w:rsidRDefault="00C521B3" w:rsidP="00015975">
            <w:pPr>
              <w:pStyle w:val="TAL"/>
              <w:rPr>
                <w:sz w:val="16"/>
                <w:szCs w:val="16"/>
              </w:rPr>
            </w:pPr>
            <w:r w:rsidRPr="001B1679">
              <w:rPr>
                <w:sz w:val="16"/>
                <w:szCs w:val="16"/>
              </w:rPr>
              <w:t>re-elected at SA1#96-e 2nd term</w:t>
            </w:r>
          </w:p>
        </w:tc>
      </w:tr>
      <w:tr w:rsidR="00C521B3" w14:paraId="39C291F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5913BA"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356B90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066345" w14:textId="77777777" w:rsidR="00C521B3" w:rsidRPr="001B1679" w:rsidRDefault="00C521B3" w:rsidP="00015975">
            <w:pPr>
              <w:pStyle w:val="TAL"/>
              <w:rPr>
                <w:sz w:val="16"/>
                <w:szCs w:val="16"/>
              </w:rPr>
            </w:pPr>
            <w:r w:rsidRPr="001B1679">
              <w:rPr>
                <w:sz w:val="16"/>
                <w:szCs w:val="16"/>
              </w:rPr>
              <w:t>NAKANO, Yusuke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1B1A58" w14:textId="77777777" w:rsidR="00C521B3" w:rsidRPr="001B1679" w:rsidRDefault="00C521B3" w:rsidP="00015975">
            <w:pPr>
              <w:pStyle w:val="TAL"/>
              <w:rPr>
                <w:sz w:val="16"/>
                <w:szCs w:val="16"/>
              </w:rPr>
            </w:pPr>
            <w:r w:rsidRPr="001B1679">
              <w:rPr>
                <w:sz w:val="16"/>
                <w:szCs w:val="16"/>
              </w:rPr>
              <w:t>KDDI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3CE785D" w14:textId="77777777" w:rsidR="00C521B3" w:rsidRPr="001B1679" w:rsidRDefault="00C521B3" w:rsidP="00015975">
            <w:pPr>
              <w:pStyle w:val="TAL"/>
              <w:rPr>
                <w:sz w:val="16"/>
                <w:szCs w:val="16"/>
              </w:rPr>
            </w:pPr>
            <w:r w:rsidRPr="001B1679">
              <w:rPr>
                <w:sz w:val="16"/>
                <w:szCs w:val="16"/>
              </w:rPr>
              <w:t>ARIB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2EC4BD2" w14:textId="77777777" w:rsidR="00C521B3" w:rsidRPr="001B1679" w:rsidRDefault="00C521B3" w:rsidP="00015975">
            <w:pPr>
              <w:pStyle w:val="TAL"/>
              <w:rPr>
                <w:sz w:val="16"/>
                <w:szCs w:val="16"/>
              </w:rPr>
            </w:pPr>
            <w:r w:rsidRPr="001B1679">
              <w:rPr>
                <w:sz w:val="16"/>
                <w:szCs w:val="16"/>
              </w:rPr>
              <w:t>+81 80 5066 9308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258E6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1D5F550" w14:textId="77777777" w:rsidR="00C521B3" w:rsidRPr="001B1679" w:rsidRDefault="00C521B3" w:rsidP="00015975">
            <w:pPr>
              <w:pStyle w:val="TAL"/>
              <w:rPr>
                <w:sz w:val="16"/>
                <w:szCs w:val="16"/>
              </w:rPr>
            </w:pPr>
            <w:r w:rsidRPr="001B1679">
              <w:rPr>
                <w:sz w:val="16"/>
                <w:szCs w:val="16"/>
              </w:rPr>
              <w:t>2021-11-18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30F8B8" w14:textId="77777777" w:rsidR="00C521B3" w:rsidRPr="001B1679" w:rsidRDefault="00C521B3" w:rsidP="00015975">
            <w:pPr>
              <w:pStyle w:val="TAL"/>
              <w:rPr>
                <w:sz w:val="16"/>
                <w:szCs w:val="16"/>
              </w:rPr>
            </w:pPr>
            <w:r w:rsidRPr="001B1679">
              <w:rPr>
                <w:sz w:val="16"/>
                <w:szCs w:val="16"/>
              </w:rPr>
              <w:t>elected at SA1#96-e</w:t>
            </w:r>
          </w:p>
        </w:tc>
      </w:tr>
      <w:tr w:rsidR="00C521B3" w14:paraId="4B3F066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65C85A" w14:textId="77777777" w:rsidR="00C521B3" w:rsidRPr="001B1679" w:rsidRDefault="00C521B3" w:rsidP="00015975">
            <w:pPr>
              <w:pStyle w:val="TAL"/>
              <w:rPr>
                <w:sz w:val="16"/>
                <w:szCs w:val="16"/>
              </w:rPr>
            </w:pPr>
            <w:r w:rsidRPr="001B1679">
              <w:rPr>
                <w:sz w:val="16"/>
                <w:szCs w:val="16"/>
              </w:rPr>
              <w:t>SA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C423E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6A2FF0F" w14:textId="77777777" w:rsidR="00C521B3" w:rsidRPr="001B1679" w:rsidRDefault="00C521B3" w:rsidP="00015975">
            <w:pPr>
              <w:pStyle w:val="TAL"/>
              <w:rPr>
                <w:sz w:val="16"/>
                <w:szCs w:val="16"/>
              </w:rPr>
            </w:pPr>
            <w:r w:rsidRPr="001B1679">
              <w:rPr>
                <w:sz w:val="16"/>
                <w:szCs w:val="16"/>
              </w:rPr>
              <w:t>SULTAN, Alain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61FB2B2"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917451C"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C3131F" w14:textId="77777777" w:rsidR="00C521B3" w:rsidRPr="001B1679" w:rsidRDefault="00C521B3" w:rsidP="00015975">
            <w:pPr>
              <w:pStyle w:val="TAL"/>
              <w:rPr>
                <w:sz w:val="16"/>
                <w:szCs w:val="16"/>
              </w:rPr>
            </w:pPr>
            <w:r w:rsidRPr="001B1679">
              <w:rPr>
                <w:sz w:val="16"/>
                <w:szCs w:val="16"/>
              </w:rPr>
              <w:t>+33 4 92 94 42 71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C15ED4" w14:textId="77777777" w:rsidR="00C521B3" w:rsidRPr="001B1679" w:rsidRDefault="00C521B3" w:rsidP="00015975">
            <w:pPr>
              <w:pStyle w:val="TAL"/>
              <w:rPr>
                <w:sz w:val="16"/>
                <w:szCs w:val="16"/>
              </w:rPr>
            </w:pPr>
            <w:r w:rsidRPr="001B1679">
              <w:rPr>
                <w:sz w:val="16"/>
                <w:szCs w:val="16"/>
              </w:rPr>
              <w:t>+33 6 74 40 83 70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F5FF1A9" w14:textId="77777777" w:rsidR="00C521B3" w:rsidRPr="001B1679" w:rsidRDefault="00C521B3" w:rsidP="00015975">
            <w:pPr>
              <w:pStyle w:val="TAL"/>
              <w:rPr>
                <w:sz w:val="16"/>
                <w:szCs w:val="16"/>
              </w:rPr>
            </w:pPr>
            <w:r w:rsidRPr="001B1679">
              <w:rPr>
                <w:sz w:val="16"/>
                <w:szCs w:val="16"/>
              </w:rPr>
              <w:t>2007-08-03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EC6C9F9" w14:textId="77777777" w:rsidR="00C521B3" w:rsidRPr="001B1679" w:rsidRDefault="00C521B3" w:rsidP="00015975">
            <w:pPr>
              <w:pStyle w:val="TAL"/>
              <w:rPr>
                <w:sz w:val="16"/>
                <w:szCs w:val="16"/>
              </w:rPr>
            </w:pPr>
            <w:r w:rsidRPr="001B1679">
              <w:rPr>
                <w:sz w:val="16"/>
                <w:szCs w:val="16"/>
              </w:rPr>
              <w:t>Re-appointed from end of #37bis</w:t>
            </w:r>
          </w:p>
        </w:tc>
      </w:tr>
      <w:tr w:rsidR="00C521B3" w14:paraId="72A1B9B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BE4CEE5"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E1F33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3D7960" w14:textId="77777777" w:rsidR="00C521B3" w:rsidRPr="001B1679" w:rsidRDefault="00C521B3" w:rsidP="00015975">
            <w:pPr>
              <w:pStyle w:val="TAL"/>
              <w:rPr>
                <w:sz w:val="16"/>
                <w:szCs w:val="16"/>
              </w:rPr>
            </w:pPr>
            <w:r w:rsidRPr="001B1679">
              <w:rPr>
                <w:sz w:val="16"/>
                <w:szCs w:val="16"/>
              </w:rPr>
              <w:t>BENNETT, Andy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7662847" w14:textId="77777777" w:rsidR="00C521B3" w:rsidRPr="001B1679" w:rsidRDefault="00C521B3" w:rsidP="00015975">
            <w:pPr>
              <w:pStyle w:val="TAL"/>
              <w:rPr>
                <w:sz w:val="16"/>
                <w:szCs w:val="16"/>
              </w:rPr>
            </w:pPr>
            <w:r w:rsidRPr="001B1679">
              <w:rPr>
                <w:sz w:val="16"/>
                <w:szCs w:val="16"/>
              </w:rPr>
              <w:t>Samsung R&amp;D Institute UK</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523DB72"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A69255" w14:textId="77777777" w:rsidR="00C521B3" w:rsidRPr="001B1679" w:rsidRDefault="00C521B3" w:rsidP="00015975">
            <w:pPr>
              <w:pStyle w:val="TAL"/>
              <w:rPr>
                <w:sz w:val="16"/>
                <w:szCs w:val="16"/>
              </w:rPr>
            </w:pPr>
            <w:r w:rsidRPr="001B1679">
              <w:rPr>
                <w:sz w:val="16"/>
                <w:szCs w:val="16"/>
              </w:rPr>
              <w:t>+44 1784 428 600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048B2B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FFC658D"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0D0BAF9" w14:textId="77777777" w:rsidR="00C521B3" w:rsidRPr="001B1679" w:rsidRDefault="00C521B3" w:rsidP="00015975">
            <w:pPr>
              <w:pStyle w:val="TAL"/>
              <w:rPr>
                <w:sz w:val="16"/>
                <w:szCs w:val="16"/>
              </w:rPr>
            </w:pPr>
            <w:r w:rsidRPr="001B1679">
              <w:rPr>
                <w:sz w:val="16"/>
                <w:szCs w:val="16"/>
              </w:rPr>
              <w:t>Elected at SA2#157</w:t>
            </w:r>
          </w:p>
        </w:tc>
      </w:tr>
      <w:tr w:rsidR="00C521B3" w14:paraId="565028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15FC5AE"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22F704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F2A231" w14:textId="77777777" w:rsidR="00C521B3" w:rsidRPr="001B1679" w:rsidRDefault="00C521B3" w:rsidP="00015975">
            <w:pPr>
              <w:pStyle w:val="TAL"/>
              <w:rPr>
                <w:sz w:val="16"/>
                <w:szCs w:val="16"/>
              </w:rPr>
            </w:pPr>
            <w:r w:rsidRPr="001B1679">
              <w:rPr>
                <w:sz w:val="16"/>
                <w:szCs w:val="16"/>
              </w:rPr>
              <w:t>TONESI, Dario Serafino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450233"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D72348B"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56A66A" w14:textId="77777777" w:rsidR="00C521B3" w:rsidRPr="001B1679" w:rsidRDefault="00C521B3" w:rsidP="00015975">
            <w:pPr>
              <w:pStyle w:val="TAL"/>
              <w:rPr>
                <w:sz w:val="16"/>
                <w:szCs w:val="16"/>
              </w:rPr>
            </w:pPr>
            <w:r w:rsidRPr="001B1679">
              <w:rPr>
                <w:sz w:val="16"/>
                <w:szCs w:val="16"/>
              </w:rPr>
              <w:t>+1 858 241 1534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3B1C5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ABAAAF7"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3DA784" w14:textId="77777777" w:rsidR="00C521B3" w:rsidRPr="001B1679" w:rsidRDefault="00C521B3" w:rsidP="00015975">
            <w:pPr>
              <w:pStyle w:val="TAL"/>
              <w:rPr>
                <w:sz w:val="16"/>
                <w:szCs w:val="16"/>
              </w:rPr>
            </w:pPr>
            <w:r w:rsidRPr="001B1679">
              <w:rPr>
                <w:sz w:val="16"/>
                <w:szCs w:val="16"/>
              </w:rPr>
              <w:t>Elected at SA2#157</w:t>
            </w:r>
          </w:p>
        </w:tc>
      </w:tr>
      <w:tr w:rsidR="00C521B3" w14:paraId="70CA2EF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C1B78EA"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4FA9EF2"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DB08002" w14:textId="77777777" w:rsidR="00C521B3" w:rsidRPr="001B1679" w:rsidRDefault="00C521B3" w:rsidP="00015975">
            <w:pPr>
              <w:pStyle w:val="TAL"/>
              <w:rPr>
                <w:sz w:val="16"/>
                <w:szCs w:val="16"/>
              </w:rPr>
            </w:pPr>
            <w:r w:rsidRPr="001B1679">
              <w:rPr>
                <w:sz w:val="16"/>
                <w:szCs w:val="16"/>
              </w:rPr>
              <w:t>ZHANG, Wanqiang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72B9B41"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EFCDE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0B9EC3B" w14:textId="77777777" w:rsidR="00C521B3" w:rsidRPr="001B1679" w:rsidRDefault="00C521B3" w:rsidP="00015975">
            <w:pPr>
              <w:pStyle w:val="TAL"/>
              <w:rPr>
                <w:sz w:val="16"/>
                <w:szCs w:val="16"/>
              </w:rPr>
            </w:pPr>
            <w:r w:rsidRPr="001B1679">
              <w:rPr>
                <w:sz w:val="16"/>
                <w:szCs w:val="16"/>
              </w:rPr>
              <w:t>+86-10-82836331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A875D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4BC9970"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2570E3E" w14:textId="77777777" w:rsidR="00C521B3" w:rsidRPr="001B1679" w:rsidRDefault="00C521B3" w:rsidP="00015975">
            <w:pPr>
              <w:pStyle w:val="TAL"/>
              <w:rPr>
                <w:sz w:val="16"/>
                <w:szCs w:val="16"/>
              </w:rPr>
            </w:pPr>
            <w:r w:rsidRPr="001B1679">
              <w:rPr>
                <w:sz w:val="16"/>
                <w:szCs w:val="16"/>
              </w:rPr>
              <w:t>Elected at SA2#157</w:t>
            </w:r>
          </w:p>
        </w:tc>
      </w:tr>
      <w:tr w:rsidR="00C521B3" w14:paraId="217074A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78E71E" w14:textId="77777777" w:rsidR="00C521B3" w:rsidRPr="001B1679" w:rsidRDefault="00C521B3" w:rsidP="00015975">
            <w:pPr>
              <w:pStyle w:val="TAL"/>
              <w:rPr>
                <w:sz w:val="16"/>
                <w:szCs w:val="16"/>
              </w:rPr>
            </w:pPr>
            <w:r w:rsidRPr="001B1679">
              <w:rPr>
                <w:sz w:val="16"/>
                <w:szCs w:val="16"/>
              </w:rPr>
              <w:t>SA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44729AA"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162857" w14:textId="77777777" w:rsidR="00C521B3" w:rsidRPr="001B1679" w:rsidRDefault="00C521B3" w:rsidP="00015975">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165352"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872FB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3EE296" w14:textId="77777777" w:rsidR="00C521B3" w:rsidRPr="001B1679" w:rsidRDefault="00C521B3" w:rsidP="00015975">
            <w:pPr>
              <w:pStyle w:val="TAL"/>
              <w:rPr>
                <w:sz w:val="16"/>
                <w:szCs w:val="16"/>
              </w:rPr>
            </w:pPr>
            <w:r w:rsidRPr="001B1679">
              <w:rPr>
                <w:sz w:val="16"/>
                <w:szCs w:val="16"/>
              </w:rPr>
              <w:t>+33 4 92 94 42 59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87838A" w14:textId="77777777" w:rsidR="00C521B3" w:rsidRPr="001B1679" w:rsidRDefault="00C521B3" w:rsidP="00015975">
            <w:pPr>
              <w:pStyle w:val="TAL"/>
              <w:rPr>
                <w:sz w:val="16"/>
                <w:szCs w:val="16"/>
              </w:rPr>
            </w:pPr>
            <w:r w:rsidRPr="001B1679">
              <w:rPr>
                <w:sz w:val="16"/>
                <w:szCs w:val="16"/>
              </w:rPr>
              <w:t>+33 (0)6 07 59 08 49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ACDFFF5" w14:textId="77777777" w:rsidR="00C521B3" w:rsidRPr="001B1679" w:rsidRDefault="00C521B3" w:rsidP="00015975">
            <w:pPr>
              <w:pStyle w:val="TAL"/>
              <w:rPr>
                <w:sz w:val="16"/>
                <w:szCs w:val="16"/>
              </w:rPr>
            </w:pPr>
            <w:r w:rsidRPr="001B1679">
              <w:rPr>
                <w:sz w:val="16"/>
                <w:szCs w:val="16"/>
              </w:rPr>
              <w:t>2005-03-11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BE0FDAC" w14:textId="77777777" w:rsidR="00C521B3" w:rsidRPr="001B1679" w:rsidRDefault="00C521B3" w:rsidP="00015975">
            <w:pPr>
              <w:pStyle w:val="TAL"/>
              <w:rPr>
                <w:sz w:val="16"/>
                <w:szCs w:val="16"/>
              </w:rPr>
            </w:pPr>
          </w:p>
        </w:tc>
      </w:tr>
      <w:tr w:rsidR="00C521B3" w14:paraId="4C211E1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237AA84"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957C38"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DCB4A55" w14:textId="77777777" w:rsidR="00C521B3" w:rsidRPr="001B1679" w:rsidRDefault="00C521B3" w:rsidP="00015975">
            <w:pPr>
              <w:pStyle w:val="TAL"/>
              <w:rPr>
                <w:sz w:val="16"/>
                <w:szCs w:val="16"/>
              </w:rPr>
            </w:pPr>
            <w:r w:rsidRPr="001B1679">
              <w:rPr>
                <w:sz w:val="16"/>
                <w:szCs w:val="16"/>
              </w:rPr>
              <w:t>NAIR, Suresh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EF7E7D" w14:textId="77777777" w:rsidR="00C521B3" w:rsidRPr="001B1679" w:rsidRDefault="00C521B3" w:rsidP="00015975">
            <w:pPr>
              <w:pStyle w:val="TAL"/>
              <w:rPr>
                <w:sz w:val="16"/>
                <w:szCs w:val="16"/>
              </w:rPr>
            </w:pPr>
            <w:r w:rsidRPr="001B1679">
              <w:rPr>
                <w:sz w:val="16"/>
                <w:szCs w:val="16"/>
              </w:rPr>
              <w:t>Nokia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0D4528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7006ED" w14:textId="77777777" w:rsidR="00C521B3" w:rsidRPr="001B1679" w:rsidRDefault="00C521B3" w:rsidP="00015975">
            <w:pPr>
              <w:pStyle w:val="TAL"/>
              <w:rPr>
                <w:sz w:val="16"/>
                <w:szCs w:val="16"/>
              </w:rPr>
            </w:pPr>
            <w:r w:rsidRPr="001B1679">
              <w:rPr>
                <w:sz w:val="16"/>
                <w:szCs w:val="16"/>
              </w:rPr>
              <w:t>+19086796107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0C676CE" w14:textId="77777777" w:rsidR="00C521B3" w:rsidRPr="001B1679" w:rsidRDefault="00C521B3" w:rsidP="00015975">
            <w:pPr>
              <w:pStyle w:val="TAL"/>
              <w:rPr>
                <w:sz w:val="16"/>
                <w:szCs w:val="16"/>
              </w:rPr>
            </w:pPr>
            <w:r w:rsidRPr="001B1679">
              <w:rPr>
                <w:sz w:val="16"/>
                <w:szCs w:val="16"/>
              </w:rPr>
              <w:t>+1 973 978 9038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8C8AC54"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587F726" w14:textId="77777777" w:rsidR="00C521B3" w:rsidRPr="001B1679" w:rsidRDefault="00C521B3" w:rsidP="00015975">
            <w:pPr>
              <w:pStyle w:val="TAL"/>
              <w:rPr>
                <w:sz w:val="16"/>
                <w:szCs w:val="16"/>
              </w:rPr>
            </w:pPr>
            <w:r w:rsidRPr="001B1679">
              <w:rPr>
                <w:sz w:val="16"/>
                <w:szCs w:val="16"/>
              </w:rPr>
              <w:t>re-elected at SA3#111 - 2nd term</w:t>
            </w:r>
          </w:p>
        </w:tc>
      </w:tr>
      <w:tr w:rsidR="00C521B3" w14:paraId="39D28B0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D8CDF94"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6A0E9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FBE0720" w14:textId="77777777" w:rsidR="00C521B3" w:rsidRPr="001B1679" w:rsidRDefault="00C521B3" w:rsidP="00015975">
            <w:pPr>
              <w:pStyle w:val="TAL"/>
              <w:rPr>
                <w:sz w:val="16"/>
                <w:szCs w:val="16"/>
              </w:rPr>
            </w:pPr>
            <w:r w:rsidRPr="001B1679">
              <w:rPr>
                <w:sz w:val="16"/>
                <w:szCs w:val="16"/>
              </w:rPr>
              <w:t>WONG, Marcus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243BC7" w14:textId="77777777" w:rsidR="00C521B3" w:rsidRPr="001B1679" w:rsidRDefault="00C521B3" w:rsidP="00015975">
            <w:pPr>
              <w:pStyle w:val="TAL"/>
              <w:rPr>
                <w:sz w:val="16"/>
                <w:szCs w:val="16"/>
              </w:rPr>
            </w:pPr>
            <w:r w:rsidRPr="001B1679">
              <w:rPr>
                <w:sz w:val="16"/>
                <w:szCs w:val="16"/>
              </w:rPr>
              <w:t>Guangdong OPPO Mobile Telecom.</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1162360"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57EACC"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CD7748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09EC991" w14:textId="77777777" w:rsidR="00C521B3" w:rsidRPr="001B1679" w:rsidRDefault="00C521B3" w:rsidP="00015975">
            <w:pPr>
              <w:pStyle w:val="TAL"/>
              <w:rPr>
                <w:sz w:val="16"/>
                <w:szCs w:val="16"/>
              </w:rPr>
            </w:pPr>
            <w:r w:rsidRPr="001B1679">
              <w:rPr>
                <w:sz w:val="16"/>
                <w:szCs w:val="16"/>
              </w:rPr>
              <w:t>2023-11-13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A7AE33" w14:textId="77777777" w:rsidR="00C521B3" w:rsidRPr="001B1679" w:rsidRDefault="00C521B3" w:rsidP="00015975">
            <w:pPr>
              <w:pStyle w:val="TAL"/>
              <w:rPr>
                <w:sz w:val="16"/>
                <w:szCs w:val="16"/>
              </w:rPr>
            </w:pPr>
            <w:r w:rsidRPr="001B1679">
              <w:rPr>
                <w:sz w:val="16"/>
                <w:szCs w:val="16"/>
              </w:rPr>
              <w:t>elected at SA3#113</w:t>
            </w:r>
          </w:p>
        </w:tc>
      </w:tr>
      <w:tr w:rsidR="00C521B3" w14:paraId="5BA8EFB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D2B9335"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BBB3D08"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214183" w14:textId="77777777" w:rsidR="00C521B3" w:rsidRPr="001B1679" w:rsidRDefault="00C521B3" w:rsidP="00015975">
            <w:pPr>
              <w:pStyle w:val="TAL"/>
              <w:rPr>
                <w:sz w:val="16"/>
                <w:szCs w:val="16"/>
              </w:rPr>
            </w:pPr>
            <w:r w:rsidRPr="001B1679">
              <w:rPr>
                <w:sz w:val="16"/>
                <w:szCs w:val="16"/>
              </w:rPr>
              <w:t>ZUGENMAIER, Alf</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BDAFDC1"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B45B3AB" w14:textId="77777777" w:rsidR="00C521B3" w:rsidRPr="001B1679" w:rsidRDefault="00C521B3" w:rsidP="00015975">
            <w:pPr>
              <w:pStyle w:val="TAL"/>
              <w:rPr>
                <w:sz w:val="16"/>
                <w:szCs w:val="16"/>
              </w:rPr>
            </w:pPr>
            <w:r w:rsidRPr="001B1679">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0AB02A"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151DA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21EE303" w14:textId="77777777" w:rsidR="00C521B3" w:rsidRPr="001B1679" w:rsidRDefault="00C521B3" w:rsidP="00015975">
            <w:pPr>
              <w:pStyle w:val="TAL"/>
              <w:rPr>
                <w:sz w:val="16"/>
                <w:szCs w:val="16"/>
              </w:rPr>
            </w:pPr>
            <w:r w:rsidRPr="001B1679">
              <w:rPr>
                <w:sz w:val="16"/>
                <w:szCs w:val="16"/>
              </w:rPr>
              <w:t>2023-11-13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5F7BA0B" w14:textId="77777777" w:rsidR="00C521B3" w:rsidRPr="001B1679" w:rsidRDefault="00C521B3" w:rsidP="00015975">
            <w:pPr>
              <w:pStyle w:val="TAL"/>
              <w:rPr>
                <w:sz w:val="16"/>
                <w:szCs w:val="16"/>
              </w:rPr>
            </w:pPr>
            <w:r w:rsidRPr="001B1679">
              <w:rPr>
                <w:sz w:val="16"/>
                <w:szCs w:val="16"/>
              </w:rPr>
              <w:t>elected at SA3#113</w:t>
            </w:r>
          </w:p>
        </w:tc>
      </w:tr>
      <w:tr w:rsidR="00C521B3" w14:paraId="646AAC0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B00BB52" w14:textId="77777777" w:rsidR="00C521B3" w:rsidRPr="001B1679" w:rsidRDefault="00C521B3" w:rsidP="00015975">
            <w:pPr>
              <w:pStyle w:val="TAL"/>
              <w:rPr>
                <w:sz w:val="16"/>
                <w:szCs w:val="16"/>
              </w:rPr>
            </w:pPr>
            <w:r w:rsidRPr="001B1679">
              <w:rPr>
                <w:sz w:val="16"/>
                <w:szCs w:val="16"/>
              </w:rPr>
              <w:t>SA WG3-LI</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61F22B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848081" w14:textId="77777777" w:rsidR="00C521B3" w:rsidRPr="001B1679" w:rsidRDefault="00C521B3" w:rsidP="00015975">
            <w:pPr>
              <w:pStyle w:val="TAL"/>
              <w:rPr>
                <w:sz w:val="16"/>
                <w:szCs w:val="16"/>
              </w:rPr>
            </w:pPr>
            <w:r w:rsidRPr="001B1679">
              <w:rPr>
                <w:sz w:val="16"/>
                <w:szCs w:val="16"/>
              </w:rPr>
              <w:t>RIZZO, Carmine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42B885"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AD901F"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7ECBE1" w14:textId="77777777" w:rsidR="00C521B3" w:rsidRPr="001B1679" w:rsidRDefault="00C521B3" w:rsidP="00015975">
            <w:pPr>
              <w:pStyle w:val="TAL"/>
              <w:rPr>
                <w:sz w:val="16"/>
                <w:szCs w:val="16"/>
              </w:rPr>
            </w:pPr>
            <w:r w:rsidRPr="001B1679">
              <w:rPr>
                <w:sz w:val="16"/>
                <w:szCs w:val="16"/>
              </w:rPr>
              <w:t>+33 4 92 94 42 28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604FAE" w14:textId="77777777" w:rsidR="00C521B3" w:rsidRPr="001B1679" w:rsidRDefault="00C521B3" w:rsidP="00015975">
            <w:pPr>
              <w:pStyle w:val="TAL"/>
              <w:rPr>
                <w:sz w:val="16"/>
                <w:szCs w:val="16"/>
              </w:rPr>
            </w:pPr>
            <w:r w:rsidRPr="001B1679">
              <w:rPr>
                <w:sz w:val="16"/>
                <w:szCs w:val="16"/>
              </w:rPr>
              <w:t>+33 6 07 59 08 48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CDD90FD" w14:textId="77777777" w:rsidR="00C521B3" w:rsidRPr="001B1679" w:rsidRDefault="00C521B3" w:rsidP="00015975">
            <w:pPr>
              <w:pStyle w:val="TAL"/>
              <w:rPr>
                <w:sz w:val="16"/>
                <w:szCs w:val="16"/>
              </w:rPr>
            </w:pPr>
            <w:r w:rsidRPr="001B1679">
              <w:rPr>
                <w:sz w:val="16"/>
                <w:szCs w:val="16"/>
              </w:rPr>
              <w:t>2016-07-18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B101E63" w14:textId="77777777" w:rsidR="00C521B3" w:rsidRPr="001B1679" w:rsidRDefault="00C521B3" w:rsidP="00015975">
            <w:pPr>
              <w:pStyle w:val="TAL"/>
              <w:rPr>
                <w:sz w:val="16"/>
                <w:szCs w:val="16"/>
              </w:rPr>
            </w:pPr>
            <w:r w:rsidRPr="001B1679">
              <w:rPr>
                <w:sz w:val="16"/>
                <w:szCs w:val="16"/>
              </w:rPr>
              <w:t>SA3-LI ad hoc subgroup</w:t>
            </w:r>
          </w:p>
        </w:tc>
      </w:tr>
      <w:tr w:rsidR="00C521B3" w14:paraId="7D8EFA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578B18" w14:textId="77777777" w:rsidR="00C521B3" w:rsidRPr="001B1679" w:rsidRDefault="00C521B3" w:rsidP="00015975">
            <w:pPr>
              <w:pStyle w:val="TAL"/>
              <w:rPr>
                <w:sz w:val="16"/>
                <w:szCs w:val="16"/>
              </w:rPr>
            </w:pPr>
            <w:r w:rsidRPr="001B1679">
              <w:rPr>
                <w:sz w:val="16"/>
                <w:szCs w:val="16"/>
              </w:rPr>
              <w:t>SA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801B25"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9E2500" w14:textId="77777777" w:rsidR="00C521B3" w:rsidRPr="001B1679" w:rsidRDefault="00C521B3" w:rsidP="00015975">
            <w:pPr>
              <w:pStyle w:val="TAL"/>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EFE1A37"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5405FB6"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A497A4" w14:textId="77777777" w:rsidR="00C521B3" w:rsidRPr="001B1679" w:rsidRDefault="00C521B3" w:rsidP="00015975">
            <w:pPr>
              <w:pStyle w:val="TAL"/>
              <w:rPr>
                <w:sz w:val="16"/>
                <w:szCs w:val="16"/>
              </w:rPr>
            </w:pPr>
            <w:r w:rsidRPr="001B1679">
              <w:rPr>
                <w:sz w:val="16"/>
                <w:szCs w:val="16"/>
              </w:rPr>
              <w:t>+33 4 92 94 42 97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5A5635" w14:textId="77777777" w:rsidR="00C521B3" w:rsidRPr="001B1679" w:rsidRDefault="00C521B3" w:rsidP="00015975">
            <w:pPr>
              <w:pStyle w:val="TAL"/>
              <w:rPr>
                <w:sz w:val="16"/>
                <w:szCs w:val="16"/>
              </w:rPr>
            </w:pPr>
            <w:r w:rsidRPr="001B1679">
              <w:rPr>
                <w:sz w:val="16"/>
                <w:szCs w:val="16"/>
              </w:rPr>
              <w:t>+33 6 73 99 62 94</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EA9EABF" w14:textId="77777777" w:rsidR="00C521B3" w:rsidRPr="001B1679" w:rsidRDefault="00C521B3" w:rsidP="00015975">
            <w:pPr>
              <w:pStyle w:val="TAL"/>
              <w:rPr>
                <w:sz w:val="16"/>
                <w:szCs w:val="16"/>
              </w:rPr>
            </w:pPr>
            <w:r w:rsidRPr="001B1679">
              <w:rPr>
                <w:sz w:val="16"/>
                <w:szCs w:val="16"/>
              </w:rPr>
              <w:t>2012-03-05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79F83C5" w14:textId="77777777" w:rsidR="00C521B3" w:rsidRPr="001B1679" w:rsidRDefault="00C521B3" w:rsidP="00015975">
            <w:pPr>
              <w:pStyle w:val="TAL"/>
              <w:rPr>
                <w:sz w:val="16"/>
                <w:szCs w:val="16"/>
              </w:rPr>
            </w:pPr>
          </w:p>
        </w:tc>
      </w:tr>
      <w:tr w:rsidR="00C521B3" w14:paraId="02F771B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119BF3E"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3CAA770"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086152F" w14:textId="77777777" w:rsidR="00C521B3" w:rsidRPr="001B1679" w:rsidRDefault="00C521B3" w:rsidP="00015975">
            <w:pPr>
              <w:pStyle w:val="TAL"/>
              <w:rPr>
                <w:sz w:val="16"/>
                <w:szCs w:val="16"/>
              </w:rPr>
            </w:pPr>
            <w:r w:rsidRPr="001B1679">
              <w:rPr>
                <w:sz w:val="16"/>
                <w:szCs w:val="16"/>
              </w:rPr>
              <w:t>GABIN, Frederic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E766F9" w14:textId="77777777" w:rsidR="00C521B3" w:rsidRPr="001B1679" w:rsidRDefault="00C521B3" w:rsidP="00015975">
            <w:pPr>
              <w:pStyle w:val="TAL"/>
              <w:rPr>
                <w:sz w:val="16"/>
                <w:szCs w:val="16"/>
              </w:rPr>
            </w:pPr>
            <w:r w:rsidRPr="001B1679">
              <w:rPr>
                <w:sz w:val="16"/>
                <w:szCs w:val="16"/>
              </w:rPr>
              <w:t>Dolby Laboratories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660918"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F779EC3"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125C6D" w14:textId="77777777" w:rsidR="00C521B3" w:rsidRPr="001B1679" w:rsidRDefault="00C521B3" w:rsidP="00015975">
            <w:pPr>
              <w:pStyle w:val="TAL"/>
              <w:rPr>
                <w:sz w:val="16"/>
                <w:szCs w:val="16"/>
              </w:rPr>
            </w:pPr>
            <w:r w:rsidRPr="001B1679">
              <w:rPr>
                <w:sz w:val="16"/>
                <w:szCs w:val="16"/>
              </w:rPr>
              <w:t>+33 6 78 44 85 75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A709FA3"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DA8E21D" w14:textId="77777777" w:rsidR="00C521B3" w:rsidRPr="001B1679" w:rsidRDefault="00C521B3" w:rsidP="00015975">
            <w:pPr>
              <w:pStyle w:val="TAL"/>
              <w:rPr>
                <w:sz w:val="16"/>
                <w:szCs w:val="16"/>
              </w:rPr>
            </w:pPr>
            <w:r w:rsidRPr="001B1679">
              <w:rPr>
                <w:sz w:val="16"/>
                <w:szCs w:val="16"/>
              </w:rPr>
              <w:t>re-elected at SA4#123-e 3rd Term</w:t>
            </w:r>
          </w:p>
        </w:tc>
      </w:tr>
      <w:tr w:rsidR="00C521B3" w14:paraId="341EEF0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D15037"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DFF41A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873F58" w14:textId="77777777" w:rsidR="00C521B3" w:rsidRPr="001B1679" w:rsidRDefault="00C521B3" w:rsidP="00015975">
            <w:pPr>
              <w:pStyle w:val="TAL"/>
              <w:rPr>
                <w:sz w:val="16"/>
                <w:szCs w:val="16"/>
              </w:rPr>
            </w:pPr>
            <w:r w:rsidRPr="001B1679">
              <w:rPr>
                <w:sz w:val="16"/>
                <w:szCs w:val="16"/>
              </w:rPr>
              <w:t>TENIOU, Gilles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3960755" w14:textId="77777777" w:rsidR="00C521B3" w:rsidRPr="001B1679" w:rsidRDefault="00C521B3" w:rsidP="00015975">
            <w:pPr>
              <w:pStyle w:val="TAL"/>
              <w:rPr>
                <w:sz w:val="16"/>
                <w:szCs w:val="16"/>
              </w:rPr>
            </w:pPr>
            <w:r w:rsidRPr="001B1679">
              <w:rPr>
                <w:sz w:val="16"/>
                <w:szCs w:val="16"/>
              </w:rPr>
              <w:t>Tencent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DA42518"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2FBBB2" w14:textId="77777777" w:rsidR="00C521B3" w:rsidRPr="001B1679" w:rsidRDefault="00C521B3" w:rsidP="00015975">
            <w:pPr>
              <w:pStyle w:val="TAL"/>
              <w:rPr>
                <w:sz w:val="16"/>
                <w:szCs w:val="16"/>
              </w:rPr>
            </w:pPr>
            <w:r w:rsidRPr="001B1679">
              <w:rPr>
                <w:sz w:val="16"/>
                <w:szCs w:val="16"/>
              </w:rPr>
              <w:t>+33689326512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407B6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CBBD52"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A2AB998" w14:textId="77777777" w:rsidR="00C521B3" w:rsidRPr="001B1679" w:rsidRDefault="00C521B3" w:rsidP="00015975">
            <w:pPr>
              <w:pStyle w:val="TAL"/>
              <w:rPr>
                <w:sz w:val="16"/>
                <w:szCs w:val="16"/>
              </w:rPr>
            </w:pPr>
            <w:r w:rsidRPr="001B1679">
              <w:rPr>
                <w:sz w:val="16"/>
                <w:szCs w:val="16"/>
              </w:rPr>
              <w:t>re-elected at SA4#123-e 3rd Term</w:t>
            </w:r>
          </w:p>
        </w:tc>
      </w:tr>
      <w:tr w:rsidR="00C521B3" w14:paraId="50B3537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1C4040F"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7DC6F3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A4756A" w14:textId="77777777" w:rsidR="00C521B3" w:rsidRPr="001B1679" w:rsidRDefault="00C521B3" w:rsidP="00015975">
            <w:pPr>
              <w:pStyle w:val="TAL"/>
              <w:rPr>
                <w:sz w:val="16"/>
                <w:szCs w:val="16"/>
              </w:rPr>
            </w:pPr>
            <w:r w:rsidRPr="001B1679">
              <w:rPr>
                <w:sz w:val="16"/>
                <w:szCs w:val="16"/>
              </w:rPr>
              <w:t xml:space="preserve">SONG, </w:t>
            </w:r>
            <w:proofErr w:type="spellStart"/>
            <w:r w:rsidRPr="001B1679">
              <w:rPr>
                <w:sz w:val="16"/>
                <w:szCs w:val="16"/>
              </w:rPr>
              <w:t>Jaeyeon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6393FE4"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D550C9B"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D17D0A"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B69D3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DBACDE8"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7A1638" w14:textId="77777777" w:rsidR="00C521B3" w:rsidRPr="001B1679" w:rsidRDefault="00C521B3" w:rsidP="00015975">
            <w:pPr>
              <w:pStyle w:val="TAL"/>
              <w:rPr>
                <w:sz w:val="16"/>
                <w:szCs w:val="16"/>
              </w:rPr>
            </w:pPr>
            <w:r w:rsidRPr="001B1679">
              <w:rPr>
                <w:sz w:val="16"/>
                <w:szCs w:val="16"/>
              </w:rPr>
              <w:t>elected at SA4#115-e</w:t>
            </w:r>
          </w:p>
        </w:tc>
      </w:tr>
      <w:tr w:rsidR="00C521B3" w14:paraId="428EBAD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A96A0AE"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F9EE48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B1635D" w14:textId="77777777" w:rsidR="00C521B3" w:rsidRPr="001B1679" w:rsidRDefault="00C521B3" w:rsidP="00015975">
            <w:pPr>
              <w:pStyle w:val="TAL"/>
              <w:rPr>
                <w:sz w:val="16"/>
                <w:szCs w:val="16"/>
              </w:rPr>
            </w:pPr>
            <w:r w:rsidRPr="001B1679">
              <w:rPr>
                <w:sz w:val="16"/>
                <w:szCs w:val="16"/>
              </w:rPr>
              <w:t>BREKALO, Andrijana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3D9E3C"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EC272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DA70EAE" w14:textId="77777777" w:rsidR="00C521B3" w:rsidRPr="001B1679" w:rsidRDefault="00C521B3" w:rsidP="00015975">
            <w:pPr>
              <w:pStyle w:val="TAL"/>
              <w:rPr>
                <w:sz w:val="16"/>
                <w:szCs w:val="16"/>
              </w:rPr>
            </w:pPr>
            <w:r w:rsidRPr="001B1679">
              <w:rPr>
                <w:sz w:val="16"/>
                <w:szCs w:val="16"/>
              </w:rPr>
              <w:t>+33 4 92 94 42 76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CEB31A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DCCB08" w14:textId="77777777" w:rsidR="00C521B3" w:rsidRPr="001B1679" w:rsidRDefault="00C521B3" w:rsidP="00015975">
            <w:pPr>
              <w:pStyle w:val="TAL"/>
              <w:rPr>
                <w:sz w:val="16"/>
                <w:szCs w:val="16"/>
              </w:rPr>
            </w:pPr>
            <w:r w:rsidRPr="001B1679">
              <w:rPr>
                <w:sz w:val="16"/>
                <w:szCs w:val="16"/>
              </w:rPr>
              <w:t>2022-11-07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65B2F1" w14:textId="77777777" w:rsidR="00C521B3" w:rsidRPr="001B1679" w:rsidRDefault="00C521B3" w:rsidP="00015975">
            <w:pPr>
              <w:pStyle w:val="TAL"/>
              <w:rPr>
                <w:sz w:val="16"/>
                <w:szCs w:val="16"/>
              </w:rPr>
            </w:pPr>
          </w:p>
        </w:tc>
      </w:tr>
      <w:tr w:rsidR="00C521B3" w14:paraId="25E2C54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A39F1A" w14:textId="77777777" w:rsidR="00C521B3" w:rsidRPr="001B1679" w:rsidRDefault="00C521B3" w:rsidP="00015975">
            <w:pPr>
              <w:pStyle w:val="TAL"/>
              <w:rPr>
                <w:sz w:val="16"/>
                <w:szCs w:val="16"/>
              </w:rPr>
            </w:pPr>
            <w:r w:rsidRPr="001B1679">
              <w:rPr>
                <w:sz w:val="16"/>
                <w:szCs w:val="16"/>
              </w:rPr>
              <w:t>SA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81B9B16"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19718A" w14:textId="77777777" w:rsidR="00C521B3" w:rsidRPr="001B1679" w:rsidRDefault="00C521B3" w:rsidP="00015975">
            <w:pPr>
              <w:pStyle w:val="TAL"/>
              <w:rPr>
                <w:sz w:val="16"/>
                <w:szCs w:val="16"/>
              </w:rPr>
            </w:pPr>
            <w:r w:rsidRPr="001B1679">
              <w:rPr>
                <w:sz w:val="16"/>
                <w:szCs w:val="16"/>
              </w:rPr>
              <w:t>BURCKARD,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2566BD"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AE355EC"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E6422D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995F5B"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0EC0A51" w14:textId="77777777" w:rsidR="00C521B3" w:rsidRPr="001B1679" w:rsidRDefault="00C521B3" w:rsidP="00015975">
            <w:pPr>
              <w:pStyle w:val="TAL"/>
              <w:rPr>
                <w:sz w:val="16"/>
                <w:szCs w:val="16"/>
              </w:rPr>
            </w:pPr>
            <w:r w:rsidRPr="001B1679">
              <w:rPr>
                <w:sz w:val="16"/>
                <w:szCs w:val="16"/>
              </w:rPr>
              <w:t>2023-07-01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A547A40" w14:textId="77777777" w:rsidR="00C521B3" w:rsidRPr="001B1679" w:rsidRDefault="00C521B3" w:rsidP="00015975">
            <w:pPr>
              <w:pStyle w:val="TAL"/>
              <w:rPr>
                <w:sz w:val="16"/>
                <w:szCs w:val="16"/>
              </w:rPr>
            </w:pPr>
          </w:p>
        </w:tc>
      </w:tr>
      <w:tr w:rsidR="00C521B3" w14:paraId="20C83C96"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7B67748"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0AB3C2"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9F18E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18C3B41" w14:textId="77777777" w:rsidR="00C521B3" w:rsidRPr="001B1679" w:rsidRDefault="00C521B3" w:rsidP="00015975">
            <w:pPr>
              <w:pStyle w:val="TAL"/>
              <w:rPr>
                <w:sz w:val="16"/>
                <w:szCs w:val="16"/>
              </w:rPr>
            </w:pPr>
            <w:r w:rsidRPr="001B1679">
              <w:rPr>
                <w:sz w:val="16"/>
                <w:szCs w:val="16"/>
              </w:rPr>
              <w:t>TOVINGER, Thomas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BC9E988" w14:textId="77777777" w:rsidR="00C521B3" w:rsidRPr="001B1679" w:rsidRDefault="00C521B3" w:rsidP="00015975">
            <w:pPr>
              <w:pStyle w:val="TAL"/>
              <w:rPr>
                <w:sz w:val="16"/>
                <w:szCs w:val="16"/>
              </w:rPr>
            </w:pPr>
            <w:r w:rsidRPr="001B1679">
              <w:rPr>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10D3BC" w14:textId="77777777" w:rsidR="00C521B3" w:rsidRPr="001B1679" w:rsidRDefault="00C521B3" w:rsidP="00015975">
            <w:pPr>
              <w:pStyle w:val="TAL"/>
              <w:rPr>
                <w:sz w:val="16"/>
                <w:szCs w:val="16"/>
              </w:rPr>
            </w:pPr>
            <w:r w:rsidRPr="001B1679">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C979829" w14:textId="77777777" w:rsidR="00C521B3" w:rsidRPr="001B1679" w:rsidRDefault="00C521B3" w:rsidP="00015975">
            <w:pPr>
              <w:pStyle w:val="TAL"/>
              <w:rPr>
                <w:sz w:val="16"/>
                <w:szCs w:val="16"/>
              </w:rPr>
            </w:pPr>
            <w:r w:rsidRPr="001B1679">
              <w:rPr>
                <w:sz w:val="16"/>
                <w:szCs w:val="16"/>
              </w:rPr>
              <w:t>+46 10 712 3010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EB50D98" w14:textId="77777777" w:rsidR="00C521B3" w:rsidRPr="001B1679" w:rsidRDefault="00C521B3" w:rsidP="00015975">
            <w:pPr>
              <w:pStyle w:val="TAL"/>
              <w:rPr>
                <w:sz w:val="16"/>
                <w:szCs w:val="16"/>
              </w:rPr>
            </w:pPr>
            <w:r w:rsidRPr="001B1679">
              <w:rPr>
                <w:sz w:val="16"/>
                <w:szCs w:val="16"/>
              </w:rPr>
              <w:t>+46 709 87 3010</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2D782F9" w14:textId="77777777" w:rsidR="00C521B3" w:rsidRPr="001B1679" w:rsidRDefault="00C521B3" w:rsidP="00015975">
            <w:pPr>
              <w:pStyle w:val="TAL"/>
              <w:rPr>
                <w:sz w:val="16"/>
                <w:szCs w:val="16"/>
              </w:rPr>
            </w:pPr>
            <w:r w:rsidRPr="001B1679">
              <w:rPr>
                <w:sz w:val="16"/>
                <w:szCs w:val="16"/>
              </w:rPr>
              <w:t>2023-08-25</w:t>
            </w:r>
          </w:p>
        </w:tc>
      </w:tr>
      <w:tr w:rsidR="00C521B3" w14:paraId="64884A9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CC90DD4"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8244580"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8AFDE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93BDF9C" w14:textId="77777777" w:rsidR="00C521B3" w:rsidRPr="001B1679" w:rsidRDefault="00C521B3" w:rsidP="00015975">
            <w:pPr>
              <w:pStyle w:val="TAL"/>
              <w:rPr>
                <w:sz w:val="16"/>
                <w:szCs w:val="16"/>
              </w:rPr>
            </w:pPr>
            <w:r w:rsidRPr="001B1679">
              <w:rPr>
                <w:sz w:val="16"/>
                <w:szCs w:val="16"/>
              </w:rPr>
              <w:t>ZOU, Lan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8FE4933"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E4B0815" w14:textId="77777777" w:rsidR="00C521B3" w:rsidRPr="001B1679" w:rsidRDefault="00C521B3" w:rsidP="00015975">
            <w:pPr>
              <w:pStyle w:val="TAL"/>
              <w:rPr>
                <w:sz w:val="16"/>
                <w:szCs w:val="16"/>
              </w:rPr>
            </w:pPr>
            <w:r w:rsidRPr="001B1679">
              <w:rPr>
                <w:sz w:val="16"/>
                <w:szCs w:val="16"/>
              </w:rPr>
              <w:t>CCSA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8216AD"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CACA6DD" w14:textId="77777777" w:rsidR="00C521B3" w:rsidRPr="001B1679" w:rsidRDefault="00C521B3" w:rsidP="00015975">
            <w:pPr>
              <w:pStyle w:val="TAL"/>
              <w:rPr>
                <w:sz w:val="16"/>
                <w:szCs w:val="16"/>
              </w:rPr>
            </w:pPr>
            <w:r w:rsidRPr="001B1679">
              <w:rPr>
                <w:sz w:val="16"/>
                <w:szCs w:val="16"/>
              </w:rPr>
              <w:t>+86-13651919688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68A5914" w14:textId="77777777" w:rsidR="00C521B3" w:rsidRPr="001B1679" w:rsidRDefault="00C521B3" w:rsidP="00015975">
            <w:pPr>
              <w:pStyle w:val="TAL"/>
              <w:rPr>
                <w:sz w:val="16"/>
                <w:szCs w:val="16"/>
              </w:rPr>
            </w:pPr>
            <w:r w:rsidRPr="001B1679">
              <w:rPr>
                <w:sz w:val="16"/>
                <w:szCs w:val="16"/>
              </w:rPr>
              <w:t>2023-08-25</w:t>
            </w:r>
          </w:p>
        </w:tc>
      </w:tr>
      <w:tr w:rsidR="00C521B3" w14:paraId="3984D31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BA1E256"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C74DD86"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63472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AE7FF6" w14:textId="77777777" w:rsidR="00C521B3" w:rsidRPr="001B1679" w:rsidRDefault="00C521B3" w:rsidP="00015975">
            <w:pPr>
              <w:pStyle w:val="TAL"/>
              <w:rPr>
                <w:sz w:val="16"/>
                <w:szCs w:val="16"/>
              </w:rPr>
            </w:pPr>
            <w:r w:rsidRPr="001B1679">
              <w:rPr>
                <w:sz w:val="16"/>
                <w:szCs w:val="16"/>
              </w:rPr>
              <w:t>ANDRIANOV, Anatoly</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A6FC873" w14:textId="77777777" w:rsidR="00C521B3" w:rsidRPr="001B1679" w:rsidRDefault="00C521B3" w:rsidP="00015975">
            <w:pPr>
              <w:pStyle w:val="TAL"/>
              <w:rPr>
                <w:sz w:val="16"/>
                <w:szCs w:val="16"/>
              </w:rPr>
            </w:pPr>
            <w:r w:rsidRPr="001B1679">
              <w:rPr>
                <w:sz w:val="16"/>
                <w:szCs w:val="16"/>
              </w:rPr>
              <w:t>Nokia Germany</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D69B393" w14:textId="77777777" w:rsidR="00C521B3" w:rsidRPr="001B1679" w:rsidRDefault="00C521B3" w:rsidP="00015975">
            <w:pPr>
              <w:pStyle w:val="TAL"/>
              <w:rPr>
                <w:sz w:val="16"/>
                <w:szCs w:val="16"/>
              </w:rPr>
            </w:pPr>
            <w:r w:rsidRPr="001B1679">
              <w:rPr>
                <w:sz w:val="16"/>
                <w:szCs w:val="16"/>
              </w:rPr>
              <w:t>ETSI</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1AF966"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4DEA695" w14:textId="77777777" w:rsidR="00C521B3" w:rsidRPr="001B1679" w:rsidRDefault="00C521B3" w:rsidP="00015975">
            <w:pPr>
              <w:pStyle w:val="TAL"/>
              <w:rPr>
                <w:sz w:val="16"/>
                <w:szCs w:val="16"/>
              </w:rPr>
            </w:pPr>
            <w:r w:rsidRPr="001B1679">
              <w:rPr>
                <w:sz w:val="16"/>
                <w:szCs w:val="16"/>
              </w:rPr>
              <w:t>+1 847 668 0394</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CA96497" w14:textId="77777777" w:rsidR="00C521B3" w:rsidRPr="001B1679" w:rsidRDefault="00C521B3" w:rsidP="00015975">
            <w:pPr>
              <w:pStyle w:val="TAL"/>
              <w:rPr>
                <w:sz w:val="16"/>
                <w:szCs w:val="16"/>
              </w:rPr>
            </w:pPr>
            <w:r w:rsidRPr="001B1679">
              <w:rPr>
                <w:sz w:val="16"/>
                <w:szCs w:val="16"/>
              </w:rPr>
              <w:t>2023-08-25</w:t>
            </w:r>
          </w:p>
        </w:tc>
      </w:tr>
      <w:tr w:rsidR="00C521B3" w14:paraId="532CFB8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7A3ECDB"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C267ED"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B19A4D3" w14:textId="77777777" w:rsidR="00C521B3" w:rsidRPr="001B1679" w:rsidRDefault="00C521B3" w:rsidP="00015975">
            <w:pPr>
              <w:pStyle w:val="TAL"/>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D4EF3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0E92204"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CAA6A1" w14:textId="77777777" w:rsidR="00C521B3" w:rsidRPr="001B1679" w:rsidRDefault="00C521B3" w:rsidP="00015975">
            <w:pPr>
              <w:pStyle w:val="TAL"/>
              <w:rPr>
                <w:sz w:val="16"/>
                <w:szCs w:val="16"/>
              </w:rPr>
            </w:pPr>
            <w:r w:rsidRPr="001B1679">
              <w:rPr>
                <w:sz w:val="16"/>
                <w:szCs w:val="16"/>
              </w:rPr>
              <w:t>+33 4 92 94 42 97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674AA7" w14:textId="77777777" w:rsidR="00C521B3" w:rsidRPr="001B1679" w:rsidRDefault="00C521B3" w:rsidP="00015975">
            <w:pPr>
              <w:pStyle w:val="TAL"/>
              <w:rPr>
                <w:sz w:val="16"/>
                <w:szCs w:val="16"/>
              </w:rPr>
            </w:pPr>
            <w:r w:rsidRPr="001B1679">
              <w:rPr>
                <w:sz w:val="16"/>
                <w:szCs w:val="16"/>
              </w:rPr>
              <w:t>+33 6 73 99 62 94</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A7AC2E" w14:textId="77777777" w:rsidR="00C521B3" w:rsidRPr="001B1679" w:rsidRDefault="00C521B3" w:rsidP="00015975">
            <w:pPr>
              <w:pStyle w:val="TAL"/>
              <w:rPr>
                <w:sz w:val="16"/>
                <w:szCs w:val="16"/>
              </w:rPr>
            </w:pPr>
            <w:r w:rsidRPr="001B1679">
              <w:rPr>
                <w:sz w:val="16"/>
                <w:szCs w:val="16"/>
              </w:rPr>
              <w:t>2012-03-05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852D71" w14:textId="77777777" w:rsidR="00C521B3" w:rsidRPr="001B1679" w:rsidRDefault="00C521B3" w:rsidP="00015975">
            <w:pPr>
              <w:pStyle w:val="TAL"/>
              <w:rPr>
                <w:sz w:val="16"/>
                <w:szCs w:val="16"/>
              </w:rPr>
            </w:pPr>
          </w:p>
        </w:tc>
      </w:tr>
      <w:tr w:rsidR="00C521B3" w14:paraId="57B2FE5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FBA3BB6" w14:textId="77777777" w:rsidR="00C521B3" w:rsidRPr="001B1679" w:rsidRDefault="00C521B3" w:rsidP="00015975">
            <w:pPr>
              <w:pStyle w:val="TAL"/>
              <w:rPr>
                <w:sz w:val="16"/>
                <w:szCs w:val="16"/>
              </w:rPr>
            </w:pPr>
            <w:r w:rsidRPr="001B1679">
              <w:rPr>
                <w:sz w:val="16"/>
                <w:szCs w:val="16"/>
              </w:rPr>
              <w:t>SA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91B4D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49D50" w14:textId="77777777" w:rsidR="00C521B3" w:rsidRPr="001B1679" w:rsidRDefault="00C521B3" w:rsidP="00015975">
            <w:pPr>
              <w:pStyle w:val="TAL"/>
              <w:rPr>
                <w:sz w:val="16"/>
                <w:szCs w:val="16"/>
              </w:rPr>
            </w:pPr>
            <w:r w:rsidRPr="001B1679">
              <w:rPr>
                <w:sz w:val="16"/>
                <w:szCs w:val="16"/>
              </w:rPr>
              <w:t>MOUQUET, Antoine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A3D8C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1C05EE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0498B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7632FB7"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32A8920" w14:textId="77777777" w:rsidR="00C521B3" w:rsidRPr="001B1679" w:rsidRDefault="00C521B3" w:rsidP="00015975">
            <w:pPr>
              <w:pStyle w:val="TAL"/>
              <w:rPr>
                <w:sz w:val="16"/>
                <w:szCs w:val="16"/>
              </w:rPr>
            </w:pPr>
            <w:r w:rsidRPr="001B1679">
              <w:rPr>
                <w:sz w:val="16"/>
                <w:szCs w:val="16"/>
              </w:rPr>
              <w:t>2023-07-01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1DB5E08" w14:textId="77777777" w:rsidR="00C521B3" w:rsidRPr="001B1679" w:rsidRDefault="00C521B3" w:rsidP="00015975">
            <w:pPr>
              <w:pStyle w:val="TAL"/>
              <w:rPr>
                <w:sz w:val="16"/>
                <w:szCs w:val="16"/>
              </w:rPr>
            </w:pPr>
          </w:p>
        </w:tc>
      </w:tr>
      <w:tr w:rsidR="00C521B3" w14:paraId="46E9F4D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8D55577"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3C5D4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5D2EBE5" w14:textId="77777777" w:rsidR="00C521B3" w:rsidRPr="001B1679" w:rsidRDefault="00C521B3" w:rsidP="00015975">
            <w:pPr>
              <w:pStyle w:val="TAL"/>
              <w:rPr>
                <w:sz w:val="16"/>
                <w:szCs w:val="16"/>
              </w:rPr>
            </w:pPr>
            <w:r w:rsidRPr="001B1679">
              <w:rPr>
                <w:sz w:val="16"/>
                <w:szCs w:val="16"/>
              </w:rPr>
              <w:t>SOLOWAY, Alan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B08324"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9A3B279"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802C737" w14:textId="77777777" w:rsidR="00C521B3" w:rsidRPr="001B1679" w:rsidRDefault="00C521B3" w:rsidP="00015975">
            <w:pPr>
              <w:pStyle w:val="TAL"/>
              <w:rPr>
                <w:sz w:val="16"/>
                <w:szCs w:val="16"/>
              </w:rPr>
            </w:pPr>
            <w:r w:rsidRPr="001B1679">
              <w:rPr>
                <w:sz w:val="16"/>
                <w:szCs w:val="16"/>
              </w:rPr>
              <w:t>+1-858-736-5491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A15B1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230D149" w14:textId="77777777" w:rsidR="00C521B3" w:rsidRPr="001B1679" w:rsidRDefault="00C521B3" w:rsidP="00015975">
            <w:pPr>
              <w:pStyle w:val="TAL"/>
              <w:rPr>
                <w:sz w:val="16"/>
                <w:szCs w:val="16"/>
              </w:rPr>
            </w:pPr>
            <w:r w:rsidRPr="001B1679">
              <w:rPr>
                <w:sz w:val="16"/>
                <w:szCs w:val="16"/>
              </w:rPr>
              <w:t>2022-02-22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5D99305" w14:textId="77777777" w:rsidR="00C521B3" w:rsidRPr="001B1679" w:rsidRDefault="00C521B3" w:rsidP="00015975">
            <w:pPr>
              <w:pStyle w:val="TAL"/>
              <w:rPr>
                <w:sz w:val="16"/>
                <w:szCs w:val="16"/>
              </w:rPr>
            </w:pPr>
            <w:r w:rsidRPr="001B1679">
              <w:rPr>
                <w:sz w:val="16"/>
                <w:szCs w:val="16"/>
              </w:rPr>
              <w:t>Elected at SA6#47-e</w:t>
            </w:r>
          </w:p>
        </w:tc>
      </w:tr>
      <w:tr w:rsidR="00C521B3" w14:paraId="5175991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861D324"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EDBE0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A0FED8" w14:textId="77777777" w:rsidR="00C521B3" w:rsidRPr="001B1679" w:rsidRDefault="00C521B3" w:rsidP="00015975">
            <w:pPr>
              <w:pStyle w:val="TAL"/>
              <w:rPr>
                <w:sz w:val="16"/>
                <w:szCs w:val="16"/>
              </w:rPr>
            </w:pPr>
            <w:r w:rsidRPr="001B1679">
              <w:rPr>
                <w:sz w:val="16"/>
                <w:szCs w:val="16"/>
              </w:rPr>
              <w:t>PATTAN, Basavaraj (Basu)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D5D83B4"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792650F"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63BD407" w14:textId="77777777" w:rsidR="00C521B3" w:rsidRPr="001B1679" w:rsidRDefault="00C521B3" w:rsidP="00015975">
            <w:pPr>
              <w:pStyle w:val="TAL"/>
              <w:rPr>
                <w:sz w:val="16"/>
                <w:szCs w:val="16"/>
              </w:rPr>
            </w:pPr>
            <w:r w:rsidRPr="001B1679">
              <w:rPr>
                <w:sz w:val="16"/>
                <w:szCs w:val="16"/>
              </w:rPr>
              <w:t>+91-98456-73168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41F9BE" w14:textId="77777777" w:rsidR="00C521B3" w:rsidRPr="001B1679" w:rsidRDefault="00C521B3" w:rsidP="00015975">
            <w:pPr>
              <w:pStyle w:val="TAL"/>
              <w:rPr>
                <w:sz w:val="16"/>
                <w:szCs w:val="16"/>
              </w:rPr>
            </w:pPr>
            <w:r w:rsidRPr="001B1679">
              <w:rPr>
                <w:sz w:val="16"/>
                <w:szCs w:val="16"/>
              </w:rPr>
              <w:t>+91-98456-73168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E16C8C4" w14:textId="77777777" w:rsidR="00C521B3" w:rsidRPr="001B1679" w:rsidRDefault="00C521B3" w:rsidP="00015975">
            <w:pPr>
              <w:pStyle w:val="TAL"/>
              <w:rPr>
                <w:sz w:val="16"/>
                <w:szCs w:val="16"/>
              </w:rPr>
            </w:pPr>
            <w:r w:rsidRPr="001B1679">
              <w:rPr>
                <w:sz w:val="16"/>
                <w:szCs w:val="16"/>
              </w:rPr>
              <w:t>2022-07-02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B20B968" w14:textId="77777777" w:rsidR="00C521B3" w:rsidRPr="001B1679" w:rsidRDefault="00C521B3" w:rsidP="00015975">
            <w:pPr>
              <w:pStyle w:val="TAL"/>
              <w:rPr>
                <w:sz w:val="16"/>
                <w:szCs w:val="16"/>
              </w:rPr>
            </w:pPr>
            <w:r w:rsidRPr="001B1679">
              <w:rPr>
                <w:sz w:val="16"/>
                <w:szCs w:val="16"/>
              </w:rPr>
              <w:t>Elected at SA6#49-bis-e</w:t>
            </w:r>
          </w:p>
        </w:tc>
      </w:tr>
      <w:tr w:rsidR="00C521B3" w14:paraId="0C11750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77E8D5A"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D017D8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3A6B7A" w14:textId="77777777" w:rsidR="00C521B3" w:rsidRPr="001B1679" w:rsidRDefault="00C521B3" w:rsidP="00015975">
            <w:pPr>
              <w:pStyle w:val="TAL"/>
              <w:rPr>
                <w:sz w:val="16"/>
                <w:szCs w:val="16"/>
              </w:rPr>
            </w:pPr>
            <w:r w:rsidRPr="001B1679">
              <w:rPr>
                <w:sz w:val="16"/>
                <w:szCs w:val="16"/>
              </w:rPr>
              <w:t>VIALEN, Jukka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53A1EAE" w14:textId="77777777" w:rsidR="00C521B3" w:rsidRPr="001B1679" w:rsidRDefault="00C521B3" w:rsidP="00015975">
            <w:pPr>
              <w:pStyle w:val="TAL"/>
              <w:rPr>
                <w:sz w:val="16"/>
                <w:szCs w:val="16"/>
              </w:rPr>
            </w:pPr>
            <w:r w:rsidRPr="001B1679">
              <w:rPr>
                <w:sz w:val="16"/>
                <w:szCs w:val="16"/>
              </w:rPr>
              <w:t>Airbus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1B7E0AF"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3393DB" w14:textId="77777777" w:rsidR="00C521B3" w:rsidRPr="001B1679" w:rsidRDefault="00C521B3" w:rsidP="00015975">
            <w:pPr>
              <w:pStyle w:val="TAL"/>
              <w:rPr>
                <w:sz w:val="16"/>
                <w:szCs w:val="16"/>
              </w:rPr>
            </w:pPr>
            <w:r w:rsidRPr="001B1679">
              <w:rPr>
                <w:sz w:val="16"/>
                <w:szCs w:val="16"/>
              </w:rPr>
              <w:t>+358401806260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BC232E" w14:textId="77777777" w:rsidR="00C521B3" w:rsidRPr="001B1679" w:rsidRDefault="00C521B3" w:rsidP="00015975">
            <w:pPr>
              <w:pStyle w:val="TAL"/>
              <w:rPr>
                <w:sz w:val="16"/>
                <w:szCs w:val="16"/>
              </w:rPr>
            </w:pPr>
            <w:r w:rsidRPr="001B1679">
              <w:rPr>
                <w:sz w:val="16"/>
                <w:szCs w:val="16"/>
              </w:rPr>
              <w:t>+358401806260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39E87C2"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CAF478" w14:textId="77777777" w:rsidR="00C521B3" w:rsidRPr="001B1679" w:rsidRDefault="00C521B3" w:rsidP="00015975">
            <w:pPr>
              <w:pStyle w:val="TAL"/>
              <w:rPr>
                <w:sz w:val="16"/>
                <w:szCs w:val="16"/>
              </w:rPr>
            </w:pPr>
            <w:r w:rsidRPr="001B1679">
              <w:rPr>
                <w:sz w:val="16"/>
                <w:szCs w:val="16"/>
              </w:rPr>
              <w:t>re-elected at SA6#54-e 3rd term</w:t>
            </w:r>
          </w:p>
        </w:tc>
      </w:tr>
      <w:tr w:rsidR="00C521B3" w14:paraId="5024F30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4C2D0A1" w14:textId="77777777" w:rsidR="00C521B3" w:rsidRPr="001B1679" w:rsidRDefault="00C521B3" w:rsidP="00015975">
            <w:pPr>
              <w:pStyle w:val="TAL"/>
              <w:rPr>
                <w:sz w:val="16"/>
                <w:szCs w:val="16"/>
              </w:rPr>
            </w:pPr>
            <w:r w:rsidRPr="001B1679">
              <w:rPr>
                <w:sz w:val="16"/>
                <w:szCs w:val="16"/>
              </w:rPr>
              <w:t>SA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CA707B"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49D6CE" w14:textId="77777777" w:rsidR="00C521B3" w:rsidRPr="001B1679" w:rsidRDefault="00C521B3" w:rsidP="00015975">
            <w:pPr>
              <w:pStyle w:val="TAL"/>
              <w:rPr>
                <w:sz w:val="16"/>
                <w:szCs w:val="16"/>
              </w:rPr>
            </w:pPr>
            <w:r w:rsidRPr="001B1679">
              <w:rPr>
                <w:sz w:val="16"/>
                <w:szCs w:val="16"/>
              </w:rPr>
              <w:t>MATTSSON, Bernt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C2788C"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97794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914CAF9" w14:textId="77777777" w:rsidR="00C521B3" w:rsidRPr="001B1679" w:rsidRDefault="00C521B3" w:rsidP="00015975">
            <w:pPr>
              <w:pStyle w:val="TAL"/>
              <w:rPr>
                <w:sz w:val="16"/>
                <w:szCs w:val="16"/>
              </w:rPr>
            </w:pPr>
            <w:r w:rsidRPr="001B1679">
              <w:rPr>
                <w:sz w:val="16"/>
                <w:szCs w:val="16"/>
              </w:rPr>
              <w:t>+33 4 92 94 42 18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BB8A0C" w14:textId="77777777" w:rsidR="00C521B3" w:rsidRPr="001B1679" w:rsidRDefault="00C521B3" w:rsidP="00015975">
            <w:pPr>
              <w:pStyle w:val="TAL"/>
              <w:rPr>
                <w:sz w:val="16"/>
                <w:szCs w:val="16"/>
              </w:rPr>
            </w:pPr>
            <w:r w:rsidRPr="001B1679">
              <w:rPr>
                <w:sz w:val="16"/>
                <w:szCs w:val="16"/>
              </w:rPr>
              <w:t>+33 6 87 69 12 50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EABD529" w14:textId="77777777" w:rsidR="00C521B3" w:rsidRPr="001B1679" w:rsidRDefault="00C521B3" w:rsidP="00015975">
            <w:pPr>
              <w:pStyle w:val="TAL"/>
              <w:rPr>
                <w:sz w:val="16"/>
                <w:szCs w:val="16"/>
              </w:rPr>
            </w:pPr>
            <w:r w:rsidRPr="001B1679">
              <w:rPr>
                <w:sz w:val="16"/>
                <w:szCs w:val="16"/>
              </w:rPr>
              <w:t>2014-12-12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11D67D4" w14:textId="77777777" w:rsidR="00C521B3" w:rsidRPr="001B1679" w:rsidRDefault="00C521B3" w:rsidP="00015975">
            <w:pPr>
              <w:pStyle w:val="TAL"/>
              <w:rPr>
                <w:sz w:val="16"/>
                <w:szCs w:val="16"/>
              </w:rPr>
            </w:pPr>
          </w:p>
        </w:tc>
      </w:tr>
    </w:tbl>
    <w:p w14:paraId="348B2FAD" w14:textId="77777777" w:rsidR="00C521B3" w:rsidRDefault="00C521B3" w:rsidP="00C521B3">
      <w:r>
        <w:t>32 Entries</w:t>
      </w:r>
    </w:p>
    <w:p w14:paraId="5AB0D02B" w14:textId="77777777" w:rsidR="00C521B3" w:rsidRDefault="00C521B3" w:rsidP="00C521B3"/>
    <w:p w14:paraId="4C2EF709" w14:textId="77777777" w:rsidR="00C521B3" w:rsidRDefault="00C521B3" w:rsidP="00C521B3">
      <w:pPr>
        <w:pStyle w:val="Heading1"/>
      </w:pPr>
      <w:bookmarkStart w:id="137" w:name="_Toc153785321"/>
      <w:r>
        <w:t>A.2</w:t>
      </w:r>
      <w:r>
        <w:tab/>
        <w:t>TSG CT Officials</w:t>
      </w:r>
      <w:bookmarkEnd w:id="137"/>
    </w:p>
    <w:p w14:paraId="40C7DFF3" w14:textId="77777777" w:rsidR="00C521B3" w:rsidRDefault="00C521B3" w:rsidP="00C521B3">
      <w:pPr>
        <w:pStyle w:val="TH"/>
      </w:pPr>
      <w:r>
        <w:t>Table A.2: TSG CT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746CFF29"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E73249" w14:textId="77777777" w:rsidR="00C521B3" w:rsidRDefault="00C521B3" w:rsidP="00015975">
            <w:pPr>
              <w:pStyle w:val="TAH"/>
            </w:pPr>
            <w:r w:rsidRPr="00BB3F37">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80FF87"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D78BD2"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1BF6D2"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D88FC3"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0FEB88"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CB8E85"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2758CD"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866F6A" w14:textId="77777777" w:rsidR="00C521B3" w:rsidRDefault="00C521B3" w:rsidP="00015975">
            <w:pPr>
              <w:pStyle w:val="TAH"/>
            </w:pPr>
            <w:r w:rsidRPr="00BB3F37">
              <w:t>Remarks</w:t>
            </w:r>
          </w:p>
        </w:tc>
      </w:tr>
      <w:tr w:rsidR="00C521B3" w14:paraId="7C2EC39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485B6F1"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8C7F684"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492448" w14:textId="77777777" w:rsidR="00C521B3" w:rsidRPr="001B1679" w:rsidRDefault="00C521B3" w:rsidP="00015975">
            <w:pPr>
              <w:pStyle w:val="TAL"/>
              <w:rPr>
                <w:sz w:val="16"/>
                <w:szCs w:val="16"/>
              </w:rPr>
            </w:pPr>
            <w:r w:rsidRPr="001B1679">
              <w:rPr>
                <w:sz w:val="16"/>
                <w:szCs w:val="16"/>
              </w:rPr>
              <w:t>SCHMITT, Peter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301C170"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566B304"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FEE655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B18521" w14:textId="77777777" w:rsidR="00C521B3" w:rsidRPr="001B1679" w:rsidRDefault="00C521B3" w:rsidP="00015975">
            <w:pPr>
              <w:pStyle w:val="TAL"/>
              <w:rPr>
                <w:sz w:val="16"/>
                <w:szCs w:val="16"/>
              </w:rPr>
            </w:pPr>
            <w:r w:rsidRPr="001B1679">
              <w:rPr>
                <w:sz w:val="16"/>
                <w:szCs w:val="16"/>
              </w:rPr>
              <w:t>+49 171 7450251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04D1F60"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9B97E4B" w14:textId="77777777" w:rsidR="00C521B3" w:rsidRPr="001B1679" w:rsidRDefault="00C521B3" w:rsidP="00015975">
            <w:pPr>
              <w:pStyle w:val="TAL"/>
              <w:rPr>
                <w:sz w:val="16"/>
                <w:szCs w:val="16"/>
              </w:rPr>
            </w:pPr>
            <w:r w:rsidRPr="001B1679">
              <w:rPr>
                <w:sz w:val="16"/>
                <w:szCs w:val="16"/>
              </w:rPr>
              <w:t>Elected at CT#99</w:t>
            </w:r>
          </w:p>
        </w:tc>
      </w:tr>
      <w:tr w:rsidR="00C521B3" w14:paraId="6AA1804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91312A3"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BEBE78"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9DF7D5" w14:textId="77777777" w:rsidR="00C521B3" w:rsidRPr="001B1679" w:rsidRDefault="00C521B3" w:rsidP="00015975">
            <w:pPr>
              <w:pStyle w:val="TAL"/>
              <w:rPr>
                <w:sz w:val="16"/>
                <w:szCs w:val="16"/>
              </w:rPr>
            </w:pPr>
            <w:r w:rsidRPr="001B1679">
              <w:rPr>
                <w:sz w:val="16"/>
                <w:szCs w:val="16"/>
              </w:rPr>
              <w:t>MONRAD, Atle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3971FC"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8D68E9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28F99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0FCF63E" w14:textId="77777777" w:rsidR="00C521B3" w:rsidRPr="001B1679" w:rsidRDefault="00C521B3" w:rsidP="00015975">
            <w:pPr>
              <w:pStyle w:val="TAL"/>
              <w:rPr>
                <w:sz w:val="16"/>
                <w:szCs w:val="16"/>
              </w:rPr>
            </w:pPr>
            <w:r w:rsidRPr="001B1679">
              <w:rPr>
                <w:sz w:val="16"/>
                <w:szCs w:val="16"/>
              </w:rPr>
              <w:t>+47 454 10 665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37F8C2E"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F318AAA" w14:textId="77777777" w:rsidR="00C521B3" w:rsidRPr="001B1679" w:rsidRDefault="00C521B3" w:rsidP="00015975">
            <w:pPr>
              <w:pStyle w:val="TAL"/>
              <w:rPr>
                <w:sz w:val="16"/>
                <w:szCs w:val="16"/>
              </w:rPr>
            </w:pPr>
            <w:r w:rsidRPr="001B1679">
              <w:rPr>
                <w:sz w:val="16"/>
                <w:szCs w:val="16"/>
              </w:rPr>
              <w:t>re-elected at CT#99 2nd term</w:t>
            </w:r>
          </w:p>
        </w:tc>
      </w:tr>
      <w:tr w:rsidR="00C521B3" w14:paraId="03CFFF4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0C44DC2"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E7FD5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EFDC95" w14:textId="77777777" w:rsidR="00C521B3" w:rsidRPr="001B1679" w:rsidRDefault="00C521B3" w:rsidP="00015975">
            <w:pPr>
              <w:pStyle w:val="TAL"/>
              <w:rPr>
                <w:sz w:val="16"/>
                <w:szCs w:val="16"/>
              </w:rPr>
            </w:pPr>
            <w:r w:rsidRPr="001B1679">
              <w:rPr>
                <w:sz w:val="16"/>
                <w:szCs w:val="16"/>
              </w:rPr>
              <w:t>CHIN, ChenHo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FEE2D60" w14:textId="77777777" w:rsidR="00C521B3" w:rsidRPr="001B1679" w:rsidRDefault="00C521B3" w:rsidP="00015975">
            <w:pPr>
              <w:pStyle w:val="TAL"/>
              <w:rPr>
                <w:sz w:val="16"/>
                <w:szCs w:val="16"/>
              </w:rPr>
            </w:pPr>
            <w:r w:rsidRPr="001B1679">
              <w:rPr>
                <w:sz w:val="16"/>
                <w:szCs w:val="16"/>
              </w:rPr>
              <w:t>OPPO</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F4F8F6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3DEA05"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4775BF" w14:textId="77777777" w:rsidR="00C521B3" w:rsidRPr="001B1679" w:rsidRDefault="00C521B3" w:rsidP="00015975">
            <w:pPr>
              <w:pStyle w:val="TAL"/>
              <w:rPr>
                <w:sz w:val="16"/>
                <w:szCs w:val="16"/>
              </w:rPr>
            </w:pPr>
            <w:r w:rsidRPr="001B1679">
              <w:rPr>
                <w:sz w:val="16"/>
                <w:szCs w:val="16"/>
              </w:rPr>
              <w:t>+32 477 413371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47CCF24"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3237F1C" w14:textId="77777777" w:rsidR="00C521B3" w:rsidRPr="001B1679" w:rsidRDefault="00C521B3" w:rsidP="00015975">
            <w:pPr>
              <w:pStyle w:val="TAL"/>
              <w:rPr>
                <w:sz w:val="16"/>
                <w:szCs w:val="16"/>
              </w:rPr>
            </w:pPr>
            <w:r w:rsidRPr="001B1679">
              <w:rPr>
                <w:sz w:val="16"/>
                <w:szCs w:val="16"/>
              </w:rPr>
              <w:t>re-elected at CT#99 2nd term.</w:t>
            </w:r>
          </w:p>
        </w:tc>
      </w:tr>
      <w:tr w:rsidR="00C521B3" w14:paraId="35E0098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D814A25"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40647D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0009C8" w14:textId="77777777" w:rsidR="00C521B3" w:rsidRPr="001B1679" w:rsidRDefault="00C521B3" w:rsidP="00015975">
            <w:pPr>
              <w:pStyle w:val="TAL"/>
              <w:rPr>
                <w:sz w:val="16"/>
                <w:szCs w:val="16"/>
              </w:rPr>
            </w:pPr>
            <w:r w:rsidRPr="001B1679">
              <w:rPr>
                <w:sz w:val="16"/>
                <w:szCs w:val="16"/>
              </w:rPr>
              <w:t>LONG, Biao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841A57" w14:textId="77777777" w:rsidR="00C521B3" w:rsidRPr="001B1679" w:rsidRDefault="00C521B3" w:rsidP="00015975">
            <w:pPr>
              <w:pStyle w:val="TAL"/>
              <w:rPr>
                <w:sz w:val="16"/>
                <w:szCs w:val="16"/>
              </w:rPr>
            </w:pPr>
            <w:r w:rsidRPr="001B1679">
              <w:rPr>
                <w:sz w:val="16"/>
                <w:szCs w:val="16"/>
              </w:rPr>
              <w:t>China Telecom Corporation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2F36FE5"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0187A6F" w14:textId="77777777" w:rsidR="00C521B3" w:rsidRPr="001B1679" w:rsidRDefault="00C521B3" w:rsidP="00015975">
            <w:pPr>
              <w:pStyle w:val="TAL"/>
              <w:rPr>
                <w:sz w:val="16"/>
                <w:szCs w:val="16"/>
              </w:rPr>
            </w:pPr>
            <w:r w:rsidRPr="001B1679">
              <w:rPr>
                <w:sz w:val="16"/>
                <w:szCs w:val="16"/>
              </w:rPr>
              <w:t>+8613316090927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1DD0CA"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0DF8E67"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B66E805" w14:textId="77777777" w:rsidR="00C521B3" w:rsidRPr="001B1679" w:rsidRDefault="00C521B3" w:rsidP="00015975">
            <w:pPr>
              <w:pStyle w:val="TAL"/>
              <w:rPr>
                <w:sz w:val="16"/>
                <w:szCs w:val="16"/>
              </w:rPr>
            </w:pPr>
            <w:r w:rsidRPr="001B1679">
              <w:rPr>
                <w:sz w:val="16"/>
                <w:szCs w:val="16"/>
              </w:rPr>
              <w:t>Elected at CT#99</w:t>
            </w:r>
          </w:p>
        </w:tc>
      </w:tr>
      <w:tr w:rsidR="00C521B3" w14:paraId="4DE5F42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ED9F6F9" w14:textId="77777777" w:rsidR="00C521B3" w:rsidRPr="001B1679" w:rsidRDefault="00C521B3" w:rsidP="00015975">
            <w:pPr>
              <w:pStyle w:val="TAL"/>
              <w:rPr>
                <w:sz w:val="16"/>
                <w:szCs w:val="16"/>
              </w:rPr>
            </w:pPr>
            <w:r w:rsidRPr="001B1679">
              <w:rPr>
                <w:sz w:val="16"/>
                <w:szCs w:val="16"/>
              </w:rPr>
              <w:t>TSG CT</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AE4AF7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2CF9CA"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277C11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737F31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7486E1"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96725F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527CEAC"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3304578" w14:textId="77777777" w:rsidR="00C521B3" w:rsidRPr="001B1679" w:rsidRDefault="00C521B3" w:rsidP="00015975">
            <w:pPr>
              <w:pStyle w:val="TAL"/>
              <w:rPr>
                <w:sz w:val="16"/>
                <w:szCs w:val="16"/>
              </w:rPr>
            </w:pPr>
          </w:p>
        </w:tc>
      </w:tr>
      <w:tr w:rsidR="00C521B3" w14:paraId="4B13514D"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9D40A55"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69D1F05"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4BBC8DF" w14:textId="77777777" w:rsidR="00C521B3" w:rsidRPr="001B1679" w:rsidRDefault="00C521B3" w:rsidP="00015975">
            <w:pPr>
              <w:pStyle w:val="TAL"/>
              <w:rPr>
                <w:sz w:val="16"/>
                <w:szCs w:val="16"/>
              </w:rPr>
            </w:pPr>
            <w:r w:rsidRPr="001B1679">
              <w:rPr>
                <w:sz w:val="16"/>
                <w:szCs w:val="16"/>
              </w:rPr>
              <w:t>CHAPONNIERE, Lena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160CD8"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FF7A1CB"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06D518" w14:textId="77777777" w:rsidR="00C521B3" w:rsidRPr="001B1679" w:rsidRDefault="00C521B3" w:rsidP="00015975">
            <w:pPr>
              <w:pStyle w:val="TAL"/>
              <w:rPr>
                <w:sz w:val="16"/>
                <w:szCs w:val="16"/>
              </w:rPr>
            </w:pPr>
            <w:r w:rsidRPr="001B1679">
              <w:rPr>
                <w:sz w:val="16"/>
                <w:szCs w:val="16"/>
              </w:rPr>
              <w:t>+18588452278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329C63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4A63DA4"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979A9D" w14:textId="77777777" w:rsidR="00C521B3" w:rsidRPr="001B1679" w:rsidRDefault="00C521B3" w:rsidP="00015975">
            <w:pPr>
              <w:pStyle w:val="TAL"/>
              <w:rPr>
                <w:sz w:val="16"/>
                <w:szCs w:val="16"/>
              </w:rPr>
            </w:pPr>
            <w:r w:rsidRPr="001B1679">
              <w:rPr>
                <w:sz w:val="16"/>
                <w:szCs w:val="16"/>
              </w:rPr>
              <w:t>Elected at CT-141-e</w:t>
            </w:r>
          </w:p>
        </w:tc>
      </w:tr>
      <w:tr w:rsidR="00C521B3" w14:paraId="3474D8A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F22CFC3"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5894F0C"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AA45B7" w14:textId="77777777" w:rsidR="00C521B3" w:rsidRPr="001B1679" w:rsidRDefault="00C521B3" w:rsidP="00015975">
            <w:pPr>
              <w:pStyle w:val="TAL"/>
              <w:rPr>
                <w:sz w:val="16"/>
                <w:szCs w:val="16"/>
              </w:rPr>
            </w:pPr>
            <w:r w:rsidRPr="001B1679">
              <w:rPr>
                <w:sz w:val="16"/>
                <w:szCs w:val="16"/>
              </w:rPr>
              <w:t>WON, Sung Hwan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2416CD2" w14:textId="77777777" w:rsidR="00C521B3" w:rsidRPr="001B1679" w:rsidRDefault="00C521B3" w:rsidP="00015975">
            <w:pPr>
              <w:pStyle w:val="TAL"/>
              <w:rPr>
                <w:sz w:val="16"/>
                <w:szCs w:val="16"/>
              </w:rPr>
            </w:pPr>
            <w:r w:rsidRPr="001B1679">
              <w:rPr>
                <w:sz w:val="16"/>
                <w:szCs w:val="16"/>
              </w:rPr>
              <w:t>Nokia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2F8B17E"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9BE1CB2"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5F9E0B" w14:textId="77777777" w:rsidR="00C521B3" w:rsidRPr="001B1679" w:rsidRDefault="00C521B3" w:rsidP="00015975">
            <w:pPr>
              <w:pStyle w:val="TAL"/>
              <w:rPr>
                <w:sz w:val="16"/>
                <w:szCs w:val="16"/>
              </w:rPr>
            </w:pPr>
            <w:r w:rsidRPr="001B1679">
              <w:rPr>
                <w:sz w:val="16"/>
                <w:szCs w:val="16"/>
              </w:rPr>
              <w:t>+1 214 991 0792</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83F13D7"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6E90516" w14:textId="77777777" w:rsidR="00C521B3" w:rsidRPr="001B1679" w:rsidRDefault="00C521B3" w:rsidP="00015975">
            <w:pPr>
              <w:pStyle w:val="TAL"/>
              <w:rPr>
                <w:sz w:val="16"/>
                <w:szCs w:val="16"/>
              </w:rPr>
            </w:pPr>
            <w:r w:rsidRPr="001B1679">
              <w:rPr>
                <w:sz w:val="16"/>
                <w:szCs w:val="16"/>
              </w:rPr>
              <w:t>Elected at CT1#142</w:t>
            </w:r>
          </w:p>
        </w:tc>
      </w:tr>
      <w:tr w:rsidR="00C521B3" w14:paraId="73AFF2E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1A7AF2C"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8F7E92D"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9B9340B" w14:textId="77777777" w:rsidR="00C521B3" w:rsidRPr="001B1679" w:rsidRDefault="00C521B3" w:rsidP="00015975">
            <w:pPr>
              <w:pStyle w:val="TAL"/>
              <w:rPr>
                <w:sz w:val="16"/>
                <w:szCs w:val="16"/>
              </w:rPr>
            </w:pPr>
            <w:r w:rsidRPr="001B1679">
              <w:rPr>
                <w:sz w:val="16"/>
                <w:szCs w:val="16"/>
              </w:rPr>
              <w:t>AGHILI, Behrouz</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10E8763" w14:textId="77777777" w:rsidR="00C521B3" w:rsidRPr="001B1679" w:rsidRDefault="00C521B3" w:rsidP="00015975">
            <w:pPr>
              <w:pStyle w:val="TAL"/>
              <w:rPr>
                <w:sz w:val="16"/>
                <w:szCs w:val="16"/>
              </w:rPr>
            </w:pPr>
            <w:r w:rsidRPr="001B1679">
              <w:rPr>
                <w:sz w:val="16"/>
                <w:szCs w:val="16"/>
              </w:rPr>
              <w:t>Apple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56CCD1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04A2F4" w14:textId="77777777" w:rsidR="00C521B3" w:rsidRPr="001B1679" w:rsidRDefault="00C521B3" w:rsidP="00015975">
            <w:pPr>
              <w:pStyle w:val="TAL"/>
              <w:rPr>
                <w:sz w:val="16"/>
                <w:szCs w:val="16"/>
              </w:rPr>
            </w:pPr>
            <w:r w:rsidRPr="001B1679">
              <w:rPr>
                <w:sz w:val="16"/>
                <w:szCs w:val="16"/>
              </w:rPr>
              <w:t>+1 6317476920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EC3BF1"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7C4431A"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4EF8E9" w14:textId="77777777" w:rsidR="00C521B3" w:rsidRPr="001B1679" w:rsidRDefault="00C521B3" w:rsidP="00015975">
            <w:pPr>
              <w:pStyle w:val="TAL"/>
              <w:rPr>
                <w:sz w:val="16"/>
                <w:szCs w:val="16"/>
              </w:rPr>
            </w:pPr>
            <w:r w:rsidRPr="001B1679">
              <w:rPr>
                <w:sz w:val="16"/>
                <w:szCs w:val="16"/>
              </w:rPr>
              <w:t>Elected at CT1#142</w:t>
            </w:r>
          </w:p>
        </w:tc>
      </w:tr>
      <w:tr w:rsidR="00C521B3" w14:paraId="16D2CADA"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005CC0D" w14:textId="77777777" w:rsidR="00C521B3" w:rsidRPr="001B1679" w:rsidRDefault="00C521B3" w:rsidP="00015975">
            <w:pPr>
              <w:pStyle w:val="TAL"/>
              <w:rPr>
                <w:sz w:val="16"/>
                <w:szCs w:val="16"/>
              </w:rPr>
            </w:pPr>
            <w:r w:rsidRPr="001B1679">
              <w:rPr>
                <w:sz w:val="16"/>
                <w:szCs w:val="16"/>
              </w:rPr>
              <w:t>CT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971E39E"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135F685" w14:textId="77777777" w:rsidR="00C521B3" w:rsidRPr="001B1679" w:rsidRDefault="00C521B3" w:rsidP="00015975">
            <w:pPr>
              <w:pStyle w:val="TAL"/>
              <w:rPr>
                <w:sz w:val="16"/>
                <w:szCs w:val="16"/>
              </w:rPr>
            </w:pPr>
            <w:r w:rsidRPr="001B1679">
              <w:rPr>
                <w:sz w:val="16"/>
                <w:szCs w:val="16"/>
              </w:rPr>
              <w:t>ARORA, Akansha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E3F2926"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81A9909"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6D960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22823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8EB080C" w14:textId="77777777" w:rsidR="00C521B3" w:rsidRPr="001B1679" w:rsidRDefault="00C521B3" w:rsidP="00015975">
            <w:pPr>
              <w:pStyle w:val="TAL"/>
              <w:rPr>
                <w:sz w:val="16"/>
                <w:szCs w:val="16"/>
              </w:rPr>
            </w:pPr>
            <w:r w:rsidRPr="001B1679">
              <w:rPr>
                <w:sz w:val="16"/>
                <w:szCs w:val="16"/>
              </w:rPr>
              <w:t>2023-01-09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BA07C71" w14:textId="77777777" w:rsidR="00C521B3" w:rsidRPr="001B1679" w:rsidRDefault="00C521B3" w:rsidP="00015975">
            <w:pPr>
              <w:pStyle w:val="TAL"/>
              <w:rPr>
                <w:sz w:val="16"/>
                <w:szCs w:val="16"/>
              </w:rPr>
            </w:pPr>
          </w:p>
        </w:tc>
      </w:tr>
      <w:tr w:rsidR="00C521B3" w14:paraId="64869EA2"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FBCD1D5"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CA9A8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C9788E1" w14:textId="77777777" w:rsidR="00C521B3" w:rsidRPr="001B1679" w:rsidRDefault="00C521B3" w:rsidP="00015975">
            <w:pPr>
              <w:pStyle w:val="TAL"/>
              <w:rPr>
                <w:sz w:val="16"/>
                <w:szCs w:val="16"/>
              </w:rPr>
            </w:pPr>
            <w:r w:rsidRPr="001B1679">
              <w:rPr>
                <w:sz w:val="16"/>
                <w:szCs w:val="16"/>
              </w:rPr>
              <w:t>YAN, Yali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C6B1D8C"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459367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8A3177" w14:textId="77777777" w:rsidR="00C521B3" w:rsidRPr="001B1679" w:rsidRDefault="00C521B3" w:rsidP="00015975">
            <w:pPr>
              <w:pStyle w:val="TAL"/>
              <w:rPr>
                <w:sz w:val="16"/>
                <w:szCs w:val="16"/>
              </w:rPr>
            </w:pPr>
            <w:r w:rsidRPr="001B1679">
              <w:rPr>
                <w:sz w:val="16"/>
                <w:szCs w:val="16"/>
              </w:rPr>
              <w:t>+86 15800958428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99886B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B74BDED"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A6DD59" w14:textId="77777777" w:rsidR="00C521B3" w:rsidRPr="001B1679" w:rsidRDefault="00C521B3" w:rsidP="00015975">
            <w:pPr>
              <w:pStyle w:val="TAL"/>
              <w:rPr>
                <w:sz w:val="16"/>
                <w:szCs w:val="16"/>
              </w:rPr>
            </w:pPr>
            <w:r w:rsidRPr="001B1679">
              <w:rPr>
                <w:sz w:val="16"/>
                <w:szCs w:val="16"/>
              </w:rPr>
              <w:t>elected at CT3#117-e</w:t>
            </w:r>
          </w:p>
        </w:tc>
      </w:tr>
      <w:tr w:rsidR="00C521B3" w14:paraId="333998F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B809DFF"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39FDC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BC89ED8" w14:textId="77777777" w:rsidR="00C521B3" w:rsidRPr="001B1679" w:rsidRDefault="00C521B3" w:rsidP="00015975">
            <w:pPr>
              <w:pStyle w:val="TAL"/>
              <w:rPr>
                <w:sz w:val="16"/>
                <w:szCs w:val="16"/>
              </w:rPr>
            </w:pPr>
            <w:r w:rsidRPr="001B1679">
              <w:rPr>
                <w:sz w:val="16"/>
                <w:szCs w:val="16"/>
              </w:rPr>
              <w:t>TANGUDU, Narendranath Durga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A82941F"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791FF6"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CBEAC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4FA6F91" w14:textId="77777777" w:rsidR="00C521B3" w:rsidRPr="001B1679" w:rsidRDefault="00C521B3" w:rsidP="00015975">
            <w:pPr>
              <w:pStyle w:val="TAL"/>
              <w:rPr>
                <w:sz w:val="16"/>
                <w:szCs w:val="16"/>
              </w:rPr>
            </w:pPr>
            <w:r w:rsidRPr="001B1679">
              <w:rPr>
                <w:sz w:val="16"/>
                <w:szCs w:val="16"/>
              </w:rPr>
              <w:t>+919845321338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696EC03"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6E8FCDF" w14:textId="77777777" w:rsidR="00C521B3" w:rsidRPr="001B1679" w:rsidRDefault="00C521B3" w:rsidP="00015975">
            <w:pPr>
              <w:pStyle w:val="TAL"/>
              <w:rPr>
                <w:sz w:val="16"/>
                <w:szCs w:val="16"/>
              </w:rPr>
            </w:pPr>
            <w:r w:rsidRPr="001B1679">
              <w:rPr>
                <w:sz w:val="16"/>
                <w:szCs w:val="16"/>
              </w:rPr>
              <w:t>elected at CT3#117-e</w:t>
            </w:r>
          </w:p>
        </w:tc>
      </w:tr>
      <w:tr w:rsidR="00C521B3" w14:paraId="5291042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3ADAD58"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DFE79A"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0C4E898" w14:textId="77777777" w:rsidR="00C521B3" w:rsidRPr="001B1679" w:rsidRDefault="00C521B3" w:rsidP="00015975">
            <w:pPr>
              <w:pStyle w:val="TAL"/>
              <w:rPr>
                <w:sz w:val="16"/>
                <w:szCs w:val="16"/>
              </w:rPr>
            </w:pPr>
            <w:r w:rsidRPr="001B1679">
              <w:rPr>
                <w:sz w:val="16"/>
                <w:szCs w:val="16"/>
              </w:rPr>
              <w:t>FERNANDEZ, Susana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1BED8D"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3752E5D"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806E18" w14:textId="77777777" w:rsidR="00C521B3" w:rsidRPr="001B1679" w:rsidRDefault="00C521B3" w:rsidP="00015975">
            <w:pPr>
              <w:pStyle w:val="TAL"/>
              <w:rPr>
                <w:sz w:val="16"/>
                <w:szCs w:val="16"/>
              </w:rPr>
            </w:pPr>
            <w:r w:rsidRPr="001B1679">
              <w:rPr>
                <w:sz w:val="16"/>
                <w:szCs w:val="16"/>
              </w:rPr>
              <w:t>+34646006865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70C4D1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DF51715"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E836A47" w14:textId="77777777" w:rsidR="00C521B3" w:rsidRPr="001B1679" w:rsidRDefault="00C521B3" w:rsidP="00015975">
            <w:pPr>
              <w:pStyle w:val="TAL"/>
              <w:rPr>
                <w:sz w:val="16"/>
                <w:szCs w:val="16"/>
              </w:rPr>
            </w:pPr>
            <w:r w:rsidRPr="001B1679">
              <w:rPr>
                <w:sz w:val="16"/>
                <w:szCs w:val="16"/>
              </w:rPr>
              <w:t>elected at CT3#117-e</w:t>
            </w:r>
          </w:p>
        </w:tc>
      </w:tr>
      <w:tr w:rsidR="00C521B3" w14:paraId="22FBC6A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05833C4" w14:textId="77777777" w:rsidR="00C521B3" w:rsidRPr="001B1679" w:rsidRDefault="00C521B3" w:rsidP="00015975">
            <w:pPr>
              <w:pStyle w:val="TAL"/>
              <w:rPr>
                <w:sz w:val="16"/>
                <w:szCs w:val="16"/>
              </w:rPr>
            </w:pPr>
            <w:r w:rsidRPr="001B1679">
              <w:rPr>
                <w:sz w:val="16"/>
                <w:szCs w:val="16"/>
              </w:rPr>
              <w:t>CT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C6AE82"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B2195EE" w14:textId="77777777" w:rsidR="00C521B3" w:rsidRPr="001B1679" w:rsidRDefault="00C521B3" w:rsidP="00015975">
            <w:pPr>
              <w:pStyle w:val="TAL"/>
              <w:rPr>
                <w:sz w:val="16"/>
                <w:szCs w:val="16"/>
              </w:rPr>
            </w:pPr>
            <w:r w:rsidRPr="001B1679">
              <w:rPr>
                <w:sz w:val="16"/>
                <w:szCs w:val="16"/>
              </w:rPr>
              <w:t>KIM, Dongwook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81AA1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67445F"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B6A855" w14:textId="77777777" w:rsidR="00C521B3" w:rsidRPr="001B1679" w:rsidRDefault="00C521B3" w:rsidP="00015975">
            <w:pPr>
              <w:pStyle w:val="TAL"/>
              <w:rPr>
                <w:sz w:val="16"/>
                <w:szCs w:val="16"/>
              </w:rPr>
            </w:pPr>
            <w:r w:rsidRPr="001B1679">
              <w:rPr>
                <w:sz w:val="16"/>
                <w:szCs w:val="16"/>
              </w:rPr>
              <w:t>+33 4 92 94 49 67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964AB1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604152D" w14:textId="77777777" w:rsidR="00C521B3" w:rsidRPr="001B1679" w:rsidRDefault="00C521B3" w:rsidP="00015975">
            <w:pPr>
              <w:pStyle w:val="TAL"/>
              <w:rPr>
                <w:sz w:val="16"/>
                <w:szCs w:val="16"/>
              </w:rPr>
            </w:pPr>
            <w:r w:rsidRPr="001B1679">
              <w:rPr>
                <w:sz w:val="16"/>
                <w:szCs w:val="16"/>
              </w:rPr>
              <w:t>2022-01-18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5AD434D" w14:textId="77777777" w:rsidR="00C521B3" w:rsidRPr="001B1679" w:rsidRDefault="00C521B3" w:rsidP="00015975">
            <w:pPr>
              <w:pStyle w:val="TAL"/>
              <w:rPr>
                <w:sz w:val="16"/>
                <w:szCs w:val="16"/>
              </w:rPr>
            </w:pPr>
          </w:p>
        </w:tc>
      </w:tr>
      <w:tr w:rsidR="00C521B3" w14:paraId="3DCD8C0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000BACD"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70B24EA"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93E1B2" w14:textId="77777777" w:rsidR="00C521B3" w:rsidRPr="001B1679" w:rsidRDefault="00C521B3" w:rsidP="00015975">
            <w:pPr>
              <w:pStyle w:val="TAL"/>
              <w:rPr>
                <w:sz w:val="16"/>
                <w:szCs w:val="16"/>
              </w:rPr>
            </w:pPr>
            <w:r w:rsidRPr="001B1679">
              <w:rPr>
                <w:sz w:val="16"/>
                <w:szCs w:val="16"/>
              </w:rPr>
              <w:t>SONG,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1466ED0"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615F2DD"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12BED5"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2FD435" w14:textId="77777777" w:rsidR="00C521B3" w:rsidRPr="001B1679" w:rsidRDefault="00C521B3" w:rsidP="00015975">
            <w:pPr>
              <w:pStyle w:val="TAL"/>
              <w:rPr>
                <w:sz w:val="16"/>
                <w:szCs w:val="16"/>
              </w:rPr>
            </w:pPr>
            <w:r w:rsidRPr="001B1679">
              <w:rPr>
                <w:sz w:val="16"/>
                <w:szCs w:val="16"/>
              </w:rPr>
              <w:t>+86 13910593416</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2ECE580"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52D16B9" w14:textId="77777777" w:rsidR="00C521B3" w:rsidRPr="001B1679" w:rsidRDefault="00C521B3" w:rsidP="00015975">
            <w:pPr>
              <w:pStyle w:val="TAL"/>
              <w:rPr>
                <w:sz w:val="16"/>
                <w:szCs w:val="16"/>
              </w:rPr>
            </w:pPr>
            <w:r w:rsidRPr="001B1679">
              <w:rPr>
                <w:sz w:val="16"/>
                <w:szCs w:val="16"/>
              </w:rPr>
              <w:t>Elected at CT4#115-e</w:t>
            </w:r>
          </w:p>
        </w:tc>
      </w:tr>
      <w:tr w:rsidR="00C521B3" w14:paraId="47E8174C"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181CAB4"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B4A0CE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2DE6FAF" w14:textId="77777777" w:rsidR="00C521B3" w:rsidRPr="001B1679" w:rsidRDefault="00C521B3" w:rsidP="00015975">
            <w:pPr>
              <w:pStyle w:val="TAL"/>
              <w:rPr>
                <w:sz w:val="16"/>
                <w:szCs w:val="16"/>
              </w:rPr>
            </w:pPr>
            <w:r w:rsidRPr="001B1679">
              <w:rPr>
                <w:sz w:val="16"/>
                <w:szCs w:val="16"/>
              </w:rPr>
              <w:t>LI, Zhijun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6F5E05" w14:textId="77777777" w:rsidR="00C521B3" w:rsidRPr="001B1679" w:rsidRDefault="00C521B3" w:rsidP="00015975">
            <w:pPr>
              <w:pStyle w:val="TAL"/>
              <w:rPr>
                <w:sz w:val="16"/>
                <w:szCs w:val="16"/>
              </w:rPr>
            </w:pPr>
            <w:r w:rsidRPr="001B1679">
              <w:rPr>
                <w:sz w:val="16"/>
                <w:szCs w:val="16"/>
              </w:rPr>
              <w:t>ZTE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D76D0AA"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22FE459" w14:textId="77777777" w:rsidR="00C521B3" w:rsidRPr="001B1679" w:rsidRDefault="00C521B3" w:rsidP="00015975">
            <w:pPr>
              <w:pStyle w:val="TAL"/>
              <w:rPr>
                <w:sz w:val="16"/>
                <w:szCs w:val="16"/>
              </w:rPr>
            </w:pPr>
            <w:r w:rsidRPr="001B1679">
              <w:rPr>
                <w:sz w:val="16"/>
                <w:szCs w:val="16"/>
              </w:rPr>
              <w:t>+86 25 52871919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57F4F6" w14:textId="77777777" w:rsidR="00C521B3" w:rsidRPr="001B1679" w:rsidRDefault="00C521B3" w:rsidP="00015975">
            <w:pPr>
              <w:pStyle w:val="TAL"/>
              <w:rPr>
                <w:sz w:val="16"/>
                <w:szCs w:val="16"/>
              </w:rPr>
            </w:pPr>
            <w:r w:rsidRPr="001B1679">
              <w:rPr>
                <w:sz w:val="16"/>
                <w:szCs w:val="16"/>
              </w:rPr>
              <w:t>+86-13915918121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35D57E9"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F02579D" w14:textId="77777777" w:rsidR="00C521B3" w:rsidRPr="001B1679" w:rsidRDefault="00C521B3" w:rsidP="00015975">
            <w:pPr>
              <w:pStyle w:val="TAL"/>
              <w:rPr>
                <w:sz w:val="16"/>
                <w:szCs w:val="16"/>
              </w:rPr>
            </w:pPr>
            <w:r w:rsidRPr="001B1679">
              <w:rPr>
                <w:sz w:val="16"/>
                <w:szCs w:val="16"/>
              </w:rPr>
              <w:t>Elected at CT4#115-e</w:t>
            </w:r>
          </w:p>
        </w:tc>
      </w:tr>
      <w:tr w:rsidR="00C521B3" w14:paraId="6B2A062D"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DD2A2CA"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4BBF39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7D3B14" w14:textId="77777777" w:rsidR="00C521B3" w:rsidRPr="001B1679" w:rsidRDefault="00C521B3" w:rsidP="00015975">
            <w:pPr>
              <w:pStyle w:val="TAL"/>
              <w:rPr>
                <w:sz w:val="16"/>
                <w:szCs w:val="16"/>
              </w:rPr>
            </w:pPr>
            <w:r w:rsidRPr="001B1679">
              <w:rPr>
                <w:sz w:val="16"/>
                <w:szCs w:val="16"/>
              </w:rPr>
              <w:t>ISHIKAWA, Hiroshi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5049D5" w14:textId="77777777" w:rsidR="00C521B3" w:rsidRPr="001B1679" w:rsidRDefault="00C521B3" w:rsidP="00015975">
            <w:pPr>
              <w:pStyle w:val="TAL"/>
              <w:rPr>
                <w:sz w:val="16"/>
                <w:szCs w:val="16"/>
              </w:rPr>
            </w:pPr>
            <w:r w:rsidRPr="001B1679">
              <w:rPr>
                <w:sz w:val="16"/>
                <w:szCs w:val="16"/>
              </w:rPr>
              <w:t>NTT DOCOMO INC.</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2D2281" w14:textId="77777777" w:rsidR="00C521B3" w:rsidRPr="001B1679" w:rsidRDefault="00C521B3" w:rsidP="00015975">
            <w:pPr>
              <w:pStyle w:val="TAL"/>
              <w:rPr>
                <w:sz w:val="16"/>
                <w:szCs w:val="16"/>
              </w:rPr>
            </w:pPr>
            <w:r w:rsidRPr="001B1679">
              <w:rPr>
                <w:sz w:val="16"/>
                <w:szCs w:val="16"/>
              </w:rPr>
              <w:t>TTC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919C8F" w14:textId="77777777" w:rsidR="00C521B3" w:rsidRPr="001B1679" w:rsidRDefault="00C521B3" w:rsidP="00015975">
            <w:pPr>
              <w:pStyle w:val="TAL"/>
              <w:rPr>
                <w:sz w:val="16"/>
                <w:szCs w:val="16"/>
              </w:rPr>
            </w:pPr>
            <w:r w:rsidRPr="001B1679">
              <w:rPr>
                <w:sz w:val="16"/>
                <w:szCs w:val="16"/>
              </w:rPr>
              <w:t>+81 3 5156 1773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2FF0CA" w14:textId="77777777" w:rsidR="00C521B3" w:rsidRPr="001B1679" w:rsidRDefault="00C521B3" w:rsidP="00015975">
            <w:pPr>
              <w:pStyle w:val="TAL"/>
              <w:rPr>
                <w:sz w:val="16"/>
                <w:szCs w:val="16"/>
              </w:rPr>
            </w:pPr>
            <w:r w:rsidRPr="001B1679">
              <w:rPr>
                <w:sz w:val="16"/>
                <w:szCs w:val="16"/>
              </w:rPr>
              <w:t>+81 90 3105 2942</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35633B"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F2C8CFF" w14:textId="77777777" w:rsidR="00C521B3" w:rsidRPr="001B1679" w:rsidRDefault="00C521B3" w:rsidP="00015975">
            <w:pPr>
              <w:pStyle w:val="TAL"/>
              <w:rPr>
                <w:sz w:val="16"/>
                <w:szCs w:val="16"/>
              </w:rPr>
            </w:pPr>
            <w:r w:rsidRPr="001B1679">
              <w:rPr>
                <w:sz w:val="16"/>
                <w:szCs w:val="16"/>
              </w:rPr>
              <w:t>re-elected at CT4#115-e 2nd term</w:t>
            </w:r>
          </w:p>
        </w:tc>
      </w:tr>
      <w:tr w:rsidR="00C521B3" w14:paraId="16C7573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63BC9C8" w14:textId="77777777" w:rsidR="00C521B3" w:rsidRPr="001B1679" w:rsidRDefault="00C521B3" w:rsidP="00015975">
            <w:pPr>
              <w:pStyle w:val="TAL"/>
              <w:rPr>
                <w:sz w:val="16"/>
                <w:szCs w:val="16"/>
              </w:rPr>
            </w:pPr>
            <w:r w:rsidRPr="001B1679">
              <w:rPr>
                <w:sz w:val="16"/>
                <w:szCs w:val="16"/>
              </w:rPr>
              <w:t>CT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B8EAF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71B5330"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530E50"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358DD8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37E61B"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834DA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2471A8B"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CD231A5" w14:textId="77777777" w:rsidR="00C521B3" w:rsidRPr="001B1679" w:rsidRDefault="00C521B3" w:rsidP="00015975">
            <w:pPr>
              <w:pStyle w:val="TAL"/>
              <w:rPr>
                <w:sz w:val="16"/>
                <w:szCs w:val="16"/>
              </w:rPr>
            </w:pPr>
          </w:p>
        </w:tc>
      </w:tr>
      <w:tr w:rsidR="00C521B3" w14:paraId="156B011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868BAE1"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D63FE6"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A5E45A1" w14:textId="77777777" w:rsidR="00C521B3" w:rsidRPr="001B1679" w:rsidRDefault="00C521B3" w:rsidP="00015975">
            <w:pPr>
              <w:pStyle w:val="TAL"/>
              <w:rPr>
                <w:sz w:val="16"/>
                <w:szCs w:val="16"/>
              </w:rPr>
            </w:pPr>
            <w:r w:rsidRPr="001B1679">
              <w:rPr>
                <w:sz w:val="16"/>
                <w:szCs w:val="16"/>
              </w:rPr>
              <w:t>KRUSE, Heiko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A1FA9E" w14:textId="77777777" w:rsidR="00C521B3" w:rsidRPr="001B1679" w:rsidRDefault="00C521B3" w:rsidP="00015975">
            <w:pPr>
              <w:pStyle w:val="TAL"/>
              <w:rPr>
                <w:sz w:val="16"/>
                <w:szCs w:val="16"/>
              </w:rPr>
            </w:pPr>
            <w:r w:rsidRPr="001B1679">
              <w:rPr>
                <w:sz w:val="16"/>
                <w:szCs w:val="16"/>
              </w:rPr>
              <w:t>IDEMIA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A186407"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4C23837" w14:textId="77777777" w:rsidR="00C521B3" w:rsidRPr="001B1679" w:rsidRDefault="00C521B3" w:rsidP="00015975">
            <w:pPr>
              <w:pStyle w:val="TAL"/>
              <w:rPr>
                <w:sz w:val="16"/>
                <w:szCs w:val="16"/>
              </w:rPr>
            </w:pPr>
            <w:r w:rsidRPr="001B1679">
              <w:rPr>
                <w:sz w:val="16"/>
                <w:szCs w:val="16"/>
              </w:rPr>
              <w:t>+49 4347-715-0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F33707" w14:textId="77777777" w:rsidR="00C521B3" w:rsidRPr="001B1679" w:rsidRDefault="00C521B3" w:rsidP="00015975">
            <w:pPr>
              <w:pStyle w:val="TAL"/>
              <w:rPr>
                <w:sz w:val="16"/>
                <w:szCs w:val="16"/>
              </w:rPr>
            </w:pPr>
            <w:r w:rsidRPr="001B1679">
              <w:rPr>
                <w:sz w:val="16"/>
                <w:szCs w:val="16"/>
              </w:rPr>
              <w:t>+49 175 4383519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292BEFD"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2B5D9A3" w14:textId="77777777" w:rsidR="00C521B3" w:rsidRPr="001B1679" w:rsidRDefault="00C521B3" w:rsidP="00015975">
            <w:pPr>
              <w:pStyle w:val="TAL"/>
              <w:rPr>
                <w:sz w:val="16"/>
                <w:szCs w:val="16"/>
              </w:rPr>
            </w:pPr>
            <w:r w:rsidRPr="001B1679">
              <w:rPr>
                <w:sz w:val="16"/>
                <w:szCs w:val="16"/>
              </w:rPr>
              <w:t>Re-elected at CT6#115 - 3rd term</w:t>
            </w:r>
          </w:p>
        </w:tc>
      </w:tr>
      <w:tr w:rsidR="00C521B3" w14:paraId="195657D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5154551"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11183B"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DB672D" w14:textId="77777777" w:rsidR="00C521B3" w:rsidRPr="001B1679" w:rsidRDefault="00C521B3" w:rsidP="00015975">
            <w:pPr>
              <w:pStyle w:val="TAL"/>
              <w:rPr>
                <w:sz w:val="16"/>
                <w:szCs w:val="16"/>
              </w:rPr>
            </w:pPr>
            <w:r w:rsidRPr="001B1679">
              <w:rPr>
                <w:sz w:val="16"/>
                <w:szCs w:val="16"/>
              </w:rPr>
              <w:t>PHAN, Ly-Thanh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A11F7B8" w14:textId="77777777" w:rsidR="00C521B3" w:rsidRPr="001B1679" w:rsidRDefault="00C521B3" w:rsidP="00015975">
            <w:pPr>
              <w:pStyle w:val="TAL"/>
              <w:rPr>
                <w:sz w:val="16"/>
                <w:szCs w:val="16"/>
              </w:rPr>
            </w:pPr>
            <w:r w:rsidRPr="001B1679">
              <w:rPr>
                <w:sz w:val="16"/>
                <w:szCs w:val="16"/>
              </w:rPr>
              <w:t>THALES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594DE6"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0E345D" w14:textId="77777777" w:rsidR="00C521B3" w:rsidRPr="001B1679" w:rsidRDefault="00C521B3" w:rsidP="00015975">
            <w:pPr>
              <w:pStyle w:val="TAL"/>
              <w:rPr>
                <w:sz w:val="16"/>
                <w:szCs w:val="16"/>
              </w:rPr>
            </w:pPr>
            <w:r w:rsidRPr="001B1679">
              <w:rPr>
                <w:sz w:val="16"/>
                <w:szCs w:val="16"/>
              </w:rPr>
              <w:t>33 1 55 01 6112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FBBC6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E76EB51" w14:textId="77777777" w:rsidR="00C521B3" w:rsidRPr="001B1679" w:rsidRDefault="00C521B3" w:rsidP="00015975">
            <w:pPr>
              <w:pStyle w:val="TAL"/>
              <w:rPr>
                <w:sz w:val="16"/>
                <w:szCs w:val="16"/>
              </w:rPr>
            </w:pPr>
            <w:r w:rsidRPr="001B1679">
              <w:rPr>
                <w:sz w:val="16"/>
                <w:szCs w:val="16"/>
              </w:rPr>
              <w:t>2021-11-19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32E7BF6" w14:textId="77777777" w:rsidR="00C521B3" w:rsidRPr="001B1679" w:rsidRDefault="00C521B3" w:rsidP="00015975">
            <w:pPr>
              <w:pStyle w:val="TAL"/>
              <w:rPr>
                <w:sz w:val="16"/>
                <w:szCs w:val="16"/>
              </w:rPr>
            </w:pPr>
            <w:r w:rsidRPr="001B1679">
              <w:rPr>
                <w:sz w:val="16"/>
                <w:szCs w:val="16"/>
              </w:rPr>
              <w:t>re-elected at C6#109-e 3rd term</w:t>
            </w:r>
          </w:p>
        </w:tc>
      </w:tr>
      <w:tr w:rsidR="00C521B3" w14:paraId="7D4E732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073E9C2" w14:textId="77777777" w:rsidR="00C521B3" w:rsidRPr="001B1679" w:rsidRDefault="00C521B3" w:rsidP="00015975">
            <w:pPr>
              <w:pStyle w:val="TAL"/>
              <w:rPr>
                <w:sz w:val="16"/>
                <w:szCs w:val="16"/>
              </w:rPr>
            </w:pPr>
            <w:r w:rsidRPr="001B1679">
              <w:rPr>
                <w:sz w:val="16"/>
                <w:szCs w:val="16"/>
              </w:rPr>
              <w:t>CT WG6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9DB827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5297BB5" w14:textId="77777777" w:rsidR="00C521B3" w:rsidRPr="001B1679" w:rsidRDefault="00C521B3" w:rsidP="00015975">
            <w:pPr>
              <w:pStyle w:val="TAL"/>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7B8C1E"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5BB5208"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E46F5EA" w14:textId="77777777" w:rsidR="00C521B3" w:rsidRPr="001B1679" w:rsidRDefault="00C521B3" w:rsidP="00015975">
            <w:pPr>
              <w:pStyle w:val="TAL"/>
              <w:rPr>
                <w:sz w:val="16"/>
                <w:szCs w:val="16"/>
              </w:rPr>
            </w:pPr>
            <w:r w:rsidRPr="001B1679">
              <w:rPr>
                <w:sz w:val="16"/>
                <w:szCs w:val="16"/>
              </w:rPr>
              <w:t>+33 4 92 94 42 38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54F942"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DEB3E5B" w14:textId="77777777" w:rsidR="00C521B3" w:rsidRPr="001B1679" w:rsidRDefault="00C521B3" w:rsidP="00015975">
            <w:pPr>
              <w:pStyle w:val="TAL"/>
              <w:rPr>
                <w:sz w:val="16"/>
                <w:szCs w:val="16"/>
              </w:rPr>
            </w:pPr>
            <w:r w:rsidRPr="001B1679">
              <w:rPr>
                <w:sz w:val="16"/>
                <w:szCs w:val="16"/>
              </w:rPr>
              <w:t>2020-01-02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4C3F9AE" w14:textId="77777777" w:rsidR="00C521B3" w:rsidRPr="001B1679" w:rsidRDefault="00C521B3" w:rsidP="00015975">
            <w:pPr>
              <w:pStyle w:val="TAL"/>
              <w:rPr>
                <w:sz w:val="16"/>
                <w:szCs w:val="16"/>
              </w:rPr>
            </w:pPr>
            <w:r w:rsidRPr="001B1679">
              <w:rPr>
                <w:sz w:val="16"/>
                <w:szCs w:val="16"/>
              </w:rPr>
              <w:t>continuation as ETSI staff</w:t>
            </w:r>
          </w:p>
        </w:tc>
      </w:tr>
    </w:tbl>
    <w:p w14:paraId="45A3C0E8" w14:textId="77777777" w:rsidR="00C521B3" w:rsidRDefault="00C521B3" w:rsidP="00C521B3">
      <w:r>
        <w:t>20 Entries</w:t>
      </w:r>
    </w:p>
    <w:p w14:paraId="362C714E" w14:textId="77777777" w:rsidR="00C521B3" w:rsidRDefault="00C521B3" w:rsidP="00C521B3"/>
    <w:p w14:paraId="62037BD3" w14:textId="77777777" w:rsidR="00C521B3" w:rsidRDefault="00C521B3" w:rsidP="00C521B3">
      <w:pPr>
        <w:pStyle w:val="Heading1"/>
      </w:pPr>
      <w:bookmarkStart w:id="138" w:name="_Toc153785322"/>
      <w:r>
        <w:t>A.3</w:t>
      </w:r>
      <w:r>
        <w:tab/>
        <w:t>TSG RAN Officials</w:t>
      </w:r>
      <w:bookmarkEnd w:id="138"/>
    </w:p>
    <w:p w14:paraId="3AB23A39" w14:textId="77777777" w:rsidR="00C521B3" w:rsidRDefault="00C521B3" w:rsidP="00C521B3">
      <w:pPr>
        <w:pStyle w:val="TH"/>
      </w:pPr>
      <w:r>
        <w:t>Table A.3: TSG RAN Officials</w:t>
      </w:r>
    </w:p>
    <w:tbl>
      <w:tblPr>
        <w:tblW w:w="15006" w:type="dxa"/>
        <w:jc w:val="center"/>
        <w:tblLayout w:type="fixed"/>
        <w:tblLook w:val="04A0" w:firstRow="1" w:lastRow="0" w:firstColumn="1" w:lastColumn="0" w:noHBand="0" w:noVBand="1"/>
      </w:tblPr>
      <w:tblGrid>
        <w:gridCol w:w="1385"/>
        <w:gridCol w:w="1559"/>
        <w:gridCol w:w="2268"/>
        <w:gridCol w:w="2268"/>
        <w:gridCol w:w="1243"/>
        <w:gridCol w:w="1276"/>
        <w:gridCol w:w="1418"/>
        <w:gridCol w:w="1275"/>
        <w:gridCol w:w="2314"/>
      </w:tblGrid>
      <w:tr w:rsidR="00C521B3" w14:paraId="5827030D" w14:textId="77777777" w:rsidTr="00015975">
        <w:trPr>
          <w:cantSplit/>
          <w:tblHeader/>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707E1D" w14:textId="77777777" w:rsidR="00C521B3" w:rsidRDefault="00C521B3" w:rsidP="00015975">
            <w:pPr>
              <w:pStyle w:val="TAH"/>
            </w:pPr>
            <w:r w:rsidRPr="00BB3F37">
              <w:t>GROUP</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A2FD79" w14:textId="77777777" w:rsidR="00C521B3" w:rsidRDefault="00C521B3" w:rsidP="00015975">
            <w:pPr>
              <w:pStyle w:val="TAH"/>
            </w:pPr>
            <w:r w:rsidRPr="00BB3F37">
              <w:t>Position</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E2C3C0" w14:textId="77777777" w:rsidR="00C521B3" w:rsidRDefault="00C521B3" w:rsidP="00015975">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7C90D1" w14:textId="77777777" w:rsidR="00C521B3" w:rsidRDefault="00C521B3" w:rsidP="00015975">
            <w:pPr>
              <w:pStyle w:val="TAH"/>
            </w:pPr>
            <w:r w:rsidRPr="00BB3F37">
              <w:t>Rep Org</w:t>
            </w:r>
          </w:p>
        </w:tc>
        <w:tc>
          <w:tcPr>
            <w:tcW w:w="12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CC6344" w14:textId="77777777" w:rsidR="00C521B3" w:rsidRDefault="00C521B3" w:rsidP="00015975">
            <w:pPr>
              <w:pStyle w:val="TAH"/>
            </w:pPr>
            <w:r w:rsidRPr="00BB3F37">
              <w:t>3GPP Partner</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08EA2A" w14:textId="77777777" w:rsidR="00C521B3" w:rsidRDefault="00C521B3" w:rsidP="00015975">
            <w:pPr>
              <w:pStyle w:val="TAH"/>
            </w:pPr>
            <w:r w:rsidRPr="00BB3F37">
              <w:t>Phone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0C2B84" w14:textId="77777777" w:rsidR="00C521B3" w:rsidRDefault="00C521B3" w:rsidP="00015975">
            <w:pPr>
              <w:pStyle w:val="TAH"/>
            </w:pPr>
            <w:r w:rsidRPr="00BB3F37">
              <w:t>Mobile</w:t>
            </w:r>
          </w:p>
        </w:tc>
        <w:tc>
          <w:tcPr>
            <w:tcW w:w="12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EE541F" w14:textId="77777777" w:rsidR="00C521B3" w:rsidRDefault="00C521B3" w:rsidP="00015975">
            <w:pPr>
              <w:pStyle w:val="TAH"/>
            </w:pPr>
            <w:proofErr w:type="spellStart"/>
            <w:r w:rsidRPr="00BB3F37">
              <w:t>Apointed</w:t>
            </w:r>
            <w:proofErr w:type="spellEnd"/>
          </w:p>
        </w:tc>
        <w:tc>
          <w:tcPr>
            <w:tcW w:w="231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1E1C0E" w14:textId="77777777" w:rsidR="00C521B3" w:rsidRDefault="00C521B3" w:rsidP="00015975">
            <w:pPr>
              <w:pStyle w:val="TAH"/>
            </w:pPr>
            <w:r w:rsidRPr="00BB3F37">
              <w:t>Remarks</w:t>
            </w:r>
          </w:p>
        </w:tc>
      </w:tr>
      <w:tr w:rsidR="00C521B3" w14:paraId="46F98BE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BACEBE1"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3E205A1"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0FEEB18" w14:textId="77777777" w:rsidR="00C521B3" w:rsidRPr="001B1679" w:rsidRDefault="00C521B3" w:rsidP="00015975">
            <w:pPr>
              <w:pStyle w:val="TAL"/>
              <w:rPr>
                <w:sz w:val="16"/>
                <w:szCs w:val="16"/>
              </w:rPr>
            </w:pPr>
            <w:r w:rsidRPr="001B1679">
              <w:rPr>
                <w:sz w:val="16"/>
                <w:szCs w:val="16"/>
              </w:rPr>
              <w:t>CHEN, Wanshi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E8DF05A"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64A979F"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A76A08"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9B8262" w14:textId="77777777" w:rsidR="00C521B3" w:rsidRPr="001B1679" w:rsidRDefault="00C521B3" w:rsidP="00015975">
            <w:pPr>
              <w:pStyle w:val="TAL"/>
              <w:rPr>
                <w:sz w:val="16"/>
                <w:szCs w:val="16"/>
              </w:rPr>
            </w:pPr>
            <w:r w:rsidRPr="001B1679">
              <w:rPr>
                <w:sz w:val="16"/>
                <w:szCs w:val="16"/>
              </w:rPr>
              <w:t>+18583663080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BE5BC65"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77963E1" w14:textId="77777777" w:rsidR="00C521B3" w:rsidRPr="001B1679" w:rsidRDefault="00C521B3" w:rsidP="00015975">
            <w:pPr>
              <w:pStyle w:val="TAL"/>
              <w:rPr>
                <w:sz w:val="16"/>
                <w:szCs w:val="16"/>
              </w:rPr>
            </w:pPr>
            <w:r w:rsidRPr="001B1679">
              <w:rPr>
                <w:sz w:val="16"/>
                <w:szCs w:val="16"/>
              </w:rPr>
              <w:t>re-elected at RAN#99 2nd term</w:t>
            </w:r>
          </w:p>
        </w:tc>
      </w:tr>
      <w:tr w:rsidR="00C521B3" w14:paraId="4163C4CF"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E77E1BF"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81C404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DA4F7D" w14:textId="77777777" w:rsidR="00C521B3" w:rsidRPr="001B1679" w:rsidRDefault="00C521B3" w:rsidP="00015975">
            <w:pPr>
              <w:pStyle w:val="TAL"/>
              <w:rPr>
                <w:sz w:val="16"/>
                <w:szCs w:val="16"/>
              </w:rPr>
            </w:pPr>
            <w:r w:rsidRPr="001B1679">
              <w:rPr>
                <w:sz w:val="16"/>
                <w:szCs w:val="16"/>
              </w:rPr>
              <w:t>HU, Nan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8283FA2"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B1DFFCC"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8EAF5B2" w14:textId="77777777" w:rsidR="00C521B3" w:rsidRPr="001B1679" w:rsidRDefault="00C521B3" w:rsidP="00015975">
            <w:pPr>
              <w:pStyle w:val="TAL"/>
              <w:rPr>
                <w:sz w:val="16"/>
                <w:szCs w:val="16"/>
              </w:rPr>
            </w:pPr>
            <w:r w:rsidRPr="001B1679">
              <w:rPr>
                <w:sz w:val="16"/>
                <w:szCs w:val="16"/>
              </w:rPr>
              <w:t>+86 13910011825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E09D8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C084B83"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545CA03" w14:textId="77777777" w:rsidR="00C521B3" w:rsidRPr="001B1679" w:rsidRDefault="00C521B3" w:rsidP="00015975">
            <w:pPr>
              <w:pStyle w:val="TAL"/>
              <w:rPr>
                <w:sz w:val="16"/>
                <w:szCs w:val="16"/>
              </w:rPr>
            </w:pPr>
            <w:r w:rsidRPr="001B1679">
              <w:rPr>
                <w:sz w:val="16"/>
                <w:szCs w:val="16"/>
              </w:rPr>
              <w:t>re-elected at RAN#99 2nd term</w:t>
            </w:r>
          </w:p>
        </w:tc>
      </w:tr>
      <w:tr w:rsidR="00C521B3" w14:paraId="03737A4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B820C5F"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72163D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FF1176" w14:textId="77777777" w:rsidR="00C521B3" w:rsidRPr="001B1679" w:rsidRDefault="00C521B3" w:rsidP="00015975">
            <w:pPr>
              <w:pStyle w:val="TAL"/>
              <w:rPr>
                <w:sz w:val="16"/>
                <w:szCs w:val="16"/>
              </w:rPr>
            </w:pPr>
            <w:r w:rsidRPr="001B1679">
              <w:rPr>
                <w:sz w:val="16"/>
                <w:szCs w:val="16"/>
              </w:rPr>
              <w:t>BORSATO, Ronald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24D88C0" w14:textId="77777777" w:rsidR="00C521B3" w:rsidRPr="001B1679" w:rsidRDefault="00C521B3" w:rsidP="00015975">
            <w:pPr>
              <w:pStyle w:val="TAL"/>
              <w:rPr>
                <w:sz w:val="16"/>
                <w:szCs w:val="16"/>
              </w:rPr>
            </w:pPr>
            <w:r w:rsidRPr="001B1679">
              <w:rPr>
                <w:sz w:val="16"/>
                <w:szCs w:val="16"/>
              </w:rPr>
              <w:t>AT&amp;T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3840006"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A01AA96"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FA367A" w14:textId="77777777" w:rsidR="00C521B3" w:rsidRPr="001B1679" w:rsidRDefault="00C521B3" w:rsidP="00015975">
            <w:pPr>
              <w:pStyle w:val="TAL"/>
              <w:rPr>
                <w:sz w:val="16"/>
                <w:szCs w:val="16"/>
              </w:rPr>
            </w:pPr>
            <w:r w:rsidRPr="001B1679">
              <w:rPr>
                <w:sz w:val="16"/>
                <w:szCs w:val="16"/>
              </w:rPr>
              <w:t>+1 732 216 7087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608B513"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71749B4" w14:textId="77777777" w:rsidR="00C521B3" w:rsidRPr="001B1679" w:rsidRDefault="00C521B3" w:rsidP="00015975">
            <w:pPr>
              <w:pStyle w:val="TAL"/>
              <w:rPr>
                <w:sz w:val="16"/>
                <w:szCs w:val="16"/>
              </w:rPr>
            </w:pPr>
            <w:r w:rsidRPr="001B1679">
              <w:rPr>
                <w:sz w:val="16"/>
                <w:szCs w:val="16"/>
              </w:rPr>
              <w:t>re-elected at RAN#99 2nd term</w:t>
            </w:r>
          </w:p>
        </w:tc>
      </w:tr>
      <w:tr w:rsidR="00C521B3" w14:paraId="285A727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025A665"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F6D2C8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5348CF" w14:textId="77777777" w:rsidR="00C521B3" w:rsidRPr="001B1679" w:rsidRDefault="00C521B3" w:rsidP="00015975">
            <w:pPr>
              <w:pStyle w:val="TAL"/>
              <w:rPr>
                <w:sz w:val="16"/>
                <w:szCs w:val="16"/>
              </w:rPr>
            </w:pPr>
            <w:r w:rsidRPr="001B1679">
              <w:rPr>
                <w:sz w:val="16"/>
                <w:szCs w:val="16"/>
              </w:rPr>
              <w:t>KLATT, Axel</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1D13C7" w14:textId="77777777" w:rsidR="00C521B3" w:rsidRPr="001B1679" w:rsidRDefault="00C521B3" w:rsidP="00015975">
            <w:pPr>
              <w:pStyle w:val="TAL"/>
              <w:rPr>
                <w:sz w:val="16"/>
                <w:szCs w:val="16"/>
              </w:rPr>
            </w:pPr>
            <w:r w:rsidRPr="001B1679">
              <w:rPr>
                <w:sz w:val="16"/>
                <w:szCs w:val="16"/>
              </w:rPr>
              <w:t>Deutsche Telekom AG</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E8C8652"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009C724" w14:textId="77777777" w:rsidR="00C521B3" w:rsidRPr="001B1679" w:rsidRDefault="00C521B3" w:rsidP="00015975">
            <w:pPr>
              <w:pStyle w:val="TAL"/>
              <w:rPr>
                <w:sz w:val="16"/>
                <w:szCs w:val="16"/>
              </w:rPr>
            </w:pPr>
            <w:r w:rsidRPr="001B1679">
              <w:rPr>
                <w:sz w:val="16"/>
                <w:szCs w:val="16"/>
              </w:rPr>
              <w:t>+4922818118015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297144" w14:textId="77777777" w:rsidR="00C521B3" w:rsidRPr="001B1679" w:rsidRDefault="00C521B3" w:rsidP="00015975">
            <w:pPr>
              <w:pStyle w:val="TAL"/>
              <w:rPr>
                <w:sz w:val="16"/>
                <w:szCs w:val="16"/>
              </w:rPr>
            </w:pPr>
            <w:r w:rsidRPr="001B1679">
              <w:rPr>
                <w:sz w:val="16"/>
                <w:szCs w:val="16"/>
              </w:rPr>
              <w:t>+491715229937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AEB1897" w14:textId="77777777" w:rsidR="00C521B3" w:rsidRPr="001B1679" w:rsidRDefault="00C521B3" w:rsidP="00015975">
            <w:pPr>
              <w:pStyle w:val="TAL"/>
              <w:rPr>
                <w:sz w:val="16"/>
                <w:szCs w:val="16"/>
              </w:rPr>
            </w:pPr>
            <w:r w:rsidRPr="001B1679">
              <w:rPr>
                <w:sz w:val="16"/>
                <w:szCs w:val="16"/>
              </w:rPr>
              <w:t>2023-04-28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1B3F5B" w14:textId="77777777" w:rsidR="00C521B3" w:rsidRPr="001B1679" w:rsidRDefault="00C521B3" w:rsidP="00015975">
            <w:pPr>
              <w:pStyle w:val="TAL"/>
              <w:rPr>
                <w:sz w:val="16"/>
                <w:szCs w:val="16"/>
              </w:rPr>
            </w:pPr>
            <w:r w:rsidRPr="001B1679">
              <w:rPr>
                <w:sz w:val="16"/>
                <w:szCs w:val="16"/>
              </w:rPr>
              <w:t>re-elected at RAN#99 2nd term</w:t>
            </w:r>
          </w:p>
        </w:tc>
      </w:tr>
      <w:tr w:rsidR="00C521B3" w14:paraId="070A2BB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0E6AC28" w14:textId="77777777" w:rsidR="00C521B3" w:rsidRPr="001B1679" w:rsidRDefault="00C521B3" w:rsidP="00015975">
            <w:pPr>
              <w:pStyle w:val="TAL"/>
              <w:rPr>
                <w:sz w:val="16"/>
                <w:szCs w:val="16"/>
              </w:rPr>
            </w:pPr>
            <w:r w:rsidRPr="001B1679">
              <w:rPr>
                <w:sz w:val="16"/>
                <w:szCs w:val="16"/>
              </w:rPr>
              <w:t>TSG RAN</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C673B5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5C7D61" w14:textId="77777777" w:rsidR="00C521B3" w:rsidRPr="001B1679" w:rsidRDefault="00C521B3" w:rsidP="00015975">
            <w:pPr>
              <w:pStyle w:val="TAL"/>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42C6F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ED875BB"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1296C03" w14:textId="77777777" w:rsidR="00C521B3" w:rsidRPr="001B1679" w:rsidRDefault="00C521B3" w:rsidP="00015975">
            <w:pPr>
              <w:pStyle w:val="TAL"/>
              <w:rPr>
                <w:sz w:val="16"/>
                <w:szCs w:val="16"/>
              </w:rPr>
            </w:pPr>
            <w:r w:rsidRPr="001B1679">
              <w:rPr>
                <w:sz w:val="16"/>
                <w:szCs w:val="16"/>
              </w:rPr>
              <w:t>+33 4 92 94 42 61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D218A35" w14:textId="77777777" w:rsidR="00C521B3" w:rsidRPr="001B1679" w:rsidRDefault="00C521B3" w:rsidP="00015975">
            <w:pPr>
              <w:pStyle w:val="TAL"/>
              <w:rPr>
                <w:sz w:val="16"/>
                <w:szCs w:val="16"/>
              </w:rPr>
            </w:pPr>
            <w:r w:rsidRPr="001B1679">
              <w:rPr>
                <w:sz w:val="16"/>
                <w:szCs w:val="16"/>
              </w:rPr>
              <w:t>+33 607 59 08 45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ABFC1EF" w14:textId="77777777" w:rsidR="00C521B3" w:rsidRPr="001B1679" w:rsidRDefault="00C521B3" w:rsidP="00015975">
            <w:pPr>
              <w:pStyle w:val="TAL"/>
              <w:rPr>
                <w:sz w:val="16"/>
                <w:szCs w:val="16"/>
              </w:rPr>
            </w:pPr>
            <w:r w:rsidRPr="001B1679">
              <w:rPr>
                <w:sz w:val="16"/>
                <w:szCs w:val="16"/>
              </w:rPr>
              <w:t>2009-11-01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097FCDE3" w14:textId="77777777" w:rsidR="00C521B3" w:rsidRPr="001B1679" w:rsidRDefault="00C521B3" w:rsidP="00015975">
            <w:pPr>
              <w:pStyle w:val="TAL"/>
              <w:rPr>
                <w:sz w:val="16"/>
                <w:szCs w:val="16"/>
              </w:rPr>
            </w:pPr>
          </w:p>
        </w:tc>
      </w:tr>
      <w:tr w:rsidR="00C521B3" w14:paraId="007D4A9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C3B2847"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484F2B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B618A1D" w14:textId="77777777" w:rsidR="00C521B3" w:rsidRPr="001B1679" w:rsidRDefault="00C521B3" w:rsidP="00015975">
            <w:pPr>
              <w:pStyle w:val="TAL"/>
              <w:rPr>
                <w:sz w:val="16"/>
                <w:szCs w:val="16"/>
              </w:rPr>
            </w:pPr>
            <w:r w:rsidRPr="001B1679">
              <w:rPr>
                <w:sz w:val="16"/>
                <w:szCs w:val="16"/>
              </w:rPr>
              <w:t>KIM, Younsun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FC56C5"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699B46A"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1AAE8C0"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4AFE7F7" w14:textId="77777777" w:rsidR="00C521B3" w:rsidRPr="001B1679" w:rsidRDefault="00C521B3" w:rsidP="00015975">
            <w:pPr>
              <w:pStyle w:val="TAL"/>
              <w:rPr>
                <w:sz w:val="16"/>
                <w:szCs w:val="16"/>
              </w:rPr>
            </w:pPr>
            <w:r w:rsidRPr="001B1679">
              <w:rPr>
                <w:sz w:val="16"/>
                <w:szCs w:val="16"/>
              </w:rPr>
              <w:t>+821028762589</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B62BCE2"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5F4EEE2" w14:textId="77777777" w:rsidR="00C521B3" w:rsidRPr="001B1679" w:rsidRDefault="00C521B3" w:rsidP="00015975">
            <w:pPr>
              <w:pStyle w:val="TAL"/>
              <w:rPr>
                <w:sz w:val="16"/>
                <w:szCs w:val="16"/>
              </w:rPr>
            </w:pPr>
            <w:r w:rsidRPr="001B1679">
              <w:rPr>
                <w:sz w:val="16"/>
                <w:szCs w:val="16"/>
              </w:rPr>
              <w:t>Re-elected at RAN1#113 - 2nd term</w:t>
            </w:r>
          </w:p>
        </w:tc>
      </w:tr>
      <w:tr w:rsidR="00C521B3" w14:paraId="39F27928"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1A256D2"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BE98E5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06223B" w14:textId="77777777" w:rsidR="00C521B3" w:rsidRPr="001B1679" w:rsidRDefault="00C521B3" w:rsidP="00015975">
            <w:pPr>
              <w:pStyle w:val="TAL"/>
              <w:rPr>
                <w:sz w:val="16"/>
                <w:szCs w:val="16"/>
              </w:rPr>
            </w:pPr>
            <w:r w:rsidRPr="001B1679">
              <w:rPr>
                <w:sz w:val="16"/>
                <w:szCs w:val="16"/>
              </w:rPr>
              <w:t>MAZZARESE, David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5BF2A0" w14:textId="77777777" w:rsidR="00C521B3" w:rsidRPr="001B1679" w:rsidRDefault="00C521B3" w:rsidP="00015975">
            <w:pPr>
              <w:pStyle w:val="TAL"/>
              <w:rPr>
                <w:sz w:val="16"/>
                <w:szCs w:val="16"/>
              </w:rPr>
            </w:pPr>
            <w:r w:rsidRPr="001B1679">
              <w:rPr>
                <w:sz w:val="16"/>
                <w:szCs w:val="16"/>
              </w:rPr>
              <w:t>Huawei Technologies France</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A7798A7"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927FECE" w14:textId="77777777" w:rsidR="00C521B3" w:rsidRPr="001B1679" w:rsidRDefault="00C521B3" w:rsidP="00015975">
            <w:pPr>
              <w:pStyle w:val="TAL"/>
              <w:rPr>
                <w:sz w:val="16"/>
                <w:szCs w:val="16"/>
              </w:rPr>
            </w:pPr>
            <w:r w:rsidRPr="001B1679">
              <w:rPr>
                <w:sz w:val="16"/>
                <w:szCs w:val="16"/>
              </w:rPr>
              <w:t>+8613683241255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E671143"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0DE486" w14:textId="77777777" w:rsidR="00C521B3" w:rsidRPr="001B1679" w:rsidRDefault="00C521B3" w:rsidP="00015975">
            <w:pPr>
              <w:pStyle w:val="TAL"/>
              <w:rPr>
                <w:sz w:val="16"/>
                <w:szCs w:val="16"/>
              </w:rPr>
            </w:pPr>
            <w:r w:rsidRPr="001B1679">
              <w:rPr>
                <w:sz w:val="16"/>
                <w:szCs w:val="16"/>
              </w:rPr>
              <w:t>2021-10-19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704B075" w14:textId="77777777" w:rsidR="00C521B3" w:rsidRPr="001B1679" w:rsidRDefault="00C521B3" w:rsidP="00015975">
            <w:pPr>
              <w:pStyle w:val="TAL"/>
              <w:rPr>
                <w:sz w:val="16"/>
                <w:szCs w:val="16"/>
              </w:rPr>
            </w:pPr>
            <w:r w:rsidRPr="001B1679">
              <w:rPr>
                <w:sz w:val="16"/>
                <w:szCs w:val="16"/>
              </w:rPr>
              <w:t>elected at R1#106-bis-e1st Term</w:t>
            </w:r>
          </w:p>
        </w:tc>
      </w:tr>
      <w:tr w:rsidR="00C521B3" w14:paraId="0BC2B4D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61EC8A7"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046F56"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2FE059" w14:textId="77777777" w:rsidR="00C521B3" w:rsidRPr="001B1679" w:rsidRDefault="00C521B3" w:rsidP="00015975">
            <w:pPr>
              <w:pStyle w:val="TAL"/>
              <w:rPr>
                <w:sz w:val="16"/>
                <w:szCs w:val="16"/>
              </w:rPr>
            </w:pPr>
            <w:r w:rsidRPr="001B1679">
              <w:rPr>
                <w:sz w:val="16"/>
                <w:szCs w:val="16"/>
              </w:rPr>
              <w:t>XU, Xiaodong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BEB9AF" w14:textId="77777777" w:rsidR="00C521B3" w:rsidRPr="001B1679" w:rsidRDefault="00C521B3" w:rsidP="00015975">
            <w:pPr>
              <w:pStyle w:val="TAL"/>
              <w:rPr>
                <w:sz w:val="16"/>
                <w:szCs w:val="16"/>
              </w:rPr>
            </w:pPr>
            <w:r w:rsidRPr="001B1679">
              <w:rPr>
                <w:sz w:val="16"/>
                <w:szCs w:val="16"/>
              </w:rPr>
              <w:t>China Mobile Com.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5E6321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B1C42B8" w14:textId="77777777" w:rsidR="00C521B3" w:rsidRPr="001B1679" w:rsidRDefault="00C521B3" w:rsidP="00015975">
            <w:pPr>
              <w:pStyle w:val="TAL"/>
              <w:rPr>
                <w:sz w:val="16"/>
                <w:szCs w:val="16"/>
              </w:rPr>
            </w:pPr>
            <w:r w:rsidRPr="001B1679">
              <w:rPr>
                <w:sz w:val="16"/>
                <w:szCs w:val="16"/>
              </w:rPr>
              <w:t>+86 13601035215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3866A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CC8193E"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37D5F6D" w14:textId="77777777" w:rsidR="00C521B3" w:rsidRPr="001B1679" w:rsidRDefault="00C521B3" w:rsidP="00015975">
            <w:pPr>
              <w:pStyle w:val="TAL"/>
              <w:rPr>
                <w:sz w:val="16"/>
                <w:szCs w:val="16"/>
              </w:rPr>
            </w:pPr>
            <w:r w:rsidRPr="001B1679">
              <w:rPr>
                <w:sz w:val="16"/>
                <w:szCs w:val="16"/>
              </w:rPr>
              <w:t>Re-elected at RAN1#113 - 2nd term</w:t>
            </w:r>
          </w:p>
        </w:tc>
      </w:tr>
      <w:tr w:rsidR="00C521B3" w14:paraId="4FDF343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7A04039" w14:textId="77777777" w:rsidR="00C521B3" w:rsidRPr="001B1679" w:rsidRDefault="00C521B3" w:rsidP="00015975">
            <w:pPr>
              <w:pStyle w:val="TAL"/>
              <w:rPr>
                <w:sz w:val="16"/>
                <w:szCs w:val="16"/>
              </w:rPr>
            </w:pPr>
            <w:r w:rsidRPr="001B1679">
              <w:rPr>
                <w:sz w:val="16"/>
                <w:szCs w:val="16"/>
              </w:rPr>
              <w:t>RAN WG1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CC934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3C3E46" w14:textId="77777777" w:rsidR="00C521B3" w:rsidRPr="001B1679" w:rsidRDefault="00C521B3" w:rsidP="00015975">
            <w:pPr>
              <w:pStyle w:val="TAL"/>
              <w:rPr>
                <w:sz w:val="16"/>
                <w:szCs w:val="16"/>
              </w:rPr>
            </w:pPr>
            <w:r w:rsidRPr="001B1679">
              <w:rPr>
                <w:sz w:val="16"/>
                <w:szCs w:val="16"/>
              </w:rPr>
              <w:t>MERIAS, Patrick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2DF7F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08DC3B4"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9997A20" w14:textId="77777777" w:rsidR="00C521B3" w:rsidRPr="001B1679" w:rsidRDefault="00C521B3" w:rsidP="00015975">
            <w:pPr>
              <w:pStyle w:val="TAL"/>
              <w:rPr>
                <w:sz w:val="16"/>
                <w:szCs w:val="16"/>
              </w:rPr>
            </w:pPr>
            <w:r w:rsidRPr="001B1679">
              <w:rPr>
                <w:sz w:val="16"/>
                <w:szCs w:val="16"/>
              </w:rPr>
              <w:t>+33 4 92 94 42 06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EEFE22" w14:textId="77777777" w:rsidR="00C521B3" w:rsidRPr="001B1679" w:rsidRDefault="00C521B3" w:rsidP="00015975">
            <w:pPr>
              <w:pStyle w:val="TAL"/>
              <w:rPr>
                <w:sz w:val="16"/>
                <w:szCs w:val="16"/>
              </w:rPr>
            </w:pPr>
            <w:r w:rsidRPr="001B1679">
              <w:rPr>
                <w:sz w:val="16"/>
                <w:szCs w:val="16"/>
              </w:rPr>
              <w:t>+33 6 07 59 08 47</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E9841DB" w14:textId="77777777" w:rsidR="00C521B3" w:rsidRPr="001B1679" w:rsidRDefault="00C521B3" w:rsidP="00015975">
            <w:pPr>
              <w:pStyle w:val="TAL"/>
              <w:rPr>
                <w:sz w:val="16"/>
                <w:szCs w:val="16"/>
              </w:rPr>
            </w:pPr>
            <w:r w:rsidRPr="001B1679">
              <w:rPr>
                <w:sz w:val="16"/>
                <w:szCs w:val="16"/>
              </w:rPr>
              <w:t>2013-10-01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22350C9" w14:textId="77777777" w:rsidR="00C521B3" w:rsidRPr="001B1679" w:rsidRDefault="00C521B3" w:rsidP="00015975">
            <w:pPr>
              <w:pStyle w:val="TAL"/>
              <w:rPr>
                <w:sz w:val="16"/>
                <w:szCs w:val="16"/>
              </w:rPr>
            </w:pPr>
            <w:r w:rsidRPr="001B1679">
              <w:rPr>
                <w:sz w:val="16"/>
                <w:szCs w:val="16"/>
              </w:rPr>
              <w:t>(as ETSI staff)</w:t>
            </w:r>
          </w:p>
        </w:tc>
      </w:tr>
      <w:tr w:rsidR="00C521B3" w14:paraId="4C00A894"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0E406DD"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6E82C0C"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3EE8115" w14:textId="77777777" w:rsidR="00C521B3" w:rsidRPr="001B1679" w:rsidRDefault="00C521B3" w:rsidP="00015975">
            <w:pPr>
              <w:pStyle w:val="TAL"/>
              <w:rPr>
                <w:sz w:val="16"/>
                <w:szCs w:val="16"/>
              </w:rPr>
            </w:pPr>
            <w:r w:rsidRPr="001B1679">
              <w:rPr>
                <w:sz w:val="16"/>
                <w:szCs w:val="16"/>
              </w:rPr>
              <w:t>PANI, Diana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FDAC95D"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476BBA3E"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AD4C4FA" w14:textId="77777777" w:rsidR="00C521B3" w:rsidRPr="001B1679" w:rsidRDefault="00C521B3" w:rsidP="00015975">
            <w:pPr>
              <w:pStyle w:val="TAL"/>
              <w:rPr>
                <w:sz w:val="16"/>
                <w:szCs w:val="16"/>
              </w:rPr>
            </w:pPr>
            <w:r w:rsidRPr="001B1679">
              <w:rPr>
                <w:sz w:val="16"/>
                <w:szCs w:val="16"/>
              </w:rPr>
              <w:t>+15149046299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95663E" w14:textId="77777777" w:rsidR="00C521B3" w:rsidRPr="001B1679" w:rsidRDefault="00C521B3" w:rsidP="00015975">
            <w:pPr>
              <w:pStyle w:val="TAL"/>
              <w:rPr>
                <w:sz w:val="16"/>
                <w:szCs w:val="16"/>
              </w:rPr>
            </w:pPr>
            <w:r w:rsidRPr="001B1679">
              <w:rPr>
                <w:sz w:val="16"/>
                <w:szCs w:val="16"/>
              </w:rPr>
              <w:t>+15148061955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41800D93"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958AF4" w14:textId="77777777" w:rsidR="00C521B3" w:rsidRPr="001B1679" w:rsidRDefault="00C521B3" w:rsidP="00015975">
            <w:pPr>
              <w:pStyle w:val="TAL"/>
              <w:rPr>
                <w:sz w:val="16"/>
                <w:szCs w:val="16"/>
              </w:rPr>
            </w:pPr>
            <w:r w:rsidRPr="001B1679">
              <w:rPr>
                <w:sz w:val="16"/>
                <w:szCs w:val="16"/>
              </w:rPr>
              <w:t>Elected at R2#123</w:t>
            </w:r>
          </w:p>
        </w:tc>
      </w:tr>
      <w:tr w:rsidR="00C521B3" w14:paraId="5715E2F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0500BDC"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9E3C573"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21A8E0B" w14:textId="77777777" w:rsidR="00C521B3" w:rsidRPr="001B1679" w:rsidRDefault="00C521B3" w:rsidP="00015975">
            <w:pPr>
              <w:pStyle w:val="TAL"/>
              <w:rPr>
                <w:sz w:val="16"/>
                <w:szCs w:val="16"/>
              </w:rPr>
            </w:pPr>
            <w:r w:rsidRPr="001B1679">
              <w:rPr>
                <w:sz w:val="16"/>
                <w:szCs w:val="16"/>
              </w:rPr>
              <w:t xml:space="preserve">JEONG, </w:t>
            </w:r>
            <w:proofErr w:type="spellStart"/>
            <w:r w:rsidRPr="001B1679">
              <w:rPr>
                <w:sz w:val="16"/>
                <w:szCs w:val="16"/>
              </w:rPr>
              <w:t>Kyeongin</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FC7F77D" w14:textId="77777777" w:rsidR="00C521B3" w:rsidRPr="001B1679" w:rsidRDefault="00C521B3" w:rsidP="00015975">
            <w:pPr>
              <w:pStyle w:val="TAL"/>
              <w:rPr>
                <w:sz w:val="16"/>
                <w:szCs w:val="16"/>
              </w:rPr>
            </w:pPr>
            <w:r w:rsidRPr="001B1679">
              <w:rPr>
                <w:sz w:val="16"/>
                <w:szCs w:val="16"/>
              </w:rPr>
              <w:t>Samsung Electronics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56E58CA" w14:textId="77777777" w:rsidR="00C521B3" w:rsidRPr="001B1679" w:rsidRDefault="00C521B3" w:rsidP="00015975">
            <w:pPr>
              <w:pStyle w:val="TAL"/>
              <w:rPr>
                <w:sz w:val="16"/>
                <w:szCs w:val="16"/>
              </w:rPr>
            </w:pPr>
            <w:r w:rsidRPr="001B1679">
              <w:rPr>
                <w:sz w:val="16"/>
                <w:szCs w:val="16"/>
              </w:rPr>
              <w:t>TTA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512A41" w14:textId="77777777" w:rsidR="00C521B3" w:rsidRPr="001B1679" w:rsidRDefault="00C521B3" w:rsidP="00015975">
            <w:pPr>
              <w:pStyle w:val="TAL"/>
              <w:rPr>
                <w:sz w:val="16"/>
                <w:szCs w:val="16"/>
              </w:rPr>
            </w:pPr>
            <w:r w:rsidRPr="001B1679">
              <w:rPr>
                <w:sz w:val="16"/>
                <w:szCs w:val="16"/>
              </w:rPr>
              <w:t>+1 469-618-0871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CED68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B08EDDC"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7099CB37" w14:textId="77777777" w:rsidR="00C521B3" w:rsidRPr="001B1679" w:rsidRDefault="00C521B3" w:rsidP="00015975">
            <w:pPr>
              <w:pStyle w:val="TAL"/>
              <w:rPr>
                <w:sz w:val="16"/>
                <w:szCs w:val="16"/>
              </w:rPr>
            </w:pPr>
            <w:r w:rsidRPr="001B1679">
              <w:rPr>
                <w:sz w:val="16"/>
                <w:szCs w:val="16"/>
              </w:rPr>
              <w:t>Elected at R2#123</w:t>
            </w:r>
          </w:p>
        </w:tc>
      </w:tr>
      <w:tr w:rsidR="00C521B3" w14:paraId="67A09CB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B0B315"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ED323E9"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515A872" w14:textId="77777777" w:rsidR="00C521B3" w:rsidRPr="001B1679" w:rsidRDefault="00C521B3" w:rsidP="00015975">
            <w:pPr>
              <w:pStyle w:val="TAL"/>
              <w:rPr>
                <w:sz w:val="16"/>
                <w:szCs w:val="16"/>
              </w:rPr>
            </w:pPr>
            <w:r w:rsidRPr="001B1679">
              <w:rPr>
                <w:sz w:val="16"/>
                <w:szCs w:val="16"/>
              </w:rPr>
              <w:t>ZENG, Erlin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AEBC833" w14:textId="77777777" w:rsidR="00C521B3" w:rsidRPr="001B1679" w:rsidRDefault="00C521B3" w:rsidP="00015975">
            <w:pPr>
              <w:pStyle w:val="TAL"/>
              <w:rPr>
                <w:sz w:val="16"/>
                <w:szCs w:val="16"/>
              </w:rPr>
            </w:pPr>
            <w:r w:rsidRPr="001B1679">
              <w:rPr>
                <w:sz w:val="16"/>
                <w:szCs w:val="16"/>
              </w:rPr>
              <w:t>CATT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26C1B81"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867E892" w14:textId="77777777" w:rsidR="00C521B3" w:rsidRPr="001B1679" w:rsidRDefault="00C521B3" w:rsidP="00015975">
            <w:pPr>
              <w:pStyle w:val="TAL"/>
              <w:rPr>
                <w:sz w:val="16"/>
                <w:szCs w:val="16"/>
              </w:rPr>
            </w:pPr>
            <w:r w:rsidRPr="001B1679">
              <w:rPr>
                <w:sz w:val="16"/>
                <w:szCs w:val="16"/>
              </w:rPr>
              <w: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521888"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983FE08"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7B576EF" w14:textId="77777777" w:rsidR="00C521B3" w:rsidRPr="001B1679" w:rsidRDefault="00C521B3" w:rsidP="00015975">
            <w:pPr>
              <w:pStyle w:val="TAL"/>
              <w:rPr>
                <w:sz w:val="16"/>
                <w:szCs w:val="16"/>
              </w:rPr>
            </w:pPr>
            <w:r w:rsidRPr="001B1679">
              <w:rPr>
                <w:sz w:val="16"/>
                <w:szCs w:val="16"/>
              </w:rPr>
              <w:t>Elected at R2#123</w:t>
            </w:r>
          </w:p>
        </w:tc>
      </w:tr>
      <w:tr w:rsidR="00C521B3" w14:paraId="73E5E43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AA10C6" w14:textId="77777777" w:rsidR="00C521B3" w:rsidRPr="001B1679" w:rsidRDefault="00C521B3" w:rsidP="00015975">
            <w:pPr>
              <w:pStyle w:val="TAL"/>
              <w:rPr>
                <w:sz w:val="16"/>
                <w:szCs w:val="16"/>
              </w:rPr>
            </w:pPr>
            <w:r w:rsidRPr="001B1679">
              <w:rPr>
                <w:sz w:val="16"/>
                <w:szCs w:val="16"/>
              </w:rPr>
              <w:t>RAN WG2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252370C"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716AD43" w14:textId="77777777" w:rsidR="00C521B3" w:rsidRPr="001B1679" w:rsidRDefault="00C521B3" w:rsidP="00015975">
            <w:pPr>
              <w:pStyle w:val="TAL"/>
              <w:rPr>
                <w:sz w:val="16"/>
                <w:szCs w:val="16"/>
              </w:rPr>
            </w:pPr>
            <w:r w:rsidRPr="001B1679">
              <w:rPr>
                <w:sz w:val="16"/>
                <w:szCs w:val="16"/>
              </w:rPr>
              <w:t>KORHONEN, Juha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01BE61"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9F15D51"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B95AA3F" w14:textId="77777777" w:rsidR="00C521B3" w:rsidRPr="001B1679" w:rsidRDefault="00C521B3" w:rsidP="00015975">
            <w:pPr>
              <w:pStyle w:val="TAL"/>
              <w:rPr>
                <w:sz w:val="16"/>
                <w:szCs w:val="16"/>
              </w:rPr>
            </w:pPr>
            <w:r w:rsidRPr="001B1679">
              <w:rPr>
                <w:sz w:val="16"/>
                <w:szCs w:val="16"/>
              </w:rPr>
              <w:t>+33 4 92 94 43 52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7B0E0BF" w14:textId="77777777" w:rsidR="00C521B3" w:rsidRPr="001B1679" w:rsidRDefault="00C521B3" w:rsidP="00015975">
            <w:pPr>
              <w:pStyle w:val="TAL"/>
              <w:rPr>
                <w:sz w:val="16"/>
                <w:szCs w:val="16"/>
              </w:rPr>
            </w:pPr>
            <w:r w:rsidRPr="001B1679">
              <w:rPr>
                <w:sz w:val="16"/>
                <w:szCs w:val="16"/>
              </w:rPr>
              <w:t>06 74 40 83 78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7AAB929" w14:textId="77777777" w:rsidR="00C521B3" w:rsidRPr="001B1679" w:rsidRDefault="00C521B3" w:rsidP="00015975">
            <w:pPr>
              <w:pStyle w:val="TAL"/>
              <w:rPr>
                <w:sz w:val="16"/>
                <w:szCs w:val="16"/>
              </w:rPr>
            </w:pPr>
            <w:r w:rsidRPr="001B1679">
              <w:rPr>
                <w:sz w:val="16"/>
                <w:szCs w:val="16"/>
              </w:rPr>
              <w:t>2017-01-01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B8E0F18" w14:textId="77777777" w:rsidR="00C521B3" w:rsidRPr="001B1679" w:rsidRDefault="00C521B3" w:rsidP="00015975">
            <w:pPr>
              <w:pStyle w:val="TAL"/>
              <w:rPr>
                <w:sz w:val="16"/>
                <w:szCs w:val="16"/>
              </w:rPr>
            </w:pPr>
          </w:p>
        </w:tc>
      </w:tr>
      <w:tr w:rsidR="00C521B3" w14:paraId="6320ED6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570B2F3"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F8DEB1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81CBBE" w14:textId="77777777" w:rsidR="00C521B3" w:rsidRPr="001B1679" w:rsidRDefault="00C521B3" w:rsidP="00015975">
            <w:pPr>
              <w:pStyle w:val="TAL"/>
              <w:rPr>
                <w:sz w:val="16"/>
                <w:szCs w:val="16"/>
              </w:rPr>
            </w:pPr>
            <w:r w:rsidRPr="001B1679">
              <w:rPr>
                <w:sz w:val="16"/>
                <w:szCs w:val="16"/>
              </w:rPr>
              <w:t>GAO, Yin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721CCE" w14:textId="77777777" w:rsidR="00C521B3" w:rsidRPr="001B1679" w:rsidRDefault="00C521B3" w:rsidP="00015975">
            <w:pPr>
              <w:pStyle w:val="TAL"/>
              <w:rPr>
                <w:sz w:val="16"/>
                <w:szCs w:val="16"/>
              </w:rPr>
            </w:pPr>
            <w:r w:rsidRPr="001B1679">
              <w:rPr>
                <w:sz w:val="16"/>
                <w:szCs w:val="16"/>
              </w:rPr>
              <w:t>ZTE Corporation.</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CC7CA13"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7A0206E" w14:textId="77777777" w:rsidR="00C521B3" w:rsidRPr="001B1679" w:rsidRDefault="00C521B3" w:rsidP="00015975">
            <w:pPr>
              <w:pStyle w:val="TAL"/>
              <w:rPr>
                <w:sz w:val="16"/>
                <w:szCs w:val="16"/>
              </w:rPr>
            </w:pPr>
            <w:r w:rsidRPr="001B1679">
              <w:rPr>
                <w:sz w:val="16"/>
                <w:szCs w:val="16"/>
              </w:rPr>
              <w:t>+86-021-68895728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08FA85"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47FA2FF"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9CF2F2" w14:textId="77777777" w:rsidR="00C521B3" w:rsidRPr="001B1679" w:rsidRDefault="00C521B3" w:rsidP="00015975">
            <w:pPr>
              <w:pStyle w:val="TAL"/>
              <w:rPr>
                <w:sz w:val="16"/>
                <w:szCs w:val="16"/>
              </w:rPr>
            </w:pPr>
            <w:r w:rsidRPr="001B1679">
              <w:rPr>
                <w:sz w:val="16"/>
                <w:szCs w:val="16"/>
              </w:rPr>
              <w:t>Re-elected at RAN3#120 - 2nd term</w:t>
            </w:r>
          </w:p>
        </w:tc>
      </w:tr>
      <w:tr w:rsidR="00C521B3" w14:paraId="5D6B248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13F7650"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AAA86E4"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05E2FE" w14:textId="77777777" w:rsidR="00C521B3" w:rsidRPr="001B1679" w:rsidRDefault="00C521B3" w:rsidP="00015975">
            <w:pPr>
              <w:pStyle w:val="TAL"/>
              <w:rPr>
                <w:sz w:val="16"/>
                <w:szCs w:val="16"/>
              </w:rPr>
            </w:pPr>
            <w:r w:rsidRPr="001B1679">
              <w:rPr>
                <w:sz w:val="16"/>
                <w:szCs w:val="16"/>
              </w:rPr>
              <w:t>CAO, Gen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BE233EB" w14:textId="77777777" w:rsidR="00C521B3" w:rsidRPr="001B1679" w:rsidRDefault="00C521B3" w:rsidP="00015975">
            <w:pPr>
              <w:pStyle w:val="TAL"/>
              <w:rPr>
                <w:sz w:val="16"/>
                <w:szCs w:val="16"/>
              </w:rPr>
            </w:pPr>
            <w:r w:rsidRPr="001B1679">
              <w:rPr>
                <w:sz w:val="16"/>
                <w:szCs w:val="16"/>
              </w:rPr>
              <w:t>China Unicom</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FEE8BC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D74F6C2" w14:textId="77777777" w:rsidR="00C521B3" w:rsidRPr="001B1679" w:rsidRDefault="00C521B3" w:rsidP="00015975">
            <w:pPr>
              <w:pStyle w:val="TAL"/>
              <w:rPr>
                <w:sz w:val="16"/>
                <w:szCs w:val="16"/>
              </w:rPr>
            </w:pPr>
            <w:r w:rsidRPr="001B1679">
              <w:rPr>
                <w:sz w:val="16"/>
                <w:szCs w:val="16"/>
              </w:rPr>
              <w:t>+861068799999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2B436C" w14:textId="77777777" w:rsidR="00C521B3" w:rsidRPr="001B1679" w:rsidRDefault="00C521B3" w:rsidP="00015975">
            <w:pPr>
              <w:pStyle w:val="TAL"/>
              <w:rPr>
                <w:sz w:val="16"/>
                <w:szCs w:val="16"/>
              </w:rPr>
            </w:pPr>
            <w:r w:rsidRPr="001B1679">
              <w:rPr>
                <w:sz w:val="16"/>
                <w:szCs w:val="16"/>
              </w:rPr>
              <w:t>+8618601102361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C662FF" w14:textId="77777777" w:rsidR="00C521B3" w:rsidRPr="001B1679" w:rsidRDefault="00C521B3" w:rsidP="00015975">
            <w:pPr>
              <w:pStyle w:val="TAL"/>
              <w:rPr>
                <w:sz w:val="16"/>
                <w:szCs w:val="16"/>
              </w:rPr>
            </w:pPr>
            <w:r w:rsidRPr="001B1679">
              <w:rPr>
                <w:sz w:val="16"/>
                <w:szCs w:val="16"/>
              </w:rPr>
              <w:t>2021-08-18</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6D0A589" w14:textId="77777777" w:rsidR="00C521B3" w:rsidRPr="001B1679" w:rsidRDefault="00C521B3" w:rsidP="00015975">
            <w:pPr>
              <w:pStyle w:val="TAL"/>
              <w:rPr>
                <w:sz w:val="16"/>
                <w:szCs w:val="16"/>
              </w:rPr>
            </w:pPr>
            <w:r w:rsidRPr="001B1679">
              <w:rPr>
                <w:sz w:val="16"/>
                <w:szCs w:val="16"/>
              </w:rPr>
              <w:t>Elected at RAN3#113-e</w:t>
            </w:r>
          </w:p>
        </w:tc>
      </w:tr>
      <w:tr w:rsidR="00C521B3" w14:paraId="18434DB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2652BE0"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E51329A"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C0F0C18" w14:textId="77777777" w:rsidR="00C521B3" w:rsidRPr="001B1679" w:rsidRDefault="00C521B3" w:rsidP="00015975">
            <w:pPr>
              <w:pStyle w:val="TAL"/>
              <w:rPr>
                <w:sz w:val="16"/>
                <w:szCs w:val="16"/>
              </w:rPr>
            </w:pPr>
            <w:r w:rsidRPr="001B1679">
              <w:rPr>
                <w:sz w:val="16"/>
                <w:szCs w:val="16"/>
              </w:rPr>
              <w:t>CENTONZA, Angelo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4FDFDD" w14:textId="77777777" w:rsidR="00C521B3" w:rsidRPr="001B1679" w:rsidRDefault="00C521B3" w:rsidP="00015975">
            <w:pPr>
              <w:pStyle w:val="TAL"/>
              <w:rPr>
                <w:sz w:val="16"/>
                <w:szCs w:val="16"/>
              </w:rPr>
            </w:pPr>
            <w:r w:rsidRPr="001B1679">
              <w:rPr>
                <w:sz w:val="16"/>
                <w:szCs w:val="16"/>
              </w:rPr>
              <w:t>Ericsson España S.A.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B4C17E5"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13D9AA4" w14:textId="77777777" w:rsidR="00C521B3" w:rsidRPr="001B1679" w:rsidRDefault="00C521B3" w:rsidP="00015975">
            <w:pPr>
              <w:pStyle w:val="TAL"/>
              <w:rPr>
                <w:sz w:val="16"/>
                <w:szCs w:val="16"/>
              </w:rPr>
            </w:pPr>
            <w:r w:rsidRPr="001B1679">
              <w:rPr>
                <w:sz w:val="16"/>
                <w:szCs w:val="16"/>
              </w:rPr>
              <w:t>+34653925081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622F04" w14:textId="77777777" w:rsidR="00C521B3" w:rsidRPr="001B1679" w:rsidRDefault="00C521B3" w:rsidP="00015975">
            <w:pPr>
              <w:pStyle w:val="TAL"/>
              <w:rPr>
                <w:sz w:val="16"/>
                <w:szCs w:val="16"/>
              </w:rPr>
            </w:pPr>
            <w:r w:rsidRPr="001B1679">
              <w:rPr>
                <w:sz w:val="16"/>
                <w:szCs w:val="16"/>
              </w:rPr>
              <w:t>+34653925081</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8B27116" w14:textId="77777777" w:rsidR="00C521B3" w:rsidRPr="001B1679" w:rsidRDefault="00C521B3" w:rsidP="00015975">
            <w:pPr>
              <w:pStyle w:val="TAL"/>
              <w:rPr>
                <w:sz w:val="16"/>
                <w:szCs w:val="16"/>
              </w:rPr>
            </w:pPr>
            <w:r w:rsidRPr="001B1679">
              <w:rPr>
                <w:sz w:val="16"/>
                <w:szCs w:val="16"/>
              </w:rPr>
              <w:t>2023-05-26</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20A94185" w14:textId="77777777" w:rsidR="00C521B3" w:rsidRPr="001B1679" w:rsidRDefault="00C521B3" w:rsidP="00015975">
            <w:pPr>
              <w:pStyle w:val="TAL"/>
              <w:rPr>
                <w:sz w:val="16"/>
                <w:szCs w:val="16"/>
              </w:rPr>
            </w:pPr>
            <w:r w:rsidRPr="001B1679">
              <w:rPr>
                <w:sz w:val="16"/>
                <w:szCs w:val="16"/>
              </w:rPr>
              <w:t>Re-elected at RAN3#120 - 2nd term</w:t>
            </w:r>
          </w:p>
        </w:tc>
      </w:tr>
      <w:tr w:rsidR="00C521B3" w14:paraId="09E5C4B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08C9AE" w14:textId="77777777" w:rsidR="00C521B3" w:rsidRPr="001B1679" w:rsidRDefault="00C521B3" w:rsidP="00015975">
            <w:pPr>
              <w:pStyle w:val="TAL"/>
              <w:rPr>
                <w:sz w:val="16"/>
                <w:szCs w:val="16"/>
              </w:rPr>
            </w:pPr>
            <w:r w:rsidRPr="001B1679">
              <w:rPr>
                <w:sz w:val="16"/>
                <w:szCs w:val="16"/>
              </w:rPr>
              <w:t>RAN WG3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12E0981"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2F65EB" w14:textId="77777777" w:rsidR="00C521B3" w:rsidRPr="001B1679" w:rsidRDefault="00C521B3" w:rsidP="00015975">
            <w:pPr>
              <w:pStyle w:val="TAL"/>
              <w:rPr>
                <w:sz w:val="16"/>
                <w:szCs w:val="16"/>
              </w:rPr>
            </w:pPr>
            <w:r w:rsidRPr="001B1679">
              <w:rPr>
                <w:sz w:val="16"/>
                <w:szCs w:val="16"/>
              </w:rPr>
              <w:t>SHIM, Seonggu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B65A9DB"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36322D52"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E0178E2"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8744A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56095C0" w14:textId="77777777" w:rsidR="00C521B3" w:rsidRPr="001B1679" w:rsidRDefault="00C521B3" w:rsidP="00015975">
            <w:pPr>
              <w:pStyle w:val="TAL"/>
              <w:rPr>
                <w:sz w:val="16"/>
                <w:szCs w:val="16"/>
              </w:rPr>
            </w:pPr>
            <w:r w:rsidRPr="001B1679">
              <w:rPr>
                <w:sz w:val="16"/>
                <w:szCs w:val="16"/>
              </w:rPr>
              <w:t>2023-01-02</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55DC89B" w14:textId="77777777" w:rsidR="00C521B3" w:rsidRPr="001B1679" w:rsidRDefault="00C521B3" w:rsidP="00015975">
            <w:pPr>
              <w:pStyle w:val="TAL"/>
              <w:rPr>
                <w:sz w:val="16"/>
                <w:szCs w:val="16"/>
              </w:rPr>
            </w:pPr>
          </w:p>
        </w:tc>
      </w:tr>
      <w:tr w:rsidR="00C521B3" w14:paraId="75C411C1"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4EB780BC"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D27C3E"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5F54F75" w14:textId="77777777" w:rsidR="00C521B3" w:rsidRPr="001B1679" w:rsidRDefault="00C521B3" w:rsidP="00015975">
            <w:pPr>
              <w:pStyle w:val="TAL"/>
              <w:rPr>
                <w:sz w:val="16"/>
                <w:szCs w:val="16"/>
              </w:rPr>
            </w:pPr>
            <w:r w:rsidRPr="001B1679">
              <w:rPr>
                <w:sz w:val="16"/>
                <w:szCs w:val="16"/>
              </w:rPr>
              <w:t xml:space="preserve">DAI, </w:t>
            </w:r>
            <w:proofErr w:type="spellStart"/>
            <w:r w:rsidRPr="001B1679">
              <w:rPr>
                <w:sz w:val="16"/>
                <w:szCs w:val="16"/>
              </w:rPr>
              <w:t>Xizeng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EF61BF0"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29A9744"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FA9AD58" w14:textId="77777777" w:rsidR="00C521B3" w:rsidRPr="001B1679" w:rsidRDefault="00C521B3" w:rsidP="00015975">
            <w:pPr>
              <w:pStyle w:val="TAL"/>
              <w:rPr>
                <w:sz w:val="16"/>
                <w:szCs w:val="16"/>
              </w:rPr>
            </w:pPr>
            <w:r w:rsidRPr="001B1679">
              <w:rPr>
                <w:sz w:val="16"/>
                <w:szCs w:val="16"/>
              </w:rPr>
              <w:t>+861082829046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6BF82B" w14:textId="77777777" w:rsidR="00C521B3" w:rsidRPr="001B1679" w:rsidRDefault="00C521B3" w:rsidP="00015975">
            <w:pPr>
              <w:pStyle w:val="TAL"/>
              <w:rPr>
                <w:sz w:val="16"/>
                <w:szCs w:val="16"/>
              </w:rPr>
            </w:pPr>
            <w:r w:rsidRPr="001B1679">
              <w:rPr>
                <w:sz w:val="16"/>
                <w:szCs w:val="16"/>
              </w:rPr>
              <w:t>+8613661233076</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81C4317" w14:textId="77777777" w:rsidR="00C521B3" w:rsidRPr="001B1679" w:rsidRDefault="00C521B3" w:rsidP="00015975">
            <w:pPr>
              <w:pStyle w:val="TAL"/>
              <w:rPr>
                <w:sz w:val="16"/>
                <w:szCs w:val="16"/>
              </w:rPr>
            </w:pPr>
            <w:r w:rsidRPr="001B1679">
              <w:rPr>
                <w:sz w:val="16"/>
                <w:szCs w:val="16"/>
              </w:rPr>
              <w:t>2023-04-21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1F46AF69" w14:textId="77777777" w:rsidR="00C521B3" w:rsidRPr="001B1679" w:rsidRDefault="00C521B3" w:rsidP="00015975">
            <w:pPr>
              <w:pStyle w:val="TAL"/>
              <w:rPr>
                <w:sz w:val="16"/>
                <w:szCs w:val="16"/>
              </w:rPr>
            </w:pPr>
            <w:r w:rsidRPr="001B1679">
              <w:rPr>
                <w:sz w:val="16"/>
                <w:szCs w:val="16"/>
              </w:rPr>
              <w:t>re-elected at RAN4#106-bis-e (2nd term)</w:t>
            </w:r>
          </w:p>
        </w:tc>
      </w:tr>
      <w:tr w:rsidR="00C521B3" w14:paraId="3A4DB907"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DEA054E"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5DA8CA1"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C51C9BC" w14:textId="77777777" w:rsidR="00C521B3" w:rsidRPr="001B1679" w:rsidRDefault="00C521B3" w:rsidP="00015975">
            <w:pPr>
              <w:pStyle w:val="TAL"/>
              <w:rPr>
                <w:sz w:val="16"/>
                <w:szCs w:val="16"/>
              </w:rPr>
            </w:pPr>
            <w:r w:rsidRPr="001B1679">
              <w:rPr>
                <w:sz w:val="16"/>
                <w:szCs w:val="16"/>
              </w:rPr>
              <w:t>FONG, Gene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B53BE9"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0BC85B59"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06528EB" w14:textId="77777777" w:rsidR="00C521B3" w:rsidRPr="001B1679" w:rsidRDefault="00C521B3" w:rsidP="00015975">
            <w:pPr>
              <w:pStyle w:val="TAL"/>
              <w:rPr>
                <w:sz w:val="16"/>
                <w:szCs w:val="16"/>
              </w:rPr>
            </w:pPr>
            <w:r w:rsidRPr="001B1679">
              <w:rPr>
                <w:sz w:val="16"/>
                <w:szCs w:val="16"/>
              </w:rPr>
              <w:t>+1 858 651 8497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DF9310"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1319C8E6"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3CCB3C" w14:textId="77777777" w:rsidR="00C521B3" w:rsidRPr="001B1679" w:rsidRDefault="00C521B3" w:rsidP="00015975">
            <w:pPr>
              <w:pStyle w:val="TAL"/>
              <w:rPr>
                <w:sz w:val="16"/>
                <w:szCs w:val="16"/>
              </w:rPr>
            </w:pPr>
            <w:r w:rsidRPr="001B1679">
              <w:rPr>
                <w:sz w:val="16"/>
                <w:szCs w:val="16"/>
              </w:rPr>
              <w:t>Elected at R4#108</w:t>
            </w:r>
          </w:p>
        </w:tc>
      </w:tr>
      <w:tr w:rsidR="00C521B3" w14:paraId="2B4B6283"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52C02186"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D305AC"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D8D51DA" w14:textId="77777777" w:rsidR="00C521B3" w:rsidRPr="001B1679" w:rsidRDefault="00C521B3" w:rsidP="00015975">
            <w:pPr>
              <w:pStyle w:val="TAL"/>
              <w:rPr>
                <w:sz w:val="16"/>
                <w:szCs w:val="16"/>
              </w:rPr>
            </w:pPr>
            <w:r w:rsidRPr="001B1679">
              <w:rPr>
                <w:sz w:val="16"/>
                <w:szCs w:val="16"/>
              </w:rPr>
              <w:t>YANG, Shan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8A0524" w14:textId="77777777" w:rsidR="00C521B3" w:rsidRPr="001B1679" w:rsidRDefault="00C521B3" w:rsidP="00015975">
            <w:pPr>
              <w:pStyle w:val="TAL"/>
              <w:rPr>
                <w:sz w:val="16"/>
                <w:szCs w:val="16"/>
              </w:rPr>
            </w:pPr>
            <w:r w:rsidRPr="001B1679">
              <w:rPr>
                <w:sz w:val="16"/>
                <w:szCs w:val="16"/>
              </w:rPr>
              <w:t>China Telecom Corporation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6F413F6"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AEB50F"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64E17C"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A2B0E23" w14:textId="77777777" w:rsidR="00C521B3" w:rsidRPr="001B1679" w:rsidRDefault="00C521B3" w:rsidP="00015975">
            <w:pPr>
              <w:pStyle w:val="TAL"/>
              <w:rPr>
                <w:sz w:val="16"/>
                <w:szCs w:val="16"/>
              </w:rPr>
            </w:pPr>
            <w:r w:rsidRPr="001B1679">
              <w:rPr>
                <w:sz w:val="16"/>
                <w:szCs w:val="16"/>
              </w:rPr>
              <w:t>2023-08-25</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0CA487B" w14:textId="77777777" w:rsidR="00C521B3" w:rsidRPr="001B1679" w:rsidRDefault="00C521B3" w:rsidP="00015975">
            <w:pPr>
              <w:pStyle w:val="TAL"/>
              <w:rPr>
                <w:sz w:val="16"/>
                <w:szCs w:val="16"/>
              </w:rPr>
            </w:pPr>
            <w:r w:rsidRPr="001B1679">
              <w:rPr>
                <w:sz w:val="16"/>
                <w:szCs w:val="16"/>
              </w:rPr>
              <w:t>Elected at R4#108</w:t>
            </w:r>
          </w:p>
        </w:tc>
      </w:tr>
      <w:tr w:rsidR="00C521B3" w14:paraId="380A400E"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060F0E8A" w14:textId="77777777" w:rsidR="00C521B3" w:rsidRPr="001B1679" w:rsidRDefault="00C521B3" w:rsidP="00015975">
            <w:pPr>
              <w:pStyle w:val="TAL"/>
              <w:rPr>
                <w:sz w:val="16"/>
                <w:szCs w:val="16"/>
              </w:rPr>
            </w:pPr>
            <w:r w:rsidRPr="001B1679">
              <w:rPr>
                <w:sz w:val="16"/>
                <w:szCs w:val="16"/>
              </w:rPr>
              <w:t>RAN WG4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AAD7A89"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C42884D" w14:textId="77777777" w:rsidR="00C521B3" w:rsidRPr="001B1679" w:rsidRDefault="00C521B3" w:rsidP="00015975">
            <w:pPr>
              <w:pStyle w:val="TAL"/>
              <w:rPr>
                <w:sz w:val="16"/>
                <w:szCs w:val="16"/>
              </w:rPr>
            </w:pPr>
            <w:r w:rsidRPr="001B1679">
              <w:rPr>
                <w:sz w:val="16"/>
                <w:szCs w:val="16"/>
              </w:rPr>
              <w:t>TAYLOR, Carolyn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73C418"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7736A98D"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138874" w14:textId="77777777" w:rsidR="00C521B3" w:rsidRPr="001B1679" w:rsidRDefault="00C521B3" w:rsidP="00015975">
            <w:pPr>
              <w:pStyle w:val="TAL"/>
              <w:rPr>
                <w:sz w:val="16"/>
                <w:szCs w:val="16"/>
              </w:rPr>
            </w:pPr>
            <w:r w:rsidRPr="001B1679">
              <w:rPr>
                <w:sz w:val="16"/>
                <w:szCs w:val="16"/>
              </w:rPr>
              <w:t>+33 4 92 94 42 13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36671EE"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5C2D7C3E" w14:textId="77777777" w:rsidR="00C521B3" w:rsidRPr="001B1679" w:rsidRDefault="00C521B3" w:rsidP="00015975">
            <w:pPr>
              <w:pStyle w:val="TAL"/>
              <w:rPr>
                <w:sz w:val="16"/>
                <w:szCs w:val="16"/>
              </w:rPr>
            </w:pPr>
            <w:r w:rsidRPr="001B1679">
              <w:rPr>
                <w:sz w:val="16"/>
                <w:szCs w:val="16"/>
              </w:rPr>
              <w:t>2021-02-23</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8044CFC" w14:textId="77777777" w:rsidR="00C521B3" w:rsidRPr="001B1679" w:rsidRDefault="00C521B3" w:rsidP="00015975">
            <w:pPr>
              <w:pStyle w:val="TAL"/>
              <w:rPr>
                <w:sz w:val="16"/>
                <w:szCs w:val="16"/>
              </w:rPr>
            </w:pPr>
          </w:p>
        </w:tc>
      </w:tr>
      <w:tr w:rsidR="00C521B3" w14:paraId="1731B80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7C483120"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89182DF" w14:textId="77777777" w:rsidR="00C521B3" w:rsidRPr="001B1679" w:rsidRDefault="00C521B3" w:rsidP="00015975">
            <w:pPr>
              <w:pStyle w:val="TAL"/>
              <w:rPr>
                <w:sz w:val="16"/>
                <w:szCs w:val="16"/>
              </w:rPr>
            </w:pPr>
            <w:r w:rsidRPr="001B1679">
              <w:rPr>
                <w:sz w:val="16"/>
                <w:szCs w:val="16"/>
              </w:rPr>
              <w:t>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5694BC" w14:textId="77777777" w:rsidR="00C521B3" w:rsidRPr="001B1679" w:rsidRDefault="00C521B3" w:rsidP="00015975">
            <w:pPr>
              <w:pStyle w:val="TAL"/>
              <w:rPr>
                <w:sz w:val="16"/>
                <w:szCs w:val="16"/>
              </w:rPr>
            </w:pPr>
            <w:r w:rsidRPr="001B1679">
              <w:rPr>
                <w:sz w:val="16"/>
                <w:szCs w:val="16"/>
              </w:rPr>
              <w:t>JOHN, Jacob</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1949D2D" w14:textId="77777777" w:rsidR="00C521B3" w:rsidRPr="001B1679" w:rsidRDefault="00C521B3" w:rsidP="00015975">
            <w:pPr>
              <w:pStyle w:val="TAL"/>
              <w:rPr>
                <w:sz w:val="16"/>
                <w:szCs w:val="16"/>
              </w:rPr>
            </w:pPr>
            <w:r w:rsidRPr="001B1679">
              <w:rPr>
                <w:sz w:val="16"/>
                <w:szCs w:val="16"/>
              </w:rPr>
              <w:t>Motorola Mobility UK Ltd.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D5EBFF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6F7F67E"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B838C8" w14:textId="77777777" w:rsidR="00C521B3" w:rsidRPr="001B1679" w:rsidRDefault="00C521B3" w:rsidP="00015975">
            <w:pPr>
              <w:pStyle w:val="TAL"/>
              <w:rPr>
                <w:sz w:val="16"/>
                <w:szCs w:val="16"/>
              </w:rPr>
            </w:pPr>
            <w:r w:rsidRPr="001B1679">
              <w:rPr>
                <w:sz w:val="16"/>
                <w:szCs w:val="16"/>
              </w:rPr>
              <w:t>+61 419 147 260</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36737E9" w14:textId="77777777" w:rsidR="00C521B3" w:rsidRPr="001B1679" w:rsidRDefault="00C521B3" w:rsidP="00015975">
            <w:pPr>
              <w:pStyle w:val="TAL"/>
              <w:rPr>
                <w:sz w:val="16"/>
                <w:szCs w:val="16"/>
              </w:rPr>
            </w:pPr>
            <w:r w:rsidRPr="001B1679">
              <w:rPr>
                <w:sz w:val="16"/>
                <w:szCs w:val="16"/>
              </w:rPr>
              <w:t>2021-08-27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9D8A4A9" w14:textId="77777777" w:rsidR="00C521B3" w:rsidRPr="001B1679" w:rsidRDefault="00C521B3" w:rsidP="00015975">
            <w:pPr>
              <w:pStyle w:val="TAL"/>
              <w:rPr>
                <w:sz w:val="16"/>
                <w:szCs w:val="16"/>
              </w:rPr>
            </w:pPr>
            <w:r w:rsidRPr="001B1679">
              <w:rPr>
                <w:sz w:val="16"/>
                <w:szCs w:val="16"/>
              </w:rPr>
              <w:t>re-elected at R5#92-e 4th term</w:t>
            </w:r>
          </w:p>
        </w:tc>
      </w:tr>
      <w:tr w:rsidR="00C521B3" w14:paraId="52B2269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96D5C60"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37DB06F"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7E658D5" w14:textId="77777777" w:rsidR="00C521B3" w:rsidRPr="001B1679" w:rsidRDefault="00C521B3" w:rsidP="00015975">
            <w:pPr>
              <w:pStyle w:val="TAL"/>
              <w:rPr>
                <w:sz w:val="16"/>
                <w:szCs w:val="16"/>
              </w:rPr>
            </w:pPr>
            <w:r w:rsidRPr="001B1679">
              <w:rPr>
                <w:sz w:val="16"/>
                <w:szCs w:val="16"/>
              </w:rPr>
              <w:t>GOWDA, Pradeep</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EABA4C" w14:textId="77777777" w:rsidR="00C521B3" w:rsidRPr="001B1679" w:rsidRDefault="00C521B3" w:rsidP="00015975">
            <w:pPr>
              <w:pStyle w:val="TAL"/>
              <w:rPr>
                <w:sz w:val="16"/>
                <w:szCs w:val="16"/>
              </w:rPr>
            </w:pPr>
            <w:r w:rsidRPr="001B1679">
              <w:rPr>
                <w:sz w:val="16"/>
                <w:szCs w:val="16"/>
              </w:rPr>
              <w:t>Qualcomm Incorporated</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29F9C410" w14:textId="77777777" w:rsidR="00C521B3" w:rsidRPr="001B1679" w:rsidRDefault="00C521B3" w:rsidP="00015975">
            <w:pPr>
              <w:pStyle w:val="TAL"/>
              <w:rPr>
                <w:sz w:val="16"/>
                <w:szCs w:val="16"/>
              </w:rPr>
            </w:pPr>
            <w:r w:rsidRPr="001B1679">
              <w:rPr>
                <w:sz w:val="16"/>
                <w:szCs w:val="16"/>
              </w:rPr>
              <w:t>ATIS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E3541B" w14:textId="77777777" w:rsidR="00C521B3" w:rsidRPr="001B1679" w:rsidRDefault="00C521B3" w:rsidP="00015975">
            <w:pPr>
              <w:pStyle w:val="TAL"/>
              <w:rPr>
                <w:sz w:val="16"/>
                <w:szCs w:val="16"/>
              </w:rPr>
            </w:pPr>
            <w:r w:rsidRPr="001B1679">
              <w:rPr>
                <w:sz w:val="16"/>
                <w:szCs w:val="16"/>
              </w:rPr>
              <w:t>+1858-845-7131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51E75C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3C99821A" w14:textId="77777777" w:rsidR="00C521B3" w:rsidRPr="001B1679" w:rsidRDefault="00C521B3" w:rsidP="00015975">
            <w:pPr>
              <w:pStyle w:val="TAL"/>
              <w:rPr>
                <w:sz w:val="16"/>
                <w:szCs w:val="16"/>
              </w:rPr>
            </w:pPr>
            <w:r w:rsidRPr="001B1679">
              <w:rPr>
                <w:sz w:val="16"/>
                <w:szCs w:val="16"/>
              </w:rPr>
              <w:t>2021-11-19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6820F05E" w14:textId="77777777" w:rsidR="00C521B3" w:rsidRPr="001B1679" w:rsidRDefault="00C521B3" w:rsidP="00015975">
            <w:pPr>
              <w:pStyle w:val="TAL"/>
              <w:rPr>
                <w:sz w:val="16"/>
                <w:szCs w:val="16"/>
              </w:rPr>
            </w:pPr>
            <w:r w:rsidRPr="001B1679">
              <w:rPr>
                <w:sz w:val="16"/>
                <w:szCs w:val="16"/>
              </w:rPr>
              <w:t>re-elected at R5#93-e 5th term</w:t>
            </w:r>
          </w:p>
        </w:tc>
      </w:tr>
      <w:tr w:rsidR="00C521B3" w14:paraId="7AC6E459"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177EF334"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C44D9E5" w14:textId="77777777" w:rsidR="00C521B3" w:rsidRPr="001B1679" w:rsidRDefault="00C521B3" w:rsidP="00015975">
            <w:pPr>
              <w:pStyle w:val="TAL"/>
              <w:rPr>
                <w:sz w:val="16"/>
                <w:szCs w:val="16"/>
              </w:rPr>
            </w:pPr>
            <w:r w:rsidRPr="001B1679">
              <w:rPr>
                <w:sz w:val="16"/>
                <w:szCs w:val="16"/>
              </w:rPr>
              <w:t>Vice Chair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8681562" w14:textId="77777777" w:rsidR="00C521B3" w:rsidRPr="001B1679" w:rsidRDefault="00C521B3" w:rsidP="00015975">
            <w:pPr>
              <w:pStyle w:val="TAL"/>
              <w:rPr>
                <w:sz w:val="16"/>
                <w:szCs w:val="16"/>
              </w:rPr>
            </w:pPr>
            <w:r w:rsidRPr="001B1679">
              <w:rPr>
                <w:sz w:val="16"/>
                <w:szCs w:val="16"/>
              </w:rPr>
              <w:t xml:space="preserve">CHEN, </w:t>
            </w:r>
            <w:proofErr w:type="spellStart"/>
            <w:r w:rsidRPr="001B1679">
              <w:rPr>
                <w:sz w:val="16"/>
                <w:szCs w:val="16"/>
              </w:rPr>
              <w:t>Xiaozhong</w:t>
            </w:r>
            <w:proofErr w:type="spellEnd"/>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C093FB8" w14:textId="77777777" w:rsidR="00C521B3" w:rsidRPr="001B1679" w:rsidRDefault="00C521B3" w:rsidP="00015975">
            <w:pPr>
              <w:pStyle w:val="TAL"/>
              <w:rPr>
                <w:sz w:val="16"/>
                <w:szCs w:val="16"/>
              </w:rPr>
            </w:pPr>
            <w:r w:rsidRPr="001B1679">
              <w:rPr>
                <w:sz w:val="16"/>
                <w:szCs w:val="16"/>
              </w:rPr>
              <w:t>CATT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19DE5E12" w14:textId="77777777" w:rsidR="00C521B3" w:rsidRPr="001B1679" w:rsidRDefault="00C521B3" w:rsidP="00015975">
            <w:pPr>
              <w:pStyle w:val="TAL"/>
              <w:rPr>
                <w:sz w:val="16"/>
                <w:szCs w:val="16"/>
              </w:rPr>
            </w:pPr>
            <w:r w:rsidRPr="001B1679">
              <w:rPr>
                <w:sz w:val="16"/>
                <w:szCs w:val="16"/>
              </w:rPr>
              <w:t>CCSA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CBA56B" w14:textId="77777777" w:rsidR="00C521B3" w:rsidRPr="001B1679" w:rsidRDefault="00C521B3" w:rsidP="00015975">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95BB48" w14:textId="77777777" w:rsidR="00C521B3" w:rsidRPr="001B1679" w:rsidRDefault="00C521B3" w:rsidP="00015975">
            <w:pPr>
              <w:pStyle w:val="TAL"/>
              <w:rPr>
                <w:sz w:val="16"/>
                <w:szCs w:val="16"/>
              </w:rPr>
            </w:pPr>
            <w:r w:rsidRPr="001B1679">
              <w:rPr>
                <w:sz w:val="16"/>
                <w:szCs w:val="16"/>
              </w:rPr>
              <w:t>+8613911652018</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603EA8F3" w14:textId="77777777" w:rsidR="00C521B3" w:rsidRPr="001B1679" w:rsidRDefault="00C521B3" w:rsidP="00015975">
            <w:pPr>
              <w:pStyle w:val="TAL"/>
              <w:rPr>
                <w:sz w:val="16"/>
                <w:szCs w:val="16"/>
              </w:rPr>
            </w:pPr>
            <w:r w:rsidRPr="001B1679">
              <w:rPr>
                <w:sz w:val="16"/>
                <w:szCs w:val="16"/>
              </w:rPr>
              <w:t>2021-08-30</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EE4636B" w14:textId="77777777" w:rsidR="00C521B3" w:rsidRPr="001B1679" w:rsidRDefault="00C521B3" w:rsidP="00015975">
            <w:pPr>
              <w:pStyle w:val="TAL"/>
              <w:rPr>
                <w:sz w:val="16"/>
                <w:szCs w:val="16"/>
              </w:rPr>
            </w:pPr>
            <w:r w:rsidRPr="001B1679">
              <w:rPr>
                <w:sz w:val="16"/>
                <w:szCs w:val="16"/>
              </w:rPr>
              <w:t>re-elected at R5#92-e 4th term</w:t>
            </w:r>
          </w:p>
        </w:tc>
      </w:tr>
      <w:tr w:rsidR="00C521B3" w14:paraId="1568973B"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3B331A6D" w14:textId="77777777" w:rsidR="00C521B3" w:rsidRPr="001B1679" w:rsidRDefault="00C521B3" w:rsidP="00015975">
            <w:pPr>
              <w:pStyle w:val="TAL"/>
              <w:rPr>
                <w:sz w:val="16"/>
                <w:szCs w:val="16"/>
              </w:rPr>
            </w:pPr>
            <w:r w:rsidRPr="001B1679">
              <w:rPr>
                <w:sz w:val="16"/>
                <w:szCs w:val="16"/>
              </w:rPr>
              <w:t>RAN WG5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289973F"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37C28F2" w14:textId="77777777" w:rsidR="00C521B3" w:rsidRPr="001B1679" w:rsidRDefault="00C521B3" w:rsidP="00015975">
            <w:pPr>
              <w:pStyle w:val="TAL"/>
              <w:rPr>
                <w:sz w:val="16"/>
                <w:szCs w:val="16"/>
              </w:rPr>
            </w:pPr>
            <w:r w:rsidRPr="001B1679">
              <w:rPr>
                <w:sz w:val="16"/>
                <w:szCs w:val="16"/>
              </w:rPr>
              <w:t>SIGOVICH, Ingbert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3BBCAF"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7C24736"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32C0F4" w14:textId="77777777" w:rsidR="00C521B3" w:rsidRPr="001B1679" w:rsidRDefault="00C521B3" w:rsidP="00015975">
            <w:pPr>
              <w:pStyle w:val="TAL"/>
              <w:rPr>
                <w:sz w:val="16"/>
                <w:szCs w:val="16"/>
              </w:rPr>
            </w:pPr>
            <w:r w:rsidRPr="001B1679">
              <w:rPr>
                <w:sz w:val="16"/>
                <w:szCs w:val="16"/>
              </w:rPr>
              <w:t>+33 4 92 94 43 24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D211E6A" w14:textId="77777777" w:rsidR="00C521B3" w:rsidRPr="001B1679" w:rsidRDefault="00C521B3" w:rsidP="00015975">
            <w:pPr>
              <w:pStyle w:val="TAL"/>
              <w:rPr>
                <w:sz w:val="16"/>
                <w:szCs w:val="16"/>
              </w:rPr>
            </w:pPr>
            <w:r w:rsidRPr="001B1679">
              <w:rPr>
                <w:sz w:val="16"/>
                <w:szCs w:val="16"/>
              </w:rPr>
              <w:t>+33 674 408 375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2A98B72E" w14:textId="77777777" w:rsidR="00C521B3" w:rsidRPr="001B1679" w:rsidRDefault="00C521B3" w:rsidP="00015975">
            <w:pPr>
              <w:pStyle w:val="TAL"/>
              <w:rPr>
                <w:sz w:val="16"/>
                <w:szCs w:val="16"/>
              </w:rPr>
            </w:pPr>
            <w:r w:rsidRPr="001B1679">
              <w:rPr>
                <w:sz w:val="16"/>
                <w:szCs w:val="16"/>
              </w:rPr>
              <w:t>2008-04-29</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3FB81E20" w14:textId="77777777" w:rsidR="00C521B3" w:rsidRPr="001B1679" w:rsidRDefault="00C521B3" w:rsidP="00015975">
            <w:pPr>
              <w:pStyle w:val="TAL"/>
              <w:rPr>
                <w:sz w:val="16"/>
                <w:szCs w:val="16"/>
              </w:rPr>
            </w:pPr>
          </w:p>
        </w:tc>
      </w:tr>
      <w:tr w:rsidR="00C521B3" w14:paraId="39527380"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687E7199" w14:textId="77777777" w:rsidR="00C521B3" w:rsidRPr="001B1679" w:rsidRDefault="00C521B3" w:rsidP="00015975">
            <w:pPr>
              <w:pStyle w:val="TAL"/>
              <w:rPr>
                <w:sz w:val="16"/>
                <w:szCs w:val="16"/>
              </w:rPr>
            </w:pPr>
            <w:r w:rsidRPr="001B1679">
              <w:rPr>
                <w:sz w:val="16"/>
                <w:szCs w:val="16"/>
              </w:rPr>
              <w:t>RAN ITU AH</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5D8D924" w14:textId="77777777" w:rsidR="00C521B3" w:rsidRPr="001B1679" w:rsidRDefault="00C521B3" w:rsidP="00015975">
            <w:pPr>
              <w:pStyle w:val="TAL"/>
              <w:rPr>
                <w:sz w:val="16"/>
                <w:szCs w:val="16"/>
              </w:rPr>
            </w:pPr>
            <w:r w:rsidRPr="001B1679">
              <w:rPr>
                <w:sz w:val="16"/>
                <w:szCs w:val="16"/>
              </w:rPr>
              <w:t>Convenor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0F1CC1" w14:textId="77777777" w:rsidR="00C521B3" w:rsidRPr="001B1679" w:rsidRDefault="00C521B3" w:rsidP="00015975">
            <w:pPr>
              <w:pStyle w:val="TAL"/>
              <w:rPr>
                <w:sz w:val="16"/>
                <w:szCs w:val="16"/>
              </w:rPr>
            </w:pPr>
            <w:r w:rsidRPr="001B1679">
              <w:rPr>
                <w:sz w:val="16"/>
                <w:szCs w:val="16"/>
              </w:rPr>
              <w:t>ROMANO, Giovanni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DCF20C9" w14:textId="77777777" w:rsidR="00C521B3" w:rsidRPr="001B1679" w:rsidRDefault="00C521B3" w:rsidP="00015975">
            <w:pPr>
              <w:pStyle w:val="TAL"/>
              <w:rPr>
                <w:sz w:val="16"/>
                <w:szCs w:val="16"/>
              </w:rPr>
            </w:pPr>
            <w:r w:rsidRPr="001B1679">
              <w:rPr>
                <w:sz w:val="16"/>
                <w:szCs w:val="16"/>
              </w:rPr>
              <w:t>TELECOM ITALIA S.p.A.</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5E297E7B" w14:textId="77777777" w:rsidR="00C521B3" w:rsidRPr="001B1679" w:rsidRDefault="00C521B3" w:rsidP="00015975">
            <w:pPr>
              <w:pStyle w:val="TAL"/>
              <w:rPr>
                <w:sz w:val="16"/>
                <w:szCs w:val="16"/>
              </w:rPr>
            </w:pPr>
            <w:r w:rsidRPr="001B1679">
              <w:rPr>
                <w:sz w:val="16"/>
                <w:szCs w:val="16"/>
              </w:rPr>
              <w:t>ETSI</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8E62F1D" w14:textId="77777777" w:rsidR="00C521B3" w:rsidRPr="001B1679" w:rsidRDefault="00C521B3" w:rsidP="00015975">
            <w:pPr>
              <w:pStyle w:val="TAL"/>
              <w:rPr>
                <w:sz w:val="16"/>
                <w:szCs w:val="16"/>
              </w:rPr>
            </w:pPr>
            <w:r w:rsidRPr="001B1679">
              <w:rPr>
                <w:sz w:val="16"/>
                <w:szCs w:val="16"/>
              </w:rPr>
              <w:t>+39 011 228 7069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1AA6419" w14:textId="77777777" w:rsidR="00C521B3" w:rsidRPr="001B1679" w:rsidRDefault="00C521B3" w:rsidP="00015975">
            <w:pPr>
              <w:pStyle w:val="TAL"/>
              <w:rPr>
                <w:sz w:val="16"/>
                <w:szCs w:val="16"/>
              </w:rPr>
            </w:pP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70CED098" w14:textId="77777777" w:rsidR="00C521B3" w:rsidRPr="001B1679" w:rsidRDefault="00C521B3" w:rsidP="00015975">
            <w:pPr>
              <w:pStyle w:val="TAL"/>
              <w:rPr>
                <w:sz w:val="16"/>
                <w:szCs w:val="16"/>
              </w:rPr>
            </w:pPr>
            <w:r w:rsidRPr="001B1679">
              <w:rPr>
                <w:sz w:val="16"/>
                <w:szCs w:val="16"/>
              </w:rPr>
              <w:t>2021-05-17</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49255C4B" w14:textId="77777777" w:rsidR="00C521B3" w:rsidRPr="001B1679" w:rsidRDefault="00C521B3" w:rsidP="00015975">
            <w:pPr>
              <w:pStyle w:val="TAL"/>
              <w:rPr>
                <w:sz w:val="16"/>
                <w:szCs w:val="16"/>
              </w:rPr>
            </w:pPr>
          </w:p>
        </w:tc>
      </w:tr>
      <w:tr w:rsidR="00C521B3" w14:paraId="67409F95" w14:textId="77777777" w:rsidTr="00015975">
        <w:trPr>
          <w:cantSplit/>
          <w:jc w:val="center"/>
        </w:trPr>
        <w:tc>
          <w:tcPr>
            <w:tcW w:w="1385" w:type="dxa"/>
            <w:tcBorders>
              <w:top w:val="outset" w:sz="6" w:space="0" w:color="000000"/>
              <w:left w:val="outset" w:sz="6" w:space="0" w:color="000000"/>
              <w:bottom w:val="single" w:sz="6" w:space="0" w:color="000000"/>
              <w:right w:val="outset" w:sz="6" w:space="0" w:color="000000"/>
            </w:tcBorders>
            <w:shd w:val="clear" w:color="auto" w:fill="auto"/>
          </w:tcPr>
          <w:p w14:paraId="2B25CF91" w14:textId="77777777" w:rsidR="00C521B3" w:rsidRPr="001B1679" w:rsidRDefault="00C521B3" w:rsidP="00015975">
            <w:pPr>
              <w:pStyle w:val="TAL"/>
              <w:rPr>
                <w:sz w:val="16"/>
                <w:szCs w:val="16"/>
              </w:rPr>
            </w:pPr>
            <w:r w:rsidRPr="001B1679">
              <w:rPr>
                <w:sz w:val="16"/>
                <w:szCs w:val="16"/>
              </w:rPr>
              <w:t>RAN ITU AH</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98ADE3" w14:textId="77777777" w:rsidR="00C521B3" w:rsidRPr="001B1679" w:rsidRDefault="00C521B3" w:rsidP="00015975">
            <w:pPr>
              <w:pStyle w:val="TAL"/>
              <w:rPr>
                <w:sz w:val="16"/>
                <w:szCs w:val="16"/>
              </w:rPr>
            </w:pPr>
            <w:r w:rsidRPr="001B1679">
              <w:rPr>
                <w:sz w:val="16"/>
                <w:szCs w:val="16"/>
              </w:rPr>
              <w:t>Secretary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053D0DB" w14:textId="77777777" w:rsidR="00C521B3" w:rsidRPr="001B1679" w:rsidRDefault="00C521B3" w:rsidP="00015975">
            <w:pPr>
              <w:pStyle w:val="TAL"/>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A8030E9" w14:textId="77777777" w:rsidR="00C521B3" w:rsidRPr="001B1679" w:rsidRDefault="00C521B3" w:rsidP="00015975">
            <w:pPr>
              <w:pStyle w:val="TAL"/>
              <w:rPr>
                <w:sz w:val="16"/>
                <w:szCs w:val="16"/>
              </w:rPr>
            </w:pPr>
            <w:r w:rsidRPr="001B1679">
              <w:rPr>
                <w:sz w:val="16"/>
                <w:szCs w:val="16"/>
              </w:rPr>
              <w:t>3GPP Support</w:t>
            </w:r>
          </w:p>
        </w:tc>
        <w:tc>
          <w:tcPr>
            <w:tcW w:w="1243" w:type="dxa"/>
            <w:tcBorders>
              <w:top w:val="outset" w:sz="6" w:space="0" w:color="000000"/>
              <w:left w:val="outset" w:sz="6" w:space="0" w:color="000000"/>
              <w:bottom w:val="single" w:sz="6" w:space="0" w:color="000000"/>
              <w:right w:val="outset" w:sz="6" w:space="0" w:color="000000"/>
            </w:tcBorders>
            <w:shd w:val="clear" w:color="auto" w:fill="auto"/>
          </w:tcPr>
          <w:p w14:paraId="62E11BD5" w14:textId="77777777" w:rsidR="00C521B3" w:rsidRPr="001B1679" w:rsidRDefault="00C521B3" w:rsidP="00015975">
            <w:pPr>
              <w:pStyle w:val="TAL"/>
              <w:rPr>
                <w:sz w:val="16"/>
                <w:szCs w:val="16"/>
              </w:rPr>
            </w:pP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0F59544" w14:textId="77777777" w:rsidR="00C521B3" w:rsidRPr="001B1679" w:rsidRDefault="00C521B3" w:rsidP="00015975">
            <w:pPr>
              <w:pStyle w:val="TAL"/>
              <w:rPr>
                <w:sz w:val="16"/>
                <w:szCs w:val="16"/>
              </w:rPr>
            </w:pPr>
            <w:r w:rsidRPr="001B1679">
              <w:rPr>
                <w:sz w:val="16"/>
                <w:szCs w:val="16"/>
              </w:rPr>
              <w:t>+33 4 92 94 42 61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6C3835" w14:textId="77777777" w:rsidR="00C521B3" w:rsidRPr="001B1679" w:rsidRDefault="00C521B3" w:rsidP="00015975">
            <w:pPr>
              <w:pStyle w:val="TAL"/>
              <w:rPr>
                <w:sz w:val="16"/>
                <w:szCs w:val="16"/>
              </w:rPr>
            </w:pPr>
            <w:r w:rsidRPr="001B1679">
              <w:rPr>
                <w:sz w:val="16"/>
                <w:szCs w:val="16"/>
              </w:rPr>
              <w:t>+33 607 59 08 45</w:t>
            </w:r>
          </w:p>
        </w:tc>
        <w:tc>
          <w:tcPr>
            <w:tcW w:w="1275" w:type="dxa"/>
            <w:tcBorders>
              <w:top w:val="outset" w:sz="6" w:space="0" w:color="000000"/>
              <w:left w:val="outset" w:sz="6" w:space="0" w:color="000000"/>
              <w:bottom w:val="single" w:sz="6" w:space="0" w:color="000000"/>
              <w:right w:val="outset" w:sz="6" w:space="0" w:color="000000"/>
            </w:tcBorders>
            <w:shd w:val="clear" w:color="auto" w:fill="auto"/>
          </w:tcPr>
          <w:p w14:paraId="0AB50F51" w14:textId="77777777" w:rsidR="00C521B3" w:rsidRPr="001B1679" w:rsidRDefault="00C521B3" w:rsidP="00015975">
            <w:pPr>
              <w:pStyle w:val="TAL"/>
              <w:rPr>
                <w:sz w:val="16"/>
                <w:szCs w:val="16"/>
              </w:rPr>
            </w:pPr>
            <w:r w:rsidRPr="001B1679">
              <w:rPr>
                <w:sz w:val="16"/>
                <w:szCs w:val="16"/>
              </w:rPr>
              <w:t>2009-11-01</w:t>
            </w:r>
          </w:p>
        </w:tc>
        <w:tc>
          <w:tcPr>
            <w:tcW w:w="2314" w:type="dxa"/>
            <w:tcBorders>
              <w:top w:val="outset" w:sz="6" w:space="0" w:color="000000"/>
              <w:left w:val="outset" w:sz="6" w:space="0" w:color="000000"/>
              <w:bottom w:val="single" w:sz="6" w:space="0" w:color="000000"/>
              <w:right w:val="outset" w:sz="6" w:space="0" w:color="000000"/>
            </w:tcBorders>
            <w:shd w:val="clear" w:color="auto" w:fill="auto"/>
          </w:tcPr>
          <w:p w14:paraId="5F194388" w14:textId="77777777" w:rsidR="00C521B3" w:rsidRPr="001B1679" w:rsidRDefault="00C521B3" w:rsidP="00015975">
            <w:pPr>
              <w:pStyle w:val="TAL"/>
              <w:rPr>
                <w:sz w:val="16"/>
                <w:szCs w:val="16"/>
              </w:rPr>
            </w:pPr>
          </w:p>
        </w:tc>
      </w:tr>
    </w:tbl>
    <w:p w14:paraId="3536F58A" w14:textId="77777777" w:rsidR="00C521B3" w:rsidRDefault="00C521B3" w:rsidP="00C521B3">
      <w:r>
        <w:t>27 Entries</w:t>
      </w:r>
    </w:p>
    <w:p w14:paraId="187683E1" w14:textId="77777777" w:rsidR="00C521B3" w:rsidRDefault="00C521B3" w:rsidP="00C521B3"/>
    <w:p w14:paraId="15AE12ED" w14:textId="77777777" w:rsidR="00C521B3" w:rsidRDefault="00C521B3" w:rsidP="00C521B3">
      <w:pPr>
        <w:spacing w:after="160" w:line="259" w:lineRule="auto"/>
      </w:pPr>
      <w:r>
        <w:br w:type="page"/>
      </w:r>
    </w:p>
    <w:p w14:paraId="5218CCD0" w14:textId="77777777" w:rsidR="00C521B3" w:rsidRDefault="00C521B3" w:rsidP="00C521B3">
      <w:pPr>
        <w:pStyle w:val="Heading9"/>
      </w:pPr>
      <w:bookmarkStart w:id="139" w:name="_Toc153785323"/>
      <w:r>
        <w:t>ANNEX B</w:t>
      </w:r>
      <w:r>
        <w:tab/>
        <w:t>Lists of documents</w:t>
      </w:r>
      <w:bookmarkEnd w:id="139"/>
    </w:p>
    <w:p w14:paraId="1C7622AE" w14:textId="77777777" w:rsidR="00C521B3" w:rsidRDefault="00C521B3" w:rsidP="00C521B3">
      <w:pPr>
        <w:pStyle w:val="Heading1"/>
      </w:pPr>
      <w:bookmarkStart w:id="140" w:name="_Toc153785324"/>
      <w:r>
        <w:t>B.1</w:t>
      </w:r>
      <w:r>
        <w:tab/>
        <w:t>List of documents by TD number</w:t>
      </w:r>
      <w:bookmarkEnd w:id="140"/>
    </w:p>
    <w:p w14:paraId="7B1D1BE3" w14:textId="77777777" w:rsidR="00C521B3" w:rsidRDefault="00C521B3" w:rsidP="00C521B3">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521B3" w14:paraId="0CC5E170" w14:textId="77777777" w:rsidTr="00015975">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C3D9E3" w14:textId="77777777" w:rsidR="00C521B3" w:rsidRDefault="00C521B3" w:rsidP="00015975">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8AAE35"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D4A11CD"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99CA8C"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FC5E57" w14:textId="77777777" w:rsidR="00C521B3" w:rsidRDefault="00C521B3" w:rsidP="00015975">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BBDE49" w14:textId="77777777" w:rsidR="00C521B3" w:rsidRDefault="00C521B3" w:rsidP="00015975">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4B7694"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10E05B"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7C0608" w14:textId="77777777" w:rsidR="00C521B3" w:rsidRDefault="00C521B3" w:rsidP="00015975">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004E3B" w14:textId="77777777" w:rsidR="00C521B3" w:rsidRDefault="00C521B3" w:rsidP="00015975">
            <w:pPr>
              <w:pStyle w:val="TAH"/>
            </w:pPr>
            <w:r w:rsidRPr="00BB3F37">
              <w:t>Revised to</w:t>
            </w:r>
          </w:p>
        </w:tc>
      </w:tr>
      <w:tr w:rsidR="00C521B3" w14:paraId="6BCAE9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63B6A"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20E0D" w14:textId="77777777" w:rsidR="00C521B3" w:rsidRPr="001B1679" w:rsidRDefault="00C521B3" w:rsidP="00015975">
            <w:pPr>
              <w:pStyle w:val="TAL"/>
              <w:rPr>
                <w:sz w:val="16"/>
                <w:szCs w:val="16"/>
              </w:rPr>
            </w:pPr>
            <w:r w:rsidRPr="001B1679">
              <w:rPr>
                <w:sz w:val="16"/>
                <w:szCs w:val="16"/>
              </w:rPr>
              <w:t>SP-231205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1D993"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48F81"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21D10"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901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141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D178A" w14:textId="77777777" w:rsidR="00C521B3" w:rsidRPr="001B1679" w:rsidRDefault="00C521B3" w:rsidP="00015975">
            <w:pPr>
              <w:pStyle w:val="TAL"/>
              <w:rPr>
                <w:sz w:val="16"/>
                <w:szCs w:val="16"/>
              </w:rPr>
            </w:pPr>
            <w:r w:rsidRPr="001B1679">
              <w:rPr>
                <w:sz w:val="16"/>
                <w:szCs w:val="16"/>
              </w:rPr>
              <w:t>Revised to SP-231667.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D15C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92486" w14:textId="77777777" w:rsidR="00C521B3" w:rsidRPr="001B1679" w:rsidRDefault="00C521B3" w:rsidP="00015975">
            <w:pPr>
              <w:pStyle w:val="TAL"/>
              <w:rPr>
                <w:sz w:val="16"/>
                <w:szCs w:val="16"/>
              </w:rPr>
            </w:pPr>
            <w:r w:rsidRPr="001B1679">
              <w:rPr>
                <w:sz w:val="16"/>
                <w:szCs w:val="16"/>
              </w:rPr>
              <w:t>SP-231667</w:t>
            </w:r>
          </w:p>
        </w:tc>
      </w:tr>
      <w:tr w:rsidR="00C521B3" w14:paraId="4EFD95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E05D4"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127F70" w14:textId="77777777" w:rsidR="00C521B3" w:rsidRPr="001B1679" w:rsidRDefault="00C521B3" w:rsidP="00015975">
            <w:pPr>
              <w:pStyle w:val="TAL"/>
              <w:rPr>
                <w:sz w:val="16"/>
                <w:szCs w:val="16"/>
              </w:rPr>
            </w:pPr>
            <w:r w:rsidRPr="001B1679">
              <w:rPr>
                <w:sz w:val="16"/>
                <w:szCs w:val="16"/>
              </w:rPr>
              <w:t>SP-231206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FDB5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E1816" w14:textId="77777777" w:rsidR="00C521B3" w:rsidRPr="001B1679" w:rsidRDefault="00C521B3" w:rsidP="00015975">
            <w:pPr>
              <w:pStyle w:val="TAL"/>
              <w:rPr>
                <w:sz w:val="16"/>
                <w:szCs w:val="16"/>
              </w:rPr>
            </w:pPr>
            <w:r w:rsidRPr="001B1679">
              <w:rPr>
                <w:sz w:val="16"/>
                <w:szCs w:val="16"/>
              </w:rPr>
              <w:t>Draft report of TSG SA meeting #101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EAD20" w14:textId="77777777" w:rsidR="00C521B3" w:rsidRPr="001B1679" w:rsidRDefault="00C521B3" w:rsidP="00015975">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49A1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928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9212D" w14:textId="77777777" w:rsidR="00C521B3" w:rsidRPr="001B1679" w:rsidRDefault="00C521B3" w:rsidP="00015975">
            <w:pPr>
              <w:pStyle w:val="TAL"/>
              <w:rPr>
                <w:sz w:val="16"/>
                <w:szCs w:val="16"/>
              </w:rPr>
            </w:pPr>
            <w:r w:rsidRPr="001B1679">
              <w:rPr>
                <w:sz w:val="16"/>
                <w:szCs w:val="16"/>
              </w:rPr>
              <w:t>This REPORT was approved. The revision marks will be accepted and the report placed on the FTP server as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A90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3CD08" w14:textId="77777777" w:rsidR="00C521B3" w:rsidRPr="001B1679" w:rsidRDefault="00C521B3" w:rsidP="00015975">
            <w:pPr>
              <w:pStyle w:val="TAL"/>
              <w:rPr>
                <w:sz w:val="16"/>
                <w:szCs w:val="16"/>
              </w:rPr>
            </w:pPr>
          </w:p>
        </w:tc>
      </w:tr>
      <w:tr w:rsidR="00C521B3" w14:paraId="520BD1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E078B"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45E6C" w14:textId="77777777" w:rsidR="00C521B3" w:rsidRPr="001B1679" w:rsidRDefault="00C521B3" w:rsidP="00015975">
            <w:pPr>
              <w:pStyle w:val="TAL"/>
              <w:rPr>
                <w:sz w:val="16"/>
                <w:szCs w:val="16"/>
              </w:rPr>
            </w:pPr>
            <w:r w:rsidRPr="001B1679">
              <w:rPr>
                <w:sz w:val="16"/>
                <w:szCs w:val="16"/>
              </w:rPr>
              <w:t>SP-231207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74A0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08F04"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B726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1C8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541EE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2FDCE" w14:textId="77777777" w:rsidR="00C521B3" w:rsidRPr="001B1679" w:rsidRDefault="00C521B3" w:rsidP="00015975">
            <w:pPr>
              <w:pStyle w:val="TAL"/>
              <w:rPr>
                <w:sz w:val="16"/>
                <w:szCs w:val="16"/>
              </w:rPr>
            </w:pPr>
            <w:r w:rsidRPr="001B1679">
              <w:rPr>
                <w:sz w:val="16"/>
                <w:szCs w:val="16"/>
              </w:rPr>
              <w:t>Revision of postponed SP-230786 from TSG SA#101. Related input contributions were requested for this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F98E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9EAA6" w14:textId="77777777" w:rsidR="00C521B3" w:rsidRPr="001B1679" w:rsidRDefault="00C521B3" w:rsidP="00015975">
            <w:pPr>
              <w:pStyle w:val="TAL"/>
              <w:rPr>
                <w:sz w:val="16"/>
                <w:szCs w:val="16"/>
              </w:rPr>
            </w:pPr>
          </w:p>
        </w:tc>
      </w:tr>
      <w:tr w:rsidR="00C521B3" w14:paraId="74128B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0E44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179C3" w14:textId="77777777" w:rsidR="00C521B3" w:rsidRPr="001B1679" w:rsidRDefault="00C521B3" w:rsidP="00015975">
            <w:pPr>
              <w:pStyle w:val="TAL"/>
              <w:rPr>
                <w:sz w:val="16"/>
                <w:szCs w:val="16"/>
              </w:rPr>
            </w:pPr>
            <w:r w:rsidRPr="001B1679">
              <w:rPr>
                <w:sz w:val="16"/>
                <w:szCs w:val="16"/>
              </w:rPr>
              <w:t>SP-231208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91A1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B9012"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CB98" w14:textId="77777777" w:rsidR="00C521B3" w:rsidRPr="001B1679" w:rsidRDefault="00C521B3" w:rsidP="00015975">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63E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98A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74242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BAE1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315A7" w14:textId="77777777" w:rsidR="00C521B3" w:rsidRPr="001B1679" w:rsidRDefault="00C521B3" w:rsidP="00015975">
            <w:pPr>
              <w:pStyle w:val="TAL"/>
              <w:rPr>
                <w:sz w:val="16"/>
                <w:szCs w:val="16"/>
              </w:rPr>
            </w:pPr>
          </w:p>
        </w:tc>
      </w:tr>
      <w:tr w:rsidR="00C521B3" w14:paraId="7B3579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7B8F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F65B2" w14:textId="77777777" w:rsidR="00C521B3" w:rsidRPr="001B1679" w:rsidRDefault="00C521B3" w:rsidP="00015975">
            <w:pPr>
              <w:pStyle w:val="TAL"/>
              <w:rPr>
                <w:sz w:val="16"/>
                <w:szCs w:val="16"/>
              </w:rPr>
            </w:pPr>
            <w:r w:rsidRPr="001B1679">
              <w:rPr>
                <w:sz w:val="16"/>
                <w:szCs w:val="16"/>
              </w:rPr>
              <w:t>SP-231209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D3D9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FF70F"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95DF4F" w14:textId="77777777" w:rsidR="00C521B3" w:rsidRPr="001B1679" w:rsidRDefault="00C521B3" w:rsidP="00015975">
            <w:pPr>
              <w:pStyle w:val="TAL"/>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4798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7AAE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44A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6BC7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F3EC" w14:textId="77777777" w:rsidR="00C521B3" w:rsidRPr="001B1679" w:rsidRDefault="00C521B3" w:rsidP="00015975">
            <w:pPr>
              <w:pStyle w:val="TAL"/>
              <w:rPr>
                <w:sz w:val="16"/>
                <w:szCs w:val="16"/>
              </w:rPr>
            </w:pPr>
          </w:p>
        </w:tc>
      </w:tr>
      <w:tr w:rsidR="00C521B3" w14:paraId="1F0B79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F47F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9EAEA" w14:textId="77777777" w:rsidR="00C521B3" w:rsidRPr="001B1679" w:rsidRDefault="00C521B3" w:rsidP="00015975">
            <w:pPr>
              <w:pStyle w:val="TAL"/>
              <w:rPr>
                <w:sz w:val="16"/>
                <w:szCs w:val="16"/>
              </w:rPr>
            </w:pPr>
            <w:r w:rsidRPr="001B1679">
              <w:rPr>
                <w:sz w:val="16"/>
                <w:szCs w:val="16"/>
              </w:rPr>
              <w:t>SP-231210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5CE5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A2724"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7C5EC2" w14:textId="77777777" w:rsidR="00C521B3" w:rsidRPr="001B1679" w:rsidRDefault="00C521B3" w:rsidP="00015975">
            <w:pPr>
              <w:pStyle w:val="TAL"/>
              <w:rPr>
                <w:sz w:val="16"/>
                <w:szCs w:val="16"/>
              </w:rPr>
            </w:pPr>
            <w:r w:rsidRPr="001B1679">
              <w:rPr>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BE1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0F93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136F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6FA9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7A680" w14:textId="77777777" w:rsidR="00C521B3" w:rsidRPr="001B1679" w:rsidRDefault="00C521B3" w:rsidP="00015975">
            <w:pPr>
              <w:pStyle w:val="TAL"/>
              <w:rPr>
                <w:sz w:val="16"/>
                <w:szCs w:val="16"/>
              </w:rPr>
            </w:pPr>
          </w:p>
        </w:tc>
      </w:tr>
      <w:tr w:rsidR="00C521B3" w14:paraId="19E56B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4BD2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8E958" w14:textId="77777777" w:rsidR="00C521B3" w:rsidRPr="001B1679" w:rsidRDefault="00C521B3" w:rsidP="00015975">
            <w:pPr>
              <w:pStyle w:val="TAL"/>
              <w:rPr>
                <w:sz w:val="16"/>
                <w:szCs w:val="16"/>
              </w:rPr>
            </w:pPr>
            <w:r w:rsidRPr="001B1679">
              <w:rPr>
                <w:sz w:val="16"/>
                <w:szCs w:val="16"/>
              </w:rPr>
              <w:t>SP-231211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2C919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9FF50"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45D6C" w14:textId="77777777" w:rsidR="00C521B3" w:rsidRPr="001B1679" w:rsidRDefault="00C521B3" w:rsidP="00015975">
            <w:pPr>
              <w:pStyle w:val="TAL"/>
              <w:rPr>
                <w:sz w:val="16"/>
                <w:szCs w:val="16"/>
              </w:rPr>
            </w:pPr>
            <w:r w:rsidRPr="001B1679">
              <w:rPr>
                <w:sz w:val="16"/>
                <w:szCs w:val="16"/>
              </w:rPr>
              <w:t>NGMN Board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0B9C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32E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EBB3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0B9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D7DF1" w14:textId="77777777" w:rsidR="00C521B3" w:rsidRPr="001B1679" w:rsidRDefault="00C521B3" w:rsidP="00015975">
            <w:pPr>
              <w:pStyle w:val="TAL"/>
              <w:rPr>
                <w:sz w:val="16"/>
                <w:szCs w:val="16"/>
              </w:rPr>
            </w:pPr>
          </w:p>
        </w:tc>
      </w:tr>
      <w:tr w:rsidR="00C521B3" w14:paraId="20D3C5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7DBA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CBDE" w14:textId="77777777" w:rsidR="00C521B3" w:rsidRPr="001B1679" w:rsidRDefault="00C521B3" w:rsidP="00015975">
            <w:pPr>
              <w:pStyle w:val="TAL"/>
              <w:rPr>
                <w:sz w:val="16"/>
                <w:szCs w:val="16"/>
              </w:rPr>
            </w:pPr>
            <w:r w:rsidRPr="001B1679">
              <w:rPr>
                <w:sz w:val="16"/>
                <w:szCs w:val="16"/>
              </w:rPr>
              <w:t>SP-231212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6BA5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7B2BC"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30BE4C"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15E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454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5D370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55F4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46502" w14:textId="77777777" w:rsidR="00C521B3" w:rsidRPr="001B1679" w:rsidRDefault="00C521B3" w:rsidP="00015975">
            <w:pPr>
              <w:pStyle w:val="TAL"/>
              <w:rPr>
                <w:sz w:val="16"/>
                <w:szCs w:val="16"/>
              </w:rPr>
            </w:pPr>
          </w:p>
        </w:tc>
      </w:tr>
      <w:tr w:rsidR="00C521B3" w14:paraId="3DE4F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E8729"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4199F" w14:textId="77777777" w:rsidR="00C521B3" w:rsidRPr="001B1679" w:rsidRDefault="00C521B3" w:rsidP="00015975">
            <w:pPr>
              <w:pStyle w:val="TAL"/>
              <w:rPr>
                <w:sz w:val="16"/>
                <w:szCs w:val="16"/>
              </w:rPr>
            </w:pPr>
            <w:r w:rsidRPr="001B1679">
              <w:rPr>
                <w:sz w:val="16"/>
                <w:szCs w:val="16"/>
              </w:rPr>
              <w:t>SP-231213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E7A7A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68E2D"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92127" w14:textId="77777777" w:rsidR="00C521B3" w:rsidRPr="001B1679" w:rsidRDefault="00C521B3" w:rsidP="00015975">
            <w:pPr>
              <w:pStyle w:val="TAL"/>
              <w:rPr>
                <w:sz w:val="16"/>
                <w:szCs w:val="16"/>
              </w:rPr>
            </w:pPr>
            <w:r w:rsidRPr="001B1679">
              <w:rPr>
                <w:sz w:val="16"/>
                <w:szCs w:val="16"/>
              </w:rPr>
              <w:t>ITU-T CITS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98F9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E747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21F4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5F1A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57DB9" w14:textId="77777777" w:rsidR="00C521B3" w:rsidRPr="001B1679" w:rsidRDefault="00C521B3" w:rsidP="00015975">
            <w:pPr>
              <w:pStyle w:val="TAL"/>
              <w:rPr>
                <w:sz w:val="16"/>
                <w:szCs w:val="16"/>
              </w:rPr>
            </w:pPr>
          </w:p>
        </w:tc>
      </w:tr>
      <w:tr w:rsidR="00C521B3" w14:paraId="250569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A3EBA"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A51FCA" w14:textId="77777777" w:rsidR="00C521B3" w:rsidRPr="001B1679" w:rsidRDefault="00C521B3" w:rsidP="00015975">
            <w:pPr>
              <w:pStyle w:val="TAL"/>
              <w:rPr>
                <w:sz w:val="16"/>
                <w:szCs w:val="16"/>
              </w:rPr>
            </w:pPr>
            <w:r w:rsidRPr="001B1679">
              <w:rPr>
                <w:sz w:val="16"/>
                <w:szCs w:val="16"/>
              </w:rPr>
              <w:t>SP-231214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C1676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4D74"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04B15" w14:textId="77777777" w:rsidR="00C521B3" w:rsidRPr="001B1679" w:rsidRDefault="00C521B3" w:rsidP="00015975">
            <w:pPr>
              <w:pStyle w:val="TAL"/>
              <w:rPr>
                <w:sz w:val="16"/>
                <w:szCs w:val="16"/>
              </w:rPr>
            </w:pPr>
            <w:r w:rsidRPr="001B1679">
              <w:rPr>
                <w:sz w:val="16"/>
                <w:szCs w:val="16"/>
              </w:rPr>
              <w:t>ETSI SAI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D4C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B47A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D6A8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F245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2BEFA" w14:textId="77777777" w:rsidR="00C521B3" w:rsidRPr="001B1679" w:rsidRDefault="00C521B3" w:rsidP="00015975">
            <w:pPr>
              <w:pStyle w:val="TAL"/>
              <w:rPr>
                <w:sz w:val="16"/>
                <w:szCs w:val="16"/>
              </w:rPr>
            </w:pPr>
          </w:p>
        </w:tc>
      </w:tr>
      <w:tr w:rsidR="00C521B3" w14:paraId="4C9E0F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A41F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14094" w14:textId="77777777" w:rsidR="00C521B3" w:rsidRPr="001B1679" w:rsidRDefault="00C521B3" w:rsidP="00015975">
            <w:pPr>
              <w:pStyle w:val="TAL"/>
              <w:rPr>
                <w:sz w:val="16"/>
                <w:szCs w:val="16"/>
              </w:rPr>
            </w:pPr>
            <w:r w:rsidRPr="001B1679">
              <w:rPr>
                <w:sz w:val="16"/>
                <w:szCs w:val="16"/>
              </w:rPr>
              <w:t>SP-231215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728C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056C23"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23383" w14:textId="77777777" w:rsidR="00C521B3" w:rsidRPr="001B1679" w:rsidRDefault="00C521B3" w:rsidP="00015975">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EF64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B5C95"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BA8F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D76F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A2299" w14:textId="77777777" w:rsidR="00C521B3" w:rsidRPr="001B1679" w:rsidRDefault="00C521B3" w:rsidP="00015975">
            <w:pPr>
              <w:pStyle w:val="TAL"/>
              <w:rPr>
                <w:sz w:val="16"/>
                <w:szCs w:val="16"/>
              </w:rPr>
            </w:pPr>
          </w:p>
        </w:tc>
      </w:tr>
      <w:tr w:rsidR="00C521B3" w14:paraId="63CB81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45C2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0BC41" w14:textId="77777777" w:rsidR="00C521B3" w:rsidRPr="001B1679" w:rsidRDefault="00C521B3" w:rsidP="00015975">
            <w:pPr>
              <w:pStyle w:val="TAL"/>
              <w:rPr>
                <w:sz w:val="16"/>
                <w:szCs w:val="16"/>
              </w:rPr>
            </w:pPr>
            <w:r w:rsidRPr="001B1679">
              <w:rPr>
                <w:sz w:val="16"/>
                <w:szCs w:val="16"/>
              </w:rPr>
              <w:t>SP-231216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2F34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B2FAD"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0CDB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01B4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439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0DBA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81C3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F55CD" w14:textId="77777777" w:rsidR="00C521B3" w:rsidRPr="001B1679" w:rsidRDefault="00C521B3" w:rsidP="00015975">
            <w:pPr>
              <w:pStyle w:val="TAL"/>
              <w:rPr>
                <w:sz w:val="16"/>
                <w:szCs w:val="16"/>
              </w:rPr>
            </w:pPr>
          </w:p>
        </w:tc>
      </w:tr>
      <w:tr w:rsidR="00C521B3" w14:paraId="6A52A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41C8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6CF5D" w14:textId="77777777" w:rsidR="00C521B3" w:rsidRPr="001B1679" w:rsidRDefault="00C521B3" w:rsidP="00015975">
            <w:pPr>
              <w:pStyle w:val="TAL"/>
              <w:rPr>
                <w:sz w:val="16"/>
                <w:szCs w:val="16"/>
              </w:rPr>
            </w:pPr>
            <w:r w:rsidRPr="001B1679">
              <w:rPr>
                <w:sz w:val="16"/>
                <w:szCs w:val="16"/>
              </w:rPr>
              <w:t>SP-231217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E13B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6B00B"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AC4CB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7131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35B3F"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808B8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6903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86334" w14:textId="77777777" w:rsidR="00C521B3" w:rsidRPr="001B1679" w:rsidRDefault="00C521B3" w:rsidP="00015975">
            <w:pPr>
              <w:pStyle w:val="TAL"/>
              <w:rPr>
                <w:sz w:val="16"/>
                <w:szCs w:val="16"/>
              </w:rPr>
            </w:pPr>
          </w:p>
        </w:tc>
      </w:tr>
      <w:tr w:rsidR="00C521B3" w14:paraId="410ABE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C99B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31EA3" w14:textId="77777777" w:rsidR="00C521B3" w:rsidRPr="001B1679" w:rsidRDefault="00C521B3" w:rsidP="00015975">
            <w:pPr>
              <w:pStyle w:val="TAL"/>
              <w:rPr>
                <w:sz w:val="16"/>
                <w:szCs w:val="16"/>
              </w:rPr>
            </w:pPr>
            <w:r w:rsidRPr="001B1679">
              <w:rPr>
                <w:sz w:val="16"/>
                <w:szCs w:val="16"/>
              </w:rPr>
              <w:t>SP-231218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AB1C9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3E036"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D42E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D204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BBA3F3"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8D73A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998C8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005C" w14:textId="77777777" w:rsidR="00C521B3" w:rsidRPr="001B1679" w:rsidRDefault="00C521B3" w:rsidP="00015975">
            <w:pPr>
              <w:pStyle w:val="TAL"/>
              <w:rPr>
                <w:sz w:val="16"/>
                <w:szCs w:val="16"/>
              </w:rPr>
            </w:pPr>
          </w:p>
        </w:tc>
      </w:tr>
      <w:tr w:rsidR="00C521B3" w14:paraId="17E2AB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AC34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2D522" w14:textId="77777777" w:rsidR="00C521B3" w:rsidRPr="001B1679" w:rsidRDefault="00C521B3" w:rsidP="00015975">
            <w:pPr>
              <w:pStyle w:val="TAL"/>
              <w:rPr>
                <w:sz w:val="16"/>
                <w:szCs w:val="16"/>
              </w:rPr>
            </w:pPr>
            <w:r w:rsidRPr="001B1679">
              <w:rPr>
                <w:sz w:val="16"/>
                <w:szCs w:val="16"/>
              </w:rPr>
              <w:t>SP-231219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75EB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9FC8E"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ABE82"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3B62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97F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AE34F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328FD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42595" w14:textId="77777777" w:rsidR="00C521B3" w:rsidRPr="001B1679" w:rsidRDefault="00C521B3" w:rsidP="00015975">
            <w:pPr>
              <w:pStyle w:val="TAL"/>
              <w:rPr>
                <w:sz w:val="16"/>
                <w:szCs w:val="16"/>
              </w:rPr>
            </w:pPr>
          </w:p>
        </w:tc>
      </w:tr>
      <w:tr w:rsidR="00C521B3" w14:paraId="3B7ED7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B0CE3"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A57C1" w14:textId="77777777" w:rsidR="00C521B3" w:rsidRPr="001B1679" w:rsidRDefault="00C521B3" w:rsidP="00015975">
            <w:pPr>
              <w:pStyle w:val="TAL"/>
              <w:rPr>
                <w:sz w:val="16"/>
                <w:szCs w:val="16"/>
              </w:rPr>
            </w:pPr>
            <w:r w:rsidRPr="001B1679">
              <w:rPr>
                <w:sz w:val="16"/>
                <w:szCs w:val="16"/>
              </w:rPr>
              <w:t>SP-231220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C5413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627926"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E6ED0"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DEA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5ED7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C3169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457EB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BC5C4" w14:textId="77777777" w:rsidR="00C521B3" w:rsidRPr="001B1679" w:rsidRDefault="00C521B3" w:rsidP="00015975">
            <w:pPr>
              <w:pStyle w:val="TAL"/>
              <w:rPr>
                <w:sz w:val="16"/>
                <w:szCs w:val="16"/>
              </w:rPr>
            </w:pPr>
          </w:p>
        </w:tc>
      </w:tr>
      <w:tr w:rsidR="00C521B3" w14:paraId="2CE2BE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F426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2C2D5" w14:textId="77777777" w:rsidR="00C521B3" w:rsidRPr="001B1679" w:rsidRDefault="00C521B3" w:rsidP="00015975">
            <w:pPr>
              <w:pStyle w:val="TAL"/>
              <w:rPr>
                <w:sz w:val="16"/>
                <w:szCs w:val="16"/>
              </w:rPr>
            </w:pPr>
            <w:r w:rsidRPr="001B1679">
              <w:rPr>
                <w:sz w:val="16"/>
                <w:szCs w:val="16"/>
              </w:rPr>
              <w:t>SP-231221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92A5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91D19"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7E205A" w14:textId="77777777" w:rsidR="00C521B3" w:rsidRPr="001B1679" w:rsidRDefault="00C521B3" w:rsidP="00015975">
            <w:pPr>
              <w:pStyle w:val="TAL"/>
              <w:rPr>
                <w:sz w:val="16"/>
                <w:szCs w:val="16"/>
              </w:rPr>
            </w:pPr>
            <w:r w:rsidRPr="001B1679">
              <w:rPr>
                <w:sz w:val="16"/>
                <w:szCs w:val="16"/>
              </w:rPr>
              <w:t>ITU-T JCA-IMT2000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BCF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5BB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5B0F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249B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20F54" w14:textId="77777777" w:rsidR="00C521B3" w:rsidRPr="001B1679" w:rsidRDefault="00C521B3" w:rsidP="00015975">
            <w:pPr>
              <w:pStyle w:val="TAL"/>
              <w:rPr>
                <w:sz w:val="16"/>
                <w:szCs w:val="16"/>
              </w:rPr>
            </w:pPr>
          </w:p>
        </w:tc>
      </w:tr>
      <w:tr w:rsidR="00C521B3" w14:paraId="1099E67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3EA9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B42F7" w14:textId="77777777" w:rsidR="00C521B3" w:rsidRPr="001B1679" w:rsidRDefault="00C521B3" w:rsidP="00015975">
            <w:pPr>
              <w:pStyle w:val="TAL"/>
              <w:rPr>
                <w:sz w:val="16"/>
                <w:szCs w:val="16"/>
              </w:rPr>
            </w:pPr>
            <w:r w:rsidRPr="001B1679">
              <w:rPr>
                <w:sz w:val="16"/>
                <w:szCs w:val="16"/>
              </w:rPr>
              <w:t>SP-231222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4BDF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C929E0"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856E1" w14:textId="77777777" w:rsidR="00C521B3" w:rsidRPr="001B1679" w:rsidRDefault="00C521B3" w:rsidP="00015975">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09F4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7F3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1869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4536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7EE9E" w14:textId="77777777" w:rsidR="00C521B3" w:rsidRPr="001B1679" w:rsidRDefault="00C521B3" w:rsidP="00015975">
            <w:pPr>
              <w:pStyle w:val="TAL"/>
              <w:rPr>
                <w:sz w:val="16"/>
                <w:szCs w:val="16"/>
              </w:rPr>
            </w:pPr>
          </w:p>
        </w:tc>
      </w:tr>
      <w:tr w:rsidR="00C521B3" w14:paraId="6E1D42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B062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7AC02" w14:textId="77777777" w:rsidR="00C521B3" w:rsidRPr="001B1679" w:rsidRDefault="00C521B3" w:rsidP="00015975">
            <w:pPr>
              <w:pStyle w:val="TAL"/>
              <w:rPr>
                <w:sz w:val="16"/>
                <w:szCs w:val="16"/>
              </w:rPr>
            </w:pPr>
            <w:r w:rsidRPr="001B1679">
              <w:rPr>
                <w:sz w:val="16"/>
                <w:szCs w:val="16"/>
              </w:rPr>
              <w:t>SP-231223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E983A"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2B832"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128CF" w14:textId="77777777" w:rsidR="00C521B3" w:rsidRPr="001B1679" w:rsidRDefault="00C521B3" w:rsidP="00015975">
            <w:pPr>
              <w:pStyle w:val="TAL"/>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7747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3B4529" w14:textId="77777777" w:rsidR="00C521B3" w:rsidRPr="001B1679" w:rsidRDefault="00C521B3" w:rsidP="00015975">
            <w:pPr>
              <w:pStyle w:val="TAL"/>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8E03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F02F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C18BCD" w14:textId="77777777" w:rsidR="00C521B3" w:rsidRPr="001B1679" w:rsidRDefault="00C521B3" w:rsidP="00015975">
            <w:pPr>
              <w:pStyle w:val="TAL"/>
              <w:rPr>
                <w:sz w:val="16"/>
                <w:szCs w:val="16"/>
              </w:rPr>
            </w:pPr>
          </w:p>
        </w:tc>
      </w:tr>
      <w:tr w:rsidR="00C521B3" w14:paraId="33E1AB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A7EA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A89FD" w14:textId="77777777" w:rsidR="00C521B3" w:rsidRPr="001B1679" w:rsidRDefault="00C521B3" w:rsidP="00015975">
            <w:pPr>
              <w:pStyle w:val="TAL"/>
              <w:rPr>
                <w:sz w:val="16"/>
                <w:szCs w:val="16"/>
              </w:rPr>
            </w:pPr>
            <w:r w:rsidRPr="001B1679">
              <w:rPr>
                <w:sz w:val="16"/>
                <w:szCs w:val="16"/>
              </w:rPr>
              <w:t>SP-231224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C925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6EEDE"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769DA0" w14:textId="77777777" w:rsidR="00C521B3" w:rsidRPr="001B1679" w:rsidRDefault="00C521B3" w:rsidP="00015975">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014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0E2A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E502C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876C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11B51" w14:textId="77777777" w:rsidR="00C521B3" w:rsidRPr="001B1679" w:rsidRDefault="00C521B3" w:rsidP="00015975">
            <w:pPr>
              <w:pStyle w:val="TAL"/>
              <w:rPr>
                <w:sz w:val="16"/>
                <w:szCs w:val="16"/>
              </w:rPr>
            </w:pPr>
          </w:p>
        </w:tc>
      </w:tr>
      <w:tr w:rsidR="00C521B3" w14:paraId="729E447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5574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2395F" w14:textId="77777777" w:rsidR="00C521B3" w:rsidRPr="001B1679" w:rsidRDefault="00C521B3" w:rsidP="00015975">
            <w:pPr>
              <w:pStyle w:val="TAL"/>
              <w:rPr>
                <w:sz w:val="16"/>
                <w:szCs w:val="16"/>
              </w:rPr>
            </w:pPr>
            <w:r w:rsidRPr="001B1679">
              <w:rPr>
                <w:sz w:val="16"/>
                <w:szCs w:val="16"/>
              </w:rPr>
              <w:t>SP-231225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FF80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A405D"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40F3E"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9A71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C414D" w14:textId="77777777" w:rsidR="00C521B3" w:rsidRPr="001B1679" w:rsidRDefault="00C521B3" w:rsidP="00015975">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1EAF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EA2F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FF81D" w14:textId="77777777" w:rsidR="00C521B3" w:rsidRPr="001B1679" w:rsidRDefault="00C521B3" w:rsidP="00015975">
            <w:pPr>
              <w:pStyle w:val="TAL"/>
              <w:rPr>
                <w:sz w:val="16"/>
                <w:szCs w:val="16"/>
              </w:rPr>
            </w:pPr>
          </w:p>
        </w:tc>
      </w:tr>
      <w:tr w:rsidR="00C521B3" w14:paraId="5D76A7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500C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B24F7" w14:textId="77777777" w:rsidR="00C521B3" w:rsidRPr="001B1679" w:rsidRDefault="00C521B3" w:rsidP="00015975">
            <w:pPr>
              <w:pStyle w:val="TAL"/>
              <w:rPr>
                <w:sz w:val="16"/>
                <w:szCs w:val="16"/>
              </w:rPr>
            </w:pPr>
            <w:r w:rsidRPr="001B1679">
              <w:rPr>
                <w:sz w:val="16"/>
                <w:szCs w:val="16"/>
              </w:rPr>
              <w:t>SP-231226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5CF55"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F9AD0"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2FA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FD6C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FCD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2260E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D38E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D5A86" w14:textId="77777777" w:rsidR="00C521B3" w:rsidRPr="001B1679" w:rsidRDefault="00C521B3" w:rsidP="00015975">
            <w:pPr>
              <w:pStyle w:val="TAL"/>
              <w:rPr>
                <w:sz w:val="16"/>
                <w:szCs w:val="16"/>
              </w:rPr>
            </w:pPr>
          </w:p>
        </w:tc>
      </w:tr>
      <w:tr w:rsidR="00C521B3" w14:paraId="763482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9F3B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711EA" w14:textId="77777777" w:rsidR="00C521B3" w:rsidRPr="001B1679" w:rsidRDefault="00C521B3" w:rsidP="00015975">
            <w:pPr>
              <w:pStyle w:val="TAL"/>
              <w:rPr>
                <w:sz w:val="16"/>
                <w:szCs w:val="16"/>
              </w:rPr>
            </w:pPr>
            <w:r w:rsidRPr="001B1679">
              <w:rPr>
                <w:sz w:val="16"/>
                <w:szCs w:val="16"/>
              </w:rPr>
              <w:t>SP-231227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7097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2CA55"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69103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113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58F04"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C36D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18EC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F67F9" w14:textId="77777777" w:rsidR="00C521B3" w:rsidRPr="001B1679" w:rsidRDefault="00C521B3" w:rsidP="00015975">
            <w:pPr>
              <w:pStyle w:val="TAL"/>
              <w:rPr>
                <w:sz w:val="16"/>
                <w:szCs w:val="16"/>
              </w:rPr>
            </w:pPr>
          </w:p>
        </w:tc>
      </w:tr>
      <w:tr w:rsidR="00C521B3" w14:paraId="34A18D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765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44CD1" w14:textId="77777777" w:rsidR="00C521B3" w:rsidRPr="001B1679" w:rsidRDefault="00C521B3" w:rsidP="00015975">
            <w:pPr>
              <w:pStyle w:val="TAL"/>
              <w:rPr>
                <w:sz w:val="16"/>
                <w:szCs w:val="16"/>
              </w:rPr>
            </w:pPr>
            <w:r w:rsidRPr="001B1679">
              <w:rPr>
                <w:sz w:val="16"/>
                <w:szCs w:val="16"/>
              </w:rPr>
              <w:t>SP-231228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3938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FF605"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DE2F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95D6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60DD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FD9E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7E50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9795C" w14:textId="77777777" w:rsidR="00C521B3" w:rsidRPr="001B1679" w:rsidRDefault="00C521B3" w:rsidP="00015975">
            <w:pPr>
              <w:pStyle w:val="TAL"/>
              <w:rPr>
                <w:sz w:val="16"/>
                <w:szCs w:val="16"/>
              </w:rPr>
            </w:pPr>
          </w:p>
        </w:tc>
      </w:tr>
      <w:tr w:rsidR="00C521B3" w14:paraId="2CFA18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BE769"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984E1" w14:textId="77777777" w:rsidR="00C521B3" w:rsidRPr="001B1679" w:rsidRDefault="00C521B3" w:rsidP="00015975">
            <w:pPr>
              <w:pStyle w:val="TAL"/>
              <w:rPr>
                <w:sz w:val="16"/>
                <w:szCs w:val="16"/>
              </w:rPr>
            </w:pPr>
            <w:r w:rsidRPr="001B1679">
              <w:rPr>
                <w:sz w:val="16"/>
                <w:szCs w:val="16"/>
              </w:rPr>
              <w:t>SP-231229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B8E7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6610D" w14:textId="77777777" w:rsidR="00C521B3" w:rsidRPr="001B1679" w:rsidRDefault="00C521B3" w:rsidP="00015975">
            <w:pPr>
              <w:pStyle w:val="TAL"/>
              <w:rPr>
                <w:sz w:val="16"/>
                <w:szCs w:val="16"/>
              </w:rPr>
            </w:pPr>
            <w:r w:rsidRPr="001B1679">
              <w:rPr>
                <w:sz w:val="16"/>
                <w:szCs w:val="16"/>
              </w:rPr>
              <w:t>26.512 CR0041R4 (Rel-18, 'B'): [5GMS_Pro_Ph2] Event exposure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65EB11" w14:textId="77777777" w:rsidR="00C521B3" w:rsidRPr="001B1679" w:rsidRDefault="00C521B3" w:rsidP="00015975">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7BF9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F056F"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0690A" w14:textId="77777777" w:rsidR="00C521B3" w:rsidRPr="001B1679" w:rsidRDefault="00C521B3" w:rsidP="00015975">
            <w:pPr>
              <w:pStyle w:val="TAL"/>
              <w:rPr>
                <w:sz w:val="16"/>
                <w:szCs w:val="16"/>
              </w:rPr>
            </w:pPr>
            <w:r w:rsidRPr="001B1679">
              <w:rPr>
                <w:sz w:val="16"/>
                <w:szCs w:val="16"/>
              </w:rPr>
              <w:t>Revision of S4-231633, agreed at SA4#126 in CR Pack SP-231379.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A65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1042E" w14:textId="77777777" w:rsidR="00C521B3" w:rsidRPr="001B1679" w:rsidRDefault="00C521B3" w:rsidP="00015975">
            <w:pPr>
              <w:pStyle w:val="TAL"/>
              <w:rPr>
                <w:sz w:val="16"/>
                <w:szCs w:val="16"/>
              </w:rPr>
            </w:pPr>
          </w:p>
        </w:tc>
      </w:tr>
      <w:tr w:rsidR="00C521B3" w14:paraId="3245A6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B0921"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9DFFA" w14:textId="77777777" w:rsidR="00C521B3" w:rsidRPr="001B1679" w:rsidRDefault="00C521B3" w:rsidP="00015975">
            <w:pPr>
              <w:pStyle w:val="TAL"/>
              <w:rPr>
                <w:sz w:val="16"/>
                <w:szCs w:val="16"/>
              </w:rPr>
            </w:pPr>
            <w:r w:rsidRPr="001B1679">
              <w:rPr>
                <w:sz w:val="16"/>
                <w:szCs w:val="16"/>
              </w:rPr>
              <w:t>SP-231230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23B0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E969D" w14:textId="77777777" w:rsidR="00C521B3" w:rsidRPr="001B1679" w:rsidRDefault="00C521B3" w:rsidP="00015975">
            <w:pPr>
              <w:pStyle w:val="TAL"/>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4EB8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CD3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ED2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5883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7890E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CF592" w14:textId="77777777" w:rsidR="00C521B3" w:rsidRPr="001B1679" w:rsidRDefault="00C521B3" w:rsidP="00015975">
            <w:pPr>
              <w:pStyle w:val="TAL"/>
              <w:rPr>
                <w:sz w:val="16"/>
                <w:szCs w:val="16"/>
              </w:rPr>
            </w:pPr>
          </w:p>
        </w:tc>
      </w:tr>
      <w:tr w:rsidR="00C521B3" w14:paraId="7D3FF1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6BDC9"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BA321" w14:textId="77777777" w:rsidR="00C521B3" w:rsidRPr="001B1679" w:rsidRDefault="00C521B3" w:rsidP="00015975">
            <w:pPr>
              <w:pStyle w:val="TAL"/>
              <w:rPr>
                <w:sz w:val="16"/>
                <w:szCs w:val="16"/>
              </w:rPr>
            </w:pPr>
            <w:r w:rsidRPr="001B1679">
              <w:rPr>
                <w:sz w:val="16"/>
                <w:szCs w:val="16"/>
              </w:rPr>
              <w:t>SP-231231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E246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716C0" w14:textId="77777777" w:rsidR="00C521B3" w:rsidRPr="001B1679" w:rsidRDefault="00C521B3" w:rsidP="00015975">
            <w:pPr>
              <w:pStyle w:val="TAL"/>
              <w:rPr>
                <w:sz w:val="16"/>
                <w:szCs w:val="16"/>
              </w:rPr>
            </w:pPr>
            <w:r w:rsidRPr="001B1679">
              <w:rPr>
                <w:sz w:val="16"/>
                <w:szCs w:val="16"/>
              </w:rPr>
              <w:t>SA WG4 Chair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60987F" w14:textId="77777777" w:rsidR="00C521B3" w:rsidRPr="001B1679" w:rsidRDefault="00C521B3" w:rsidP="00015975">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7045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FDA2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DF9C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4382E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0F83C" w14:textId="77777777" w:rsidR="00C521B3" w:rsidRPr="001B1679" w:rsidRDefault="00C521B3" w:rsidP="00015975">
            <w:pPr>
              <w:pStyle w:val="TAL"/>
              <w:rPr>
                <w:sz w:val="16"/>
                <w:szCs w:val="16"/>
              </w:rPr>
            </w:pPr>
          </w:p>
        </w:tc>
      </w:tr>
      <w:tr w:rsidR="00C521B3" w14:paraId="66A139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B2EEA"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38E6A" w14:textId="77777777" w:rsidR="00C521B3" w:rsidRPr="001B1679" w:rsidRDefault="00C521B3" w:rsidP="00015975">
            <w:pPr>
              <w:pStyle w:val="TAL"/>
              <w:rPr>
                <w:sz w:val="16"/>
                <w:szCs w:val="16"/>
              </w:rPr>
            </w:pPr>
            <w:r w:rsidRPr="001B1679">
              <w:rPr>
                <w:sz w:val="16"/>
                <w:szCs w:val="16"/>
              </w:rPr>
              <w:t>SP-231232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B565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B4B27" w14:textId="77777777" w:rsidR="00C521B3" w:rsidRPr="001B1679" w:rsidRDefault="00C521B3" w:rsidP="00015975">
            <w:pPr>
              <w:pStyle w:val="TAL"/>
              <w:rPr>
                <w:sz w:val="16"/>
                <w:szCs w:val="16"/>
              </w:rPr>
            </w:pPr>
            <w:r w:rsidRPr="001B1679">
              <w:rPr>
                <w:sz w:val="16"/>
                <w:szCs w:val="16"/>
              </w:rPr>
              <w:t>New 3GPP codec for Immersive Voice and Audio Services (IVAS)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CED5F6" w14:textId="77777777" w:rsidR="00C521B3" w:rsidRPr="001B1679" w:rsidRDefault="00C521B3" w:rsidP="00015975">
            <w:pPr>
              <w:pStyle w:val="TAL"/>
              <w:rPr>
                <w:sz w:val="16"/>
                <w:szCs w:val="16"/>
              </w:rPr>
            </w:pPr>
            <w:r w:rsidRPr="001B1679">
              <w:rPr>
                <w:sz w:val="16"/>
                <w:szCs w:val="16"/>
              </w:rPr>
              <w:t xml:space="preserve">Dolby Laboratories Inc., Ericsson LM, Fraunhofer IIS, Huawei Technologies Co Ltd., Nokia Corporation, NTT, Orange, Panasonic Holdings Corporation, Philips International B.V., Qualcomm Incorporated, </w:t>
            </w:r>
            <w:proofErr w:type="spellStart"/>
            <w:r w:rsidRPr="001B1679">
              <w:rPr>
                <w:sz w:val="16"/>
                <w:szCs w:val="16"/>
              </w:rPr>
              <w:t>VoiceAge</w:t>
            </w:r>
            <w:proofErr w:type="spellEnd"/>
            <w:r w:rsidRPr="001B1679">
              <w:rPr>
                <w:sz w:val="16"/>
                <w:szCs w:val="16"/>
              </w:rPr>
              <w:t xml:space="preserve"> Corporation, Cadence Design Systems Inc., 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2FA1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0EE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A677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AF2B2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632A1" w14:textId="77777777" w:rsidR="00C521B3" w:rsidRPr="001B1679" w:rsidRDefault="00C521B3" w:rsidP="00015975">
            <w:pPr>
              <w:pStyle w:val="TAL"/>
              <w:rPr>
                <w:sz w:val="16"/>
                <w:szCs w:val="16"/>
              </w:rPr>
            </w:pPr>
          </w:p>
        </w:tc>
      </w:tr>
      <w:tr w:rsidR="00C521B3" w14:paraId="589127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EB754" w14:textId="77777777" w:rsidR="00C521B3" w:rsidRPr="001B1679" w:rsidRDefault="00C521B3" w:rsidP="00015975">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BF9AA" w14:textId="77777777" w:rsidR="00C521B3" w:rsidRPr="001B1679" w:rsidRDefault="00C521B3" w:rsidP="00015975">
            <w:pPr>
              <w:pStyle w:val="TAL"/>
              <w:rPr>
                <w:sz w:val="16"/>
                <w:szCs w:val="16"/>
              </w:rPr>
            </w:pPr>
            <w:r w:rsidRPr="001B1679">
              <w:rPr>
                <w:sz w:val="16"/>
                <w:szCs w:val="16"/>
              </w:rPr>
              <w:t>SP-231233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5DB07"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08771" w14:textId="77777777" w:rsidR="00C521B3" w:rsidRPr="001B1679" w:rsidRDefault="00C521B3" w:rsidP="00015975">
            <w:pPr>
              <w:pStyle w:val="TAL"/>
              <w:rPr>
                <w:sz w:val="16"/>
                <w:szCs w:val="16"/>
              </w:rPr>
            </w:pPr>
            <w:r w:rsidRPr="001B1679">
              <w:rPr>
                <w:sz w:val="16"/>
                <w:szCs w:val="16"/>
              </w:rPr>
              <w:t>SA WG2 Chair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8C31B"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1C0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1976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951B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0750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76DEF" w14:textId="77777777" w:rsidR="00C521B3" w:rsidRPr="001B1679" w:rsidRDefault="00C521B3" w:rsidP="00015975">
            <w:pPr>
              <w:pStyle w:val="TAL"/>
              <w:rPr>
                <w:sz w:val="16"/>
                <w:szCs w:val="16"/>
              </w:rPr>
            </w:pPr>
          </w:p>
        </w:tc>
      </w:tr>
      <w:tr w:rsidR="00C521B3" w14:paraId="12B753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673B4" w14:textId="77777777" w:rsidR="00C521B3" w:rsidRPr="001B1679" w:rsidRDefault="00C521B3" w:rsidP="00015975">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9702" w14:textId="77777777" w:rsidR="00C521B3" w:rsidRPr="001B1679" w:rsidRDefault="00C521B3" w:rsidP="00015975">
            <w:pPr>
              <w:pStyle w:val="TAL"/>
              <w:rPr>
                <w:sz w:val="16"/>
                <w:szCs w:val="16"/>
              </w:rPr>
            </w:pPr>
            <w:r w:rsidRPr="001B1679">
              <w:rPr>
                <w:sz w:val="16"/>
                <w:szCs w:val="16"/>
              </w:rPr>
              <w:t>SP-231234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B00A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56AE6" w14:textId="77777777" w:rsidR="00C521B3" w:rsidRPr="001B1679" w:rsidRDefault="00C521B3" w:rsidP="00015975">
            <w:pPr>
              <w:pStyle w:val="TAL"/>
              <w:rPr>
                <w:sz w:val="16"/>
                <w:szCs w:val="16"/>
              </w:rPr>
            </w:pPr>
            <w:r w:rsidRPr="001B1679">
              <w:rPr>
                <w:sz w:val="16"/>
                <w:szCs w:val="16"/>
              </w:rPr>
              <w:t>CR agreed subject to a Working Agreement (23.501, Rel-18,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2DE0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CC9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7D4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5C15E" w14:textId="77777777" w:rsidR="00C521B3" w:rsidRPr="001B1679" w:rsidRDefault="00C521B3" w:rsidP="00015975">
            <w:pPr>
              <w:pStyle w:val="TAL"/>
              <w:rPr>
                <w:sz w:val="16"/>
                <w:szCs w:val="16"/>
              </w:rPr>
            </w:pPr>
            <w:r w:rsidRPr="001B1679">
              <w:rPr>
                <w:sz w:val="16"/>
                <w:szCs w:val="16"/>
              </w:rPr>
              <w:t>CR Subject to Working Agreement #60 (unchallenged, confirmed).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7FD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6F238" w14:textId="77777777" w:rsidR="00C521B3" w:rsidRPr="001B1679" w:rsidRDefault="00C521B3" w:rsidP="00015975">
            <w:pPr>
              <w:pStyle w:val="TAL"/>
              <w:rPr>
                <w:sz w:val="16"/>
                <w:szCs w:val="16"/>
              </w:rPr>
            </w:pPr>
          </w:p>
        </w:tc>
      </w:tr>
      <w:tr w:rsidR="00C521B3" w14:paraId="795D1C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99AD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6461C" w14:textId="77777777" w:rsidR="00C521B3" w:rsidRPr="001B1679" w:rsidRDefault="00C521B3" w:rsidP="00015975">
            <w:pPr>
              <w:pStyle w:val="TAL"/>
              <w:rPr>
                <w:sz w:val="16"/>
                <w:szCs w:val="16"/>
              </w:rPr>
            </w:pPr>
            <w:r w:rsidRPr="001B1679">
              <w:rPr>
                <w:sz w:val="16"/>
                <w:szCs w:val="16"/>
              </w:rPr>
              <w:t>SP-231235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C5A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48D56" w14:textId="77777777" w:rsidR="00C521B3" w:rsidRPr="001B1679" w:rsidRDefault="00C521B3" w:rsidP="00015975">
            <w:pPr>
              <w:pStyle w:val="TAL"/>
              <w:rPr>
                <w:sz w:val="16"/>
                <w:szCs w:val="16"/>
              </w:rPr>
            </w:pPr>
            <w:r w:rsidRPr="001B1679">
              <w:rPr>
                <w:sz w:val="16"/>
                <w:szCs w:val="16"/>
              </w:rPr>
              <w:t>CRs with issues raised after SA WG2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7F025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AC0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AFA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13D4F" w14:textId="77777777" w:rsidR="00C521B3" w:rsidRPr="001B1679" w:rsidRDefault="00C521B3" w:rsidP="00015975">
            <w:pPr>
              <w:pStyle w:val="TAL"/>
              <w:rPr>
                <w:sz w:val="16"/>
                <w:szCs w:val="16"/>
              </w:rPr>
            </w:pPr>
            <w:r w:rsidRPr="001B1679">
              <w:rPr>
                <w:sz w:val="16"/>
                <w:szCs w:val="16"/>
              </w:rPr>
              <w:t>23.288 CR0981R1 was noted. 23.288 CR0973R1 was noted. 23.502 CR4572R2 was noted The other CRs were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9B14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3BA40" w14:textId="77777777" w:rsidR="00C521B3" w:rsidRPr="001B1679" w:rsidRDefault="00C521B3" w:rsidP="00015975">
            <w:pPr>
              <w:pStyle w:val="TAL"/>
              <w:rPr>
                <w:sz w:val="16"/>
                <w:szCs w:val="16"/>
              </w:rPr>
            </w:pPr>
          </w:p>
        </w:tc>
      </w:tr>
      <w:tr w:rsidR="00C521B3" w14:paraId="39CEFD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C0E6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A94A" w14:textId="77777777" w:rsidR="00C521B3" w:rsidRPr="001B1679" w:rsidRDefault="00C521B3" w:rsidP="00015975">
            <w:pPr>
              <w:pStyle w:val="TAL"/>
              <w:rPr>
                <w:sz w:val="16"/>
                <w:szCs w:val="16"/>
              </w:rPr>
            </w:pPr>
            <w:r w:rsidRPr="001B1679">
              <w:rPr>
                <w:sz w:val="16"/>
                <w:szCs w:val="16"/>
              </w:rPr>
              <w:t>SP-231236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838D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ABDAC" w14:textId="77777777" w:rsidR="00C521B3" w:rsidRPr="001B1679" w:rsidRDefault="00C521B3" w:rsidP="00015975">
            <w:pPr>
              <w:pStyle w:val="TAL"/>
              <w:rPr>
                <w:sz w:val="16"/>
                <w:szCs w:val="16"/>
              </w:rPr>
            </w:pPr>
            <w:r w:rsidRPr="001B1679">
              <w:rPr>
                <w:sz w:val="16"/>
                <w:szCs w:val="16"/>
              </w:rPr>
              <w:t>SA WG2 CRs on 5G_CIoT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B304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F8B2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23E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6DE9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573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CEA22" w14:textId="77777777" w:rsidR="00C521B3" w:rsidRPr="001B1679" w:rsidRDefault="00C521B3" w:rsidP="00015975">
            <w:pPr>
              <w:pStyle w:val="TAL"/>
              <w:rPr>
                <w:sz w:val="16"/>
                <w:szCs w:val="16"/>
              </w:rPr>
            </w:pPr>
          </w:p>
        </w:tc>
      </w:tr>
      <w:tr w:rsidR="00C521B3" w14:paraId="2C8A18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7DD0C"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7FC76" w14:textId="77777777" w:rsidR="00C521B3" w:rsidRPr="001B1679" w:rsidRDefault="00C521B3" w:rsidP="00015975">
            <w:pPr>
              <w:pStyle w:val="TAL"/>
              <w:rPr>
                <w:sz w:val="16"/>
                <w:szCs w:val="16"/>
              </w:rPr>
            </w:pPr>
            <w:r w:rsidRPr="001B1679">
              <w:rPr>
                <w:sz w:val="16"/>
                <w:szCs w:val="16"/>
              </w:rPr>
              <w:t>SP-231237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3D12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43991" w14:textId="77777777" w:rsidR="00C521B3" w:rsidRPr="00D779B5" w:rsidRDefault="00C521B3" w:rsidP="00015975">
            <w:pPr>
              <w:pStyle w:val="TAL"/>
              <w:rPr>
                <w:sz w:val="16"/>
                <w:szCs w:val="16"/>
                <w:lang w:val="fr-FR"/>
              </w:rPr>
            </w:pPr>
            <w:r w:rsidRPr="00D779B5">
              <w:rPr>
                <w:sz w:val="16"/>
                <w:szCs w:val="16"/>
                <w:lang w:val="fr-FR"/>
              </w:rPr>
              <w:t>SA WG2 CRs on 5GS_Ph1,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51337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104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8C1D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AAF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0F8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7879A" w14:textId="77777777" w:rsidR="00C521B3" w:rsidRPr="001B1679" w:rsidRDefault="00C521B3" w:rsidP="00015975">
            <w:pPr>
              <w:pStyle w:val="TAL"/>
              <w:rPr>
                <w:sz w:val="16"/>
                <w:szCs w:val="16"/>
              </w:rPr>
            </w:pPr>
          </w:p>
        </w:tc>
      </w:tr>
      <w:tr w:rsidR="00C521B3" w14:paraId="1BC21B1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B3136"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BBACA" w14:textId="77777777" w:rsidR="00C521B3" w:rsidRPr="001B1679" w:rsidRDefault="00C521B3" w:rsidP="00015975">
            <w:pPr>
              <w:pStyle w:val="TAL"/>
              <w:rPr>
                <w:sz w:val="16"/>
                <w:szCs w:val="16"/>
              </w:rPr>
            </w:pPr>
            <w:r w:rsidRPr="001B1679">
              <w:rPr>
                <w:sz w:val="16"/>
                <w:szCs w:val="16"/>
              </w:rPr>
              <w:t>SP-231238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986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A3318" w14:textId="77777777" w:rsidR="00C521B3" w:rsidRPr="001B1679" w:rsidRDefault="00C521B3" w:rsidP="00015975">
            <w:pPr>
              <w:pStyle w:val="TAL"/>
              <w:rPr>
                <w:sz w:val="16"/>
                <w:szCs w:val="16"/>
              </w:rPr>
            </w:pPr>
            <w:r w:rsidRPr="001B1679">
              <w:rPr>
                <w:sz w:val="16"/>
                <w:szCs w:val="16"/>
              </w:rPr>
              <w:t>SA WG2 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7190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7FE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6AB1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ED2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C3C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E9E77" w14:textId="77777777" w:rsidR="00C521B3" w:rsidRPr="001B1679" w:rsidRDefault="00C521B3" w:rsidP="00015975">
            <w:pPr>
              <w:pStyle w:val="TAL"/>
              <w:rPr>
                <w:sz w:val="16"/>
                <w:szCs w:val="16"/>
              </w:rPr>
            </w:pPr>
          </w:p>
        </w:tc>
      </w:tr>
      <w:tr w:rsidR="00C521B3" w14:paraId="47F684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51ADE"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47942" w14:textId="77777777" w:rsidR="00C521B3" w:rsidRPr="001B1679" w:rsidRDefault="00C521B3" w:rsidP="00015975">
            <w:pPr>
              <w:pStyle w:val="TAL"/>
              <w:rPr>
                <w:sz w:val="16"/>
                <w:szCs w:val="16"/>
              </w:rPr>
            </w:pPr>
            <w:r w:rsidRPr="001B1679">
              <w:rPr>
                <w:sz w:val="16"/>
                <w:szCs w:val="16"/>
              </w:rPr>
              <w:t>SP-231239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1CC52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51974" w14:textId="77777777" w:rsidR="00C521B3" w:rsidRPr="00D779B5" w:rsidRDefault="00C521B3" w:rsidP="00015975">
            <w:pPr>
              <w:pStyle w:val="TAL"/>
              <w:rPr>
                <w:sz w:val="16"/>
                <w:szCs w:val="16"/>
                <w:lang w:val="fr-FR"/>
              </w:rPr>
            </w:pPr>
            <w:r w:rsidRPr="00D779B5">
              <w:rPr>
                <w:sz w:val="16"/>
                <w:szCs w:val="16"/>
                <w:lang w:val="fr-FR"/>
              </w:rPr>
              <w:t>SA WG2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6E434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776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ABEF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C936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F74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56D80" w14:textId="77777777" w:rsidR="00C521B3" w:rsidRPr="001B1679" w:rsidRDefault="00C521B3" w:rsidP="00015975">
            <w:pPr>
              <w:pStyle w:val="TAL"/>
              <w:rPr>
                <w:sz w:val="16"/>
                <w:szCs w:val="16"/>
              </w:rPr>
            </w:pPr>
          </w:p>
        </w:tc>
      </w:tr>
      <w:tr w:rsidR="00C521B3" w14:paraId="562830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889F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09F2C" w14:textId="77777777" w:rsidR="00C521B3" w:rsidRPr="001B1679" w:rsidRDefault="00C521B3" w:rsidP="00015975">
            <w:pPr>
              <w:pStyle w:val="TAL"/>
              <w:rPr>
                <w:sz w:val="16"/>
                <w:szCs w:val="16"/>
              </w:rPr>
            </w:pPr>
            <w:r w:rsidRPr="001B1679">
              <w:rPr>
                <w:sz w:val="16"/>
                <w:szCs w:val="16"/>
              </w:rPr>
              <w:t>SP-231240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70C7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4FA08" w14:textId="77777777" w:rsidR="00C521B3" w:rsidRPr="00D779B5" w:rsidRDefault="00C521B3" w:rsidP="00015975">
            <w:pPr>
              <w:pStyle w:val="TAL"/>
              <w:rPr>
                <w:sz w:val="16"/>
                <w:szCs w:val="16"/>
                <w:lang w:val="fr-FR"/>
              </w:rPr>
            </w:pPr>
            <w:r w:rsidRPr="00D779B5">
              <w:rPr>
                <w:sz w:val="16"/>
                <w:szCs w:val="16"/>
                <w:lang w:val="fr-FR"/>
              </w:rPr>
              <w:t>SA WG2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8DA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23E6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1E0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2DF1C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10D9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38A2A" w14:textId="77777777" w:rsidR="00C521B3" w:rsidRPr="001B1679" w:rsidRDefault="00C521B3" w:rsidP="00015975">
            <w:pPr>
              <w:pStyle w:val="TAL"/>
              <w:rPr>
                <w:sz w:val="16"/>
                <w:szCs w:val="16"/>
              </w:rPr>
            </w:pPr>
          </w:p>
        </w:tc>
      </w:tr>
      <w:tr w:rsidR="00C521B3" w14:paraId="0722B3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9E37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7D813" w14:textId="77777777" w:rsidR="00C521B3" w:rsidRPr="001B1679" w:rsidRDefault="00C521B3" w:rsidP="00015975">
            <w:pPr>
              <w:pStyle w:val="TAL"/>
              <w:rPr>
                <w:sz w:val="16"/>
                <w:szCs w:val="16"/>
              </w:rPr>
            </w:pPr>
            <w:r w:rsidRPr="001B1679">
              <w:rPr>
                <w:sz w:val="16"/>
                <w:szCs w:val="16"/>
              </w:rPr>
              <w:t>SP-231241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8F8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F22D5" w14:textId="77777777" w:rsidR="00C521B3" w:rsidRPr="001B1679" w:rsidRDefault="00C521B3" w:rsidP="00015975">
            <w:pPr>
              <w:pStyle w:val="TAL"/>
              <w:rPr>
                <w:sz w:val="16"/>
                <w:szCs w:val="16"/>
              </w:rPr>
            </w:pPr>
            <w:r w:rsidRPr="001B1679">
              <w:rPr>
                <w:sz w:val="16"/>
                <w:szCs w:val="16"/>
              </w:rPr>
              <w:t>SA WG2 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7FDE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352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362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3699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7726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DC59C" w14:textId="77777777" w:rsidR="00C521B3" w:rsidRPr="001B1679" w:rsidRDefault="00C521B3" w:rsidP="00015975">
            <w:pPr>
              <w:pStyle w:val="TAL"/>
              <w:rPr>
                <w:sz w:val="16"/>
                <w:szCs w:val="16"/>
              </w:rPr>
            </w:pPr>
          </w:p>
        </w:tc>
      </w:tr>
      <w:tr w:rsidR="00C521B3" w14:paraId="125190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3E8C5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B6A51" w14:textId="77777777" w:rsidR="00C521B3" w:rsidRPr="001B1679" w:rsidRDefault="00C521B3" w:rsidP="00015975">
            <w:pPr>
              <w:pStyle w:val="TAL"/>
              <w:rPr>
                <w:sz w:val="16"/>
                <w:szCs w:val="16"/>
              </w:rPr>
            </w:pPr>
            <w:r w:rsidRPr="001B1679">
              <w:rPr>
                <w:sz w:val="16"/>
                <w:szCs w:val="16"/>
              </w:rPr>
              <w:t>SP-231242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A93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AE31A" w14:textId="77777777" w:rsidR="00C521B3" w:rsidRPr="001B1679" w:rsidRDefault="00C521B3" w:rsidP="00015975">
            <w:pPr>
              <w:pStyle w:val="TAL"/>
              <w:rPr>
                <w:sz w:val="16"/>
                <w:szCs w:val="16"/>
              </w:rPr>
            </w:pPr>
            <w:r w:rsidRPr="001B1679">
              <w:rPr>
                <w:sz w:val="16"/>
                <w:szCs w:val="16"/>
              </w:rPr>
              <w:t>SA WG2 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E74A4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9DD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F41B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9CC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856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40C1A5" w14:textId="77777777" w:rsidR="00C521B3" w:rsidRPr="001B1679" w:rsidRDefault="00C521B3" w:rsidP="00015975">
            <w:pPr>
              <w:pStyle w:val="TAL"/>
              <w:rPr>
                <w:sz w:val="16"/>
                <w:szCs w:val="16"/>
              </w:rPr>
            </w:pPr>
          </w:p>
        </w:tc>
      </w:tr>
      <w:tr w:rsidR="00C521B3" w14:paraId="2CB7E71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F316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7CC7B" w14:textId="77777777" w:rsidR="00C521B3" w:rsidRPr="001B1679" w:rsidRDefault="00C521B3" w:rsidP="00015975">
            <w:pPr>
              <w:pStyle w:val="TAL"/>
              <w:rPr>
                <w:sz w:val="16"/>
                <w:szCs w:val="16"/>
              </w:rPr>
            </w:pPr>
            <w:r w:rsidRPr="001B1679">
              <w:rPr>
                <w:sz w:val="16"/>
                <w:szCs w:val="16"/>
              </w:rPr>
              <w:t>SP-231243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C792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FB6CA" w14:textId="77777777" w:rsidR="00C521B3" w:rsidRPr="00D779B5" w:rsidRDefault="00C521B3" w:rsidP="00015975">
            <w:pPr>
              <w:pStyle w:val="TAL"/>
              <w:rPr>
                <w:sz w:val="16"/>
                <w:szCs w:val="16"/>
                <w:lang w:val="fr-FR"/>
              </w:rPr>
            </w:pPr>
            <w:r w:rsidRPr="00D779B5">
              <w:rPr>
                <w:sz w:val="16"/>
                <w:szCs w:val="16"/>
                <w:lang w:val="fr-FR"/>
              </w:rPr>
              <w:t>SA WG2 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4280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009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BA4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54C5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E23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08841" w14:textId="77777777" w:rsidR="00C521B3" w:rsidRPr="001B1679" w:rsidRDefault="00C521B3" w:rsidP="00015975">
            <w:pPr>
              <w:pStyle w:val="TAL"/>
              <w:rPr>
                <w:sz w:val="16"/>
                <w:szCs w:val="16"/>
              </w:rPr>
            </w:pPr>
          </w:p>
        </w:tc>
      </w:tr>
      <w:tr w:rsidR="00C521B3" w14:paraId="12BBEF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9A0D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C547D" w14:textId="77777777" w:rsidR="00C521B3" w:rsidRPr="001B1679" w:rsidRDefault="00C521B3" w:rsidP="00015975">
            <w:pPr>
              <w:pStyle w:val="TAL"/>
              <w:rPr>
                <w:sz w:val="16"/>
                <w:szCs w:val="16"/>
              </w:rPr>
            </w:pPr>
            <w:r w:rsidRPr="001B1679">
              <w:rPr>
                <w:sz w:val="16"/>
                <w:szCs w:val="16"/>
              </w:rPr>
              <w:t>SP-231244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1206F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21D7A" w14:textId="77777777" w:rsidR="00C521B3" w:rsidRPr="00D779B5" w:rsidRDefault="00C521B3" w:rsidP="00015975">
            <w:pPr>
              <w:pStyle w:val="TAL"/>
              <w:rPr>
                <w:sz w:val="16"/>
                <w:szCs w:val="16"/>
                <w:lang w:val="fr-FR"/>
              </w:rPr>
            </w:pPr>
            <w:r w:rsidRPr="00D779B5">
              <w:rPr>
                <w:sz w:val="16"/>
                <w:szCs w:val="16"/>
                <w:lang w:val="fr-FR"/>
              </w:rPr>
              <w:t>SA WG2 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1B2C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548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665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B0902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739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C9850" w14:textId="77777777" w:rsidR="00C521B3" w:rsidRPr="001B1679" w:rsidRDefault="00C521B3" w:rsidP="00015975">
            <w:pPr>
              <w:pStyle w:val="TAL"/>
              <w:rPr>
                <w:sz w:val="16"/>
                <w:szCs w:val="16"/>
              </w:rPr>
            </w:pPr>
          </w:p>
        </w:tc>
      </w:tr>
      <w:tr w:rsidR="00C521B3" w14:paraId="6A9A41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49C4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CD37E" w14:textId="77777777" w:rsidR="00C521B3" w:rsidRPr="001B1679" w:rsidRDefault="00C521B3" w:rsidP="00015975">
            <w:pPr>
              <w:pStyle w:val="TAL"/>
              <w:rPr>
                <w:sz w:val="16"/>
                <w:szCs w:val="16"/>
              </w:rPr>
            </w:pPr>
            <w:r w:rsidRPr="001B1679">
              <w:rPr>
                <w:sz w:val="16"/>
                <w:szCs w:val="16"/>
              </w:rPr>
              <w:t>SP-231245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CA78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78D35" w14:textId="77777777" w:rsidR="00C521B3" w:rsidRPr="001B1679" w:rsidRDefault="00C521B3" w:rsidP="00015975">
            <w:pPr>
              <w:pStyle w:val="TAL"/>
              <w:rPr>
                <w:sz w:val="16"/>
                <w:szCs w:val="16"/>
              </w:rPr>
            </w:pPr>
            <w:r w:rsidRPr="001B1679">
              <w:rPr>
                <w:sz w:val="16"/>
                <w:szCs w:val="16"/>
              </w:rPr>
              <w:t>SA WG2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0D76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5AB7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FF5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816F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5BA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33B64" w14:textId="77777777" w:rsidR="00C521B3" w:rsidRPr="001B1679" w:rsidRDefault="00C521B3" w:rsidP="00015975">
            <w:pPr>
              <w:pStyle w:val="TAL"/>
              <w:rPr>
                <w:sz w:val="16"/>
                <w:szCs w:val="16"/>
              </w:rPr>
            </w:pPr>
          </w:p>
        </w:tc>
      </w:tr>
      <w:tr w:rsidR="00C521B3" w14:paraId="01C418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6DB0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D1851" w14:textId="77777777" w:rsidR="00C521B3" w:rsidRPr="001B1679" w:rsidRDefault="00C521B3" w:rsidP="00015975">
            <w:pPr>
              <w:pStyle w:val="TAL"/>
              <w:rPr>
                <w:sz w:val="16"/>
                <w:szCs w:val="16"/>
              </w:rPr>
            </w:pPr>
            <w:r w:rsidRPr="001B1679">
              <w:rPr>
                <w:sz w:val="16"/>
                <w:szCs w:val="16"/>
              </w:rPr>
              <w:t>SP-231246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AE2E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F549E" w14:textId="77777777" w:rsidR="00C521B3" w:rsidRPr="00D779B5" w:rsidRDefault="00C521B3" w:rsidP="00015975">
            <w:pPr>
              <w:pStyle w:val="TAL"/>
              <w:rPr>
                <w:sz w:val="16"/>
                <w:szCs w:val="16"/>
                <w:lang w:val="fr-FR"/>
              </w:rPr>
            </w:pPr>
            <w:r w:rsidRPr="00D779B5">
              <w:rPr>
                <w:sz w:val="16"/>
                <w:szCs w:val="16"/>
                <w:lang w:val="fr-FR"/>
              </w:rPr>
              <w:t>SA WG2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6DFA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6B16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0FEE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80DEF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71A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E4619" w14:textId="77777777" w:rsidR="00C521B3" w:rsidRPr="001B1679" w:rsidRDefault="00C521B3" w:rsidP="00015975">
            <w:pPr>
              <w:pStyle w:val="TAL"/>
              <w:rPr>
                <w:sz w:val="16"/>
                <w:szCs w:val="16"/>
              </w:rPr>
            </w:pPr>
          </w:p>
        </w:tc>
      </w:tr>
      <w:tr w:rsidR="00C521B3" w14:paraId="2C1C678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C3E5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F17DEF" w14:textId="77777777" w:rsidR="00C521B3" w:rsidRPr="001B1679" w:rsidRDefault="00C521B3" w:rsidP="00015975">
            <w:pPr>
              <w:pStyle w:val="TAL"/>
              <w:rPr>
                <w:sz w:val="16"/>
                <w:szCs w:val="16"/>
              </w:rPr>
            </w:pPr>
            <w:r w:rsidRPr="001B1679">
              <w:rPr>
                <w:sz w:val="16"/>
                <w:szCs w:val="16"/>
              </w:rPr>
              <w:t>SP-231247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905E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34A3A" w14:textId="77777777" w:rsidR="00C521B3" w:rsidRPr="001B1679" w:rsidRDefault="00C521B3" w:rsidP="00015975">
            <w:pPr>
              <w:pStyle w:val="TAL"/>
              <w:rPr>
                <w:sz w:val="16"/>
                <w:szCs w:val="16"/>
              </w:rPr>
            </w:pPr>
            <w:r w:rsidRPr="001B1679">
              <w:rPr>
                <w:sz w:val="16"/>
                <w:szCs w:val="16"/>
              </w:rPr>
              <w:t>SA WG2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3637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BC89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BF6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EFEA9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7F76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BF680" w14:textId="77777777" w:rsidR="00C521B3" w:rsidRPr="001B1679" w:rsidRDefault="00C521B3" w:rsidP="00015975">
            <w:pPr>
              <w:pStyle w:val="TAL"/>
              <w:rPr>
                <w:sz w:val="16"/>
                <w:szCs w:val="16"/>
              </w:rPr>
            </w:pPr>
          </w:p>
        </w:tc>
      </w:tr>
      <w:tr w:rsidR="00C521B3" w14:paraId="551FB8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CE73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EC06E" w14:textId="77777777" w:rsidR="00C521B3" w:rsidRPr="001B1679" w:rsidRDefault="00C521B3" w:rsidP="00015975">
            <w:pPr>
              <w:pStyle w:val="TAL"/>
              <w:rPr>
                <w:sz w:val="16"/>
                <w:szCs w:val="16"/>
              </w:rPr>
            </w:pPr>
            <w:r w:rsidRPr="001B1679">
              <w:rPr>
                <w:sz w:val="16"/>
                <w:szCs w:val="16"/>
              </w:rPr>
              <w:t>SP-231248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936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E52A2" w14:textId="77777777" w:rsidR="00C521B3" w:rsidRPr="00D779B5" w:rsidRDefault="00C521B3" w:rsidP="00015975">
            <w:pPr>
              <w:pStyle w:val="TAL"/>
              <w:rPr>
                <w:sz w:val="16"/>
                <w:szCs w:val="16"/>
                <w:lang w:val="fr-FR"/>
              </w:rPr>
            </w:pPr>
            <w:r w:rsidRPr="00D779B5">
              <w:rPr>
                <w:sz w:val="16"/>
                <w:szCs w:val="16"/>
                <w:lang w:val="fr-FR"/>
              </w:rPr>
              <w:t>SA WG2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54C6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EB93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43A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4DE5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9BCC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B699E" w14:textId="77777777" w:rsidR="00C521B3" w:rsidRPr="001B1679" w:rsidRDefault="00C521B3" w:rsidP="00015975">
            <w:pPr>
              <w:pStyle w:val="TAL"/>
              <w:rPr>
                <w:sz w:val="16"/>
                <w:szCs w:val="16"/>
              </w:rPr>
            </w:pPr>
          </w:p>
        </w:tc>
      </w:tr>
      <w:tr w:rsidR="00C521B3" w14:paraId="305F8D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2BD8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DC29A" w14:textId="77777777" w:rsidR="00C521B3" w:rsidRPr="001B1679" w:rsidRDefault="00C521B3" w:rsidP="00015975">
            <w:pPr>
              <w:pStyle w:val="TAL"/>
              <w:rPr>
                <w:sz w:val="16"/>
                <w:szCs w:val="16"/>
              </w:rPr>
            </w:pPr>
            <w:r w:rsidRPr="001B1679">
              <w:rPr>
                <w:sz w:val="16"/>
                <w:szCs w:val="16"/>
              </w:rPr>
              <w:t>SP-231249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F70A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08C6E" w14:textId="77777777" w:rsidR="00C521B3" w:rsidRPr="001B1679" w:rsidRDefault="00C521B3" w:rsidP="00015975">
            <w:pPr>
              <w:pStyle w:val="TAL"/>
              <w:rPr>
                <w:sz w:val="16"/>
                <w:szCs w:val="16"/>
              </w:rPr>
            </w:pPr>
            <w:r w:rsidRPr="001B1679">
              <w:rPr>
                <w:sz w:val="16"/>
                <w:szCs w:val="16"/>
              </w:rPr>
              <w:t>SA WG2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583DC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742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CD2E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77D0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50D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46CD2" w14:textId="77777777" w:rsidR="00C521B3" w:rsidRPr="001B1679" w:rsidRDefault="00C521B3" w:rsidP="00015975">
            <w:pPr>
              <w:pStyle w:val="TAL"/>
              <w:rPr>
                <w:sz w:val="16"/>
                <w:szCs w:val="16"/>
              </w:rPr>
            </w:pPr>
          </w:p>
        </w:tc>
      </w:tr>
      <w:tr w:rsidR="00C521B3" w14:paraId="5B2B9E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699E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BAE01" w14:textId="77777777" w:rsidR="00C521B3" w:rsidRPr="001B1679" w:rsidRDefault="00C521B3" w:rsidP="00015975">
            <w:pPr>
              <w:pStyle w:val="TAL"/>
              <w:rPr>
                <w:sz w:val="16"/>
                <w:szCs w:val="16"/>
              </w:rPr>
            </w:pPr>
            <w:r w:rsidRPr="001B1679">
              <w:rPr>
                <w:sz w:val="16"/>
                <w:szCs w:val="16"/>
              </w:rPr>
              <w:t>SP-231250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F29D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4EFE6" w14:textId="77777777" w:rsidR="00C521B3" w:rsidRPr="00D779B5" w:rsidRDefault="00C521B3" w:rsidP="00015975">
            <w:pPr>
              <w:pStyle w:val="TAL"/>
              <w:rPr>
                <w:sz w:val="16"/>
                <w:szCs w:val="16"/>
                <w:lang w:val="fr-FR"/>
              </w:rPr>
            </w:pPr>
            <w:r w:rsidRPr="00D779B5">
              <w:rPr>
                <w:sz w:val="16"/>
                <w:szCs w:val="16"/>
                <w:lang w:val="fr-FR"/>
              </w:rPr>
              <w:t>SA WG2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43FB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E39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3AB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CE33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DB9D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F375D" w14:textId="77777777" w:rsidR="00C521B3" w:rsidRPr="001B1679" w:rsidRDefault="00C521B3" w:rsidP="00015975">
            <w:pPr>
              <w:pStyle w:val="TAL"/>
              <w:rPr>
                <w:sz w:val="16"/>
                <w:szCs w:val="16"/>
              </w:rPr>
            </w:pPr>
          </w:p>
        </w:tc>
      </w:tr>
      <w:tr w:rsidR="00C521B3" w14:paraId="02D50F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BE1A0"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B8427" w14:textId="77777777" w:rsidR="00C521B3" w:rsidRPr="001B1679" w:rsidRDefault="00C521B3" w:rsidP="00015975">
            <w:pPr>
              <w:pStyle w:val="TAL"/>
              <w:rPr>
                <w:sz w:val="16"/>
                <w:szCs w:val="16"/>
              </w:rPr>
            </w:pPr>
            <w:r w:rsidRPr="001B1679">
              <w:rPr>
                <w:sz w:val="16"/>
                <w:szCs w:val="16"/>
              </w:rPr>
              <w:t>SP-231251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99B8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FFE81" w14:textId="77777777" w:rsidR="00C521B3" w:rsidRPr="00D779B5" w:rsidRDefault="00C521B3" w:rsidP="00015975">
            <w:pPr>
              <w:pStyle w:val="TAL"/>
              <w:rPr>
                <w:sz w:val="16"/>
                <w:szCs w:val="16"/>
                <w:lang w:val="fr-FR"/>
              </w:rPr>
            </w:pPr>
            <w:r w:rsidRPr="00D779B5">
              <w:rPr>
                <w:sz w:val="16"/>
                <w:szCs w:val="16"/>
                <w:lang w:val="fr-FR"/>
              </w:rPr>
              <w:t>SA WG2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375C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92D4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9DC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6385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6C8D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2D868" w14:textId="77777777" w:rsidR="00C521B3" w:rsidRPr="001B1679" w:rsidRDefault="00C521B3" w:rsidP="00015975">
            <w:pPr>
              <w:pStyle w:val="TAL"/>
              <w:rPr>
                <w:sz w:val="16"/>
                <w:szCs w:val="16"/>
              </w:rPr>
            </w:pPr>
          </w:p>
        </w:tc>
      </w:tr>
      <w:tr w:rsidR="00C521B3" w14:paraId="50DB1B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10AE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D34C3" w14:textId="77777777" w:rsidR="00C521B3" w:rsidRPr="001B1679" w:rsidRDefault="00C521B3" w:rsidP="00015975">
            <w:pPr>
              <w:pStyle w:val="TAL"/>
              <w:rPr>
                <w:sz w:val="16"/>
                <w:szCs w:val="16"/>
              </w:rPr>
            </w:pPr>
            <w:r w:rsidRPr="001B1679">
              <w:rPr>
                <w:sz w:val="16"/>
                <w:szCs w:val="16"/>
              </w:rPr>
              <w:t>SP-231252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E07A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9C587" w14:textId="77777777" w:rsidR="00C521B3" w:rsidRPr="001B1679" w:rsidRDefault="00C521B3" w:rsidP="00015975">
            <w:pPr>
              <w:pStyle w:val="TAL"/>
              <w:rPr>
                <w:sz w:val="16"/>
                <w:szCs w:val="16"/>
              </w:rPr>
            </w:pPr>
            <w:r w:rsidRPr="001B1679">
              <w:rPr>
                <w:sz w:val="16"/>
                <w:szCs w:val="16"/>
              </w:rPr>
              <w:t>SA WG2 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9B96C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2FA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90176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DEC00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AB9A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1B435" w14:textId="77777777" w:rsidR="00C521B3" w:rsidRPr="001B1679" w:rsidRDefault="00C521B3" w:rsidP="00015975">
            <w:pPr>
              <w:pStyle w:val="TAL"/>
              <w:rPr>
                <w:sz w:val="16"/>
                <w:szCs w:val="16"/>
              </w:rPr>
            </w:pPr>
          </w:p>
        </w:tc>
      </w:tr>
      <w:tr w:rsidR="00C521B3" w14:paraId="6B1083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D7E5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5C499" w14:textId="77777777" w:rsidR="00C521B3" w:rsidRPr="001B1679" w:rsidRDefault="00C521B3" w:rsidP="00015975">
            <w:pPr>
              <w:pStyle w:val="TAL"/>
              <w:rPr>
                <w:sz w:val="16"/>
                <w:szCs w:val="16"/>
              </w:rPr>
            </w:pPr>
            <w:r w:rsidRPr="001B1679">
              <w:rPr>
                <w:sz w:val="16"/>
                <w:szCs w:val="16"/>
              </w:rPr>
              <w:t>SP-231253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403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1EDA9" w14:textId="77777777" w:rsidR="00C521B3" w:rsidRPr="00D779B5" w:rsidRDefault="00C521B3" w:rsidP="00015975">
            <w:pPr>
              <w:pStyle w:val="TAL"/>
              <w:rPr>
                <w:sz w:val="16"/>
                <w:szCs w:val="16"/>
                <w:lang w:val="fr-FR"/>
              </w:rPr>
            </w:pPr>
            <w:r w:rsidRPr="00D779B5">
              <w:rPr>
                <w:sz w:val="16"/>
                <w:szCs w:val="16"/>
                <w:lang w:val="fr-FR"/>
              </w:rPr>
              <w:t>SA WG2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7554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0037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72220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8F738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4FE2D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E92BF" w14:textId="77777777" w:rsidR="00C521B3" w:rsidRPr="001B1679" w:rsidRDefault="00C521B3" w:rsidP="00015975">
            <w:pPr>
              <w:pStyle w:val="TAL"/>
              <w:rPr>
                <w:sz w:val="16"/>
                <w:szCs w:val="16"/>
              </w:rPr>
            </w:pPr>
          </w:p>
        </w:tc>
      </w:tr>
      <w:tr w:rsidR="00C521B3" w14:paraId="676300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439D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CFD99" w14:textId="77777777" w:rsidR="00C521B3" w:rsidRPr="001B1679" w:rsidRDefault="00C521B3" w:rsidP="00015975">
            <w:pPr>
              <w:pStyle w:val="TAL"/>
              <w:rPr>
                <w:sz w:val="16"/>
                <w:szCs w:val="16"/>
              </w:rPr>
            </w:pPr>
            <w:r w:rsidRPr="001B1679">
              <w:rPr>
                <w:sz w:val="16"/>
                <w:szCs w:val="16"/>
              </w:rPr>
              <w:t>SP-231254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9AB7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43972" w14:textId="77777777" w:rsidR="00C521B3" w:rsidRPr="001B1679" w:rsidRDefault="00C521B3" w:rsidP="00015975">
            <w:pPr>
              <w:pStyle w:val="TAL"/>
              <w:rPr>
                <w:sz w:val="16"/>
                <w:szCs w:val="16"/>
              </w:rPr>
            </w:pPr>
            <w:r w:rsidRPr="001B1679">
              <w:rPr>
                <w:sz w:val="16"/>
                <w:szCs w:val="16"/>
              </w:rPr>
              <w:t>SA WG2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C80E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9605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C144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E593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2587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8CF3B" w14:textId="77777777" w:rsidR="00C521B3" w:rsidRPr="001B1679" w:rsidRDefault="00C521B3" w:rsidP="00015975">
            <w:pPr>
              <w:pStyle w:val="TAL"/>
              <w:rPr>
                <w:sz w:val="16"/>
                <w:szCs w:val="16"/>
              </w:rPr>
            </w:pPr>
          </w:p>
        </w:tc>
      </w:tr>
      <w:tr w:rsidR="00C521B3" w14:paraId="385716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631C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057F0" w14:textId="77777777" w:rsidR="00C521B3" w:rsidRPr="001B1679" w:rsidRDefault="00C521B3" w:rsidP="00015975">
            <w:pPr>
              <w:pStyle w:val="TAL"/>
              <w:rPr>
                <w:sz w:val="16"/>
                <w:szCs w:val="16"/>
              </w:rPr>
            </w:pPr>
            <w:r w:rsidRPr="001B1679">
              <w:rPr>
                <w:sz w:val="16"/>
                <w:szCs w:val="16"/>
              </w:rPr>
              <w:t>SP-231255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A785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68501" w14:textId="77777777" w:rsidR="00C521B3" w:rsidRPr="001B1679" w:rsidRDefault="00C521B3" w:rsidP="00015975">
            <w:pPr>
              <w:pStyle w:val="TAL"/>
              <w:rPr>
                <w:sz w:val="16"/>
                <w:szCs w:val="16"/>
              </w:rPr>
            </w:pPr>
            <w:r w:rsidRPr="001B1679">
              <w:rPr>
                <w:sz w:val="16"/>
                <w:szCs w:val="16"/>
              </w:rPr>
              <w:t>SA WG2 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95F7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F311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FA29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2620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7AE7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CD1BD" w14:textId="77777777" w:rsidR="00C521B3" w:rsidRPr="001B1679" w:rsidRDefault="00C521B3" w:rsidP="00015975">
            <w:pPr>
              <w:pStyle w:val="TAL"/>
              <w:rPr>
                <w:sz w:val="16"/>
                <w:szCs w:val="16"/>
              </w:rPr>
            </w:pPr>
          </w:p>
        </w:tc>
      </w:tr>
      <w:tr w:rsidR="00C521B3" w14:paraId="5C6804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9FA3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0F0A4" w14:textId="77777777" w:rsidR="00C521B3" w:rsidRPr="001B1679" w:rsidRDefault="00C521B3" w:rsidP="00015975">
            <w:pPr>
              <w:pStyle w:val="TAL"/>
              <w:rPr>
                <w:sz w:val="16"/>
                <w:szCs w:val="16"/>
              </w:rPr>
            </w:pPr>
            <w:r w:rsidRPr="001B1679">
              <w:rPr>
                <w:sz w:val="16"/>
                <w:szCs w:val="16"/>
              </w:rPr>
              <w:t>SP-231256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C83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1DE77" w14:textId="77777777" w:rsidR="00C521B3" w:rsidRPr="001B1679" w:rsidRDefault="00C521B3" w:rsidP="00015975">
            <w:pPr>
              <w:pStyle w:val="TAL"/>
              <w:rPr>
                <w:sz w:val="16"/>
                <w:szCs w:val="16"/>
              </w:rPr>
            </w:pPr>
            <w:r w:rsidRPr="001B1679">
              <w:rPr>
                <w:sz w:val="16"/>
                <w:szCs w:val="16"/>
              </w:rPr>
              <w:t>SA WG2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03FA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64A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955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95B09" w14:textId="77777777" w:rsidR="00C521B3" w:rsidRPr="001B1679" w:rsidRDefault="00C521B3" w:rsidP="00015975">
            <w:pPr>
              <w:pStyle w:val="TAL"/>
              <w:rPr>
                <w:sz w:val="16"/>
                <w:szCs w:val="16"/>
              </w:rPr>
            </w:pPr>
            <w:r w:rsidRPr="001B1679">
              <w:rPr>
                <w:sz w:val="16"/>
                <w:szCs w:val="16"/>
              </w:rPr>
              <w:t>23.548 CR0206R2 was noted. The remaining CRs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644CF"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A7930" w14:textId="77777777" w:rsidR="00C521B3" w:rsidRPr="001B1679" w:rsidRDefault="00C521B3" w:rsidP="00015975">
            <w:pPr>
              <w:pStyle w:val="TAL"/>
              <w:rPr>
                <w:sz w:val="16"/>
                <w:szCs w:val="16"/>
              </w:rPr>
            </w:pPr>
          </w:p>
        </w:tc>
      </w:tr>
      <w:tr w:rsidR="00C521B3" w14:paraId="21AFFD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1AD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7D4D7" w14:textId="77777777" w:rsidR="00C521B3" w:rsidRPr="001B1679" w:rsidRDefault="00C521B3" w:rsidP="00015975">
            <w:pPr>
              <w:pStyle w:val="TAL"/>
              <w:rPr>
                <w:sz w:val="16"/>
                <w:szCs w:val="16"/>
              </w:rPr>
            </w:pPr>
            <w:r w:rsidRPr="001B1679">
              <w:rPr>
                <w:sz w:val="16"/>
                <w:szCs w:val="16"/>
              </w:rPr>
              <w:t>SP-231257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D218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D42B0"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44E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B1C8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29D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1F2F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65AAA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FDBCC" w14:textId="77777777" w:rsidR="00C521B3" w:rsidRPr="001B1679" w:rsidRDefault="00C521B3" w:rsidP="00015975">
            <w:pPr>
              <w:pStyle w:val="TAL"/>
              <w:rPr>
                <w:sz w:val="16"/>
                <w:szCs w:val="16"/>
              </w:rPr>
            </w:pPr>
          </w:p>
        </w:tc>
      </w:tr>
      <w:tr w:rsidR="00C521B3" w14:paraId="2DA1D8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B28E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D1E66" w14:textId="77777777" w:rsidR="00C521B3" w:rsidRPr="001B1679" w:rsidRDefault="00C521B3" w:rsidP="00015975">
            <w:pPr>
              <w:pStyle w:val="TAL"/>
              <w:rPr>
                <w:sz w:val="16"/>
                <w:szCs w:val="16"/>
              </w:rPr>
            </w:pPr>
            <w:r w:rsidRPr="001B1679">
              <w:rPr>
                <w:sz w:val="16"/>
                <w:szCs w:val="16"/>
              </w:rPr>
              <w:t>SP-231258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4324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8C38E"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2CD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6A9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068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778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F8E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530E6" w14:textId="77777777" w:rsidR="00C521B3" w:rsidRPr="001B1679" w:rsidRDefault="00C521B3" w:rsidP="00015975">
            <w:pPr>
              <w:pStyle w:val="TAL"/>
              <w:rPr>
                <w:sz w:val="16"/>
                <w:szCs w:val="16"/>
              </w:rPr>
            </w:pPr>
          </w:p>
        </w:tc>
      </w:tr>
      <w:tr w:rsidR="00C521B3" w14:paraId="616310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5E90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90410" w14:textId="77777777" w:rsidR="00C521B3" w:rsidRPr="001B1679" w:rsidRDefault="00C521B3" w:rsidP="00015975">
            <w:pPr>
              <w:pStyle w:val="TAL"/>
              <w:rPr>
                <w:sz w:val="16"/>
                <w:szCs w:val="16"/>
              </w:rPr>
            </w:pPr>
            <w:r w:rsidRPr="001B1679">
              <w:rPr>
                <w:sz w:val="16"/>
                <w:szCs w:val="16"/>
              </w:rPr>
              <w:t>SP-231259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DA9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95048" w14:textId="77777777" w:rsidR="00C521B3" w:rsidRPr="001B1679" w:rsidRDefault="00C521B3" w:rsidP="00015975">
            <w:pPr>
              <w:pStyle w:val="TAL"/>
              <w:rPr>
                <w:sz w:val="16"/>
                <w:szCs w:val="16"/>
              </w:rPr>
            </w:pPr>
            <w:r w:rsidRPr="001B1679">
              <w:rPr>
                <w:sz w:val="16"/>
                <w:szCs w:val="16"/>
              </w:rPr>
              <w:t>SA WG2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69B65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42B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7DF5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47ADD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5EF5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AF62D" w14:textId="77777777" w:rsidR="00C521B3" w:rsidRPr="001B1679" w:rsidRDefault="00C521B3" w:rsidP="00015975">
            <w:pPr>
              <w:pStyle w:val="TAL"/>
              <w:rPr>
                <w:sz w:val="16"/>
                <w:szCs w:val="16"/>
              </w:rPr>
            </w:pPr>
          </w:p>
        </w:tc>
      </w:tr>
      <w:tr w:rsidR="00C521B3" w14:paraId="0A069E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D92F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AF387" w14:textId="77777777" w:rsidR="00C521B3" w:rsidRPr="001B1679" w:rsidRDefault="00C521B3" w:rsidP="00015975">
            <w:pPr>
              <w:pStyle w:val="TAL"/>
              <w:rPr>
                <w:sz w:val="16"/>
                <w:szCs w:val="16"/>
              </w:rPr>
            </w:pPr>
            <w:r w:rsidRPr="001B1679">
              <w:rPr>
                <w:sz w:val="16"/>
                <w:szCs w:val="16"/>
              </w:rPr>
              <w:t>SP-231260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D62E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8F29F" w14:textId="77777777" w:rsidR="00C521B3" w:rsidRPr="00D779B5" w:rsidRDefault="00C521B3" w:rsidP="00015975">
            <w:pPr>
              <w:pStyle w:val="TAL"/>
              <w:rPr>
                <w:sz w:val="16"/>
                <w:szCs w:val="16"/>
                <w:lang w:val="fr-FR"/>
              </w:rPr>
            </w:pPr>
            <w:r w:rsidRPr="00D779B5">
              <w:rPr>
                <w:sz w:val="16"/>
                <w:szCs w:val="16"/>
                <w:lang w:val="fr-FR"/>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06D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40A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354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C8E7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12F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04F3B7" w14:textId="77777777" w:rsidR="00C521B3" w:rsidRPr="001B1679" w:rsidRDefault="00C521B3" w:rsidP="00015975">
            <w:pPr>
              <w:pStyle w:val="TAL"/>
              <w:rPr>
                <w:sz w:val="16"/>
                <w:szCs w:val="16"/>
              </w:rPr>
            </w:pPr>
          </w:p>
        </w:tc>
      </w:tr>
      <w:tr w:rsidR="00C521B3" w14:paraId="5F3E85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D76B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02F1C" w14:textId="77777777" w:rsidR="00C521B3" w:rsidRPr="001B1679" w:rsidRDefault="00C521B3" w:rsidP="00015975">
            <w:pPr>
              <w:pStyle w:val="TAL"/>
              <w:rPr>
                <w:sz w:val="16"/>
                <w:szCs w:val="16"/>
              </w:rPr>
            </w:pPr>
            <w:r w:rsidRPr="001B1679">
              <w:rPr>
                <w:sz w:val="16"/>
                <w:szCs w:val="16"/>
              </w:rPr>
              <w:t>SP-231261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C1C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B2B83" w14:textId="77777777" w:rsidR="00C521B3" w:rsidRPr="00D779B5" w:rsidRDefault="00C521B3" w:rsidP="00015975">
            <w:pPr>
              <w:pStyle w:val="TAL"/>
              <w:rPr>
                <w:sz w:val="16"/>
                <w:szCs w:val="16"/>
                <w:lang w:val="fr-FR"/>
              </w:rPr>
            </w:pPr>
            <w:r w:rsidRPr="00D779B5">
              <w:rPr>
                <w:sz w:val="16"/>
                <w:szCs w:val="16"/>
                <w:lang w:val="fr-FR"/>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11E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F8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1D95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B9A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A926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051CA" w14:textId="77777777" w:rsidR="00C521B3" w:rsidRPr="001B1679" w:rsidRDefault="00C521B3" w:rsidP="00015975">
            <w:pPr>
              <w:pStyle w:val="TAL"/>
              <w:rPr>
                <w:sz w:val="16"/>
                <w:szCs w:val="16"/>
              </w:rPr>
            </w:pPr>
          </w:p>
        </w:tc>
      </w:tr>
      <w:tr w:rsidR="00C521B3" w14:paraId="6D886F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DC44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FACAF" w14:textId="77777777" w:rsidR="00C521B3" w:rsidRPr="001B1679" w:rsidRDefault="00C521B3" w:rsidP="00015975">
            <w:pPr>
              <w:pStyle w:val="TAL"/>
              <w:rPr>
                <w:sz w:val="16"/>
                <w:szCs w:val="16"/>
              </w:rPr>
            </w:pPr>
            <w:r w:rsidRPr="001B1679">
              <w:rPr>
                <w:sz w:val="16"/>
                <w:szCs w:val="16"/>
              </w:rPr>
              <w:t>SP-231262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0AE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53228" w14:textId="77777777" w:rsidR="00C521B3" w:rsidRPr="00D779B5" w:rsidRDefault="00C521B3" w:rsidP="00015975">
            <w:pPr>
              <w:pStyle w:val="TAL"/>
              <w:rPr>
                <w:sz w:val="16"/>
                <w:szCs w:val="16"/>
                <w:lang w:val="fr-FR"/>
              </w:rPr>
            </w:pPr>
            <w:r w:rsidRPr="00D779B5">
              <w:rPr>
                <w:sz w:val="16"/>
                <w:szCs w:val="16"/>
                <w:lang w:val="fr-FR"/>
              </w:rPr>
              <w:t>SA WG2 CR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2004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14B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F7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5B9C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4E8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89994" w14:textId="77777777" w:rsidR="00C521B3" w:rsidRPr="001B1679" w:rsidRDefault="00C521B3" w:rsidP="00015975">
            <w:pPr>
              <w:pStyle w:val="TAL"/>
              <w:rPr>
                <w:sz w:val="16"/>
                <w:szCs w:val="16"/>
              </w:rPr>
            </w:pPr>
          </w:p>
        </w:tc>
      </w:tr>
      <w:tr w:rsidR="00C521B3" w14:paraId="6A6A22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EC65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C5EEA" w14:textId="77777777" w:rsidR="00C521B3" w:rsidRPr="001B1679" w:rsidRDefault="00C521B3" w:rsidP="00015975">
            <w:pPr>
              <w:pStyle w:val="TAL"/>
              <w:rPr>
                <w:sz w:val="16"/>
                <w:szCs w:val="16"/>
              </w:rPr>
            </w:pPr>
            <w:r w:rsidRPr="001B1679">
              <w:rPr>
                <w:sz w:val="16"/>
                <w:szCs w:val="16"/>
              </w:rPr>
              <w:t>SP-231263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1DFE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81AF4" w14:textId="77777777" w:rsidR="00C521B3" w:rsidRPr="00D779B5" w:rsidRDefault="00C521B3" w:rsidP="00015975">
            <w:pPr>
              <w:pStyle w:val="TAL"/>
              <w:rPr>
                <w:sz w:val="16"/>
                <w:szCs w:val="16"/>
                <w:lang w:val="fr-FR"/>
              </w:rPr>
            </w:pPr>
            <w:r w:rsidRPr="00D779B5">
              <w:rPr>
                <w:sz w:val="16"/>
                <w:szCs w:val="16"/>
                <w:lang w:val="fr-FR"/>
              </w:rPr>
              <w:t>SA WG2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EE1A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383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602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D1FD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C427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EBF9F" w14:textId="77777777" w:rsidR="00C521B3" w:rsidRPr="001B1679" w:rsidRDefault="00C521B3" w:rsidP="00015975">
            <w:pPr>
              <w:pStyle w:val="TAL"/>
              <w:rPr>
                <w:sz w:val="16"/>
                <w:szCs w:val="16"/>
              </w:rPr>
            </w:pPr>
          </w:p>
        </w:tc>
      </w:tr>
      <w:tr w:rsidR="00C521B3" w14:paraId="109D68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171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CE5FC" w14:textId="77777777" w:rsidR="00C521B3" w:rsidRPr="001B1679" w:rsidRDefault="00C521B3" w:rsidP="00015975">
            <w:pPr>
              <w:pStyle w:val="TAL"/>
              <w:rPr>
                <w:sz w:val="16"/>
                <w:szCs w:val="16"/>
              </w:rPr>
            </w:pPr>
            <w:r w:rsidRPr="001B1679">
              <w:rPr>
                <w:sz w:val="16"/>
                <w:szCs w:val="16"/>
              </w:rPr>
              <w:t>SP-231264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FCE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05D83" w14:textId="77777777" w:rsidR="00C521B3" w:rsidRPr="00D779B5" w:rsidRDefault="00C521B3" w:rsidP="00015975">
            <w:pPr>
              <w:pStyle w:val="TAL"/>
              <w:rPr>
                <w:sz w:val="16"/>
                <w:szCs w:val="16"/>
                <w:lang w:val="fr-FR"/>
              </w:rPr>
            </w:pPr>
            <w:r w:rsidRPr="00D779B5">
              <w:rPr>
                <w:sz w:val="16"/>
                <w:szCs w:val="16"/>
                <w:lang w:val="fr-FR"/>
              </w:rPr>
              <w:t>SA WG2 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0197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EEB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679E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EFD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260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F3552" w14:textId="77777777" w:rsidR="00C521B3" w:rsidRPr="001B1679" w:rsidRDefault="00C521B3" w:rsidP="00015975">
            <w:pPr>
              <w:pStyle w:val="TAL"/>
              <w:rPr>
                <w:sz w:val="16"/>
                <w:szCs w:val="16"/>
              </w:rPr>
            </w:pPr>
          </w:p>
        </w:tc>
      </w:tr>
      <w:tr w:rsidR="00C521B3" w14:paraId="036D02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9FFB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1AD1" w14:textId="77777777" w:rsidR="00C521B3" w:rsidRPr="001B1679" w:rsidRDefault="00C521B3" w:rsidP="00015975">
            <w:pPr>
              <w:pStyle w:val="TAL"/>
              <w:rPr>
                <w:sz w:val="16"/>
                <w:szCs w:val="16"/>
              </w:rPr>
            </w:pPr>
            <w:r w:rsidRPr="001B1679">
              <w:rPr>
                <w:sz w:val="16"/>
                <w:szCs w:val="16"/>
              </w:rPr>
              <w:t>SP-231265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8A4E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A6497" w14:textId="77777777" w:rsidR="00C521B3" w:rsidRPr="00D779B5" w:rsidRDefault="00C521B3" w:rsidP="00015975">
            <w:pPr>
              <w:pStyle w:val="TAL"/>
              <w:rPr>
                <w:sz w:val="16"/>
                <w:szCs w:val="16"/>
                <w:lang w:val="fr-FR"/>
              </w:rPr>
            </w:pPr>
            <w:r w:rsidRPr="00D779B5">
              <w:rPr>
                <w:sz w:val="16"/>
                <w:szCs w:val="16"/>
                <w:lang w:val="fr-FR"/>
              </w:rPr>
              <w:t>SA WG2 CR on IABARC,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1E3A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1830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B120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F0DD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33B5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383599" w14:textId="77777777" w:rsidR="00C521B3" w:rsidRPr="001B1679" w:rsidRDefault="00C521B3" w:rsidP="00015975">
            <w:pPr>
              <w:pStyle w:val="TAL"/>
              <w:rPr>
                <w:sz w:val="16"/>
                <w:szCs w:val="16"/>
              </w:rPr>
            </w:pPr>
          </w:p>
        </w:tc>
      </w:tr>
      <w:tr w:rsidR="00C521B3" w14:paraId="56FAED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14327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149C4" w14:textId="77777777" w:rsidR="00C521B3" w:rsidRPr="001B1679" w:rsidRDefault="00C521B3" w:rsidP="00015975">
            <w:pPr>
              <w:pStyle w:val="TAL"/>
              <w:rPr>
                <w:sz w:val="16"/>
                <w:szCs w:val="16"/>
              </w:rPr>
            </w:pPr>
            <w:r w:rsidRPr="001B1679">
              <w:rPr>
                <w:sz w:val="16"/>
                <w:szCs w:val="16"/>
              </w:rPr>
              <w:t>SP-231266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796B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D6190" w14:textId="77777777" w:rsidR="00C521B3" w:rsidRPr="001B1679" w:rsidRDefault="00C521B3" w:rsidP="00015975">
            <w:pPr>
              <w:pStyle w:val="TAL"/>
              <w:rPr>
                <w:sz w:val="16"/>
                <w:szCs w:val="16"/>
              </w:rPr>
            </w:pPr>
            <w:r w:rsidRPr="001B1679">
              <w:rPr>
                <w:sz w:val="16"/>
                <w:szCs w:val="16"/>
              </w:rPr>
              <w:t>SA WG2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4B9E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D0F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335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69C37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C35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F5C75" w14:textId="77777777" w:rsidR="00C521B3" w:rsidRPr="001B1679" w:rsidRDefault="00C521B3" w:rsidP="00015975">
            <w:pPr>
              <w:pStyle w:val="TAL"/>
              <w:rPr>
                <w:sz w:val="16"/>
                <w:szCs w:val="16"/>
              </w:rPr>
            </w:pPr>
          </w:p>
        </w:tc>
      </w:tr>
      <w:tr w:rsidR="00C521B3" w14:paraId="4B12E3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7E12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4F5B3" w14:textId="77777777" w:rsidR="00C521B3" w:rsidRPr="001B1679" w:rsidRDefault="00C521B3" w:rsidP="00015975">
            <w:pPr>
              <w:pStyle w:val="TAL"/>
              <w:rPr>
                <w:sz w:val="16"/>
                <w:szCs w:val="16"/>
              </w:rPr>
            </w:pPr>
            <w:r w:rsidRPr="001B1679">
              <w:rPr>
                <w:sz w:val="16"/>
                <w:szCs w:val="16"/>
              </w:rPr>
              <w:t>SP-231267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E2A2C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B8276" w14:textId="77777777" w:rsidR="00C521B3" w:rsidRPr="001B1679" w:rsidRDefault="00C521B3" w:rsidP="00015975">
            <w:pPr>
              <w:pStyle w:val="TAL"/>
              <w:rPr>
                <w:sz w:val="16"/>
                <w:szCs w:val="16"/>
              </w:rPr>
            </w:pPr>
            <w:r w:rsidRPr="001B1679">
              <w:rPr>
                <w:sz w:val="16"/>
                <w:szCs w:val="16"/>
              </w:rPr>
              <w:t>SA WG2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18BE5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B2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C10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B457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42B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63E4" w14:textId="77777777" w:rsidR="00C521B3" w:rsidRPr="001B1679" w:rsidRDefault="00C521B3" w:rsidP="00015975">
            <w:pPr>
              <w:pStyle w:val="TAL"/>
              <w:rPr>
                <w:sz w:val="16"/>
                <w:szCs w:val="16"/>
              </w:rPr>
            </w:pPr>
          </w:p>
        </w:tc>
      </w:tr>
      <w:tr w:rsidR="00C521B3" w14:paraId="15D706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48AF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38CC7" w14:textId="77777777" w:rsidR="00C521B3" w:rsidRPr="001B1679" w:rsidRDefault="00C521B3" w:rsidP="00015975">
            <w:pPr>
              <w:pStyle w:val="TAL"/>
              <w:rPr>
                <w:sz w:val="16"/>
                <w:szCs w:val="16"/>
              </w:rPr>
            </w:pPr>
            <w:r w:rsidRPr="001B1679">
              <w:rPr>
                <w:sz w:val="16"/>
                <w:szCs w:val="16"/>
              </w:rPr>
              <w:t>SP-231268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C9B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35028" w14:textId="77777777" w:rsidR="00C521B3" w:rsidRPr="001B1679" w:rsidRDefault="00C521B3" w:rsidP="00015975">
            <w:pPr>
              <w:pStyle w:val="TAL"/>
              <w:rPr>
                <w:sz w:val="16"/>
                <w:szCs w:val="16"/>
              </w:rPr>
            </w:pPr>
            <w:r w:rsidRPr="001B1679">
              <w:rPr>
                <w:sz w:val="16"/>
                <w:szCs w:val="16"/>
              </w:rPr>
              <w:t>SA WG2 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C7128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FAD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0C2A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4833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8826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FAC04" w14:textId="77777777" w:rsidR="00C521B3" w:rsidRPr="001B1679" w:rsidRDefault="00C521B3" w:rsidP="00015975">
            <w:pPr>
              <w:pStyle w:val="TAL"/>
              <w:rPr>
                <w:sz w:val="16"/>
                <w:szCs w:val="16"/>
              </w:rPr>
            </w:pPr>
          </w:p>
        </w:tc>
      </w:tr>
      <w:tr w:rsidR="00C521B3" w14:paraId="15BB4F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95A5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AC89EF" w14:textId="77777777" w:rsidR="00C521B3" w:rsidRPr="001B1679" w:rsidRDefault="00C521B3" w:rsidP="00015975">
            <w:pPr>
              <w:pStyle w:val="TAL"/>
              <w:rPr>
                <w:sz w:val="16"/>
                <w:szCs w:val="16"/>
              </w:rPr>
            </w:pPr>
            <w:r w:rsidRPr="001B1679">
              <w:rPr>
                <w:sz w:val="16"/>
                <w:szCs w:val="16"/>
              </w:rPr>
              <w:t>SP-231269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482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7E5A" w14:textId="77777777" w:rsidR="00C521B3" w:rsidRPr="001B1679" w:rsidRDefault="00C521B3" w:rsidP="00015975">
            <w:pPr>
              <w:pStyle w:val="TAL"/>
              <w:rPr>
                <w:sz w:val="16"/>
                <w:szCs w:val="16"/>
              </w:rPr>
            </w:pPr>
            <w:r w:rsidRPr="001B1679">
              <w:rPr>
                <w:sz w:val="16"/>
                <w:szCs w:val="16"/>
              </w:rPr>
              <w:t>SA WG2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7D503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BEC4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461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B681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486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328A6" w14:textId="77777777" w:rsidR="00C521B3" w:rsidRPr="001B1679" w:rsidRDefault="00C521B3" w:rsidP="00015975">
            <w:pPr>
              <w:pStyle w:val="TAL"/>
              <w:rPr>
                <w:sz w:val="16"/>
                <w:szCs w:val="16"/>
              </w:rPr>
            </w:pPr>
          </w:p>
        </w:tc>
      </w:tr>
      <w:tr w:rsidR="00C521B3" w14:paraId="21CBA8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6A0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15C03" w14:textId="77777777" w:rsidR="00C521B3" w:rsidRPr="001B1679" w:rsidRDefault="00C521B3" w:rsidP="00015975">
            <w:pPr>
              <w:pStyle w:val="TAL"/>
              <w:rPr>
                <w:sz w:val="16"/>
                <w:szCs w:val="16"/>
              </w:rPr>
            </w:pPr>
            <w:r w:rsidRPr="001B1679">
              <w:rPr>
                <w:sz w:val="16"/>
                <w:szCs w:val="16"/>
              </w:rPr>
              <w:t>SP-231270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3A16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A3BCBD"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C941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968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0C1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894A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5D6E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35C61" w14:textId="77777777" w:rsidR="00C521B3" w:rsidRPr="001B1679" w:rsidRDefault="00C521B3" w:rsidP="00015975">
            <w:pPr>
              <w:pStyle w:val="TAL"/>
              <w:rPr>
                <w:sz w:val="16"/>
                <w:szCs w:val="16"/>
              </w:rPr>
            </w:pPr>
          </w:p>
        </w:tc>
      </w:tr>
      <w:tr w:rsidR="00C521B3" w14:paraId="249119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1664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DB5AB" w14:textId="77777777" w:rsidR="00C521B3" w:rsidRPr="001B1679" w:rsidRDefault="00C521B3" w:rsidP="00015975">
            <w:pPr>
              <w:pStyle w:val="TAL"/>
              <w:rPr>
                <w:sz w:val="16"/>
                <w:szCs w:val="16"/>
              </w:rPr>
            </w:pPr>
            <w:r w:rsidRPr="001B1679">
              <w:rPr>
                <w:sz w:val="16"/>
                <w:szCs w:val="16"/>
              </w:rPr>
              <w:t>SP-231271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F2EF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9D5BB"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9478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971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5D0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BC61C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071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C43C7" w14:textId="77777777" w:rsidR="00C521B3" w:rsidRPr="001B1679" w:rsidRDefault="00C521B3" w:rsidP="00015975">
            <w:pPr>
              <w:pStyle w:val="TAL"/>
              <w:rPr>
                <w:sz w:val="16"/>
                <w:szCs w:val="16"/>
              </w:rPr>
            </w:pPr>
          </w:p>
        </w:tc>
      </w:tr>
      <w:tr w:rsidR="00C521B3" w14:paraId="5E2868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619F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6F078D" w14:textId="77777777" w:rsidR="00C521B3" w:rsidRPr="001B1679" w:rsidRDefault="00C521B3" w:rsidP="00015975">
            <w:pPr>
              <w:pStyle w:val="TAL"/>
              <w:rPr>
                <w:sz w:val="16"/>
                <w:szCs w:val="16"/>
              </w:rPr>
            </w:pPr>
            <w:r w:rsidRPr="001B1679">
              <w:rPr>
                <w:sz w:val="16"/>
                <w:szCs w:val="16"/>
              </w:rPr>
              <w:t>SP-231272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81789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B7CC3" w14:textId="77777777" w:rsidR="00C521B3" w:rsidRPr="00D779B5" w:rsidRDefault="00C521B3" w:rsidP="00015975">
            <w:pPr>
              <w:pStyle w:val="TAL"/>
              <w:rPr>
                <w:sz w:val="16"/>
                <w:szCs w:val="16"/>
                <w:lang w:val="fr-FR"/>
              </w:rPr>
            </w:pPr>
            <w:r w:rsidRPr="00D779B5">
              <w:rPr>
                <w:sz w:val="16"/>
                <w:szCs w:val="16"/>
                <w:lang w:val="fr-FR"/>
              </w:rPr>
              <w:t>SA WG2 CR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E2B1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8F5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BC3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B1C6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1E3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FF074" w14:textId="77777777" w:rsidR="00C521B3" w:rsidRPr="001B1679" w:rsidRDefault="00C521B3" w:rsidP="00015975">
            <w:pPr>
              <w:pStyle w:val="TAL"/>
              <w:rPr>
                <w:sz w:val="16"/>
                <w:szCs w:val="16"/>
              </w:rPr>
            </w:pPr>
          </w:p>
        </w:tc>
      </w:tr>
      <w:tr w:rsidR="00C521B3" w14:paraId="4D2DC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DD49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121A3" w14:textId="77777777" w:rsidR="00C521B3" w:rsidRPr="001B1679" w:rsidRDefault="00C521B3" w:rsidP="00015975">
            <w:pPr>
              <w:pStyle w:val="TAL"/>
              <w:rPr>
                <w:sz w:val="16"/>
                <w:szCs w:val="16"/>
              </w:rPr>
            </w:pPr>
            <w:r w:rsidRPr="001B1679">
              <w:rPr>
                <w:sz w:val="16"/>
                <w:szCs w:val="16"/>
              </w:rPr>
              <w:t>SP-231273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424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AB46D" w14:textId="77777777" w:rsidR="00C521B3" w:rsidRPr="001B1679" w:rsidRDefault="00C521B3" w:rsidP="00015975">
            <w:pPr>
              <w:pStyle w:val="TAL"/>
              <w:rPr>
                <w:sz w:val="16"/>
                <w:szCs w:val="16"/>
              </w:rPr>
            </w:pPr>
            <w:r w:rsidRPr="001B1679">
              <w:rPr>
                <w:sz w:val="16"/>
                <w:szCs w:val="16"/>
              </w:rPr>
              <w:t>SA WG2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8A93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17B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A1D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39B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42DF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55012" w14:textId="77777777" w:rsidR="00C521B3" w:rsidRPr="001B1679" w:rsidRDefault="00C521B3" w:rsidP="00015975">
            <w:pPr>
              <w:pStyle w:val="TAL"/>
              <w:rPr>
                <w:sz w:val="16"/>
                <w:szCs w:val="16"/>
              </w:rPr>
            </w:pPr>
          </w:p>
        </w:tc>
      </w:tr>
      <w:tr w:rsidR="00C521B3" w14:paraId="51E585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B36C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2461E" w14:textId="77777777" w:rsidR="00C521B3" w:rsidRPr="001B1679" w:rsidRDefault="00C521B3" w:rsidP="00015975">
            <w:pPr>
              <w:pStyle w:val="TAL"/>
              <w:rPr>
                <w:sz w:val="16"/>
                <w:szCs w:val="16"/>
              </w:rPr>
            </w:pPr>
            <w:r w:rsidRPr="001B1679">
              <w:rPr>
                <w:sz w:val="16"/>
                <w:szCs w:val="16"/>
              </w:rPr>
              <w:t>SP-231274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48B94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7A99C" w14:textId="77777777" w:rsidR="00C521B3" w:rsidRPr="00D779B5" w:rsidRDefault="00C521B3" w:rsidP="00015975">
            <w:pPr>
              <w:pStyle w:val="TAL"/>
              <w:rPr>
                <w:sz w:val="16"/>
                <w:szCs w:val="16"/>
                <w:lang w:val="fr-FR"/>
              </w:rPr>
            </w:pPr>
            <w:r w:rsidRPr="00D779B5">
              <w:rPr>
                <w:sz w:val="16"/>
                <w:szCs w:val="16"/>
                <w:lang w:val="fr-FR"/>
              </w:rPr>
              <w:t>SA WG2 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2ABF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B60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BD2B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DB2D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1E4E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737D4" w14:textId="77777777" w:rsidR="00C521B3" w:rsidRPr="001B1679" w:rsidRDefault="00C521B3" w:rsidP="00015975">
            <w:pPr>
              <w:pStyle w:val="TAL"/>
              <w:rPr>
                <w:sz w:val="16"/>
                <w:szCs w:val="16"/>
              </w:rPr>
            </w:pPr>
          </w:p>
        </w:tc>
      </w:tr>
      <w:tr w:rsidR="00C521B3" w14:paraId="696B43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41B2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25A58" w14:textId="77777777" w:rsidR="00C521B3" w:rsidRPr="001B1679" w:rsidRDefault="00C521B3" w:rsidP="00015975">
            <w:pPr>
              <w:pStyle w:val="TAL"/>
              <w:rPr>
                <w:sz w:val="16"/>
                <w:szCs w:val="16"/>
              </w:rPr>
            </w:pPr>
            <w:r w:rsidRPr="001B1679">
              <w:rPr>
                <w:sz w:val="16"/>
                <w:szCs w:val="16"/>
              </w:rPr>
              <w:t>SP-231275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0BE3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DC1BC" w14:textId="77777777" w:rsidR="00C521B3" w:rsidRPr="001B1679" w:rsidRDefault="00C521B3" w:rsidP="00015975">
            <w:pPr>
              <w:pStyle w:val="TAL"/>
              <w:rPr>
                <w:sz w:val="16"/>
                <w:szCs w:val="16"/>
              </w:rPr>
            </w:pPr>
            <w:r w:rsidRPr="001B1679">
              <w:rPr>
                <w:sz w:val="16"/>
                <w:szCs w:val="16"/>
              </w:rPr>
              <w:t>SA WG2 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E11E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1A5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8D7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034A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80946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A13ED" w14:textId="77777777" w:rsidR="00C521B3" w:rsidRPr="001B1679" w:rsidRDefault="00C521B3" w:rsidP="00015975">
            <w:pPr>
              <w:pStyle w:val="TAL"/>
              <w:rPr>
                <w:sz w:val="16"/>
                <w:szCs w:val="16"/>
              </w:rPr>
            </w:pPr>
          </w:p>
        </w:tc>
      </w:tr>
      <w:tr w:rsidR="00C521B3" w14:paraId="52FC9A7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B7FF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8EFF0" w14:textId="77777777" w:rsidR="00C521B3" w:rsidRPr="001B1679" w:rsidRDefault="00C521B3" w:rsidP="00015975">
            <w:pPr>
              <w:pStyle w:val="TAL"/>
              <w:rPr>
                <w:sz w:val="16"/>
                <w:szCs w:val="16"/>
              </w:rPr>
            </w:pPr>
            <w:r w:rsidRPr="001B1679">
              <w:rPr>
                <w:sz w:val="16"/>
                <w:szCs w:val="16"/>
              </w:rPr>
              <w:t>SP-231276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C98F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FF5C7" w14:textId="77777777" w:rsidR="00C521B3" w:rsidRPr="00D779B5" w:rsidRDefault="00C521B3" w:rsidP="00015975">
            <w:pPr>
              <w:pStyle w:val="TAL"/>
              <w:rPr>
                <w:sz w:val="16"/>
                <w:szCs w:val="16"/>
                <w:lang w:val="fr-FR"/>
              </w:rPr>
            </w:pPr>
            <w:r w:rsidRPr="00D779B5">
              <w:rPr>
                <w:sz w:val="16"/>
                <w:szCs w:val="16"/>
                <w:lang w:val="fr-FR"/>
              </w:rPr>
              <w:t>SA WG2 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4C18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109F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118D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B2646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329D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84C1D" w14:textId="77777777" w:rsidR="00C521B3" w:rsidRPr="001B1679" w:rsidRDefault="00C521B3" w:rsidP="00015975">
            <w:pPr>
              <w:pStyle w:val="TAL"/>
              <w:rPr>
                <w:sz w:val="16"/>
                <w:szCs w:val="16"/>
              </w:rPr>
            </w:pPr>
          </w:p>
        </w:tc>
      </w:tr>
      <w:tr w:rsidR="00C521B3" w14:paraId="54B5BA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E042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2D004" w14:textId="77777777" w:rsidR="00C521B3" w:rsidRPr="001B1679" w:rsidRDefault="00C521B3" w:rsidP="00015975">
            <w:pPr>
              <w:pStyle w:val="TAL"/>
              <w:rPr>
                <w:sz w:val="16"/>
                <w:szCs w:val="16"/>
              </w:rPr>
            </w:pPr>
            <w:r w:rsidRPr="001B1679">
              <w:rPr>
                <w:sz w:val="16"/>
                <w:szCs w:val="16"/>
              </w:rPr>
              <w:t>SP-231277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326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A6870" w14:textId="77777777" w:rsidR="00C521B3" w:rsidRPr="001B1679" w:rsidRDefault="00C521B3" w:rsidP="00015975">
            <w:pPr>
              <w:pStyle w:val="TAL"/>
              <w:rPr>
                <w:sz w:val="16"/>
                <w:szCs w:val="16"/>
              </w:rPr>
            </w:pPr>
            <w:r w:rsidRPr="001B1679">
              <w:rPr>
                <w:sz w:val="16"/>
                <w:szCs w:val="16"/>
              </w:rPr>
              <w:t>SA WG2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5459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B6E7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9EF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B05FC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713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65D4B" w14:textId="77777777" w:rsidR="00C521B3" w:rsidRPr="001B1679" w:rsidRDefault="00C521B3" w:rsidP="00015975">
            <w:pPr>
              <w:pStyle w:val="TAL"/>
              <w:rPr>
                <w:sz w:val="16"/>
                <w:szCs w:val="16"/>
              </w:rPr>
            </w:pPr>
          </w:p>
        </w:tc>
      </w:tr>
      <w:tr w:rsidR="00C521B3" w14:paraId="6E54F4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F7E96" w14:textId="77777777" w:rsidR="00C521B3" w:rsidRPr="001B1679" w:rsidRDefault="00C521B3" w:rsidP="00015975">
            <w:pPr>
              <w:pStyle w:val="TAL"/>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81708"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48863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2C793"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BF1E1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1D0A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DE238"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C527E"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55E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A0D17" w14:textId="77777777" w:rsidR="00C521B3" w:rsidRPr="001B1679" w:rsidRDefault="00C521B3" w:rsidP="00015975">
            <w:pPr>
              <w:pStyle w:val="TAL"/>
              <w:rPr>
                <w:sz w:val="16"/>
                <w:szCs w:val="16"/>
              </w:rPr>
            </w:pPr>
          </w:p>
        </w:tc>
      </w:tr>
      <w:tr w:rsidR="00C521B3" w14:paraId="605008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5BE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33C35" w14:textId="77777777" w:rsidR="00C521B3" w:rsidRPr="001B1679" w:rsidRDefault="00C521B3" w:rsidP="00015975">
            <w:pPr>
              <w:pStyle w:val="TAL"/>
              <w:rPr>
                <w:sz w:val="16"/>
                <w:szCs w:val="16"/>
              </w:rPr>
            </w:pPr>
            <w:r w:rsidRPr="001B1679">
              <w:rPr>
                <w:sz w:val="16"/>
                <w:szCs w:val="16"/>
              </w:rPr>
              <w:t>SP-231279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9B7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1AE2B"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63860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9B5A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5A8B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40F47" w14:textId="77777777" w:rsidR="00C521B3" w:rsidRPr="001B1679" w:rsidRDefault="00C521B3" w:rsidP="00015975">
            <w:pPr>
              <w:pStyle w:val="TAL"/>
              <w:rPr>
                <w:sz w:val="16"/>
                <w:szCs w:val="16"/>
              </w:rPr>
            </w:pPr>
            <w:r w:rsidRPr="001B1679">
              <w:rPr>
                <w:sz w:val="16"/>
                <w:szCs w:val="16"/>
              </w:rPr>
              <w:t>Agreed. Revised to SP-231795.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AD94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70DF" w14:textId="77777777" w:rsidR="00C521B3" w:rsidRPr="001B1679" w:rsidRDefault="00C521B3" w:rsidP="00015975">
            <w:pPr>
              <w:pStyle w:val="TAL"/>
              <w:rPr>
                <w:sz w:val="16"/>
                <w:szCs w:val="16"/>
              </w:rPr>
            </w:pPr>
            <w:r w:rsidRPr="001B1679">
              <w:rPr>
                <w:sz w:val="16"/>
                <w:szCs w:val="16"/>
              </w:rPr>
              <w:t>SP-231795</w:t>
            </w:r>
          </w:p>
        </w:tc>
      </w:tr>
      <w:tr w:rsidR="00C521B3" w14:paraId="4F636F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5C7F5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D297B" w14:textId="77777777" w:rsidR="00C521B3" w:rsidRPr="001B1679" w:rsidRDefault="00C521B3" w:rsidP="00015975">
            <w:pPr>
              <w:pStyle w:val="TAL"/>
              <w:rPr>
                <w:sz w:val="16"/>
                <w:szCs w:val="16"/>
              </w:rPr>
            </w:pPr>
            <w:r w:rsidRPr="001B1679">
              <w:rPr>
                <w:sz w:val="16"/>
                <w:szCs w:val="16"/>
              </w:rPr>
              <w:t>SP-231280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D329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BB6A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A399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066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E3526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E2F03" w14:textId="77777777" w:rsidR="00C521B3" w:rsidRPr="001B1679" w:rsidRDefault="00C521B3" w:rsidP="00015975">
            <w:pPr>
              <w:pStyle w:val="TAL"/>
              <w:rPr>
                <w:sz w:val="16"/>
                <w:szCs w:val="16"/>
              </w:rPr>
            </w:pPr>
            <w:r w:rsidRPr="001B1679">
              <w:rPr>
                <w:sz w:val="16"/>
                <w:szCs w:val="16"/>
              </w:rPr>
              <w:t>Revised to SP-231673.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E530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49560" w14:textId="77777777" w:rsidR="00C521B3" w:rsidRPr="001B1679" w:rsidRDefault="00C521B3" w:rsidP="00015975">
            <w:pPr>
              <w:pStyle w:val="TAL"/>
              <w:rPr>
                <w:sz w:val="16"/>
                <w:szCs w:val="16"/>
              </w:rPr>
            </w:pPr>
            <w:r w:rsidRPr="001B1679">
              <w:rPr>
                <w:sz w:val="16"/>
                <w:szCs w:val="16"/>
              </w:rPr>
              <w:t>SP-231673</w:t>
            </w:r>
          </w:p>
        </w:tc>
      </w:tr>
      <w:tr w:rsidR="00C521B3" w14:paraId="7A7207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B28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8AE8A" w14:textId="77777777" w:rsidR="00C521B3" w:rsidRPr="001B1679" w:rsidRDefault="00C521B3" w:rsidP="00015975">
            <w:pPr>
              <w:pStyle w:val="TAL"/>
              <w:rPr>
                <w:sz w:val="16"/>
                <w:szCs w:val="16"/>
              </w:rPr>
            </w:pPr>
            <w:r w:rsidRPr="001B1679">
              <w:rPr>
                <w:sz w:val="16"/>
                <w:szCs w:val="16"/>
              </w:rPr>
              <w:t>SP-231281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C986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0ABEC"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04F28"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983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151A1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7C066" w14:textId="77777777" w:rsidR="00C521B3" w:rsidRPr="001B1679" w:rsidRDefault="00C521B3" w:rsidP="00015975">
            <w:pPr>
              <w:pStyle w:val="TAL"/>
              <w:rPr>
                <w:sz w:val="16"/>
                <w:szCs w:val="16"/>
              </w:rPr>
            </w:pPr>
            <w:r w:rsidRPr="001B1679">
              <w:rPr>
                <w:sz w:val="16"/>
                <w:szCs w:val="16"/>
              </w:rPr>
              <w:t>Revision of S2-2313746. Revised to SP-231684.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CD84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10F3B" w14:textId="77777777" w:rsidR="00C521B3" w:rsidRPr="001B1679" w:rsidRDefault="00C521B3" w:rsidP="00015975">
            <w:pPr>
              <w:pStyle w:val="TAL"/>
              <w:rPr>
                <w:sz w:val="16"/>
                <w:szCs w:val="16"/>
              </w:rPr>
            </w:pPr>
            <w:r w:rsidRPr="001B1679">
              <w:rPr>
                <w:sz w:val="16"/>
                <w:szCs w:val="16"/>
              </w:rPr>
              <w:t>SP-231684</w:t>
            </w:r>
          </w:p>
        </w:tc>
      </w:tr>
      <w:tr w:rsidR="00C521B3" w14:paraId="150F86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B154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C3869" w14:textId="77777777" w:rsidR="00C521B3" w:rsidRPr="001B1679" w:rsidRDefault="00C521B3" w:rsidP="00015975">
            <w:pPr>
              <w:pStyle w:val="TAL"/>
              <w:rPr>
                <w:sz w:val="16"/>
                <w:szCs w:val="16"/>
              </w:rPr>
            </w:pPr>
            <w:r w:rsidRPr="001B1679">
              <w:rPr>
                <w:sz w:val="16"/>
                <w:szCs w:val="16"/>
              </w:rPr>
              <w:t>SP-231282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CCD2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27E76"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A2A8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DE5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930C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1DB33" w14:textId="77777777" w:rsidR="00C521B3" w:rsidRPr="001B1679" w:rsidRDefault="00C521B3" w:rsidP="00015975">
            <w:pPr>
              <w:pStyle w:val="TAL"/>
              <w:rPr>
                <w:sz w:val="16"/>
                <w:szCs w:val="16"/>
              </w:rPr>
            </w:pPr>
            <w:r w:rsidRPr="001B1679">
              <w:rPr>
                <w:sz w:val="16"/>
                <w:szCs w:val="16"/>
              </w:rPr>
              <w:t>Revised to SP-231674.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317B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14EF9" w14:textId="77777777" w:rsidR="00C521B3" w:rsidRPr="001B1679" w:rsidRDefault="00C521B3" w:rsidP="00015975">
            <w:pPr>
              <w:pStyle w:val="TAL"/>
              <w:rPr>
                <w:sz w:val="16"/>
                <w:szCs w:val="16"/>
              </w:rPr>
            </w:pPr>
            <w:r w:rsidRPr="001B1679">
              <w:rPr>
                <w:sz w:val="16"/>
                <w:szCs w:val="16"/>
              </w:rPr>
              <w:t>SP-231674</w:t>
            </w:r>
          </w:p>
        </w:tc>
      </w:tr>
      <w:tr w:rsidR="00C521B3" w14:paraId="280117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AB2A6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7235D" w14:textId="77777777" w:rsidR="00C521B3" w:rsidRPr="001B1679" w:rsidRDefault="00C521B3" w:rsidP="00015975">
            <w:pPr>
              <w:pStyle w:val="TAL"/>
              <w:rPr>
                <w:sz w:val="16"/>
                <w:szCs w:val="16"/>
              </w:rPr>
            </w:pPr>
            <w:r w:rsidRPr="001B1679">
              <w:rPr>
                <w:sz w:val="16"/>
                <w:szCs w:val="16"/>
              </w:rPr>
              <w:t>SP-231283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6E1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14BBE"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37F8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F5C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1E5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209A1" w14:textId="77777777" w:rsidR="00C521B3" w:rsidRPr="001B1679" w:rsidRDefault="00C521B3" w:rsidP="00015975">
            <w:pPr>
              <w:pStyle w:val="TAL"/>
              <w:rPr>
                <w:sz w:val="16"/>
                <w:szCs w:val="16"/>
              </w:rPr>
            </w:pPr>
            <w:r w:rsidRPr="001B1679">
              <w:rPr>
                <w:sz w:val="16"/>
                <w:szCs w:val="16"/>
              </w:rPr>
              <w:t>Revised to SP-231675.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818E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FAD88" w14:textId="77777777" w:rsidR="00C521B3" w:rsidRPr="001B1679" w:rsidRDefault="00C521B3" w:rsidP="00015975">
            <w:pPr>
              <w:pStyle w:val="TAL"/>
              <w:rPr>
                <w:sz w:val="16"/>
                <w:szCs w:val="16"/>
              </w:rPr>
            </w:pPr>
            <w:r w:rsidRPr="001B1679">
              <w:rPr>
                <w:sz w:val="16"/>
                <w:szCs w:val="16"/>
              </w:rPr>
              <w:t>SP-231675</w:t>
            </w:r>
          </w:p>
        </w:tc>
      </w:tr>
      <w:tr w:rsidR="00C521B3" w14:paraId="0A25FA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F6039"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B39FA" w14:textId="77777777" w:rsidR="00C521B3" w:rsidRPr="001B1679" w:rsidRDefault="00C521B3" w:rsidP="00015975">
            <w:pPr>
              <w:pStyle w:val="TAL"/>
              <w:rPr>
                <w:sz w:val="16"/>
                <w:szCs w:val="16"/>
              </w:rPr>
            </w:pPr>
            <w:r w:rsidRPr="001B1679">
              <w:rPr>
                <w:sz w:val="16"/>
                <w:szCs w:val="16"/>
              </w:rPr>
              <w:t>SP-231284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C32C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4684A"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A1A59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B63D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2B103"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D7B8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805A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D2F21" w14:textId="77777777" w:rsidR="00C521B3" w:rsidRPr="001B1679" w:rsidRDefault="00C521B3" w:rsidP="00015975">
            <w:pPr>
              <w:pStyle w:val="TAL"/>
              <w:rPr>
                <w:sz w:val="16"/>
                <w:szCs w:val="16"/>
              </w:rPr>
            </w:pPr>
          </w:p>
        </w:tc>
      </w:tr>
      <w:tr w:rsidR="00C521B3" w14:paraId="22C405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82C3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42254" w14:textId="77777777" w:rsidR="00C521B3" w:rsidRPr="001B1679" w:rsidRDefault="00C521B3" w:rsidP="00015975">
            <w:pPr>
              <w:pStyle w:val="TAL"/>
              <w:rPr>
                <w:sz w:val="16"/>
                <w:szCs w:val="16"/>
              </w:rPr>
            </w:pPr>
            <w:r w:rsidRPr="001B1679">
              <w:rPr>
                <w:sz w:val="16"/>
                <w:szCs w:val="16"/>
              </w:rPr>
              <w:t>SP-231285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85B1C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20127"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2F12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B84D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53CD3"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BB2E0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10E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C429B" w14:textId="77777777" w:rsidR="00C521B3" w:rsidRPr="001B1679" w:rsidRDefault="00C521B3" w:rsidP="00015975">
            <w:pPr>
              <w:pStyle w:val="TAL"/>
              <w:rPr>
                <w:sz w:val="16"/>
                <w:szCs w:val="16"/>
              </w:rPr>
            </w:pPr>
          </w:p>
        </w:tc>
      </w:tr>
      <w:tr w:rsidR="00C521B3" w14:paraId="2168C4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988DE"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47DB8" w14:textId="77777777" w:rsidR="00C521B3" w:rsidRPr="001B1679" w:rsidRDefault="00C521B3" w:rsidP="00015975">
            <w:pPr>
              <w:pStyle w:val="TAL"/>
              <w:rPr>
                <w:sz w:val="16"/>
                <w:szCs w:val="16"/>
              </w:rPr>
            </w:pPr>
            <w:r w:rsidRPr="001B1679">
              <w:rPr>
                <w:sz w:val="16"/>
                <w:szCs w:val="16"/>
              </w:rPr>
              <w:t>SP-231286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E7EA3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108D0"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8BDC5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FF79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19AEAC" w14:textId="77777777" w:rsidR="00C521B3" w:rsidRPr="00D779B5" w:rsidRDefault="00C521B3" w:rsidP="00015975">
            <w:pPr>
              <w:pStyle w:val="TAL"/>
              <w:rPr>
                <w:sz w:val="16"/>
                <w:szCs w:val="16"/>
                <w:lang w:val="fr-FR"/>
              </w:rPr>
            </w:pPr>
            <w:r w:rsidRPr="00D779B5">
              <w:rPr>
                <w:sz w:val="16"/>
                <w:szCs w:val="16"/>
                <w:lang w:val="fr-FR"/>
              </w:rPr>
              <w:t xml:space="preserve">AIML_MGT, </w:t>
            </w:r>
            <w:proofErr w:type="spellStart"/>
            <w:r w:rsidRPr="00D779B5">
              <w:rPr>
                <w:sz w:val="16"/>
                <w:szCs w:val="16"/>
                <w:lang w:val="fr-FR"/>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EE86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5C0A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CCAB2" w14:textId="77777777" w:rsidR="00C521B3" w:rsidRPr="001B1679" w:rsidRDefault="00C521B3" w:rsidP="00015975">
            <w:pPr>
              <w:pStyle w:val="TAL"/>
              <w:rPr>
                <w:sz w:val="16"/>
                <w:szCs w:val="16"/>
              </w:rPr>
            </w:pPr>
          </w:p>
        </w:tc>
      </w:tr>
      <w:tr w:rsidR="00C521B3" w14:paraId="516E10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76D63"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C504C" w14:textId="77777777" w:rsidR="00C521B3" w:rsidRPr="001B1679" w:rsidRDefault="00C521B3" w:rsidP="00015975">
            <w:pPr>
              <w:pStyle w:val="TAL"/>
              <w:rPr>
                <w:sz w:val="16"/>
                <w:szCs w:val="16"/>
              </w:rPr>
            </w:pPr>
            <w:r w:rsidRPr="001B1679">
              <w:rPr>
                <w:sz w:val="16"/>
                <w:szCs w:val="16"/>
              </w:rPr>
              <w:t>SP-231287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14B9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D29AE"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C4EB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AC1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C65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E93CF" w14:textId="77777777" w:rsidR="00C521B3" w:rsidRPr="001B1679" w:rsidRDefault="00C521B3" w:rsidP="00015975">
            <w:pPr>
              <w:pStyle w:val="TAL"/>
              <w:rPr>
                <w:sz w:val="16"/>
                <w:szCs w:val="16"/>
              </w:rPr>
            </w:pPr>
            <w:r w:rsidRPr="001B1679">
              <w:rPr>
                <w:sz w:val="16"/>
                <w:szCs w:val="16"/>
              </w:rPr>
              <w:t>LS to GSMA 5GPKIWP drafted in SP-231533.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9449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A21C2" w14:textId="77777777" w:rsidR="00C521B3" w:rsidRPr="001B1679" w:rsidRDefault="00C521B3" w:rsidP="00015975">
            <w:pPr>
              <w:pStyle w:val="TAL"/>
              <w:rPr>
                <w:sz w:val="16"/>
                <w:szCs w:val="16"/>
              </w:rPr>
            </w:pPr>
          </w:p>
        </w:tc>
      </w:tr>
      <w:tr w:rsidR="00C521B3" w14:paraId="08F057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7761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A4698" w14:textId="77777777" w:rsidR="00C521B3" w:rsidRPr="001B1679" w:rsidRDefault="00C521B3" w:rsidP="00015975">
            <w:pPr>
              <w:pStyle w:val="TAL"/>
              <w:rPr>
                <w:sz w:val="16"/>
                <w:szCs w:val="16"/>
              </w:rPr>
            </w:pPr>
            <w:r w:rsidRPr="001B1679">
              <w:rPr>
                <w:sz w:val="16"/>
                <w:szCs w:val="16"/>
              </w:rPr>
              <w:t>SP-231288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300D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35CB1" w14:textId="77777777" w:rsidR="00C521B3" w:rsidRPr="001B1679" w:rsidRDefault="00C521B3" w:rsidP="00015975">
            <w:pPr>
              <w:pStyle w:val="TAL"/>
              <w:rPr>
                <w:sz w:val="16"/>
                <w:szCs w:val="16"/>
              </w:rPr>
            </w:pPr>
            <w:r w:rsidRPr="001B1679">
              <w:rPr>
                <w:sz w:val="16"/>
                <w:szCs w:val="16"/>
              </w:rPr>
              <w:t>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7DB6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B85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2CAD7"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C41A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0135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3B340" w14:textId="77777777" w:rsidR="00C521B3" w:rsidRPr="001B1679" w:rsidRDefault="00C521B3" w:rsidP="00015975">
            <w:pPr>
              <w:pStyle w:val="TAL"/>
              <w:rPr>
                <w:sz w:val="16"/>
                <w:szCs w:val="16"/>
              </w:rPr>
            </w:pPr>
          </w:p>
        </w:tc>
      </w:tr>
      <w:tr w:rsidR="00C521B3" w14:paraId="3D4F17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0D4AD"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BB153" w14:textId="77777777" w:rsidR="00C521B3" w:rsidRPr="001B1679" w:rsidRDefault="00C521B3" w:rsidP="00015975">
            <w:pPr>
              <w:pStyle w:val="TAL"/>
              <w:rPr>
                <w:sz w:val="16"/>
                <w:szCs w:val="16"/>
              </w:rPr>
            </w:pPr>
            <w:r w:rsidRPr="001B1679">
              <w:rPr>
                <w:sz w:val="16"/>
                <w:szCs w:val="16"/>
              </w:rPr>
              <w:t>SP-231289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E8F6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F9D09"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18347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19D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23A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85378" w14:textId="77777777" w:rsidR="00C521B3" w:rsidRPr="001B1679" w:rsidRDefault="00C521B3" w:rsidP="00015975">
            <w:pPr>
              <w:pStyle w:val="TAL"/>
              <w:rPr>
                <w:sz w:val="16"/>
                <w:szCs w:val="16"/>
              </w:rPr>
            </w:pPr>
            <w:r w:rsidRPr="001B1679">
              <w:rPr>
                <w:sz w:val="16"/>
                <w:szCs w:val="16"/>
              </w:rPr>
              <w:t>This was noted and the content left for off-line discussion and an LS from TSG SA created in SP-231669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6D5E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398278" w14:textId="77777777" w:rsidR="00C521B3" w:rsidRPr="001B1679" w:rsidRDefault="00C521B3" w:rsidP="00015975">
            <w:pPr>
              <w:pStyle w:val="TAL"/>
              <w:rPr>
                <w:sz w:val="16"/>
                <w:szCs w:val="16"/>
              </w:rPr>
            </w:pPr>
          </w:p>
        </w:tc>
      </w:tr>
      <w:tr w:rsidR="00C521B3" w14:paraId="784764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D98C"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8A2A8" w14:textId="77777777" w:rsidR="00C521B3" w:rsidRPr="001B1679" w:rsidRDefault="00C521B3" w:rsidP="00015975">
            <w:pPr>
              <w:pStyle w:val="TAL"/>
              <w:rPr>
                <w:sz w:val="16"/>
                <w:szCs w:val="16"/>
              </w:rPr>
            </w:pPr>
            <w:r w:rsidRPr="001B1679">
              <w:rPr>
                <w:sz w:val="16"/>
                <w:szCs w:val="16"/>
              </w:rPr>
              <w:t>SP-231290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44D5D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D0FB2"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FF10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ECA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DF284"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D7C34" w14:textId="77777777" w:rsidR="00C521B3" w:rsidRPr="001B1679" w:rsidRDefault="00C521B3" w:rsidP="00015975">
            <w:pPr>
              <w:pStyle w:val="TAL"/>
              <w:rPr>
                <w:sz w:val="16"/>
                <w:szCs w:val="16"/>
              </w:rPr>
            </w:pPr>
            <w:r w:rsidRPr="001B1679">
              <w:rPr>
                <w:sz w:val="16"/>
                <w:szCs w:val="16"/>
              </w:rPr>
              <w:t>Revised to SP-231709.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32D75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B2500" w14:textId="77777777" w:rsidR="00C521B3" w:rsidRPr="001B1679" w:rsidRDefault="00C521B3" w:rsidP="00015975">
            <w:pPr>
              <w:pStyle w:val="TAL"/>
              <w:rPr>
                <w:sz w:val="16"/>
                <w:szCs w:val="16"/>
              </w:rPr>
            </w:pPr>
            <w:r w:rsidRPr="001B1679">
              <w:rPr>
                <w:sz w:val="16"/>
                <w:szCs w:val="16"/>
              </w:rPr>
              <w:t>SP-231709</w:t>
            </w:r>
          </w:p>
        </w:tc>
      </w:tr>
      <w:tr w:rsidR="00C521B3" w14:paraId="48C65E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31FAD"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31779"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85ED1"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A33F2"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F7915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FD34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943CD"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9AF6B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7FC9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1D71D" w14:textId="77777777" w:rsidR="00C521B3" w:rsidRPr="001B1679" w:rsidRDefault="00C521B3" w:rsidP="00015975">
            <w:pPr>
              <w:pStyle w:val="TAL"/>
              <w:rPr>
                <w:sz w:val="16"/>
                <w:szCs w:val="16"/>
              </w:rPr>
            </w:pPr>
          </w:p>
        </w:tc>
      </w:tr>
      <w:tr w:rsidR="00C521B3" w14:paraId="317E74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2900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FD7C52" w14:textId="77777777" w:rsidR="00C521B3" w:rsidRPr="001B1679" w:rsidRDefault="00C521B3" w:rsidP="00015975">
            <w:pPr>
              <w:pStyle w:val="TAL"/>
              <w:rPr>
                <w:sz w:val="16"/>
                <w:szCs w:val="16"/>
              </w:rPr>
            </w:pPr>
            <w:r w:rsidRPr="001B1679">
              <w:rPr>
                <w:sz w:val="16"/>
                <w:szCs w:val="16"/>
              </w:rPr>
              <w:t>SP-231292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72CC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DCA14" w14:textId="77777777" w:rsidR="00C521B3" w:rsidRPr="001B1679" w:rsidRDefault="00C521B3" w:rsidP="00015975">
            <w:pPr>
              <w:pStyle w:val="TAL"/>
              <w:rPr>
                <w:sz w:val="16"/>
                <w:szCs w:val="16"/>
              </w:rPr>
            </w:pPr>
            <w:r w:rsidRPr="001B1679">
              <w:rPr>
                <w:sz w:val="16"/>
                <w:szCs w:val="16"/>
              </w:rPr>
              <w:t>23.501 CR5186R2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E1770"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60A0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AC001D"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D5A9D" w14:textId="77777777" w:rsidR="00C521B3" w:rsidRPr="001B1679" w:rsidRDefault="00C521B3" w:rsidP="00015975">
            <w:pPr>
              <w:pStyle w:val="TAL"/>
              <w:rPr>
                <w:sz w:val="16"/>
                <w:szCs w:val="16"/>
              </w:rPr>
            </w:pPr>
            <w:r w:rsidRPr="001B1679">
              <w:rPr>
                <w:sz w:val="16"/>
                <w:szCs w:val="16"/>
              </w:rPr>
              <w:t>Revision of S2-2313300, postponed at SA2#160. Revised to SP-231762.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9F91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61989" w14:textId="77777777" w:rsidR="00C521B3" w:rsidRPr="001B1679" w:rsidRDefault="00C521B3" w:rsidP="00015975">
            <w:pPr>
              <w:pStyle w:val="TAL"/>
              <w:rPr>
                <w:sz w:val="16"/>
                <w:szCs w:val="16"/>
              </w:rPr>
            </w:pPr>
            <w:r w:rsidRPr="001B1679">
              <w:rPr>
                <w:sz w:val="16"/>
                <w:szCs w:val="16"/>
              </w:rPr>
              <w:t>SP-231762</w:t>
            </w:r>
          </w:p>
        </w:tc>
      </w:tr>
      <w:tr w:rsidR="00C521B3" w14:paraId="4EED2E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2D439" w14:textId="77777777" w:rsidR="00C521B3" w:rsidRPr="001B1679" w:rsidRDefault="00C521B3" w:rsidP="00015975">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470A4" w14:textId="77777777" w:rsidR="00C521B3" w:rsidRPr="001B1679" w:rsidRDefault="00C521B3" w:rsidP="00015975">
            <w:pPr>
              <w:pStyle w:val="TAL"/>
              <w:rPr>
                <w:sz w:val="16"/>
                <w:szCs w:val="16"/>
              </w:rPr>
            </w:pPr>
            <w:r w:rsidRPr="001B1679">
              <w:rPr>
                <w:sz w:val="16"/>
                <w:szCs w:val="16"/>
              </w:rPr>
              <w:t>SP-231293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20690"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2AAFC"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67C3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8D8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3C882" w14:textId="77777777" w:rsidR="00C521B3" w:rsidRPr="001B1679" w:rsidRDefault="00C521B3" w:rsidP="00015975">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00E9A"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3CE8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67683" w14:textId="77777777" w:rsidR="00C521B3" w:rsidRPr="001B1679" w:rsidRDefault="00C521B3" w:rsidP="00015975">
            <w:pPr>
              <w:pStyle w:val="TAL"/>
              <w:rPr>
                <w:sz w:val="16"/>
                <w:szCs w:val="16"/>
              </w:rPr>
            </w:pPr>
          </w:p>
        </w:tc>
      </w:tr>
      <w:tr w:rsidR="00C521B3" w14:paraId="68B4F8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4ED1F"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9B938" w14:textId="77777777" w:rsidR="00C521B3" w:rsidRPr="001B1679" w:rsidRDefault="00C521B3" w:rsidP="00015975">
            <w:pPr>
              <w:pStyle w:val="TAL"/>
              <w:rPr>
                <w:sz w:val="16"/>
                <w:szCs w:val="16"/>
              </w:rPr>
            </w:pPr>
            <w:r w:rsidRPr="001B1679">
              <w:rPr>
                <w:sz w:val="16"/>
                <w:szCs w:val="16"/>
              </w:rPr>
              <w:t>SP-231294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3760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3DED5" w14:textId="77777777" w:rsidR="00C521B3" w:rsidRPr="001B1679" w:rsidRDefault="00C521B3" w:rsidP="00015975">
            <w:pPr>
              <w:pStyle w:val="TAL"/>
              <w:rPr>
                <w:sz w:val="16"/>
                <w:szCs w:val="16"/>
              </w:rPr>
            </w:pPr>
            <w:r w:rsidRPr="001B1679">
              <w:rPr>
                <w:sz w:val="16"/>
                <w:szCs w:val="16"/>
              </w:rPr>
              <w:t>OPPO view on 3GPP's 6G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8679E" w14:textId="77777777" w:rsidR="00C521B3" w:rsidRPr="001B1679" w:rsidRDefault="00C521B3" w:rsidP="00015975">
            <w:pPr>
              <w:pStyle w:val="TAL"/>
              <w:rPr>
                <w:sz w:val="16"/>
                <w:szCs w:val="16"/>
              </w:rPr>
            </w:pPr>
            <w:r w:rsidRPr="001B1679">
              <w:rPr>
                <w:sz w:val="16"/>
                <w:szCs w:val="16"/>
              </w:rPr>
              <w:t>OPPO Beijing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C1B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D393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9C9C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B15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6D6A3" w14:textId="77777777" w:rsidR="00C521B3" w:rsidRPr="001B1679" w:rsidRDefault="00C521B3" w:rsidP="00015975">
            <w:pPr>
              <w:pStyle w:val="TAL"/>
              <w:rPr>
                <w:sz w:val="16"/>
                <w:szCs w:val="16"/>
              </w:rPr>
            </w:pPr>
          </w:p>
        </w:tc>
      </w:tr>
      <w:tr w:rsidR="00C521B3" w14:paraId="184679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431E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A1F91" w14:textId="77777777" w:rsidR="00C521B3" w:rsidRPr="001B1679" w:rsidRDefault="00C521B3" w:rsidP="00015975">
            <w:pPr>
              <w:pStyle w:val="TAL"/>
              <w:rPr>
                <w:sz w:val="16"/>
                <w:szCs w:val="16"/>
              </w:rPr>
            </w:pPr>
            <w:r w:rsidRPr="001B1679">
              <w:rPr>
                <w:sz w:val="16"/>
                <w:szCs w:val="16"/>
              </w:rPr>
              <w:t>SP-231295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9B23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4087"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67626"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F7A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4893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54F7EF" w14:textId="77777777" w:rsidR="00C521B3" w:rsidRPr="001B1679" w:rsidRDefault="00C521B3" w:rsidP="00015975">
            <w:pPr>
              <w:pStyle w:val="TAL"/>
              <w:rPr>
                <w:sz w:val="16"/>
                <w:szCs w:val="16"/>
              </w:rPr>
            </w:pPr>
            <w:r w:rsidRPr="001B1679">
              <w:rPr>
                <w:sz w:val="16"/>
                <w:szCs w:val="16"/>
              </w:rPr>
              <w:t>Revision of SP-231071 from TSG SA#101. Revised to SP-231676.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B861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7640F" w14:textId="77777777" w:rsidR="00C521B3" w:rsidRPr="001B1679" w:rsidRDefault="00C521B3" w:rsidP="00015975">
            <w:pPr>
              <w:pStyle w:val="TAL"/>
              <w:rPr>
                <w:sz w:val="16"/>
                <w:szCs w:val="16"/>
              </w:rPr>
            </w:pPr>
            <w:r w:rsidRPr="001B1679">
              <w:rPr>
                <w:sz w:val="16"/>
                <w:szCs w:val="16"/>
              </w:rPr>
              <w:t>SP-231676</w:t>
            </w:r>
          </w:p>
        </w:tc>
      </w:tr>
      <w:tr w:rsidR="00C521B3" w14:paraId="3154FB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B8C1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AD175" w14:textId="77777777" w:rsidR="00C521B3" w:rsidRPr="001B1679" w:rsidRDefault="00C521B3" w:rsidP="00015975">
            <w:pPr>
              <w:pStyle w:val="TAL"/>
              <w:rPr>
                <w:sz w:val="16"/>
                <w:szCs w:val="16"/>
              </w:rPr>
            </w:pPr>
            <w:r w:rsidRPr="001B1679">
              <w:rPr>
                <w:sz w:val="16"/>
                <w:szCs w:val="16"/>
              </w:rPr>
              <w:t>SP-231296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253B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16D23"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14CEA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7B4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448F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FF320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FD0C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A052A" w14:textId="77777777" w:rsidR="00C521B3" w:rsidRPr="001B1679" w:rsidRDefault="00C521B3" w:rsidP="00015975">
            <w:pPr>
              <w:pStyle w:val="TAL"/>
              <w:rPr>
                <w:sz w:val="16"/>
                <w:szCs w:val="16"/>
              </w:rPr>
            </w:pPr>
          </w:p>
        </w:tc>
      </w:tr>
      <w:tr w:rsidR="00C521B3" w14:paraId="24263D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FA63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88849" w14:textId="77777777" w:rsidR="00C521B3" w:rsidRPr="001B1679" w:rsidRDefault="00C521B3" w:rsidP="00015975">
            <w:pPr>
              <w:pStyle w:val="TAL"/>
              <w:rPr>
                <w:sz w:val="16"/>
                <w:szCs w:val="16"/>
              </w:rPr>
            </w:pPr>
            <w:r w:rsidRPr="001B1679">
              <w:rPr>
                <w:sz w:val="16"/>
                <w:szCs w:val="16"/>
              </w:rPr>
              <w:t>SP-231297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13F7A"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CCE75"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1965F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9EAE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4A963"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C2E0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70E4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2AE87F" w14:textId="77777777" w:rsidR="00C521B3" w:rsidRPr="001B1679" w:rsidRDefault="00C521B3" w:rsidP="00015975">
            <w:pPr>
              <w:pStyle w:val="TAL"/>
              <w:rPr>
                <w:sz w:val="16"/>
                <w:szCs w:val="16"/>
              </w:rPr>
            </w:pPr>
          </w:p>
        </w:tc>
      </w:tr>
      <w:tr w:rsidR="00C521B3" w14:paraId="7589D0E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1CB17"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91B15" w14:textId="77777777" w:rsidR="00C521B3" w:rsidRPr="001B1679" w:rsidRDefault="00C521B3" w:rsidP="00015975">
            <w:pPr>
              <w:pStyle w:val="TAL"/>
              <w:rPr>
                <w:sz w:val="16"/>
                <w:szCs w:val="16"/>
              </w:rPr>
            </w:pPr>
            <w:r w:rsidRPr="001B1679">
              <w:rPr>
                <w:sz w:val="16"/>
                <w:szCs w:val="16"/>
              </w:rPr>
              <w:t>SP-231298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0B36C"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FF1F5"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1EE91"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9EAB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F7276"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E6E0E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DBA3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D4C02" w14:textId="77777777" w:rsidR="00C521B3" w:rsidRPr="001B1679" w:rsidRDefault="00C521B3" w:rsidP="00015975">
            <w:pPr>
              <w:pStyle w:val="TAL"/>
              <w:rPr>
                <w:sz w:val="16"/>
                <w:szCs w:val="16"/>
              </w:rPr>
            </w:pPr>
          </w:p>
        </w:tc>
      </w:tr>
      <w:tr w:rsidR="00C521B3" w14:paraId="1C4C94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F0DA6"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B5EEA" w14:textId="77777777" w:rsidR="00C521B3" w:rsidRPr="001B1679" w:rsidRDefault="00C521B3" w:rsidP="00015975">
            <w:pPr>
              <w:pStyle w:val="TAL"/>
              <w:rPr>
                <w:sz w:val="16"/>
                <w:szCs w:val="16"/>
              </w:rPr>
            </w:pPr>
            <w:r w:rsidRPr="001B1679">
              <w:rPr>
                <w:sz w:val="16"/>
                <w:szCs w:val="16"/>
              </w:rPr>
              <w:t>SP-231299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550708"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B9773"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DCC9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E0D4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02998"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88D0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7131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E4598E" w14:textId="77777777" w:rsidR="00C521B3" w:rsidRPr="001B1679" w:rsidRDefault="00C521B3" w:rsidP="00015975">
            <w:pPr>
              <w:pStyle w:val="TAL"/>
              <w:rPr>
                <w:sz w:val="16"/>
                <w:szCs w:val="16"/>
              </w:rPr>
            </w:pPr>
          </w:p>
        </w:tc>
      </w:tr>
      <w:tr w:rsidR="00C521B3" w14:paraId="7283D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E7127"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7B365" w14:textId="77777777" w:rsidR="00C521B3" w:rsidRPr="001B1679" w:rsidRDefault="00C521B3" w:rsidP="00015975">
            <w:pPr>
              <w:pStyle w:val="TAL"/>
              <w:rPr>
                <w:sz w:val="16"/>
                <w:szCs w:val="16"/>
              </w:rPr>
            </w:pPr>
            <w:r w:rsidRPr="001B1679">
              <w:rPr>
                <w:sz w:val="16"/>
                <w:szCs w:val="16"/>
              </w:rPr>
              <w:t>SP-231300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9F57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9E265"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EF73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EA72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EBF5C" w14:textId="77777777" w:rsidR="00C521B3" w:rsidRPr="001B1679" w:rsidRDefault="00C521B3" w:rsidP="00015975">
            <w:pPr>
              <w:pStyle w:val="TAL"/>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FF77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6C37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67217" w14:textId="77777777" w:rsidR="00C521B3" w:rsidRPr="001B1679" w:rsidRDefault="00C521B3" w:rsidP="00015975">
            <w:pPr>
              <w:pStyle w:val="TAL"/>
              <w:rPr>
                <w:sz w:val="16"/>
                <w:szCs w:val="16"/>
              </w:rPr>
            </w:pPr>
          </w:p>
        </w:tc>
      </w:tr>
      <w:tr w:rsidR="00C521B3" w14:paraId="437406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F0E9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FC8BF" w14:textId="77777777" w:rsidR="00C521B3" w:rsidRPr="001B1679" w:rsidRDefault="00C521B3" w:rsidP="00015975">
            <w:pPr>
              <w:pStyle w:val="TAL"/>
              <w:rPr>
                <w:sz w:val="16"/>
                <w:szCs w:val="16"/>
              </w:rPr>
            </w:pPr>
            <w:r w:rsidRPr="001B1679">
              <w:rPr>
                <w:sz w:val="16"/>
                <w:szCs w:val="16"/>
              </w:rPr>
              <w:t>SP-231301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4ED9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BF8D9"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676B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6560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F1FE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71D1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4864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F1F64" w14:textId="77777777" w:rsidR="00C521B3" w:rsidRPr="001B1679" w:rsidRDefault="00C521B3" w:rsidP="00015975">
            <w:pPr>
              <w:pStyle w:val="TAL"/>
              <w:rPr>
                <w:sz w:val="16"/>
                <w:szCs w:val="16"/>
              </w:rPr>
            </w:pPr>
          </w:p>
        </w:tc>
      </w:tr>
      <w:tr w:rsidR="00C521B3" w14:paraId="69F19F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2A987E"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90FDC" w14:textId="77777777" w:rsidR="00C521B3" w:rsidRPr="001B1679" w:rsidRDefault="00C521B3" w:rsidP="00015975">
            <w:pPr>
              <w:pStyle w:val="TAL"/>
              <w:rPr>
                <w:sz w:val="16"/>
                <w:szCs w:val="16"/>
              </w:rPr>
            </w:pPr>
            <w:r w:rsidRPr="001B1679">
              <w:rPr>
                <w:sz w:val="16"/>
                <w:szCs w:val="16"/>
              </w:rPr>
              <w:t>SP-231302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24EF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BACED"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5C21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86F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B5115"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25CD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F444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BDBF2" w14:textId="77777777" w:rsidR="00C521B3" w:rsidRPr="001B1679" w:rsidRDefault="00C521B3" w:rsidP="00015975">
            <w:pPr>
              <w:pStyle w:val="TAL"/>
              <w:rPr>
                <w:sz w:val="16"/>
                <w:szCs w:val="16"/>
              </w:rPr>
            </w:pPr>
          </w:p>
        </w:tc>
      </w:tr>
      <w:tr w:rsidR="00C521B3" w14:paraId="6145FB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3508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5E0A7" w14:textId="77777777" w:rsidR="00C521B3" w:rsidRPr="001B1679" w:rsidRDefault="00C521B3" w:rsidP="00015975">
            <w:pPr>
              <w:pStyle w:val="TAL"/>
              <w:rPr>
                <w:sz w:val="16"/>
                <w:szCs w:val="16"/>
              </w:rPr>
            </w:pPr>
            <w:r w:rsidRPr="001B1679">
              <w:rPr>
                <w:sz w:val="16"/>
                <w:szCs w:val="16"/>
              </w:rPr>
              <w:t>SP-231303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83FC2"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32CE31"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D0A0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6EC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CDD24"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6C93C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D3F9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E1E1D" w14:textId="77777777" w:rsidR="00C521B3" w:rsidRPr="001B1679" w:rsidRDefault="00C521B3" w:rsidP="00015975">
            <w:pPr>
              <w:pStyle w:val="TAL"/>
              <w:rPr>
                <w:sz w:val="16"/>
                <w:szCs w:val="16"/>
              </w:rPr>
            </w:pPr>
          </w:p>
        </w:tc>
      </w:tr>
      <w:tr w:rsidR="00C521B3" w14:paraId="6554DD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3BED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7DB43E" w14:textId="77777777" w:rsidR="00C521B3" w:rsidRPr="001B1679" w:rsidRDefault="00C521B3" w:rsidP="00015975">
            <w:pPr>
              <w:pStyle w:val="TAL"/>
              <w:rPr>
                <w:sz w:val="16"/>
                <w:szCs w:val="16"/>
              </w:rPr>
            </w:pPr>
            <w:r w:rsidRPr="001B1679">
              <w:rPr>
                <w:sz w:val="16"/>
                <w:szCs w:val="16"/>
              </w:rPr>
              <w:t>SP-231304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8A2D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ADBCE"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F4A4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224F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206E1"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EC11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1DFD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581E3" w14:textId="77777777" w:rsidR="00C521B3" w:rsidRPr="001B1679" w:rsidRDefault="00C521B3" w:rsidP="00015975">
            <w:pPr>
              <w:pStyle w:val="TAL"/>
              <w:rPr>
                <w:sz w:val="16"/>
                <w:szCs w:val="16"/>
              </w:rPr>
            </w:pPr>
          </w:p>
        </w:tc>
      </w:tr>
      <w:tr w:rsidR="00C521B3" w14:paraId="3AB0399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415E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93B27" w14:textId="77777777" w:rsidR="00C521B3" w:rsidRPr="001B1679" w:rsidRDefault="00C521B3" w:rsidP="00015975">
            <w:pPr>
              <w:pStyle w:val="TAL"/>
              <w:rPr>
                <w:sz w:val="16"/>
                <w:szCs w:val="16"/>
              </w:rPr>
            </w:pPr>
            <w:r w:rsidRPr="001B1679">
              <w:rPr>
                <w:sz w:val="16"/>
                <w:szCs w:val="16"/>
              </w:rPr>
              <w:t>SP-231305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AF00C9"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E1303"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C147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9B9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C4EA9"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29A1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EE1F0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90BA3" w14:textId="77777777" w:rsidR="00C521B3" w:rsidRPr="001B1679" w:rsidRDefault="00C521B3" w:rsidP="00015975">
            <w:pPr>
              <w:pStyle w:val="TAL"/>
              <w:rPr>
                <w:sz w:val="16"/>
                <w:szCs w:val="16"/>
              </w:rPr>
            </w:pPr>
          </w:p>
        </w:tc>
      </w:tr>
      <w:tr w:rsidR="00C521B3" w14:paraId="18EBA2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F2E3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D3A05" w14:textId="77777777" w:rsidR="00C521B3" w:rsidRPr="001B1679" w:rsidRDefault="00C521B3" w:rsidP="00015975">
            <w:pPr>
              <w:pStyle w:val="TAL"/>
              <w:rPr>
                <w:sz w:val="16"/>
                <w:szCs w:val="16"/>
              </w:rPr>
            </w:pPr>
            <w:r w:rsidRPr="001B1679">
              <w:rPr>
                <w:sz w:val="16"/>
                <w:szCs w:val="16"/>
              </w:rPr>
              <w:t>SP-231306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678836"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17AE0"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3B59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C985D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08736" w14:textId="77777777" w:rsidR="00C521B3" w:rsidRPr="001B1679" w:rsidRDefault="00C521B3" w:rsidP="00015975">
            <w:pPr>
              <w:pStyle w:val="TAL"/>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FF0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D19F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9DC77" w14:textId="77777777" w:rsidR="00C521B3" w:rsidRPr="001B1679" w:rsidRDefault="00C521B3" w:rsidP="00015975">
            <w:pPr>
              <w:pStyle w:val="TAL"/>
              <w:rPr>
                <w:sz w:val="16"/>
                <w:szCs w:val="16"/>
              </w:rPr>
            </w:pPr>
          </w:p>
        </w:tc>
      </w:tr>
      <w:tr w:rsidR="00C521B3" w14:paraId="14E07B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3C5C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69CA3" w14:textId="77777777" w:rsidR="00C521B3" w:rsidRPr="001B1679" w:rsidRDefault="00C521B3" w:rsidP="00015975">
            <w:pPr>
              <w:pStyle w:val="TAL"/>
              <w:rPr>
                <w:sz w:val="16"/>
                <w:szCs w:val="16"/>
              </w:rPr>
            </w:pPr>
            <w:r w:rsidRPr="001B1679">
              <w:rPr>
                <w:sz w:val="16"/>
                <w:szCs w:val="16"/>
              </w:rPr>
              <w:t>SP-231307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C3E8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9A4C6"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2EAF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BDD1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CB3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DD5B8" w14:textId="77777777" w:rsidR="00C521B3" w:rsidRPr="001B1679" w:rsidRDefault="00C521B3" w:rsidP="00015975">
            <w:pPr>
              <w:pStyle w:val="TAL"/>
              <w:rPr>
                <w:sz w:val="16"/>
                <w:szCs w:val="16"/>
              </w:rPr>
            </w:pPr>
            <w:r w:rsidRPr="001B1679">
              <w:rPr>
                <w:sz w:val="16"/>
                <w:szCs w:val="16"/>
              </w:rPr>
              <w:t>Revised to SP-231713.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CCCD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423DC" w14:textId="77777777" w:rsidR="00C521B3" w:rsidRPr="001B1679" w:rsidRDefault="00C521B3" w:rsidP="00015975">
            <w:pPr>
              <w:pStyle w:val="TAL"/>
              <w:rPr>
                <w:sz w:val="16"/>
                <w:szCs w:val="16"/>
              </w:rPr>
            </w:pPr>
            <w:r w:rsidRPr="001B1679">
              <w:rPr>
                <w:sz w:val="16"/>
                <w:szCs w:val="16"/>
              </w:rPr>
              <w:t>SP-231713</w:t>
            </w:r>
          </w:p>
        </w:tc>
      </w:tr>
      <w:tr w:rsidR="00C521B3" w14:paraId="6AEB2E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FE8A1"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C29AD" w14:textId="77777777" w:rsidR="00C521B3" w:rsidRPr="001B1679" w:rsidRDefault="00C521B3" w:rsidP="00015975">
            <w:pPr>
              <w:pStyle w:val="TAL"/>
              <w:rPr>
                <w:sz w:val="16"/>
                <w:szCs w:val="16"/>
              </w:rPr>
            </w:pPr>
            <w:r w:rsidRPr="001B1679">
              <w:rPr>
                <w:sz w:val="16"/>
                <w:szCs w:val="16"/>
              </w:rPr>
              <w:t>SP-231308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27ACB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AA5CD"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578CD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275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B3E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515EA" w14:textId="77777777" w:rsidR="00C521B3" w:rsidRPr="001B1679" w:rsidRDefault="00C521B3" w:rsidP="00015975">
            <w:pPr>
              <w:pStyle w:val="TAL"/>
              <w:rPr>
                <w:sz w:val="16"/>
                <w:szCs w:val="16"/>
              </w:rPr>
            </w:pPr>
            <w:r w:rsidRPr="001B1679">
              <w:rPr>
                <w:sz w:val="16"/>
                <w:szCs w:val="16"/>
              </w:rPr>
              <w:t>Revised to SP-231742.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68A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A7730" w14:textId="77777777" w:rsidR="00C521B3" w:rsidRPr="001B1679" w:rsidRDefault="00C521B3" w:rsidP="00015975">
            <w:pPr>
              <w:pStyle w:val="TAL"/>
              <w:rPr>
                <w:sz w:val="16"/>
                <w:szCs w:val="16"/>
              </w:rPr>
            </w:pPr>
            <w:r w:rsidRPr="001B1679">
              <w:rPr>
                <w:sz w:val="16"/>
                <w:szCs w:val="16"/>
              </w:rPr>
              <w:t>SP-231742</w:t>
            </w:r>
          </w:p>
        </w:tc>
      </w:tr>
      <w:tr w:rsidR="00C521B3" w14:paraId="6FFD53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D4C12"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C43F5" w14:textId="77777777" w:rsidR="00C521B3" w:rsidRPr="001B1679" w:rsidRDefault="00C521B3" w:rsidP="00015975">
            <w:pPr>
              <w:pStyle w:val="TAL"/>
              <w:rPr>
                <w:sz w:val="16"/>
                <w:szCs w:val="16"/>
              </w:rPr>
            </w:pPr>
            <w:r w:rsidRPr="001B1679">
              <w:rPr>
                <w:sz w:val="16"/>
                <w:szCs w:val="16"/>
              </w:rPr>
              <w:t>SP-231309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7B35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715CD"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C183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8C4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92A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752C3" w14:textId="77777777" w:rsidR="00C521B3" w:rsidRPr="001B1679" w:rsidRDefault="00C521B3" w:rsidP="00015975">
            <w:pPr>
              <w:pStyle w:val="TAL"/>
              <w:rPr>
                <w:sz w:val="16"/>
                <w:szCs w:val="16"/>
              </w:rPr>
            </w:pPr>
            <w:r w:rsidRPr="001B1679">
              <w:rPr>
                <w:sz w:val="16"/>
                <w:szCs w:val="16"/>
              </w:rPr>
              <w:t>Revised to SP-231743.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ED7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B99F0" w14:textId="77777777" w:rsidR="00C521B3" w:rsidRPr="001B1679" w:rsidRDefault="00C521B3" w:rsidP="00015975">
            <w:pPr>
              <w:pStyle w:val="TAL"/>
              <w:rPr>
                <w:sz w:val="16"/>
                <w:szCs w:val="16"/>
              </w:rPr>
            </w:pPr>
            <w:r w:rsidRPr="001B1679">
              <w:rPr>
                <w:sz w:val="16"/>
                <w:szCs w:val="16"/>
              </w:rPr>
              <w:t>SP-231743</w:t>
            </w:r>
          </w:p>
        </w:tc>
      </w:tr>
      <w:tr w:rsidR="00C521B3" w14:paraId="466594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B8CC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59713" w14:textId="77777777" w:rsidR="00C521B3" w:rsidRPr="001B1679" w:rsidRDefault="00C521B3" w:rsidP="00015975">
            <w:pPr>
              <w:pStyle w:val="TAL"/>
              <w:rPr>
                <w:sz w:val="16"/>
                <w:szCs w:val="16"/>
              </w:rPr>
            </w:pPr>
            <w:r w:rsidRPr="001B1679">
              <w:rPr>
                <w:sz w:val="16"/>
                <w:szCs w:val="16"/>
              </w:rPr>
              <w:t>SP-231310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17E6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A3E35" w14:textId="77777777" w:rsidR="00C521B3" w:rsidRPr="001B1679" w:rsidRDefault="00C521B3" w:rsidP="00015975">
            <w:pPr>
              <w:pStyle w:val="TAL"/>
              <w:rPr>
                <w:sz w:val="16"/>
                <w:szCs w:val="16"/>
              </w:rPr>
            </w:pPr>
            <w:r w:rsidRPr="001B1679">
              <w:rPr>
                <w:sz w:val="16"/>
                <w:szCs w:val="16"/>
              </w:rPr>
              <w:t>New Study on privacy and security aspects of 5GS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151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F36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022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4223B"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21FE2"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DCAAF" w14:textId="77777777" w:rsidR="00C521B3" w:rsidRPr="001B1679" w:rsidRDefault="00C521B3" w:rsidP="00015975">
            <w:pPr>
              <w:pStyle w:val="TAL"/>
              <w:rPr>
                <w:sz w:val="16"/>
                <w:szCs w:val="16"/>
              </w:rPr>
            </w:pPr>
          </w:p>
        </w:tc>
      </w:tr>
      <w:tr w:rsidR="00C521B3" w14:paraId="2343CF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F1F8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8A7B9" w14:textId="77777777" w:rsidR="00C521B3" w:rsidRPr="001B1679" w:rsidRDefault="00C521B3" w:rsidP="00015975">
            <w:pPr>
              <w:pStyle w:val="TAL"/>
              <w:rPr>
                <w:sz w:val="16"/>
                <w:szCs w:val="16"/>
              </w:rPr>
            </w:pPr>
            <w:r w:rsidRPr="001B1679">
              <w:rPr>
                <w:sz w:val="16"/>
                <w:szCs w:val="16"/>
              </w:rPr>
              <w:t>SP-231311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75AD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3F271"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8D62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89B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9E8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B3D56" w14:textId="77777777" w:rsidR="00C521B3" w:rsidRPr="001B1679" w:rsidRDefault="00C521B3" w:rsidP="00015975">
            <w:pPr>
              <w:pStyle w:val="TAL"/>
              <w:rPr>
                <w:sz w:val="16"/>
                <w:szCs w:val="16"/>
              </w:rPr>
            </w:pPr>
            <w:r w:rsidRPr="001B1679">
              <w:rPr>
                <w:sz w:val="16"/>
                <w:szCs w:val="16"/>
              </w:rPr>
              <w:t>Revised to SP-231714.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CF6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7C9C2" w14:textId="77777777" w:rsidR="00C521B3" w:rsidRPr="001B1679" w:rsidRDefault="00C521B3" w:rsidP="00015975">
            <w:pPr>
              <w:pStyle w:val="TAL"/>
              <w:rPr>
                <w:sz w:val="16"/>
                <w:szCs w:val="16"/>
              </w:rPr>
            </w:pPr>
            <w:r w:rsidRPr="001B1679">
              <w:rPr>
                <w:sz w:val="16"/>
                <w:szCs w:val="16"/>
              </w:rPr>
              <w:t>SP-231714</w:t>
            </w:r>
          </w:p>
        </w:tc>
      </w:tr>
      <w:tr w:rsidR="00C521B3" w14:paraId="6DD75F5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EBD1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83454" w14:textId="77777777" w:rsidR="00C521B3" w:rsidRPr="001B1679" w:rsidRDefault="00C521B3" w:rsidP="00015975">
            <w:pPr>
              <w:pStyle w:val="TAL"/>
              <w:rPr>
                <w:sz w:val="16"/>
                <w:szCs w:val="16"/>
              </w:rPr>
            </w:pPr>
            <w:r w:rsidRPr="001B1679">
              <w:rPr>
                <w:sz w:val="16"/>
                <w:szCs w:val="16"/>
              </w:rPr>
              <w:t>SP-231312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C5D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7286F"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7158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272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2FCA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D8F36" w14:textId="77777777" w:rsidR="00C521B3" w:rsidRPr="001B1679" w:rsidRDefault="00C521B3" w:rsidP="00015975">
            <w:pPr>
              <w:pStyle w:val="TAL"/>
              <w:rPr>
                <w:sz w:val="16"/>
                <w:szCs w:val="16"/>
              </w:rPr>
            </w:pPr>
            <w:r w:rsidRPr="001B1679">
              <w:rPr>
                <w:sz w:val="16"/>
                <w:szCs w:val="16"/>
              </w:rPr>
              <w:t>Revised to SP-231715.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BB36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D62E3" w14:textId="77777777" w:rsidR="00C521B3" w:rsidRPr="001B1679" w:rsidRDefault="00C521B3" w:rsidP="00015975">
            <w:pPr>
              <w:pStyle w:val="TAL"/>
              <w:rPr>
                <w:sz w:val="16"/>
                <w:szCs w:val="16"/>
              </w:rPr>
            </w:pPr>
            <w:r w:rsidRPr="001B1679">
              <w:rPr>
                <w:sz w:val="16"/>
                <w:szCs w:val="16"/>
              </w:rPr>
              <w:t>SP-231715</w:t>
            </w:r>
          </w:p>
        </w:tc>
      </w:tr>
      <w:tr w:rsidR="00C521B3" w14:paraId="3810E2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1E51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DF186" w14:textId="77777777" w:rsidR="00C521B3" w:rsidRPr="001B1679" w:rsidRDefault="00C521B3" w:rsidP="00015975">
            <w:pPr>
              <w:pStyle w:val="TAL"/>
              <w:rPr>
                <w:sz w:val="16"/>
                <w:szCs w:val="16"/>
              </w:rPr>
            </w:pPr>
            <w:r w:rsidRPr="001B1679">
              <w:rPr>
                <w:sz w:val="16"/>
                <w:szCs w:val="16"/>
              </w:rPr>
              <w:t>SP-231313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7A9F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A09EE2"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FC0D6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A34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892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FDC7F" w14:textId="77777777" w:rsidR="00C521B3" w:rsidRPr="001B1679" w:rsidRDefault="00C521B3" w:rsidP="00015975">
            <w:pPr>
              <w:pStyle w:val="TAL"/>
              <w:rPr>
                <w:sz w:val="16"/>
                <w:szCs w:val="16"/>
              </w:rPr>
            </w:pPr>
            <w:r w:rsidRPr="001B1679">
              <w:rPr>
                <w:sz w:val="16"/>
                <w:szCs w:val="16"/>
              </w:rPr>
              <w:t>Revised to SP-231716.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ACA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6E6CC" w14:textId="77777777" w:rsidR="00C521B3" w:rsidRPr="001B1679" w:rsidRDefault="00C521B3" w:rsidP="00015975">
            <w:pPr>
              <w:pStyle w:val="TAL"/>
              <w:rPr>
                <w:sz w:val="16"/>
                <w:szCs w:val="16"/>
              </w:rPr>
            </w:pPr>
            <w:r w:rsidRPr="001B1679">
              <w:rPr>
                <w:sz w:val="16"/>
                <w:szCs w:val="16"/>
              </w:rPr>
              <w:t>SP-231716</w:t>
            </w:r>
          </w:p>
        </w:tc>
      </w:tr>
      <w:tr w:rsidR="00C521B3" w14:paraId="3AF3C8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3B92B"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38FAC" w14:textId="77777777" w:rsidR="00C521B3" w:rsidRPr="001B1679" w:rsidRDefault="00C521B3" w:rsidP="00015975">
            <w:pPr>
              <w:pStyle w:val="TAL"/>
              <w:rPr>
                <w:sz w:val="16"/>
                <w:szCs w:val="16"/>
              </w:rPr>
            </w:pPr>
            <w:r w:rsidRPr="001B1679">
              <w:rPr>
                <w:sz w:val="16"/>
                <w:szCs w:val="16"/>
              </w:rPr>
              <w:t>SP-231314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B867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13F12"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D5AD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311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D46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095903" w14:textId="77777777" w:rsidR="00C521B3" w:rsidRPr="001B1679" w:rsidRDefault="00C521B3" w:rsidP="00015975">
            <w:pPr>
              <w:pStyle w:val="TAL"/>
              <w:rPr>
                <w:sz w:val="16"/>
                <w:szCs w:val="16"/>
              </w:rPr>
            </w:pPr>
            <w:r w:rsidRPr="001B1679">
              <w:rPr>
                <w:sz w:val="16"/>
                <w:szCs w:val="16"/>
              </w:rPr>
              <w:t>Revised to SP-231717.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8A0B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2AFB33" w14:textId="77777777" w:rsidR="00C521B3" w:rsidRPr="001B1679" w:rsidRDefault="00C521B3" w:rsidP="00015975">
            <w:pPr>
              <w:pStyle w:val="TAL"/>
              <w:rPr>
                <w:sz w:val="16"/>
                <w:szCs w:val="16"/>
              </w:rPr>
            </w:pPr>
            <w:r w:rsidRPr="001B1679">
              <w:rPr>
                <w:sz w:val="16"/>
                <w:szCs w:val="16"/>
              </w:rPr>
              <w:t>SP-231717</w:t>
            </w:r>
          </w:p>
        </w:tc>
      </w:tr>
      <w:tr w:rsidR="00C521B3" w14:paraId="5799E8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F5215"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CADF9" w14:textId="77777777" w:rsidR="00C521B3" w:rsidRPr="001B1679" w:rsidRDefault="00C521B3" w:rsidP="00015975">
            <w:pPr>
              <w:pStyle w:val="TAL"/>
              <w:rPr>
                <w:sz w:val="16"/>
                <w:szCs w:val="16"/>
              </w:rPr>
            </w:pPr>
            <w:r w:rsidRPr="001B1679">
              <w:rPr>
                <w:sz w:val="16"/>
                <w:szCs w:val="16"/>
              </w:rPr>
              <w:t>SP-231315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0AE1B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28638"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3F08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F51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CAE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CBC48" w14:textId="77777777" w:rsidR="00C521B3" w:rsidRPr="001B1679" w:rsidRDefault="00C521B3" w:rsidP="00015975">
            <w:pPr>
              <w:pStyle w:val="TAL"/>
              <w:rPr>
                <w:sz w:val="16"/>
                <w:szCs w:val="16"/>
              </w:rPr>
            </w:pPr>
            <w:r w:rsidRPr="001B1679">
              <w:rPr>
                <w:sz w:val="16"/>
                <w:szCs w:val="16"/>
              </w:rPr>
              <w:t>Revised to SP-231744.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FD57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D4919" w14:textId="77777777" w:rsidR="00C521B3" w:rsidRPr="001B1679" w:rsidRDefault="00C521B3" w:rsidP="00015975">
            <w:pPr>
              <w:pStyle w:val="TAL"/>
              <w:rPr>
                <w:sz w:val="16"/>
                <w:szCs w:val="16"/>
              </w:rPr>
            </w:pPr>
            <w:r w:rsidRPr="001B1679">
              <w:rPr>
                <w:sz w:val="16"/>
                <w:szCs w:val="16"/>
              </w:rPr>
              <w:t>SP-231744</w:t>
            </w:r>
          </w:p>
        </w:tc>
      </w:tr>
      <w:tr w:rsidR="00C521B3" w14:paraId="54E58B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4B41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E02B0" w14:textId="77777777" w:rsidR="00C521B3" w:rsidRPr="001B1679" w:rsidRDefault="00C521B3" w:rsidP="00015975">
            <w:pPr>
              <w:pStyle w:val="TAL"/>
              <w:rPr>
                <w:sz w:val="16"/>
                <w:szCs w:val="16"/>
              </w:rPr>
            </w:pPr>
            <w:r w:rsidRPr="001B1679">
              <w:rPr>
                <w:sz w:val="16"/>
                <w:szCs w:val="16"/>
              </w:rPr>
              <w:t>SP-231316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BA117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37D4"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68BB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9F0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2DB7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B1E8F" w14:textId="77777777" w:rsidR="00C521B3" w:rsidRPr="001B1679" w:rsidRDefault="00C521B3" w:rsidP="00015975">
            <w:pPr>
              <w:pStyle w:val="TAL"/>
              <w:rPr>
                <w:sz w:val="16"/>
                <w:szCs w:val="16"/>
              </w:rPr>
            </w:pPr>
            <w:r w:rsidRPr="001B1679">
              <w:rPr>
                <w:sz w:val="16"/>
                <w:szCs w:val="16"/>
              </w:rPr>
              <w:t>Revised to SP-231718.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006D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2B34D" w14:textId="77777777" w:rsidR="00C521B3" w:rsidRPr="001B1679" w:rsidRDefault="00C521B3" w:rsidP="00015975">
            <w:pPr>
              <w:pStyle w:val="TAL"/>
              <w:rPr>
                <w:sz w:val="16"/>
                <w:szCs w:val="16"/>
              </w:rPr>
            </w:pPr>
            <w:r w:rsidRPr="001B1679">
              <w:rPr>
                <w:sz w:val="16"/>
                <w:szCs w:val="16"/>
              </w:rPr>
              <w:t>SP-231718</w:t>
            </w:r>
          </w:p>
        </w:tc>
      </w:tr>
      <w:tr w:rsidR="00C521B3" w14:paraId="305768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F0730"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35E9C" w14:textId="77777777" w:rsidR="00C521B3" w:rsidRPr="001B1679" w:rsidRDefault="00C521B3" w:rsidP="00015975">
            <w:pPr>
              <w:pStyle w:val="TAL"/>
              <w:rPr>
                <w:sz w:val="16"/>
                <w:szCs w:val="16"/>
              </w:rPr>
            </w:pPr>
            <w:r w:rsidRPr="001B1679">
              <w:rPr>
                <w:sz w:val="16"/>
                <w:szCs w:val="16"/>
              </w:rPr>
              <w:t>SP-231317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133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3A0DC" w14:textId="77777777" w:rsidR="00C521B3" w:rsidRPr="001B1679" w:rsidRDefault="00C521B3" w:rsidP="00015975">
            <w:pPr>
              <w:pStyle w:val="TAL"/>
              <w:rPr>
                <w:sz w:val="16"/>
                <w:szCs w:val="16"/>
              </w:rPr>
            </w:pPr>
            <w:r w:rsidRPr="001B1679">
              <w:rPr>
                <w:sz w:val="16"/>
                <w:szCs w:val="16"/>
              </w:rPr>
              <w:t>New Study on Security Aspects of 5G Satellite Access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8EDC5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77C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009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FB26B" w14:textId="77777777" w:rsidR="00C521B3" w:rsidRPr="001B1679" w:rsidRDefault="00C521B3" w:rsidP="00015975">
            <w:pPr>
              <w:pStyle w:val="TAL"/>
              <w:rPr>
                <w:sz w:val="16"/>
                <w:szCs w:val="16"/>
              </w:rPr>
            </w:pPr>
            <w:r w:rsidRPr="001B1679">
              <w:rPr>
                <w:sz w:val="16"/>
                <w:szCs w:val="16"/>
              </w:rPr>
              <w:t>Revised to SP-231719.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C88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83B4B" w14:textId="77777777" w:rsidR="00C521B3" w:rsidRPr="001B1679" w:rsidRDefault="00C521B3" w:rsidP="00015975">
            <w:pPr>
              <w:pStyle w:val="TAL"/>
              <w:rPr>
                <w:sz w:val="16"/>
                <w:szCs w:val="16"/>
              </w:rPr>
            </w:pPr>
            <w:r w:rsidRPr="001B1679">
              <w:rPr>
                <w:sz w:val="16"/>
                <w:szCs w:val="16"/>
              </w:rPr>
              <w:t>SP-231719</w:t>
            </w:r>
          </w:p>
        </w:tc>
      </w:tr>
      <w:tr w:rsidR="00C521B3" w14:paraId="6E6D3E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41FF6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F9DE3" w14:textId="77777777" w:rsidR="00C521B3" w:rsidRPr="001B1679" w:rsidRDefault="00C521B3" w:rsidP="00015975">
            <w:pPr>
              <w:pStyle w:val="TAL"/>
              <w:rPr>
                <w:sz w:val="16"/>
                <w:szCs w:val="16"/>
              </w:rPr>
            </w:pPr>
            <w:r w:rsidRPr="001B1679">
              <w:rPr>
                <w:sz w:val="16"/>
                <w:szCs w:val="16"/>
              </w:rPr>
              <w:t>SP-231318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8B8E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B1D0F"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6B4C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2C2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0C60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A78FF" w14:textId="77777777" w:rsidR="00C521B3" w:rsidRPr="001B1679" w:rsidRDefault="00C521B3" w:rsidP="00015975">
            <w:pPr>
              <w:pStyle w:val="TAL"/>
              <w:rPr>
                <w:sz w:val="16"/>
                <w:szCs w:val="16"/>
              </w:rPr>
            </w:pPr>
            <w:r w:rsidRPr="001B1679">
              <w:rPr>
                <w:sz w:val="16"/>
                <w:szCs w:val="16"/>
              </w:rPr>
              <w:t>Revised to SP-231720.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0C92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699B" w14:textId="77777777" w:rsidR="00C521B3" w:rsidRPr="001B1679" w:rsidRDefault="00C521B3" w:rsidP="00015975">
            <w:pPr>
              <w:pStyle w:val="TAL"/>
              <w:rPr>
                <w:sz w:val="16"/>
                <w:szCs w:val="16"/>
              </w:rPr>
            </w:pPr>
            <w:r w:rsidRPr="001B1679">
              <w:rPr>
                <w:sz w:val="16"/>
                <w:szCs w:val="16"/>
              </w:rPr>
              <w:t>SP-231720</w:t>
            </w:r>
          </w:p>
        </w:tc>
      </w:tr>
      <w:tr w:rsidR="00C521B3" w14:paraId="013AB4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66E6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5BD2F" w14:textId="77777777" w:rsidR="00C521B3" w:rsidRPr="001B1679" w:rsidRDefault="00C521B3" w:rsidP="00015975">
            <w:pPr>
              <w:pStyle w:val="TAL"/>
              <w:rPr>
                <w:sz w:val="16"/>
                <w:szCs w:val="16"/>
              </w:rPr>
            </w:pPr>
            <w:r w:rsidRPr="001B1679">
              <w:rPr>
                <w:sz w:val="16"/>
                <w:szCs w:val="16"/>
              </w:rPr>
              <w:t>SP-231319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7793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2BF61" w14:textId="77777777" w:rsidR="00C521B3" w:rsidRPr="001B1679" w:rsidRDefault="00C521B3" w:rsidP="00015975">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491C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9593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01EE5" w14:textId="77777777" w:rsidR="00C521B3" w:rsidRPr="001B1679" w:rsidRDefault="00C521B3" w:rsidP="00015975">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E0C7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90D97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398D4" w14:textId="77777777" w:rsidR="00C521B3" w:rsidRPr="001B1679" w:rsidRDefault="00C521B3" w:rsidP="00015975">
            <w:pPr>
              <w:pStyle w:val="TAL"/>
              <w:rPr>
                <w:sz w:val="16"/>
                <w:szCs w:val="16"/>
              </w:rPr>
            </w:pPr>
          </w:p>
        </w:tc>
      </w:tr>
      <w:tr w:rsidR="00C521B3" w14:paraId="352AAB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71CB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5A81F" w14:textId="77777777" w:rsidR="00C521B3" w:rsidRPr="001B1679" w:rsidRDefault="00C521B3" w:rsidP="00015975">
            <w:pPr>
              <w:pStyle w:val="TAL"/>
              <w:rPr>
                <w:sz w:val="16"/>
                <w:szCs w:val="16"/>
              </w:rPr>
            </w:pPr>
            <w:r w:rsidRPr="001B1679">
              <w:rPr>
                <w:sz w:val="16"/>
                <w:szCs w:val="16"/>
              </w:rPr>
              <w:t>SP-231320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F741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4A2F7" w14:textId="77777777" w:rsidR="00C521B3" w:rsidRPr="001B1679" w:rsidRDefault="00C521B3" w:rsidP="00015975">
            <w:pPr>
              <w:pStyle w:val="TAL"/>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CCC21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D9B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76133" w14:textId="77777777" w:rsidR="00C521B3" w:rsidRPr="001B1679" w:rsidRDefault="00C521B3" w:rsidP="00015975">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8BDD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87B2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9B612" w14:textId="77777777" w:rsidR="00C521B3" w:rsidRPr="001B1679" w:rsidRDefault="00C521B3" w:rsidP="00015975">
            <w:pPr>
              <w:pStyle w:val="TAL"/>
              <w:rPr>
                <w:sz w:val="16"/>
                <w:szCs w:val="16"/>
              </w:rPr>
            </w:pPr>
          </w:p>
        </w:tc>
      </w:tr>
      <w:tr w:rsidR="00C521B3" w14:paraId="267F25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99B5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9E6B9" w14:textId="77777777" w:rsidR="00C521B3" w:rsidRPr="001B1679" w:rsidRDefault="00C521B3" w:rsidP="00015975">
            <w:pPr>
              <w:pStyle w:val="TAL"/>
              <w:rPr>
                <w:sz w:val="16"/>
                <w:szCs w:val="16"/>
              </w:rPr>
            </w:pPr>
            <w:r w:rsidRPr="001B1679">
              <w:rPr>
                <w:sz w:val="16"/>
                <w:szCs w:val="16"/>
              </w:rPr>
              <w:t>SP-231321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519E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08752" w14:textId="77777777" w:rsidR="00C521B3" w:rsidRPr="001B1679" w:rsidRDefault="00C521B3" w:rsidP="00015975">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40FA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A7D9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03171" w14:textId="77777777" w:rsidR="00C521B3" w:rsidRPr="001B1679" w:rsidRDefault="00C521B3" w:rsidP="00015975">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589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5B3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6BD9" w14:textId="77777777" w:rsidR="00C521B3" w:rsidRPr="001B1679" w:rsidRDefault="00C521B3" w:rsidP="00015975">
            <w:pPr>
              <w:pStyle w:val="TAL"/>
              <w:rPr>
                <w:sz w:val="16"/>
                <w:szCs w:val="16"/>
              </w:rPr>
            </w:pPr>
          </w:p>
        </w:tc>
      </w:tr>
      <w:tr w:rsidR="00C521B3" w14:paraId="5A2C2E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E8A27"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6EC95" w14:textId="77777777" w:rsidR="00C521B3" w:rsidRPr="001B1679" w:rsidRDefault="00C521B3" w:rsidP="00015975">
            <w:pPr>
              <w:pStyle w:val="TAL"/>
              <w:rPr>
                <w:sz w:val="16"/>
                <w:szCs w:val="16"/>
              </w:rPr>
            </w:pPr>
            <w:r w:rsidRPr="001B1679">
              <w:rPr>
                <w:sz w:val="16"/>
                <w:szCs w:val="16"/>
              </w:rPr>
              <w:t>SP-231322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8EF80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F0873" w14:textId="77777777" w:rsidR="00C521B3" w:rsidRPr="001B1679" w:rsidRDefault="00C521B3" w:rsidP="00015975">
            <w:pPr>
              <w:pStyle w:val="TAL"/>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41C0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473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52369" w14:textId="77777777" w:rsidR="00C521B3" w:rsidRPr="001B1679" w:rsidRDefault="00C521B3" w:rsidP="00015975">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C3B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2CE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0BBA9" w14:textId="77777777" w:rsidR="00C521B3" w:rsidRPr="001B1679" w:rsidRDefault="00C521B3" w:rsidP="00015975">
            <w:pPr>
              <w:pStyle w:val="TAL"/>
              <w:rPr>
                <w:sz w:val="16"/>
                <w:szCs w:val="16"/>
              </w:rPr>
            </w:pPr>
          </w:p>
        </w:tc>
      </w:tr>
      <w:tr w:rsidR="00C521B3" w14:paraId="758AE3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F8BC4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CB3A2" w14:textId="77777777" w:rsidR="00C521B3" w:rsidRPr="001B1679" w:rsidRDefault="00C521B3" w:rsidP="00015975">
            <w:pPr>
              <w:pStyle w:val="TAL"/>
              <w:rPr>
                <w:sz w:val="16"/>
                <w:szCs w:val="16"/>
              </w:rPr>
            </w:pPr>
            <w:r w:rsidRPr="001B1679">
              <w:rPr>
                <w:sz w:val="16"/>
                <w:szCs w:val="16"/>
              </w:rPr>
              <w:t>SP-231323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429C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FF5B" w14:textId="77777777" w:rsidR="00C521B3" w:rsidRPr="001B1679" w:rsidRDefault="00C521B3" w:rsidP="00015975">
            <w:pPr>
              <w:pStyle w:val="TAL"/>
              <w:rPr>
                <w:sz w:val="16"/>
                <w:szCs w:val="16"/>
              </w:rPr>
            </w:pPr>
            <w:r w:rsidRPr="001B1679">
              <w:rPr>
                <w:sz w:val="16"/>
                <w:szCs w:val="16"/>
              </w:rPr>
              <w:t>Rel-17 CRs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87F8C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00F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488709" w14:textId="77777777" w:rsidR="00C521B3" w:rsidRPr="001B1679" w:rsidRDefault="00C521B3" w:rsidP="00015975">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13D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D3B0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DE9F1D" w14:textId="77777777" w:rsidR="00C521B3" w:rsidRPr="001B1679" w:rsidRDefault="00C521B3" w:rsidP="00015975">
            <w:pPr>
              <w:pStyle w:val="TAL"/>
              <w:rPr>
                <w:sz w:val="16"/>
                <w:szCs w:val="16"/>
              </w:rPr>
            </w:pPr>
          </w:p>
        </w:tc>
      </w:tr>
      <w:tr w:rsidR="00C521B3" w14:paraId="33A33B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6D51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A2815" w14:textId="77777777" w:rsidR="00C521B3" w:rsidRPr="001B1679" w:rsidRDefault="00C521B3" w:rsidP="00015975">
            <w:pPr>
              <w:pStyle w:val="TAL"/>
              <w:rPr>
                <w:sz w:val="16"/>
                <w:szCs w:val="16"/>
              </w:rPr>
            </w:pPr>
            <w:r w:rsidRPr="001B1679">
              <w:rPr>
                <w:sz w:val="16"/>
                <w:szCs w:val="16"/>
              </w:rPr>
              <w:t>SP-231324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054D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2AFB0" w14:textId="77777777" w:rsidR="00C521B3" w:rsidRPr="001B1679" w:rsidRDefault="00C521B3" w:rsidP="00015975">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AE40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9D7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B7A39" w14:textId="77777777" w:rsidR="00C521B3" w:rsidRPr="001B1679" w:rsidRDefault="00C521B3" w:rsidP="00015975">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CD25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E5A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A71F9" w14:textId="77777777" w:rsidR="00C521B3" w:rsidRPr="001B1679" w:rsidRDefault="00C521B3" w:rsidP="00015975">
            <w:pPr>
              <w:pStyle w:val="TAL"/>
              <w:rPr>
                <w:sz w:val="16"/>
                <w:szCs w:val="16"/>
              </w:rPr>
            </w:pPr>
          </w:p>
        </w:tc>
      </w:tr>
      <w:tr w:rsidR="00C521B3" w14:paraId="6B077F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E290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93D6C" w14:textId="77777777" w:rsidR="00C521B3" w:rsidRPr="001B1679" w:rsidRDefault="00C521B3" w:rsidP="00015975">
            <w:pPr>
              <w:pStyle w:val="TAL"/>
              <w:rPr>
                <w:sz w:val="16"/>
                <w:szCs w:val="16"/>
              </w:rPr>
            </w:pPr>
            <w:r w:rsidRPr="001B1679">
              <w:rPr>
                <w:sz w:val="16"/>
                <w:szCs w:val="16"/>
              </w:rPr>
              <w:t>SP-231325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63B7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32469" w14:textId="77777777" w:rsidR="00C521B3" w:rsidRPr="001B1679" w:rsidRDefault="00C521B3" w:rsidP="00015975">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18992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7375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1FE56"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6EF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E2F6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D955A" w14:textId="77777777" w:rsidR="00C521B3" w:rsidRPr="001B1679" w:rsidRDefault="00C521B3" w:rsidP="00015975">
            <w:pPr>
              <w:pStyle w:val="TAL"/>
              <w:rPr>
                <w:sz w:val="16"/>
                <w:szCs w:val="16"/>
              </w:rPr>
            </w:pPr>
          </w:p>
        </w:tc>
      </w:tr>
      <w:tr w:rsidR="00C521B3" w14:paraId="60B6A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6C74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6BD4A" w14:textId="77777777" w:rsidR="00C521B3" w:rsidRPr="001B1679" w:rsidRDefault="00C521B3" w:rsidP="00015975">
            <w:pPr>
              <w:pStyle w:val="TAL"/>
              <w:rPr>
                <w:sz w:val="16"/>
                <w:szCs w:val="16"/>
              </w:rPr>
            </w:pPr>
            <w:r w:rsidRPr="001B1679">
              <w:rPr>
                <w:sz w:val="16"/>
                <w:szCs w:val="16"/>
              </w:rPr>
              <w:t>SP-231326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88D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AD42F" w14:textId="77777777" w:rsidR="00C521B3" w:rsidRPr="001B1679" w:rsidRDefault="00C521B3" w:rsidP="00015975">
            <w:pPr>
              <w:pStyle w:val="TAL"/>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AE34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E94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F28CE" w14:textId="77777777" w:rsidR="00C521B3" w:rsidRPr="001B1679" w:rsidRDefault="00C521B3" w:rsidP="00015975">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D18F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38E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10FC4" w14:textId="77777777" w:rsidR="00C521B3" w:rsidRPr="001B1679" w:rsidRDefault="00C521B3" w:rsidP="00015975">
            <w:pPr>
              <w:pStyle w:val="TAL"/>
              <w:rPr>
                <w:sz w:val="16"/>
                <w:szCs w:val="16"/>
              </w:rPr>
            </w:pPr>
          </w:p>
        </w:tc>
      </w:tr>
      <w:tr w:rsidR="00C521B3" w14:paraId="774FED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2774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72B93" w14:textId="77777777" w:rsidR="00C521B3" w:rsidRPr="001B1679" w:rsidRDefault="00C521B3" w:rsidP="00015975">
            <w:pPr>
              <w:pStyle w:val="TAL"/>
              <w:rPr>
                <w:sz w:val="16"/>
                <w:szCs w:val="16"/>
              </w:rPr>
            </w:pPr>
            <w:r w:rsidRPr="001B1679">
              <w:rPr>
                <w:sz w:val="16"/>
                <w:szCs w:val="16"/>
              </w:rPr>
              <w:t>SP-231327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F6A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7A258" w14:textId="77777777" w:rsidR="00C521B3" w:rsidRPr="001B1679" w:rsidRDefault="00C521B3" w:rsidP="00015975">
            <w:pPr>
              <w:pStyle w:val="TAL"/>
              <w:rPr>
                <w:sz w:val="16"/>
                <w:szCs w:val="16"/>
              </w:rPr>
            </w:pPr>
            <w:r w:rsidRPr="001B1679">
              <w:rPr>
                <w:sz w:val="16"/>
                <w:szCs w:val="16"/>
              </w:rPr>
              <w:t>Rel-18 CRs on Study on Security of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BFDC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E4C0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CC576" w14:textId="77777777" w:rsidR="00C521B3" w:rsidRPr="001B1679" w:rsidRDefault="00C521B3" w:rsidP="00015975">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01D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580B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8902E" w14:textId="77777777" w:rsidR="00C521B3" w:rsidRPr="001B1679" w:rsidRDefault="00C521B3" w:rsidP="00015975">
            <w:pPr>
              <w:pStyle w:val="TAL"/>
              <w:rPr>
                <w:sz w:val="16"/>
                <w:szCs w:val="16"/>
              </w:rPr>
            </w:pPr>
          </w:p>
        </w:tc>
      </w:tr>
      <w:tr w:rsidR="00C521B3" w14:paraId="65840E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4622B4"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E2D88" w14:textId="77777777" w:rsidR="00C521B3" w:rsidRPr="001B1679" w:rsidRDefault="00C521B3" w:rsidP="00015975">
            <w:pPr>
              <w:pStyle w:val="TAL"/>
              <w:rPr>
                <w:sz w:val="16"/>
                <w:szCs w:val="16"/>
              </w:rPr>
            </w:pPr>
            <w:r w:rsidRPr="001B1679">
              <w:rPr>
                <w:sz w:val="16"/>
                <w:szCs w:val="16"/>
              </w:rPr>
              <w:t>SP-231328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5819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946C2" w14:textId="77777777" w:rsidR="00C521B3" w:rsidRPr="001B1679" w:rsidRDefault="00C521B3" w:rsidP="00015975">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C76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D565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63440"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F63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DCC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87597" w14:textId="77777777" w:rsidR="00C521B3" w:rsidRPr="001B1679" w:rsidRDefault="00C521B3" w:rsidP="00015975">
            <w:pPr>
              <w:pStyle w:val="TAL"/>
              <w:rPr>
                <w:sz w:val="16"/>
                <w:szCs w:val="16"/>
              </w:rPr>
            </w:pPr>
          </w:p>
        </w:tc>
      </w:tr>
      <w:tr w:rsidR="00C521B3" w14:paraId="16FED0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48D4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C2A85" w14:textId="77777777" w:rsidR="00C521B3" w:rsidRPr="001B1679" w:rsidRDefault="00C521B3" w:rsidP="00015975">
            <w:pPr>
              <w:pStyle w:val="TAL"/>
              <w:rPr>
                <w:sz w:val="16"/>
                <w:szCs w:val="16"/>
              </w:rPr>
            </w:pPr>
            <w:r w:rsidRPr="001B1679">
              <w:rPr>
                <w:sz w:val="16"/>
                <w:szCs w:val="16"/>
              </w:rPr>
              <w:t>SP-231329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7E85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A0C88" w14:textId="77777777" w:rsidR="00C521B3" w:rsidRPr="001B1679" w:rsidRDefault="00C521B3" w:rsidP="00015975">
            <w:pPr>
              <w:pStyle w:val="TAL"/>
              <w:rPr>
                <w:sz w:val="16"/>
                <w:szCs w:val="16"/>
              </w:rPr>
            </w:pPr>
            <w:r w:rsidRPr="001B1679">
              <w:rPr>
                <w:sz w:val="16"/>
                <w:szCs w:val="16"/>
              </w:rPr>
              <w:t>Rel-17 CRs on Security aspects of eNA_Ph2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F81A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E42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5AFD3" w14:textId="77777777" w:rsidR="00C521B3" w:rsidRPr="001B1679" w:rsidRDefault="00C521B3" w:rsidP="00015975">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72D6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6D7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3F946" w14:textId="77777777" w:rsidR="00C521B3" w:rsidRPr="001B1679" w:rsidRDefault="00C521B3" w:rsidP="00015975">
            <w:pPr>
              <w:pStyle w:val="TAL"/>
              <w:rPr>
                <w:sz w:val="16"/>
                <w:szCs w:val="16"/>
              </w:rPr>
            </w:pPr>
          </w:p>
        </w:tc>
      </w:tr>
      <w:tr w:rsidR="00C521B3" w14:paraId="6875B3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17CB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A8545" w14:textId="77777777" w:rsidR="00C521B3" w:rsidRPr="001B1679" w:rsidRDefault="00C521B3" w:rsidP="00015975">
            <w:pPr>
              <w:pStyle w:val="TAL"/>
              <w:rPr>
                <w:sz w:val="16"/>
                <w:szCs w:val="16"/>
              </w:rPr>
            </w:pPr>
            <w:r w:rsidRPr="001B1679">
              <w:rPr>
                <w:sz w:val="16"/>
                <w:szCs w:val="16"/>
              </w:rPr>
              <w:t>SP-231330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78D8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9CFF0F" w14:textId="77777777" w:rsidR="00C521B3" w:rsidRPr="001B1679" w:rsidRDefault="00C521B3" w:rsidP="00015975">
            <w:pPr>
              <w:pStyle w:val="TAL"/>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1B0D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968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4BBB4"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61CA06" w14:textId="77777777" w:rsidR="00C521B3" w:rsidRPr="001B1679" w:rsidRDefault="00C521B3" w:rsidP="00015975">
            <w:pPr>
              <w:pStyle w:val="TAL"/>
              <w:rPr>
                <w:sz w:val="16"/>
                <w:szCs w:val="16"/>
              </w:rPr>
            </w:pPr>
            <w:r w:rsidRPr="001B1679">
              <w:rPr>
                <w:sz w:val="16"/>
                <w:szCs w:val="16"/>
              </w:rPr>
              <w:t>33.501 CR1867 and 33.501 CR1871 were revised by company proposals.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015A8"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BA0D4" w14:textId="77777777" w:rsidR="00C521B3" w:rsidRPr="001B1679" w:rsidRDefault="00C521B3" w:rsidP="00015975">
            <w:pPr>
              <w:pStyle w:val="TAL"/>
              <w:rPr>
                <w:sz w:val="16"/>
                <w:szCs w:val="16"/>
              </w:rPr>
            </w:pPr>
          </w:p>
        </w:tc>
      </w:tr>
      <w:tr w:rsidR="00C521B3" w14:paraId="1CC788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11C3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547E6" w14:textId="77777777" w:rsidR="00C521B3" w:rsidRPr="001B1679" w:rsidRDefault="00C521B3" w:rsidP="00015975">
            <w:pPr>
              <w:pStyle w:val="TAL"/>
              <w:rPr>
                <w:sz w:val="16"/>
                <w:szCs w:val="16"/>
              </w:rPr>
            </w:pPr>
            <w:r w:rsidRPr="001B1679">
              <w:rPr>
                <w:sz w:val="16"/>
                <w:szCs w:val="16"/>
              </w:rPr>
              <w:t>SP-231331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4001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39140" w14:textId="77777777" w:rsidR="00C521B3" w:rsidRPr="001B1679" w:rsidRDefault="00C521B3" w:rsidP="00015975">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80E8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144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E1EAD" w14:textId="77777777" w:rsidR="00C521B3" w:rsidRPr="001B1679" w:rsidRDefault="00C521B3" w:rsidP="00015975">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9FD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123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457C2" w14:textId="77777777" w:rsidR="00C521B3" w:rsidRPr="001B1679" w:rsidRDefault="00C521B3" w:rsidP="00015975">
            <w:pPr>
              <w:pStyle w:val="TAL"/>
              <w:rPr>
                <w:sz w:val="16"/>
                <w:szCs w:val="16"/>
              </w:rPr>
            </w:pPr>
          </w:p>
        </w:tc>
      </w:tr>
      <w:tr w:rsidR="00C521B3" w14:paraId="6F5747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73E4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D62F1" w14:textId="77777777" w:rsidR="00C521B3" w:rsidRPr="001B1679" w:rsidRDefault="00C521B3" w:rsidP="00015975">
            <w:pPr>
              <w:pStyle w:val="TAL"/>
              <w:rPr>
                <w:sz w:val="16"/>
                <w:szCs w:val="16"/>
              </w:rPr>
            </w:pPr>
            <w:r w:rsidRPr="001B1679">
              <w:rPr>
                <w:sz w:val="16"/>
                <w:szCs w:val="16"/>
              </w:rPr>
              <w:t>SP-231332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B98B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725FD" w14:textId="77777777" w:rsidR="00C521B3" w:rsidRPr="001B1679" w:rsidRDefault="00C521B3" w:rsidP="00015975">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95FB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8915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BBAFA" w14:textId="77777777" w:rsidR="00C521B3" w:rsidRPr="001B1679" w:rsidRDefault="00C521B3" w:rsidP="00015975">
            <w:pPr>
              <w:pStyle w:val="TAL"/>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0C78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3AD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28C24" w14:textId="77777777" w:rsidR="00C521B3" w:rsidRPr="001B1679" w:rsidRDefault="00C521B3" w:rsidP="00015975">
            <w:pPr>
              <w:pStyle w:val="TAL"/>
              <w:rPr>
                <w:sz w:val="16"/>
                <w:szCs w:val="16"/>
              </w:rPr>
            </w:pPr>
          </w:p>
        </w:tc>
      </w:tr>
      <w:tr w:rsidR="00C521B3" w14:paraId="0CB9A6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EDC7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3294" w14:textId="77777777" w:rsidR="00C521B3" w:rsidRPr="001B1679" w:rsidRDefault="00C521B3" w:rsidP="00015975">
            <w:pPr>
              <w:pStyle w:val="TAL"/>
              <w:rPr>
                <w:sz w:val="16"/>
                <w:szCs w:val="16"/>
              </w:rPr>
            </w:pPr>
            <w:r w:rsidRPr="001B1679">
              <w:rPr>
                <w:sz w:val="16"/>
                <w:szCs w:val="16"/>
              </w:rPr>
              <w:t>SP-231333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A0DB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D0DEC" w14:textId="77777777" w:rsidR="00C521B3" w:rsidRPr="001B1679" w:rsidRDefault="00C521B3" w:rsidP="00015975">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BE94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C5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B3305" w14:textId="77777777" w:rsidR="00C521B3" w:rsidRPr="001B1679" w:rsidRDefault="00C521B3" w:rsidP="00015975">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5105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56AD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BA08" w14:textId="77777777" w:rsidR="00C521B3" w:rsidRPr="001B1679" w:rsidRDefault="00C521B3" w:rsidP="00015975">
            <w:pPr>
              <w:pStyle w:val="TAL"/>
              <w:rPr>
                <w:sz w:val="16"/>
                <w:szCs w:val="16"/>
              </w:rPr>
            </w:pPr>
          </w:p>
        </w:tc>
      </w:tr>
      <w:tr w:rsidR="00C521B3" w14:paraId="0ACAA3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58A6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ABD20" w14:textId="77777777" w:rsidR="00C521B3" w:rsidRPr="001B1679" w:rsidRDefault="00C521B3" w:rsidP="00015975">
            <w:pPr>
              <w:pStyle w:val="TAL"/>
              <w:rPr>
                <w:sz w:val="16"/>
                <w:szCs w:val="16"/>
              </w:rPr>
            </w:pPr>
            <w:r w:rsidRPr="001B1679">
              <w:rPr>
                <w:sz w:val="16"/>
                <w:szCs w:val="16"/>
              </w:rPr>
              <w:t>SP-231334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76413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B033CB" w14:textId="77777777" w:rsidR="00C521B3" w:rsidRPr="001B1679" w:rsidRDefault="00C521B3" w:rsidP="00015975">
            <w:pPr>
              <w:pStyle w:val="TAL"/>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BFCCA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B48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75689" w14:textId="77777777" w:rsidR="00C521B3" w:rsidRPr="001B1679" w:rsidRDefault="00C521B3" w:rsidP="00015975">
            <w:pPr>
              <w:pStyle w:val="TAL"/>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AFBAB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B86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4C6C8" w14:textId="77777777" w:rsidR="00C521B3" w:rsidRPr="001B1679" w:rsidRDefault="00C521B3" w:rsidP="00015975">
            <w:pPr>
              <w:pStyle w:val="TAL"/>
              <w:rPr>
                <w:sz w:val="16"/>
                <w:szCs w:val="16"/>
              </w:rPr>
            </w:pPr>
          </w:p>
        </w:tc>
      </w:tr>
      <w:tr w:rsidR="00C521B3" w14:paraId="475D8D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DECA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BE48F" w14:textId="77777777" w:rsidR="00C521B3" w:rsidRPr="001B1679" w:rsidRDefault="00C521B3" w:rsidP="00015975">
            <w:pPr>
              <w:pStyle w:val="TAL"/>
              <w:rPr>
                <w:sz w:val="16"/>
                <w:szCs w:val="16"/>
              </w:rPr>
            </w:pPr>
            <w:r w:rsidRPr="001B1679">
              <w:rPr>
                <w:sz w:val="16"/>
                <w:szCs w:val="16"/>
              </w:rPr>
              <w:t>SP-231335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C16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3EF5F" w14:textId="77777777" w:rsidR="00C521B3" w:rsidRPr="001B1679" w:rsidRDefault="00C521B3" w:rsidP="00015975">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2B88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CC7B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585D4" w14:textId="77777777" w:rsidR="00C521B3" w:rsidRPr="001B1679" w:rsidRDefault="00C521B3" w:rsidP="00015975">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BD62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3829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5AE54" w14:textId="77777777" w:rsidR="00C521B3" w:rsidRPr="001B1679" w:rsidRDefault="00C521B3" w:rsidP="00015975">
            <w:pPr>
              <w:pStyle w:val="TAL"/>
              <w:rPr>
                <w:sz w:val="16"/>
                <w:szCs w:val="16"/>
              </w:rPr>
            </w:pPr>
          </w:p>
        </w:tc>
      </w:tr>
      <w:tr w:rsidR="00C521B3" w14:paraId="041600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3ADEC"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431D8" w14:textId="77777777" w:rsidR="00C521B3" w:rsidRPr="001B1679" w:rsidRDefault="00C521B3" w:rsidP="00015975">
            <w:pPr>
              <w:pStyle w:val="TAL"/>
              <w:rPr>
                <w:sz w:val="16"/>
                <w:szCs w:val="16"/>
              </w:rPr>
            </w:pPr>
            <w:r w:rsidRPr="001B1679">
              <w:rPr>
                <w:sz w:val="16"/>
                <w:szCs w:val="16"/>
              </w:rPr>
              <w:t>SP-231336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8EFB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19E9D" w14:textId="77777777" w:rsidR="00C521B3" w:rsidRPr="001B1679" w:rsidRDefault="00C521B3" w:rsidP="00015975">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EEA8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893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31D693" w14:textId="77777777" w:rsidR="00C521B3" w:rsidRPr="001B1679" w:rsidRDefault="00C521B3" w:rsidP="00015975">
            <w:pPr>
              <w:pStyle w:val="TAL"/>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01A86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58F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BD138" w14:textId="77777777" w:rsidR="00C521B3" w:rsidRPr="001B1679" w:rsidRDefault="00C521B3" w:rsidP="00015975">
            <w:pPr>
              <w:pStyle w:val="TAL"/>
              <w:rPr>
                <w:sz w:val="16"/>
                <w:szCs w:val="16"/>
              </w:rPr>
            </w:pPr>
          </w:p>
        </w:tc>
      </w:tr>
      <w:tr w:rsidR="00C521B3" w14:paraId="7C764D8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FE555"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DCBFC" w14:textId="77777777" w:rsidR="00C521B3" w:rsidRPr="001B1679" w:rsidRDefault="00C521B3" w:rsidP="00015975">
            <w:pPr>
              <w:pStyle w:val="TAL"/>
              <w:rPr>
                <w:sz w:val="16"/>
                <w:szCs w:val="16"/>
              </w:rPr>
            </w:pPr>
            <w:r w:rsidRPr="001B1679">
              <w:rPr>
                <w:sz w:val="16"/>
                <w:szCs w:val="16"/>
              </w:rPr>
              <w:t>SP-231337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7882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AEC830" w14:textId="77777777" w:rsidR="00C521B3" w:rsidRPr="001B1679" w:rsidRDefault="00C521B3" w:rsidP="00015975">
            <w:pPr>
              <w:pStyle w:val="TAL"/>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429D9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5C1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A3038"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8A96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71B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489C6" w14:textId="77777777" w:rsidR="00C521B3" w:rsidRPr="001B1679" w:rsidRDefault="00C521B3" w:rsidP="00015975">
            <w:pPr>
              <w:pStyle w:val="TAL"/>
              <w:rPr>
                <w:sz w:val="16"/>
                <w:szCs w:val="16"/>
              </w:rPr>
            </w:pPr>
          </w:p>
        </w:tc>
      </w:tr>
      <w:tr w:rsidR="00C521B3" w14:paraId="17D43E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99474"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10093" w14:textId="77777777" w:rsidR="00C521B3" w:rsidRPr="001B1679" w:rsidRDefault="00C521B3" w:rsidP="00015975">
            <w:pPr>
              <w:pStyle w:val="TAL"/>
              <w:rPr>
                <w:sz w:val="16"/>
                <w:szCs w:val="16"/>
              </w:rPr>
            </w:pPr>
            <w:r w:rsidRPr="001B1679">
              <w:rPr>
                <w:sz w:val="16"/>
                <w:szCs w:val="16"/>
              </w:rPr>
              <w:t>SP-231338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010D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22739" w14:textId="77777777" w:rsidR="00C521B3" w:rsidRPr="001B1679" w:rsidRDefault="00C521B3" w:rsidP="00015975">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C794D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6D67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7FBBC7" w14:textId="77777777" w:rsidR="00C521B3" w:rsidRPr="001B1679" w:rsidRDefault="00C521B3" w:rsidP="00015975">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37BA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BBEF5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9BA7E" w14:textId="77777777" w:rsidR="00C521B3" w:rsidRPr="001B1679" w:rsidRDefault="00C521B3" w:rsidP="00015975">
            <w:pPr>
              <w:pStyle w:val="TAL"/>
              <w:rPr>
                <w:sz w:val="16"/>
                <w:szCs w:val="16"/>
              </w:rPr>
            </w:pPr>
          </w:p>
        </w:tc>
      </w:tr>
      <w:tr w:rsidR="00C521B3" w14:paraId="5C1461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F4C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5C6C7" w14:textId="77777777" w:rsidR="00C521B3" w:rsidRPr="001B1679" w:rsidRDefault="00C521B3" w:rsidP="00015975">
            <w:pPr>
              <w:pStyle w:val="TAL"/>
              <w:rPr>
                <w:sz w:val="16"/>
                <w:szCs w:val="16"/>
              </w:rPr>
            </w:pPr>
            <w:r w:rsidRPr="001B1679">
              <w:rPr>
                <w:sz w:val="16"/>
                <w:szCs w:val="16"/>
              </w:rPr>
              <w:t>SP-231339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A78D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3B17D" w14:textId="77777777" w:rsidR="00C521B3" w:rsidRPr="001B1679" w:rsidRDefault="00C521B3" w:rsidP="00015975">
            <w:pPr>
              <w:pStyle w:val="TAL"/>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D01B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7CC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212B35" w14:textId="77777777" w:rsidR="00C521B3" w:rsidRPr="001B1679" w:rsidRDefault="00C521B3" w:rsidP="00015975">
            <w:pPr>
              <w:pStyle w:val="TAL"/>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33C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21B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62EF6" w14:textId="77777777" w:rsidR="00C521B3" w:rsidRPr="001B1679" w:rsidRDefault="00C521B3" w:rsidP="00015975">
            <w:pPr>
              <w:pStyle w:val="TAL"/>
              <w:rPr>
                <w:sz w:val="16"/>
                <w:szCs w:val="16"/>
              </w:rPr>
            </w:pPr>
          </w:p>
        </w:tc>
      </w:tr>
      <w:tr w:rsidR="00C521B3" w14:paraId="3619D4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E8305D"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9411C4" w14:textId="77777777" w:rsidR="00C521B3" w:rsidRPr="001B1679" w:rsidRDefault="00C521B3" w:rsidP="00015975">
            <w:pPr>
              <w:pStyle w:val="TAL"/>
              <w:rPr>
                <w:sz w:val="16"/>
                <w:szCs w:val="16"/>
              </w:rPr>
            </w:pPr>
            <w:r w:rsidRPr="001B1679">
              <w:rPr>
                <w:sz w:val="16"/>
                <w:szCs w:val="16"/>
              </w:rPr>
              <w:t>SP-231340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A459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CDDAB" w14:textId="77777777" w:rsidR="00C521B3" w:rsidRPr="001B1679" w:rsidRDefault="00C521B3" w:rsidP="00015975">
            <w:pPr>
              <w:pStyle w:val="TAL"/>
              <w:rPr>
                <w:sz w:val="16"/>
                <w:szCs w:val="16"/>
              </w:rPr>
            </w:pPr>
            <w:r w:rsidRPr="001B1679">
              <w:rPr>
                <w:sz w:val="16"/>
                <w:szCs w:val="16"/>
              </w:rPr>
              <w:t>Rel-18 CRs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0AFD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72A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3C3E6" w14:textId="77777777" w:rsidR="00C521B3" w:rsidRPr="001B1679" w:rsidRDefault="00C521B3" w:rsidP="00015975">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56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4DEC8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7558E" w14:textId="77777777" w:rsidR="00C521B3" w:rsidRPr="001B1679" w:rsidRDefault="00C521B3" w:rsidP="00015975">
            <w:pPr>
              <w:pStyle w:val="TAL"/>
              <w:rPr>
                <w:sz w:val="16"/>
                <w:szCs w:val="16"/>
              </w:rPr>
            </w:pPr>
          </w:p>
        </w:tc>
      </w:tr>
      <w:tr w:rsidR="00C521B3" w14:paraId="1B88EF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904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F3243" w14:textId="77777777" w:rsidR="00C521B3" w:rsidRPr="001B1679" w:rsidRDefault="00C521B3" w:rsidP="00015975">
            <w:pPr>
              <w:pStyle w:val="TAL"/>
              <w:rPr>
                <w:sz w:val="16"/>
                <w:szCs w:val="16"/>
              </w:rPr>
            </w:pPr>
            <w:r w:rsidRPr="001B1679">
              <w:rPr>
                <w:sz w:val="16"/>
                <w:szCs w:val="16"/>
              </w:rPr>
              <w:t>SP-231341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803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81E3B" w14:textId="77777777" w:rsidR="00C521B3" w:rsidRPr="001B1679" w:rsidRDefault="00C521B3" w:rsidP="00015975">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C901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036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84B55"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ECC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B15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CBBAE" w14:textId="77777777" w:rsidR="00C521B3" w:rsidRPr="001B1679" w:rsidRDefault="00C521B3" w:rsidP="00015975">
            <w:pPr>
              <w:pStyle w:val="TAL"/>
              <w:rPr>
                <w:sz w:val="16"/>
                <w:szCs w:val="16"/>
              </w:rPr>
            </w:pPr>
          </w:p>
        </w:tc>
      </w:tr>
      <w:tr w:rsidR="00C521B3" w14:paraId="7D4FB81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72F0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CD80" w14:textId="77777777" w:rsidR="00C521B3" w:rsidRPr="001B1679" w:rsidRDefault="00C521B3" w:rsidP="00015975">
            <w:pPr>
              <w:pStyle w:val="TAL"/>
              <w:rPr>
                <w:sz w:val="16"/>
                <w:szCs w:val="16"/>
              </w:rPr>
            </w:pPr>
            <w:r w:rsidRPr="001B1679">
              <w:rPr>
                <w:sz w:val="16"/>
                <w:szCs w:val="16"/>
              </w:rPr>
              <w:t>SP-231342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CA84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1751B" w14:textId="77777777" w:rsidR="00C521B3" w:rsidRPr="001B1679" w:rsidRDefault="00C521B3" w:rsidP="00015975">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64C4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8ED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C19B2"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2A5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2C45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2E59E" w14:textId="77777777" w:rsidR="00C521B3" w:rsidRPr="001B1679" w:rsidRDefault="00C521B3" w:rsidP="00015975">
            <w:pPr>
              <w:pStyle w:val="TAL"/>
              <w:rPr>
                <w:sz w:val="16"/>
                <w:szCs w:val="16"/>
              </w:rPr>
            </w:pPr>
          </w:p>
        </w:tc>
      </w:tr>
      <w:tr w:rsidR="00C521B3" w14:paraId="7C0FA6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62517"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9E25B" w14:textId="77777777" w:rsidR="00C521B3" w:rsidRPr="001B1679" w:rsidRDefault="00C521B3" w:rsidP="00015975">
            <w:pPr>
              <w:pStyle w:val="TAL"/>
              <w:rPr>
                <w:sz w:val="16"/>
                <w:szCs w:val="16"/>
              </w:rPr>
            </w:pPr>
            <w:r w:rsidRPr="001B1679">
              <w:rPr>
                <w:sz w:val="16"/>
                <w:szCs w:val="16"/>
              </w:rPr>
              <w:t>SP-231343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DB8C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60CC6" w14:textId="77777777" w:rsidR="00C521B3" w:rsidRPr="001B1679" w:rsidRDefault="00C521B3" w:rsidP="00015975">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4CC3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A397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C2130"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211C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716D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70FFBD" w14:textId="77777777" w:rsidR="00C521B3" w:rsidRPr="001B1679" w:rsidRDefault="00C521B3" w:rsidP="00015975">
            <w:pPr>
              <w:pStyle w:val="TAL"/>
              <w:rPr>
                <w:sz w:val="16"/>
                <w:szCs w:val="16"/>
              </w:rPr>
            </w:pPr>
          </w:p>
        </w:tc>
      </w:tr>
      <w:tr w:rsidR="00C521B3" w14:paraId="78F50E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C8506"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83009" w14:textId="77777777" w:rsidR="00C521B3" w:rsidRPr="001B1679" w:rsidRDefault="00C521B3" w:rsidP="00015975">
            <w:pPr>
              <w:pStyle w:val="TAL"/>
              <w:rPr>
                <w:sz w:val="16"/>
                <w:szCs w:val="16"/>
              </w:rPr>
            </w:pPr>
            <w:r w:rsidRPr="001B1679">
              <w:rPr>
                <w:sz w:val="16"/>
                <w:szCs w:val="16"/>
              </w:rPr>
              <w:t>SP-231344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7C90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57B967" w14:textId="77777777" w:rsidR="00C521B3" w:rsidRPr="001B1679" w:rsidRDefault="00C521B3" w:rsidP="00015975">
            <w:pPr>
              <w:pStyle w:val="TAL"/>
              <w:rPr>
                <w:sz w:val="16"/>
                <w:szCs w:val="16"/>
              </w:rPr>
            </w:pPr>
            <w:r w:rsidRPr="001B1679">
              <w:rPr>
                <w:sz w:val="16"/>
                <w:szCs w:val="16"/>
              </w:rPr>
              <w:t>Rel-6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0968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BD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A6D45" w14:textId="77777777" w:rsidR="00C521B3" w:rsidRPr="001B1679" w:rsidRDefault="00C521B3" w:rsidP="00015975">
            <w:pPr>
              <w:pStyle w:val="TAL"/>
              <w:rPr>
                <w:sz w:val="16"/>
                <w:szCs w:val="16"/>
              </w:rPr>
            </w:pPr>
            <w:r w:rsidRPr="001B1679">
              <w:rPr>
                <w:sz w:val="16"/>
                <w:szCs w:val="16"/>
              </w:rPr>
              <w:t>TEI6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C495" w14:textId="77777777" w:rsidR="00C521B3" w:rsidRPr="001B1679" w:rsidRDefault="00C521B3" w:rsidP="00015975">
            <w:pPr>
              <w:pStyle w:val="TAL"/>
              <w:rPr>
                <w:sz w:val="16"/>
                <w:szCs w:val="16"/>
              </w:rPr>
            </w:pPr>
            <w:r w:rsidRPr="001B1679">
              <w:rPr>
                <w:sz w:val="16"/>
                <w:szCs w:val="16"/>
              </w:rPr>
              <w:t>43.020 CR0075R1; 43.020 CR0076R1 were noted.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C88422"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1FDDE" w14:textId="77777777" w:rsidR="00C521B3" w:rsidRPr="001B1679" w:rsidRDefault="00C521B3" w:rsidP="00015975">
            <w:pPr>
              <w:pStyle w:val="TAL"/>
              <w:rPr>
                <w:sz w:val="16"/>
                <w:szCs w:val="16"/>
              </w:rPr>
            </w:pPr>
          </w:p>
        </w:tc>
      </w:tr>
      <w:tr w:rsidR="00C521B3" w14:paraId="10105C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10BA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96CAD" w14:textId="77777777" w:rsidR="00C521B3" w:rsidRPr="001B1679" w:rsidRDefault="00C521B3" w:rsidP="00015975">
            <w:pPr>
              <w:pStyle w:val="TAL"/>
              <w:rPr>
                <w:sz w:val="16"/>
                <w:szCs w:val="16"/>
              </w:rPr>
            </w:pPr>
            <w:r w:rsidRPr="001B1679">
              <w:rPr>
                <w:sz w:val="16"/>
                <w:szCs w:val="16"/>
              </w:rPr>
              <w:t>SP-231345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ADC5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32DD3" w14:textId="77777777" w:rsidR="00C521B3" w:rsidRPr="001B1679" w:rsidRDefault="00C521B3" w:rsidP="00015975">
            <w:pPr>
              <w:pStyle w:val="TAL"/>
              <w:rPr>
                <w:sz w:val="16"/>
                <w:szCs w:val="16"/>
              </w:rPr>
            </w:pPr>
            <w:r w:rsidRPr="001B1679">
              <w:rPr>
                <w:sz w:val="16"/>
                <w:szCs w:val="16"/>
              </w:rPr>
              <w:t>Rel-18 CRs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1D10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D61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79375" w14:textId="77777777" w:rsidR="00C521B3" w:rsidRPr="001B1679" w:rsidRDefault="00C521B3" w:rsidP="00015975">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50E1D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4FC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1DD38" w14:textId="77777777" w:rsidR="00C521B3" w:rsidRPr="001B1679" w:rsidRDefault="00C521B3" w:rsidP="00015975">
            <w:pPr>
              <w:pStyle w:val="TAL"/>
              <w:rPr>
                <w:sz w:val="16"/>
                <w:szCs w:val="16"/>
              </w:rPr>
            </w:pPr>
          </w:p>
        </w:tc>
      </w:tr>
      <w:tr w:rsidR="00C521B3" w14:paraId="0EDEBC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E483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48E34" w14:textId="77777777" w:rsidR="00C521B3" w:rsidRPr="001B1679" w:rsidRDefault="00C521B3" w:rsidP="00015975">
            <w:pPr>
              <w:pStyle w:val="TAL"/>
              <w:rPr>
                <w:sz w:val="16"/>
                <w:szCs w:val="16"/>
              </w:rPr>
            </w:pPr>
            <w:r w:rsidRPr="001B1679">
              <w:rPr>
                <w:sz w:val="16"/>
                <w:szCs w:val="16"/>
              </w:rPr>
              <w:t>SP-231346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02F9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D9CE0" w14:textId="77777777" w:rsidR="00C521B3" w:rsidRPr="001B1679" w:rsidRDefault="00C521B3" w:rsidP="00015975">
            <w:pPr>
              <w:pStyle w:val="TAL"/>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816F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6CB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982463" w14:textId="77777777" w:rsidR="00C521B3" w:rsidRPr="001B1679" w:rsidRDefault="00C521B3" w:rsidP="00015975">
            <w:pPr>
              <w:pStyle w:val="TAL"/>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8B71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3DD7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50E35" w14:textId="77777777" w:rsidR="00C521B3" w:rsidRPr="001B1679" w:rsidRDefault="00C521B3" w:rsidP="00015975">
            <w:pPr>
              <w:pStyle w:val="TAL"/>
              <w:rPr>
                <w:sz w:val="16"/>
                <w:szCs w:val="16"/>
              </w:rPr>
            </w:pPr>
          </w:p>
        </w:tc>
      </w:tr>
      <w:tr w:rsidR="00C521B3" w14:paraId="7E53CA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50727"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014A0" w14:textId="77777777" w:rsidR="00C521B3" w:rsidRPr="001B1679" w:rsidRDefault="00C521B3" w:rsidP="00015975">
            <w:pPr>
              <w:pStyle w:val="TAL"/>
              <w:rPr>
                <w:sz w:val="16"/>
                <w:szCs w:val="16"/>
              </w:rPr>
            </w:pPr>
            <w:r w:rsidRPr="001B1679">
              <w:rPr>
                <w:sz w:val="16"/>
                <w:szCs w:val="16"/>
              </w:rPr>
              <w:t>SP-231347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3ED1C"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BFA61" w14:textId="77777777" w:rsidR="00C521B3" w:rsidRPr="001B1679" w:rsidRDefault="00C521B3" w:rsidP="00015975">
            <w:pPr>
              <w:pStyle w:val="TAL"/>
              <w:rPr>
                <w:sz w:val="16"/>
                <w:szCs w:val="16"/>
              </w:rPr>
            </w:pPr>
            <w:r w:rsidRPr="001B1679">
              <w:rPr>
                <w:sz w:val="16"/>
                <w:szCs w:val="16"/>
              </w:rPr>
              <w:t>26.512 CR0040R4 (Rel-18, 'B'): [5GMS_Pro_Ph2] ANBR-based network assistance data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611F58" w14:textId="77777777" w:rsidR="00C521B3" w:rsidRPr="001B1679" w:rsidRDefault="00C521B3" w:rsidP="00015975">
            <w:pPr>
              <w:pStyle w:val="TAL"/>
              <w:rPr>
                <w:sz w:val="16"/>
                <w:szCs w:val="16"/>
              </w:rPr>
            </w:pPr>
            <w:r w:rsidRPr="001B1679">
              <w:rPr>
                <w:sz w:val="16"/>
                <w:szCs w:val="16"/>
              </w:rPr>
              <w:t>Sony Europe B.V.,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C777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F0949"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40A31" w14:textId="77777777" w:rsidR="00C521B3" w:rsidRPr="001B1679" w:rsidRDefault="00C521B3" w:rsidP="00015975">
            <w:pPr>
              <w:pStyle w:val="TAL"/>
              <w:rPr>
                <w:sz w:val="16"/>
                <w:szCs w:val="16"/>
              </w:rPr>
            </w:pPr>
            <w:r w:rsidRPr="001B1679">
              <w:rPr>
                <w:sz w:val="16"/>
                <w:szCs w:val="16"/>
              </w:rPr>
              <w:t>Revision of 26.512 CR0040R3 (S4-231841) in CR Pack SP-231380.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7B7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4FDA7" w14:textId="77777777" w:rsidR="00C521B3" w:rsidRPr="001B1679" w:rsidRDefault="00C521B3" w:rsidP="00015975">
            <w:pPr>
              <w:pStyle w:val="TAL"/>
              <w:rPr>
                <w:sz w:val="16"/>
                <w:szCs w:val="16"/>
              </w:rPr>
            </w:pPr>
          </w:p>
        </w:tc>
      </w:tr>
      <w:tr w:rsidR="00C521B3" w14:paraId="2ADE74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8D058"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DB4C8" w14:textId="77777777" w:rsidR="00C521B3" w:rsidRPr="001B1679" w:rsidRDefault="00C521B3" w:rsidP="00015975">
            <w:pPr>
              <w:pStyle w:val="TAL"/>
              <w:rPr>
                <w:sz w:val="16"/>
                <w:szCs w:val="16"/>
              </w:rPr>
            </w:pPr>
            <w:r w:rsidRPr="001B1679">
              <w:rPr>
                <w:sz w:val="16"/>
                <w:szCs w:val="16"/>
              </w:rPr>
              <w:t>SP-231348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FD3D64"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8EBFC"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F20767"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2C0A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49B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F8F57" w14:textId="77777777" w:rsidR="00C521B3" w:rsidRPr="001B1679" w:rsidRDefault="00C521B3" w:rsidP="00015975">
            <w:pPr>
              <w:pStyle w:val="TAL"/>
              <w:rPr>
                <w:sz w:val="16"/>
                <w:szCs w:val="16"/>
              </w:rPr>
            </w:pPr>
            <w:r w:rsidRPr="001B1679">
              <w:rPr>
                <w:sz w:val="16"/>
                <w:szCs w:val="16"/>
              </w:rPr>
              <w:t>Revised to SP-231687.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ADBC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DBBE8" w14:textId="77777777" w:rsidR="00C521B3" w:rsidRPr="001B1679" w:rsidRDefault="00C521B3" w:rsidP="00015975">
            <w:pPr>
              <w:pStyle w:val="TAL"/>
              <w:rPr>
                <w:sz w:val="16"/>
                <w:szCs w:val="16"/>
              </w:rPr>
            </w:pPr>
            <w:r w:rsidRPr="001B1679">
              <w:rPr>
                <w:sz w:val="16"/>
                <w:szCs w:val="16"/>
              </w:rPr>
              <w:t>SP-231687</w:t>
            </w:r>
          </w:p>
        </w:tc>
      </w:tr>
      <w:tr w:rsidR="00C521B3" w14:paraId="2B2247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CBA3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0FAF7" w14:textId="77777777" w:rsidR="00C521B3" w:rsidRPr="001B1679" w:rsidRDefault="00C521B3" w:rsidP="00015975">
            <w:pPr>
              <w:pStyle w:val="TAL"/>
              <w:rPr>
                <w:sz w:val="16"/>
                <w:szCs w:val="16"/>
              </w:rPr>
            </w:pPr>
            <w:r w:rsidRPr="001B1679">
              <w:rPr>
                <w:sz w:val="16"/>
                <w:szCs w:val="16"/>
              </w:rPr>
              <w:t>SP-231349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8C2E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9E458" w14:textId="77777777" w:rsidR="00C521B3" w:rsidRPr="001B1679" w:rsidRDefault="00C521B3" w:rsidP="00015975">
            <w:pPr>
              <w:pStyle w:val="TAL"/>
              <w:rPr>
                <w:sz w:val="16"/>
                <w:szCs w:val="16"/>
              </w:rPr>
            </w:pPr>
            <w:r w:rsidRPr="001B1679">
              <w:rPr>
                <w:sz w:val="16"/>
                <w:szCs w:val="16"/>
              </w:rPr>
              <w:t>23.501 CR4736R8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9E84C"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18DC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87018"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1251B" w14:textId="77777777" w:rsidR="00C521B3" w:rsidRPr="001B1679" w:rsidRDefault="00C521B3" w:rsidP="00015975">
            <w:pPr>
              <w:pStyle w:val="TAL"/>
              <w:rPr>
                <w:sz w:val="16"/>
                <w:szCs w:val="16"/>
              </w:rPr>
            </w:pPr>
            <w:r w:rsidRPr="001B1679">
              <w:rPr>
                <w:sz w:val="16"/>
                <w:szCs w:val="16"/>
              </w:rPr>
              <w:t>Revision of Postponed S2-2313669 from SA WG2#160. Revised to SP-231767.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9553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5270" w14:textId="77777777" w:rsidR="00C521B3" w:rsidRPr="001B1679" w:rsidRDefault="00C521B3" w:rsidP="00015975">
            <w:pPr>
              <w:pStyle w:val="TAL"/>
              <w:rPr>
                <w:sz w:val="16"/>
                <w:szCs w:val="16"/>
              </w:rPr>
            </w:pPr>
            <w:r w:rsidRPr="001B1679">
              <w:rPr>
                <w:sz w:val="16"/>
                <w:szCs w:val="16"/>
              </w:rPr>
              <w:t>SP-231767</w:t>
            </w:r>
          </w:p>
        </w:tc>
      </w:tr>
      <w:tr w:rsidR="00C521B3" w14:paraId="11C350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5A8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0E5B7" w14:textId="77777777" w:rsidR="00C521B3" w:rsidRPr="001B1679" w:rsidRDefault="00C521B3" w:rsidP="00015975">
            <w:pPr>
              <w:pStyle w:val="TAL"/>
              <w:rPr>
                <w:sz w:val="16"/>
                <w:szCs w:val="16"/>
              </w:rPr>
            </w:pPr>
            <w:r w:rsidRPr="001B1679">
              <w:rPr>
                <w:sz w:val="16"/>
                <w:szCs w:val="16"/>
              </w:rPr>
              <w:t>SP-231350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9599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E29CD" w14:textId="77777777" w:rsidR="00C521B3" w:rsidRPr="001B1679" w:rsidRDefault="00C521B3" w:rsidP="00015975">
            <w:pPr>
              <w:pStyle w:val="TAL"/>
              <w:rPr>
                <w:sz w:val="16"/>
                <w:szCs w:val="16"/>
              </w:rPr>
            </w:pPr>
            <w:r w:rsidRPr="001B1679">
              <w:rPr>
                <w:sz w:val="16"/>
                <w:szCs w:val="16"/>
              </w:rPr>
              <w:t>Discussion on WT#2.3 for the UE with the tethered devices in FS_XRM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68FBE" w14:textId="77777777" w:rsidR="00C521B3" w:rsidRPr="001B1679" w:rsidRDefault="00C521B3" w:rsidP="00015975">
            <w:pPr>
              <w:pStyle w:val="TAL"/>
              <w:rPr>
                <w:sz w:val="16"/>
                <w:szCs w:val="16"/>
              </w:rPr>
            </w:pPr>
            <w:r w:rsidRPr="001B1679">
              <w:rPr>
                <w:sz w:val="16"/>
                <w:szCs w:val="16"/>
              </w:rPr>
              <w:t>vivo, China Telecom, Lenovo,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51FA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C02EB"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89C27" w14:textId="77777777" w:rsidR="00C521B3" w:rsidRPr="001B1679" w:rsidRDefault="00C521B3" w:rsidP="00015975">
            <w:pPr>
              <w:pStyle w:val="TAL"/>
              <w:rPr>
                <w:sz w:val="16"/>
                <w:szCs w:val="16"/>
              </w:rPr>
            </w:pPr>
            <w:r w:rsidRPr="001B1679">
              <w:rPr>
                <w:sz w:val="16"/>
                <w:szCs w:val="16"/>
              </w:rPr>
              <w:t>Revision of S2-2312196.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B798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1407A" w14:textId="77777777" w:rsidR="00C521B3" w:rsidRPr="001B1679" w:rsidRDefault="00C521B3" w:rsidP="00015975">
            <w:pPr>
              <w:pStyle w:val="TAL"/>
              <w:rPr>
                <w:sz w:val="16"/>
                <w:szCs w:val="16"/>
              </w:rPr>
            </w:pPr>
          </w:p>
        </w:tc>
      </w:tr>
      <w:tr w:rsidR="00C521B3" w14:paraId="4350A3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04F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BDBFA" w14:textId="77777777" w:rsidR="00C521B3" w:rsidRPr="001B1679" w:rsidRDefault="00C521B3" w:rsidP="00015975">
            <w:pPr>
              <w:pStyle w:val="TAL"/>
              <w:rPr>
                <w:sz w:val="16"/>
                <w:szCs w:val="16"/>
              </w:rPr>
            </w:pPr>
            <w:r w:rsidRPr="001B1679">
              <w:rPr>
                <w:sz w:val="16"/>
                <w:szCs w:val="16"/>
              </w:rPr>
              <w:t>SP-231351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D2EE59"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8ECB" w14:textId="77777777" w:rsidR="00C521B3" w:rsidRPr="001B1679" w:rsidRDefault="00C521B3" w:rsidP="00015975">
            <w:pPr>
              <w:pStyle w:val="TAL"/>
              <w:rPr>
                <w:sz w:val="16"/>
                <w:szCs w:val="16"/>
              </w:rPr>
            </w:pPr>
            <w:r w:rsidRPr="001B1679">
              <w:rPr>
                <w:sz w:val="16"/>
                <w:szCs w:val="16"/>
              </w:rPr>
              <w:t>SID update for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E001" w14:textId="77777777" w:rsidR="00C521B3" w:rsidRPr="001B1679" w:rsidRDefault="00C521B3" w:rsidP="00015975">
            <w:pPr>
              <w:pStyle w:val="TAL"/>
              <w:rPr>
                <w:sz w:val="16"/>
                <w:szCs w:val="16"/>
              </w:rPr>
            </w:pPr>
            <w:r w:rsidRPr="001B1679">
              <w:rPr>
                <w:sz w:val="16"/>
                <w:szCs w:val="16"/>
              </w:rPr>
              <w:t>vivo, China Telecom, Lenovo, Meta USA,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6738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B1B32"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F317F" w14:textId="77777777" w:rsidR="00C521B3" w:rsidRPr="001B1679" w:rsidRDefault="00C521B3" w:rsidP="00015975">
            <w:pPr>
              <w:pStyle w:val="TAL"/>
              <w:rPr>
                <w:sz w:val="16"/>
                <w:szCs w:val="16"/>
              </w:rPr>
            </w:pPr>
            <w:r w:rsidRPr="001B1679">
              <w:rPr>
                <w:sz w:val="16"/>
                <w:szCs w:val="16"/>
              </w:rPr>
              <w:t>Revision of S2-2312197.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A90E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D25A" w14:textId="77777777" w:rsidR="00C521B3" w:rsidRPr="001B1679" w:rsidRDefault="00C521B3" w:rsidP="00015975">
            <w:pPr>
              <w:pStyle w:val="TAL"/>
              <w:rPr>
                <w:sz w:val="16"/>
                <w:szCs w:val="16"/>
              </w:rPr>
            </w:pPr>
          </w:p>
        </w:tc>
      </w:tr>
      <w:tr w:rsidR="00C521B3" w14:paraId="59D55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552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263D5" w14:textId="77777777" w:rsidR="00C521B3" w:rsidRPr="001B1679" w:rsidRDefault="00C521B3" w:rsidP="00015975">
            <w:pPr>
              <w:pStyle w:val="TAL"/>
              <w:rPr>
                <w:sz w:val="16"/>
                <w:szCs w:val="16"/>
              </w:rPr>
            </w:pPr>
            <w:r w:rsidRPr="001B1679">
              <w:rPr>
                <w:sz w:val="16"/>
                <w:szCs w:val="16"/>
              </w:rPr>
              <w:t>SP-231352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CBCF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A40BA"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1CFC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BCA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9CEA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DF1E9" w14:textId="77777777" w:rsidR="00C521B3" w:rsidRPr="001B1679" w:rsidRDefault="00C521B3" w:rsidP="00015975">
            <w:pPr>
              <w:pStyle w:val="TAL"/>
              <w:rPr>
                <w:sz w:val="16"/>
                <w:szCs w:val="16"/>
              </w:rPr>
            </w:pPr>
            <w:r w:rsidRPr="001B1679">
              <w:rPr>
                <w:sz w:val="16"/>
                <w:szCs w:val="16"/>
              </w:rPr>
              <w:t>Revision of S2-2313741. Revised to SP-231683.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66B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DA73B" w14:textId="77777777" w:rsidR="00C521B3" w:rsidRPr="001B1679" w:rsidRDefault="00C521B3" w:rsidP="00015975">
            <w:pPr>
              <w:pStyle w:val="TAL"/>
              <w:rPr>
                <w:sz w:val="16"/>
                <w:szCs w:val="16"/>
              </w:rPr>
            </w:pPr>
            <w:r w:rsidRPr="001B1679">
              <w:rPr>
                <w:sz w:val="16"/>
                <w:szCs w:val="16"/>
              </w:rPr>
              <w:t>SP-231683</w:t>
            </w:r>
          </w:p>
        </w:tc>
      </w:tr>
      <w:tr w:rsidR="00C521B3" w14:paraId="028879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578C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A71FDE" w14:textId="77777777" w:rsidR="00C521B3" w:rsidRPr="001B1679" w:rsidRDefault="00C521B3" w:rsidP="00015975">
            <w:pPr>
              <w:pStyle w:val="TAL"/>
              <w:rPr>
                <w:sz w:val="16"/>
                <w:szCs w:val="16"/>
              </w:rPr>
            </w:pPr>
            <w:r w:rsidRPr="001B1679">
              <w:rPr>
                <w:sz w:val="16"/>
                <w:szCs w:val="16"/>
              </w:rPr>
              <w:t>SP-231353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E5C9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3F27E"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6A7E2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56D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498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57D1B" w14:textId="77777777" w:rsidR="00C521B3" w:rsidRPr="001B1679" w:rsidRDefault="00C521B3" w:rsidP="00015975">
            <w:pPr>
              <w:pStyle w:val="TAL"/>
              <w:rPr>
                <w:sz w:val="16"/>
                <w:szCs w:val="16"/>
              </w:rPr>
            </w:pPr>
            <w:r w:rsidRPr="001B1679">
              <w:rPr>
                <w:sz w:val="16"/>
                <w:szCs w:val="16"/>
              </w:rPr>
              <w:t>Revision of S2-2312296. Revised to SP-231682.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D4F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D05E8" w14:textId="77777777" w:rsidR="00C521B3" w:rsidRPr="001B1679" w:rsidRDefault="00C521B3" w:rsidP="00015975">
            <w:pPr>
              <w:pStyle w:val="TAL"/>
              <w:rPr>
                <w:sz w:val="16"/>
                <w:szCs w:val="16"/>
              </w:rPr>
            </w:pPr>
            <w:r w:rsidRPr="001B1679">
              <w:rPr>
                <w:sz w:val="16"/>
                <w:szCs w:val="16"/>
              </w:rPr>
              <w:t>SP-231682</w:t>
            </w:r>
          </w:p>
        </w:tc>
      </w:tr>
      <w:tr w:rsidR="00C521B3" w14:paraId="74CE58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8781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3C422" w14:textId="77777777" w:rsidR="00C521B3" w:rsidRPr="001B1679" w:rsidRDefault="00C521B3" w:rsidP="00015975">
            <w:pPr>
              <w:pStyle w:val="TAL"/>
              <w:rPr>
                <w:sz w:val="16"/>
                <w:szCs w:val="16"/>
              </w:rPr>
            </w:pPr>
            <w:r w:rsidRPr="001B1679">
              <w:rPr>
                <w:sz w:val="16"/>
                <w:szCs w:val="16"/>
              </w:rPr>
              <w:t>SP-231354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7F23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3113B" w14:textId="77777777" w:rsidR="00C521B3" w:rsidRPr="001B1679" w:rsidRDefault="00C521B3" w:rsidP="00015975">
            <w:pPr>
              <w:pStyle w:val="TAL"/>
              <w:rPr>
                <w:sz w:val="16"/>
                <w:szCs w:val="16"/>
              </w:rPr>
            </w:pPr>
            <w:r w:rsidRPr="001B1679">
              <w:rPr>
                <w:sz w:val="16"/>
                <w:szCs w:val="16"/>
              </w:rPr>
              <w:t>A way forward on R19 SA WG2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E8BD3B"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04E2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256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C198B" w14:textId="77777777" w:rsidR="00C521B3" w:rsidRPr="001B1679" w:rsidRDefault="00C521B3" w:rsidP="00015975">
            <w:pPr>
              <w:pStyle w:val="TAL"/>
              <w:rPr>
                <w:sz w:val="16"/>
                <w:szCs w:val="16"/>
              </w:rPr>
            </w:pPr>
            <w:r w:rsidRPr="001B1679">
              <w:rPr>
                <w:sz w:val="16"/>
                <w:szCs w:val="16"/>
              </w:rPr>
              <w:t>Revised to SP-231501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CEE1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7E239" w14:textId="77777777" w:rsidR="00C521B3" w:rsidRPr="001B1679" w:rsidRDefault="00C521B3" w:rsidP="00015975">
            <w:pPr>
              <w:pStyle w:val="TAL"/>
              <w:rPr>
                <w:sz w:val="16"/>
                <w:szCs w:val="16"/>
              </w:rPr>
            </w:pPr>
            <w:r w:rsidRPr="001B1679">
              <w:rPr>
                <w:sz w:val="16"/>
                <w:szCs w:val="16"/>
              </w:rPr>
              <w:t>SP-231501</w:t>
            </w:r>
          </w:p>
        </w:tc>
      </w:tr>
      <w:tr w:rsidR="00C521B3" w14:paraId="04F4A4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DF3D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06217" w14:textId="77777777" w:rsidR="00C521B3" w:rsidRPr="001B1679" w:rsidRDefault="00C521B3" w:rsidP="00015975">
            <w:pPr>
              <w:pStyle w:val="TAL"/>
              <w:rPr>
                <w:sz w:val="16"/>
                <w:szCs w:val="16"/>
              </w:rPr>
            </w:pPr>
            <w:r w:rsidRPr="001B1679">
              <w:rPr>
                <w:sz w:val="16"/>
                <w:szCs w:val="16"/>
              </w:rPr>
              <w:t>SP-231355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EFBDC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1838B"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04110"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CED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67E7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2DEAB8" w14:textId="77777777" w:rsidR="00C521B3" w:rsidRPr="001B1679" w:rsidRDefault="00C521B3" w:rsidP="00015975">
            <w:pPr>
              <w:pStyle w:val="TAL"/>
              <w:rPr>
                <w:sz w:val="16"/>
                <w:szCs w:val="16"/>
              </w:rPr>
            </w:pPr>
            <w:r w:rsidRPr="001B1679">
              <w:rPr>
                <w:sz w:val="16"/>
                <w:szCs w:val="16"/>
              </w:rPr>
              <w:t>Revised to SP-231502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928FE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6681B" w14:textId="77777777" w:rsidR="00C521B3" w:rsidRPr="001B1679" w:rsidRDefault="00C521B3" w:rsidP="00015975">
            <w:pPr>
              <w:pStyle w:val="TAL"/>
              <w:rPr>
                <w:sz w:val="16"/>
                <w:szCs w:val="16"/>
              </w:rPr>
            </w:pPr>
            <w:r w:rsidRPr="001B1679">
              <w:rPr>
                <w:sz w:val="16"/>
                <w:szCs w:val="16"/>
              </w:rPr>
              <w:t>SP-231502</w:t>
            </w:r>
          </w:p>
        </w:tc>
      </w:tr>
      <w:tr w:rsidR="00C521B3" w14:paraId="07BF8F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ABAA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66571" w14:textId="77777777" w:rsidR="00C521B3" w:rsidRPr="001B1679" w:rsidRDefault="00C521B3" w:rsidP="00015975">
            <w:pPr>
              <w:pStyle w:val="TAL"/>
              <w:rPr>
                <w:sz w:val="16"/>
                <w:szCs w:val="16"/>
              </w:rPr>
            </w:pPr>
            <w:r w:rsidRPr="001B1679">
              <w:rPr>
                <w:sz w:val="16"/>
                <w:szCs w:val="16"/>
              </w:rPr>
              <w:t>SP-231356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E674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E1193" w14:textId="77777777" w:rsidR="00C521B3" w:rsidRPr="001B1679" w:rsidRDefault="00C521B3" w:rsidP="00015975">
            <w:pPr>
              <w:pStyle w:val="TAL"/>
              <w:rPr>
                <w:sz w:val="16"/>
                <w:szCs w:val="16"/>
              </w:rPr>
            </w:pPr>
            <w:r w:rsidRPr="001B1679">
              <w:rPr>
                <w:sz w:val="16"/>
                <w:szCs w:val="16"/>
              </w:rPr>
              <w:t>Views on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50028"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3CA8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CBE1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60CB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1B7F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A8A10" w14:textId="77777777" w:rsidR="00C521B3" w:rsidRPr="001B1679" w:rsidRDefault="00C521B3" w:rsidP="00015975">
            <w:pPr>
              <w:pStyle w:val="TAL"/>
              <w:rPr>
                <w:sz w:val="16"/>
                <w:szCs w:val="16"/>
              </w:rPr>
            </w:pPr>
          </w:p>
        </w:tc>
      </w:tr>
      <w:tr w:rsidR="00C521B3" w14:paraId="18DB6C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2E6FD"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4575E" w14:textId="77777777" w:rsidR="00C521B3" w:rsidRPr="001B1679" w:rsidRDefault="00C521B3" w:rsidP="00015975">
            <w:pPr>
              <w:pStyle w:val="TAL"/>
              <w:rPr>
                <w:sz w:val="16"/>
                <w:szCs w:val="16"/>
              </w:rPr>
            </w:pPr>
            <w:r w:rsidRPr="001B1679">
              <w:rPr>
                <w:sz w:val="16"/>
                <w:szCs w:val="16"/>
              </w:rPr>
              <w:t>SP-231357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589AB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4826C"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C539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E73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C224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EBA97" w14:textId="77777777" w:rsidR="00C521B3" w:rsidRPr="001B1679" w:rsidRDefault="00C521B3" w:rsidP="00015975">
            <w:pPr>
              <w:pStyle w:val="TAL"/>
              <w:rPr>
                <w:sz w:val="16"/>
                <w:szCs w:val="16"/>
              </w:rPr>
            </w:pPr>
            <w:r w:rsidRPr="001B1679">
              <w:rPr>
                <w:sz w:val="16"/>
                <w:szCs w:val="16"/>
              </w:rPr>
              <w:t>Revised to SP-231741.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18F25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507DC" w14:textId="77777777" w:rsidR="00C521B3" w:rsidRPr="001B1679" w:rsidRDefault="00C521B3" w:rsidP="00015975">
            <w:pPr>
              <w:pStyle w:val="TAL"/>
              <w:rPr>
                <w:sz w:val="16"/>
                <w:szCs w:val="16"/>
              </w:rPr>
            </w:pPr>
            <w:r w:rsidRPr="001B1679">
              <w:rPr>
                <w:sz w:val="16"/>
                <w:szCs w:val="16"/>
              </w:rPr>
              <w:t>SP-231741</w:t>
            </w:r>
          </w:p>
        </w:tc>
      </w:tr>
      <w:tr w:rsidR="00C521B3" w14:paraId="2CCD10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FBC0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C2491" w14:textId="77777777" w:rsidR="00C521B3" w:rsidRPr="001B1679" w:rsidRDefault="00C521B3" w:rsidP="00015975">
            <w:pPr>
              <w:pStyle w:val="TAL"/>
              <w:rPr>
                <w:sz w:val="16"/>
                <w:szCs w:val="16"/>
              </w:rPr>
            </w:pPr>
            <w:r w:rsidRPr="001B1679">
              <w:rPr>
                <w:sz w:val="16"/>
                <w:szCs w:val="16"/>
              </w:rPr>
              <w:t>SP-231358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39CF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9F58B" w14:textId="77777777" w:rsidR="00C521B3" w:rsidRPr="001B1679" w:rsidRDefault="00C521B3" w:rsidP="00015975">
            <w:pPr>
              <w:pStyle w:val="TAL"/>
              <w:rPr>
                <w:sz w:val="16"/>
                <w:szCs w:val="16"/>
              </w:rPr>
            </w:pPr>
            <w:r w:rsidRPr="001B1679">
              <w:rPr>
                <w:sz w:val="16"/>
                <w:szCs w:val="16"/>
              </w:rPr>
              <w:t>Proposal on timeline for IMT2030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D9D5B"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A66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9C6F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73BE9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49DA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0B282" w14:textId="77777777" w:rsidR="00C521B3" w:rsidRPr="001B1679" w:rsidRDefault="00C521B3" w:rsidP="00015975">
            <w:pPr>
              <w:pStyle w:val="TAL"/>
              <w:rPr>
                <w:sz w:val="16"/>
                <w:szCs w:val="16"/>
              </w:rPr>
            </w:pPr>
          </w:p>
        </w:tc>
      </w:tr>
      <w:tr w:rsidR="00C521B3" w14:paraId="790A6B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B42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76650" w14:textId="77777777" w:rsidR="00C521B3" w:rsidRPr="001B1679" w:rsidRDefault="00C521B3" w:rsidP="00015975">
            <w:pPr>
              <w:pStyle w:val="TAL"/>
              <w:rPr>
                <w:sz w:val="16"/>
                <w:szCs w:val="16"/>
              </w:rPr>
            </w:pPr>
            <w:r w:rsidRPr="001B1679">
              <w:rPr>
                <w:sz w:val="16"/>
                <w:szCs w:val="16"/>
              </w:rPr>
              <w:t>SP-231359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CBEF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7C507" w14:textId="77777777" w:rsidR="00C521B3" w:rsidRPr="001B1679" w:rsidRDefault="00C521B3" w:rsidP="00015975">
            <w:pPr>
              <w:pStyle w:val="TAL"/>
              <w:rPr>
                <w:sz w:val="16"/>
                <w:szCs w:val="16"/>
              </w:rPr>
            </w:pPr>
            <w:r w:rsidRPr="001B1679">
              <w:rPr>
                <w:sz w:val="16"/>
                <w:szCs w:val="16"/>
              </w:rPr>
              <w:t>Rel-19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E8492"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0A58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A6F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7443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044A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67244" w14:textId="77777777" w:rsidR="00C521B3" w:rsidRPr="001B1679" w:rsidRDefault="00C521B3" w:rsidP="00015975">
            <w:pPr>
              <w:pStyle w:val="TAL"/>
              <w:rPr>
                <w:sz w:val="16"/>
                <w:szCs w:val="16"/>
              </w:rPr>
            </w:pPr>
          </w:p>
        </w:tc>
      </w:tr>
      <w:tr w:rsidR="00C521B3" w14:paraId="2BB7A6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E18E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E857A" w14:textId="77777777" w:rsidR="00C521B3" w:rsidRPr="001B1679" w:rsidRDefault="00C521B3" w:rsidP="00015975">
            <w:pPr>
              <w:pStyle w:val="TAL"/>
              <w:rPr>
                <w:sz w:val="16"/>
                <w:szCs w:val="16"/>
              </w:rPr>
            </w:pPr>
            <w:r w:rsidRPr="001B1679">
              <w:rPr>
                <w:sz w:val="16"/>
                <w:szCs w:val="16"/>
              </w:rPr>
              <w:t>SP-231360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3633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1791E" w14:textId="77777777" w:rsidR="00C521B3" w:rsidRPr="001B1679" w:rsidRDefault="00C521B3" w:rsidP="00015975">
            <w:pPr>
              <w:pStyle w:val="TAL"/>
              <w:rPr>
                <w:sz w:val="16"/>
                <w:szCs w:val="16"/>
              </w:rPr>
            </w:pPr>
            <w:r w:rsidRPr="001B1679">
              <w:rPr>
                <w:sz w:val="16"/>
                <w:szCs w:val="16"/>
              </w:rPr>
              <w:t>23.502 CR4622R3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90226D"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5A8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8E0A78"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4532A" w14:textId="77777777" w:rsidR="00C521B3" w:rsidRPr="001B1679" w:rsidRDefault="00C521B3" w:rsidP="00015975">
            <w:pPr>
              <w:pStyle w:val="TAL"/>
              <w:rPr>
                <w:sz w:val="16"/>
                <w:szCs w:val="16"/>
              </w:rPr>
            </w:pPr>
            <w:r w:rsidRPr="001B1679">
              <w:rPr>
                <w:sz w:val="16"/>
                <w:szCs w:val="16"/>
              </w:rPr>
              <w:t>Revision of 23.502 CR4622R2 in CR Pack SP-231235. Revised to SP-231764.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76D9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412F2" w14:textId="77777777" w:rsidR="00C521B3" w:rsidRPr="001B1679" w:rsidRDefault="00C521B3" w:rsidP="00015975">
            <w:pPr>
              <w:pStyle w:val="TAL"/>
              <w:rPr>
                <w:sz w:val="16"/>
                <w:szCs w:val="16"/>
              </w:rPr>
            </w:pPr>
            <w:r w:rsidRPr="001B1679">
              <w:rPr>
                <w:sz w:val="16"/>
                <w:szCs w:val="16"/>
              </w:rPr>
              <w:t>SP-231764</w:t>
            </w:r>
          </w:p>
        </w:tc>
      </w:tr>
      <w:tr w:rsidR="00C521B3" w14:paraId="209D67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04AB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F8C0D" w14:textId="77777777" w:rsidR="00C521B3" w:rsidRPr="001B1679" w:rsidRDefault="00C521B3" w:rsidP="00015975">
            <w:pPr>
              <w:pStyle w:val="TAL"/>
              <w:rPr>
                <w:sz w:val="16"/>
                <w:szCs w:val="16"/>
              </w:rPr>
            </w:pPr>
            <w:r w:rsidRPr="001B1679">
              <w:rPr>
                <w:sz w:val="16"/>
                <w:szCs w:val="16"/>
              </w:rPr>
              <w:t>SP-231361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C975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64BBB" w14:textId="77777777" w:rsidR="00C521B3" w:rsidRPr="001B1679" w:rsidRDefault="00C521B3" w:rsidP="00015975">
            <w:pPr>
              <w:pStyle w:val="TAL"/>
              <w:rPr>
                <w:sz w:val="16"/>
                <w:szCs w:val="16"/>
              </w:rPr>
            </w:pPr>
            <w:r w:rsidRPr="001B1679">
              <w:rPr>
                <w:sz w:val="16"/>
                <w:szCs w:val="16"/>
              </w:rPr>
              <w:t>23.503 CR1217R4 (Rel-18, 'F'): Clarification on Network Slice Replacement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C41315" w14:textId="77777777" w:rsidR="00C521B3" w:rsidRPr="001B1679" w:rsidRDefault="00C521B3" w:rsidP="00015975">
            <w:pPr>
              <w:pStyle w:val="TAL"/>
              <w:rPr>
                <w:sz w:val="16"/>
                <w:szCs w:val="16"/>
              </w:rPr>
            </w:pPr>
            <w:r w:rsidRPr="001B1679">
              <w:rPr>
                <w:sz w:val="16"/>
                <w:szCs w:val="16"/>
              </w:rPr>
              <w:t>ZTE,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CF7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A5D8C"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C36594" w14:textId="77777777" w:rsidR="00C521B3" w:rsidRPr="001B1679" w:rsidRDefault="00C521B3" w:rsidP="00015975">
            <w:pPr>
              <w:pStyle w:val="TAL"/>
              <w:rPr>
                <w:sz w:val="16"/>
                <w:szCs w:val="16"/>
              </w:rPr>
            </w:pPr>
            <w:r w:rsidRPr="001B1679">
              <w:rPr>
                <w:sz w:val="16"/>
                <w:szCs w:val="16"/>
              </w:rPr>
              <w:t>Revision of 23.503 CR1217R3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1CAE9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1C3B2" w14:textId="77777777" w:rsidR="00C521B3" w:rsidRPr="001B1679" w:rsidRDefault="00C521B3" w:rsidP="00015975">
            <w:pPr>
              <w:pStyle w:val="TAL"/>
              <w:rPr>
                <w:sz w:val="16"/>
                <w:szCs w:val="16"/>
              </w:rPr>
            </w:pPr>
          </w:p>
        </w:tc>
      </w:tr>
      <w:tr w:rsidR="00C521B3" w14:paraId="017621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945E8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BAD99" w14:textId="77777777" w:rsidR="00C521B3" w:rsidRPr="001B1679" w:rsidRDefault="00C521B3" w:rsidP="00015975">
            <w:pPr>
              <w:pStyle w:val="TAL"/>
              <w:rPr>
                <w:sz w:val="16"/>
                <w:szCs w:val="16"/>
              </w:rPr>
            </w:pPr>
            <w:r w:rsidRPr="001B1679">
              <w:rPr>
                <w:sz w:val="16"/>
                <w:szCs w:val="16"/>
              </w:rPr>
              <w:t>SP-231362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F9BC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7E8EE" w14:textId="77777777" w:rsidR="00C521B3" w:rsidRPr="001B1679" w:rsidRDefault="00C521B3" w:rsidP="00015975">
            <w:pPr>
              <w:pStyle w:val="TAL"/>
              <w:rPr>
                <w:sz w:val="16"/>
                <w:szCs w:val="16"/>
              </w:rPr>
            </w:pPr>
            <w:r w:rsidRPr="001B1679">
              <w:rPr>
                <w:sz w:val="16"/>
                <w:szCs w:val="16"/>
              </w:rPr>
              <w:t>23.501 CR4649R6 (Rel-18, 'F'): Clean Up of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F9873"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48512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5D91FE"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694CA" w14:textId="77777777" w:rsidR="00C521B3" w:rsidRPr="001B1679" w:rsidRDefault="00C521B3" w:rsidP="00015975">
            <w:pPr>
              <w:pStyle w:val="TAL"/>
              <w:rPr>
                <w:sz w:val="16"/>
                <w:szCs w:val="16"/>
              </w:rPr>
            </w:pPr>
            <w:r w:rsidRPr="001B1679">
              <w:rPr>
                <w:sz w:val="16"/>
                <w:szCs w:val="16"/>
              </w:rPr>
              <w:t>Revision of 23.501 CR4649R5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76E9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DDC909" w14:textId="77777777" w:rsidR="00C521B3" w:rsidRPr="001B1679" w:rsidRDefault="00C521B3" w:rsidP="00015975">
            <w:pPr>
              <w:pStyle w:val="TAL"/>
              <w:rPr>
                <w:sz w:val="16"/>
                <w:szCs w:val="16"/>
              </w:rPr>
            </w:pPr>
          </w:p>
        </w:tc>
      </w:tr>
      <w:tr w:rsidR="00C521B3" w14:paraId="0A5A0E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E03AD"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FE088" w14:textId="77777777" w:rsidR="00C521B3" w:rsidRPr="001B1679" w:rsidRDefault="00C521B3" w:rsidP="00015975">
            <w:pPr>
              <w:pStyle w:val="TAL"/>
              <w:rPr>
                <w:sz w:val="16"/>
                <w:szCs w:val="16"/>
              </w:rPr>
            </w:pPr>
            <w:r w:rsidRPr="001B1679">
              <w:rPr>
                <w:sz w:val="16"/>
                <w:szCs w:val="16"/>
              </w:rPr>
              <w:t>SP-231363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5C13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18018" w14:textId="77777777" w:rsidR="00C521B3" w:rsidRPr="001B1679" w:rsidRDefault="00C521B3" w:rsidP="00015975">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3BE5E5"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F5F7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EAAA0" w14:textId="77777777" w:rsidR="00C521B3" w:rsidRPr="001B1679" w:rsidRDefault="00C521B3" w:rsidP="00015975">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4BE2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0EB1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C5C34" w14:textId="77777777" w:rsidR="00C521B3" w:rsidRPr="001B1679" w:rsidRDefault="00C521B3" w:rsidP="00015975">
            <w:pPr>
              <w:pStyle w:val="TAL"/>
              <w:rPr>
                <w:sz w:val="16"/>
                <w:szCs w:val="16"/>
              </w:rPr>
            </w:pPr>
          </w:p>
        </w:tc>
      </w:tr>
      <w:tr w:rsidR="00C521B3" w14:paraId="510ECD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DC0C22"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A4487" w14:textId="77777777" w:rsidR="00C521B3" w:rsidRPr="001B1679" w:rsidRDefault="00C521B3" w:rsidP="00015975">
            <w:pPr>
              <w:pStyle w:val="TAL"/>
              <w:rPr>
                <w:sz w:val="16"/>
                <w:szCs w:val="16"/>
              </w:rPr>
            </w:pPr>
            <w:r w:rsidRPr="001B1679">
              <w:rPr>
                <w:sz w:val="16"/>
                <w:szCs w:val="16"/>
              </w:rPr>
              <w:t>SP-231364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3B02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9C273"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25A06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76C1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B15BD"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DA38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7C19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AC39A" w14:textId="77777777" w:rsidR="00C521B3" w:rsidRPr="001B1679" w:rsidRDefault="00C521B3" w:rsidP="00015975">
            <w:pPr>
              <w:pStyle w:val="TAL"/>
              <w:rPr>
                <w:sz w:val="16"/>
                <w:szCs w:val="16"/>
              </w:rPr>
            </w:pPr>
          </w:p>
        </w:tc>
      </w:tr>
      <w:tr w:rsidR="00C521B3" w14:paraId="3DF109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0759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AD8E7" w14:textId="77777777" w:rsidR="00C521B3" w:rsidRPr="001B1679" w:rsidRDefault="00C521B3" w:rsidP="00015975">
            <w:pPr>
              <w:pStyle w:val="TAL"/>
              <w:rPr>
                <w:sz w:val="16"/>
                <w:szCs w:val="16"/>
              </w:rPr>
            </w:pPr>
            <w:r w:rsidRPr="001B1679">
              <w:rPr>
                <w:sz w:val="16"/>
                <w:szCs w:val="16"/>
              </w:rPr>
              <w:t>SP-231365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BFC34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243F8"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65324"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061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A60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B4252E" w14:textId="77777777" w:rsidR="00C521B3" w:rsidRPr="001B1679" w:rsidRDefault="00C521B3" w:rsidP="00015975">
            <w:pPr>
              <w:pStyle w:val="TAL"/>
              <w:rPr>
                <w:sz w:val="16"/>
                <w:szCs w:val="16"/>
              </w:rPr>
            </w:pPr>
            <w:r w:rsidRPr="001B1679">
              <w:rPr>
                <w:sz w:val="16"/>
                <w:szCs w:val="16"/>
              </w:rPr>
              <w:t>Revision of S2-2313745. Revised to SP-231679.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336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C7A00" w14:textId="77777777" w:rsidR="00C521B3" w:rsidRPr="001B1679" w:rsidRDefault="00C521B3" w:rsidP="00015975">
            <w:pPr>
              <w:pStyle w:val="TAL"/>
              <w:rPr>
                <w:sz w:val="16"/>
                <w:szCs w:val="16"/>
              </w:rPr>
            </w:pPr>
            <w:r w:rsidRPr="001B1679">
              <w:rPr>
                <w:sz w:val="16"/>
                <w:szCs w:val="16"/>
              </w:rPr>
              <w:t>SP-231679</w:t>
            </w:r>
          </w:p>
        </w:tc>
      </w:tr>
      <w:tr w:rsidR="00C521B3" w14:paraId="36381D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7240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41C3" w14:textId="77777777" w:rsidR="00C521B3" w:rsidRPr="001B1679" w:rsidRDefault="00C521B3" w:rsidP="00015975">
            <w:pPr>
              <w:pStyle w:val="TAL"/>
              <w:rPr>
                <w:sz w:val="16"/>
                <w:szCs w:val="16"/>
              </w:rPr>
            </w:pPr>
            <w:r w:rsidRPr="001B1679">
              <w:rPr>
                <w:sz w:val="16"/>
                <w:szCs w:val="16"/>
              </w:rPr>
              <w:t>SP-231366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D091E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B4B39" w14:textId="77777777" w:rsidR="00C521B3" w:rsidRPr="001B1679" w:rsidRDefault="00C521B3" w:rsidP="00015975">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1BBE6"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2398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4C042"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409F3D" w14:textId="77777777" w:rsidR="00C521B3" w:rsidRPr="001B1679" w:rsidRDefault="00C521B3" w:rsidP="00015975">
            <w:pPr>
              <w:pStyle w:val="TAL"/>
              <w:rPr>
                <w:sz w:val="16"/>
                <w:szCs w:val="16"/>
              </w:rPr>
            </w:pPr>
            <w:r w:rsidRPr="001B1679">
              <w:rPr>
                <w:sz w:val="16"/>
                <w:szCs w:val="16"/>
              </w:rPr>
              <w:t>Revision of SP-231197 from TSG SA#101. Revised to SP-231672.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992F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8FE14" w14:textId="77777777" w:rsidR="00C521B3" w:rsidRPr="001B1679" w:rsidRDefault="00C521B3" w:rsidP="00015975">
            <w:pPr>
              <w:pStyle w:val="TAL"/>
              <w:rPr>
                <w:sz w:val="16"/>
                <w:szCs w:val="16"/>
              </w:rPr>
            </w:pPr>
            <w:r w:rsidRPr="001B1679">
              <w:rPr>
                <w:sz w:val="16"/>
                <w:szCs w:val="16"/>
              </w:rPr>
              <w:t>SP-231672</w:t>
            </w:r>
          </w:p>
        </w:tc>
      </w:tr>
      <w:tr w:rsidR="00C521B3" w14:paraId="52612D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DA41B"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5323" w14:textId="77777777" w:rsidR="00C521B3" w:rsidRPr="001B1679" w:rsidRDefault="00C521B3" w:rsidP="00015975">
            <w:pPr>
              <w:pStyle w:val="TAL"/>
              <w:rPr>
                <w:sz w:val="16"/>
                <w:szCs w:val="16"/>
              </w:rPr>
            </w:pPr>
            <w:r w:rsidRPr="001B1679">
              <w:rPr>
                <w:sz w:val="16"/>
                <w:szCs w:val="16"/>
              </w:rPr>
              <w:t>SP-231367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B297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20269"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35A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875DB"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5E223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3285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E75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B2E04" w14:textId="77777777" w:rsidR="00C521B3" w:rsidRPr="001B1679" w:rsidRDefault="00C521B3" w:rsidP="00015975">
            <w:pPr>
              <w:pStyle w:val="TAL"/>
              <w:rPr>
                <w:sz w:val="16"/>
                <w:szCs w:val="16"/>
              </w:rPr>
            </w:pPr>
          </w:p>
        </w:tc>
      </w:tr>
      <w:tr w:rsidR="00C521B3" w14:paraId="0CB44F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66C2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02933" w14:textId="77777777" w:rsidR="00C521B3" w:rsidRPr="001B1679" w:rsidRDefault="00C521B3" w:rsidP="00015975">
            <w:pPr>
              <w:pStyle w:val="TAL"/>
              <w:rPr>
                <w:sz w:val="16"/>
                <w:szCs w:val="16"/>
              </w:rPr>
            </w:pPr>
            <w:r w:rsidRPr="001B1679">
              <w:rPr>
                <w:sz w:val="16"/>
                <w:szCs w:val="16"/>
              </w:rPr>
              <w:t>SP-231368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096E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98BF0" w14:textId="77777777" w:rsidR="00C521B3" w:rsidRPr="001B1679" w:rsidRDefault="00C521B3" w:rsidP="00015975">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A5BB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D5A0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41476"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1E3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286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8954D" w14:textId="77777777" w:rsidR="00C521B3" w:rsidRPr="001B1679" w:rsidRDefault="00C521B3" w:rsidP="00015975">
            <w:pPr>
              <w:pStyle w:val="TAL"/>
              <w:rPr>
                <w:sz w:val="16"/>
                <w:szCs w:val="16"/>
              </w:rPr>
            </w:pPr>
          </w:p>
        </w:tc>
      </w:tr>
      <w:tr w:rsidR="00C521B3" w14:paraId="7FEB35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64CCCB"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18999" w14:textId="77777777" w:rsidR="00C521B3" w:rsidRPr="001B1679" w:rsidRDefault="00C521B3" w:rsidP="00015975">
            <w:pPr>
              <w:pStyle w:val="TAL"/>
              <w:rPr>
                <w:sz w:val="16"/>
                <w:szCs w:val="16"/>
              </w:rPr>
            </w:pPr>
            <w:r w:rsidRPr="001B1679">
              <w:rPr>
                <w:sz w:val="16"/>
                <w:szCs w:val="16"/>
              </w:rPr>
              <w:t>SP-231369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8842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3AB22" w14:textId="77777777" w:rsidR="00C521B3" w:rsidRPr="001B1679" w:rsidRDefault="00C521B3" w:rsidP="00015975">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909B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5E367"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01DC6E" w14:textId="77777777" w:rsidR="00C521B3" w:rsidRPr="001B1679" w:rsidRDefault="00C521B3" w:rsidP="00015975">
            <w:pPr>
              <w:pStyle w:val="TAL"/>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72451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1A17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BC32B" w14:textId="77777777" w:rsidR="00C521B3" w:rsidRPr="001B1679" w:rsidRDefault="00C521B3" w:rsidP="00015975">
            <w:pPr>
              <w:pStyle w:val="TAL"/>
              <w:rPr>
                <w:sz w:val="16"/>
                <w:szCs w:val="16"/>
              </w:rPr>
            </w:pPr>
          </w:p>
        </w:tc>
      </w:tr>
      <w:tr w:rsidR="00C521B3" w14:paraId="4B0129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75A13"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8C28" w14:textId="77777777" w:rsidR="00C521B3" w:rsidRPr="001B1679" w:rsidRDefault="00C521B3" w:rsidP="00015975">
            <w:pPr>
              <w:pStyle w:val="TAL"/>
              <w:rPr>
                <w:sz w:val="16"/>
                <w:szCs w:val="16"/>
              </w:rPr>
            </w:pPr>
            <w:r w:rsidRPr="001B1679">
              <w:rPr>
                <w:sz w:val="16"/>
                <w:szCs w:val="16"/>
              </w:rPr>
              <w:t>SP-231370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C89AB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E55E6A"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63E35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6104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7A8F3E" w14:textId="77777777" w:rsidR="00C521B3" w:rsidRPr="001B1679" w:rsidRDefault="00C521B3" w:rsidP="00015975">
            <w:pPr>
              <w:pStyle w:val="TAL"/>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5FA2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A0EE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A3C89" w14:textId="77777777" w:rsidR="00C521B3" w:rsidRPr="001B1679" w:rsidRDefault="00C521B3" w:rsidP="00015975">
            <w:pPr>
              <w:pStyle w:val="TAL"/>
              <w:rPr>
                <w:sz w:val="16"/>
                <w:szCs w:val="16"/>
              </w:rPr>
            </w:pPr>
          </w:p>
        </w:tc>
      </w:tr>
      <w:tr w:rsidR="00C521B3" w14:paraId="41FE90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BB2B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3F498" w14:textId="77777777" w:rsidR="00C521B3" w:rsidRPr="001B1679" w:rsidRDefault="00C521B3" w:rsidP="00015975">
            <w:pPr>
              <w:pStyle w:val="TAL"/>
              <w:rPr>
                <w:sz w:val="16"/>
                <w:szCs w:val="16"/>
              </w:rPr>
            </w:pPr>
            <w:r w:rsidRPr="001B1679">
              <w:rPr>
                <w:sz w:val="16"/>
                <w:szCs w:val="16"/>
              </w:rPr>
              <w:t>SP-231371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B24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45B05"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4D8C3"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C73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16E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752F2" w14:textId="77777777" w:rsidR="00C521B3" w:rsidRPr="001B1679" w:rsidRDefault="00C521B3" w:rsidP="00015975">
            <w:pPr>
              <w:pStyle w:val="TAL"/>
              <w:rPr>
                <w:sz w:val="16"/>
                <w:szCs w:val="16"/>
              </w:rPr>
            </w:pPr>
            <w:r w:rsidRPr="001B1679">
              <w:rPr>
                <w:sz w:val="16"/>
                <w:szCs w:val="16"/>
              </w:rPr>
              <w:t>Revised to SP-231678.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6030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EF9B6" w14:textId="77777777" w:rsidR="00C521B3" w:rsidRPr="001B1679" w:rsidRDefault="00C521B3" w:rsidP="00015975">
            <w:pPr>
              <w:pStyle w:val="TAL"/>
              <w:rPr>
                <w:sz w:val="16"/>
                <w:szCs w:val="16"/>
              </w:rPr>
            </w:pPr>
            <w:r w:rsidRPr="001B1679">
              <w:rPr>
                <w:sz w:val="16"/>
                <w:szCs w:val="16"/>
              </w:rPr>
              <w:t>SP-231678</w:t>
            </w:r>
          </w:p>
        </w:tc>
      </w:tr>
      <w:tr w:rsidR="00C521B3" w14:paraId="64E76F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453EB"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4385C" w14:textId="77777777" w:rsidR="00C521B3" w:rsidRPr="001B1679" w:rsidRDefault="00C521B3" w:rsidP="00015975">
            <w:pPr>
              <w:pStyle w:val="TAL"/>
              <w:rPr>
                <w:sz w:val="16"/>
                <w:szCs w:val="16"/>
              </w:rPr>
            </w:pPr>
            <w:r w:rsidRPr="001B1679">
              <w:rPr>
                <w:sz w:val="16"/>
                <w:szCs w:val="16"/>
              </w:rPr>
              <w:t>SP-231372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3010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B610F"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7251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59B8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C2CD0" w14:textId="77777777" w:rsidR="00C521B3" w:rsidRPr="001B1679" w:rsidRDefault="00C521B3" w:rsidP="00015975">
            <w:pPr>
              <w:pStyle w:val="TAL"/>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FE5D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10CD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F79FC" w14:textId="77777777" w:rsidR="00C521B3" w:rsidRPr="001B1679" w:rsidRDefault="00C521B3" w:rsidP="00015975">
            <w:pPr>
              <w:pStyle w:val="TAL"/>
              <w:rPr>
                <w:sz w:val="16"/>
                <w:szCs w:val="16"/>
              </w:rPr>
            </w:pPr>
          </w:p>
        </w:tc>
      </w:tr>
      <w:tr w:rsidR="00C521B3" w14:paraId="504C50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04D00"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6B7C9" w14:textId="77777777" w:rsidR="00C521B3" w:rsidRPr="001B1679" w:rsidRDefault="00C521B3" w:rsidP="00015975">
            <w:pPr>
              <w:pStyle w:val="TAL"/>
              <w:rPr>
                <w:sz w:val="16"/>
                <w:szCs w:val="16"/>
              </w:rPr>
            </w:pPr>
            <w:r w:rsidRPr="001B1679">
              <w:rPr>
                <w:sz w:val="16"/>
                <w:szCs w:val="16"/>
              </w:rPr>
              <w:t>SP-231373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5A27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C6803B" w14:textId="77777777" w:rsidR="00C521B3" w:rsidRPr="001B1679" w:rsidRDefault="00C521B3" w:rsidP="00015975">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2187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1A6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CD0107" w14:textId="77777777" w:rsidR="00C521B3" w:rsidRPr="001B1679" w:rsidRDefault="00C521B3" w:rsidP="00015975">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AD2ED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B3BB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E78C7" w14:textId="77777777" w:rsidR="00C521B3" w:rsidRPr="001B1679" w:rsidRDefault="00C521B3" w:rsidP="00015975">
            <w:pPr>
              <w:pStyle w:val="TAL"/>
              <w:rPr>
                <w:sz w:val="16"/>
                <w:szCs w:val="16"/>
              </w:rPr>
            </w:pPr>
          </w:p>
        </w:tc>
      </w:tr>
      <w:tr w:rsidR="00C521B3" w14:paraId="6AEA9F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778CA"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1A086" w14:textId="77777777" w:rsidR="00C521B3" w:rsidRPr="001B1679" w:rsidRDefault="00C521B3" w:rsidP="00015975">
            <w:pPr>
              <w:pStyle w:val="TAL"/>
              <w:rPr>
                <w:sz w:val="16"/>
                <w:szCs w:val="16"/>
              </w:rPr>
            </w:pPr>
            <w:r w:rsidRPr="001B1679">
              <w:rPr>
                <w:sz w:val="16"/>
                <w:szCs w:val="16"/>
              </w:rPr>
              <w:t>SP-231374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7DE9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228C2" w14:textId="77777777" w:rsidR="00C521B3" w:rsidRPr="001B1679" w:rsidRDefault="00C521B3" w:rsidP="00015975">
            <w:pPr>
              <w:pStyle w:val="TAL"/>
              <w:rPr>
                <w:sz w:val="16"/>
                <w:szCs w:val="16"/>
              </w:rPr>
            </w:pPr>
            <w:r w:rsidRPr="001B1679">
              <w:rPr>
                <w:sz w:val="16"/>
                <w:szCs w:val="16"/>
              </w:rPr>
              <w:t>CR Pack on MBMS-TSMBMS,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226A4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3EA6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54020" w14:textId="77777777" w:rsidR="00C521B3" w:rsidRPr="001B1679" w:rsidRDefault="00C521B3" w:rsidP="00015975">
            <w:pPr>
              <w:pStyle w:val="TAL"/>
              <w:rPr>
                <w:sz w:val="16"/>
                <w:szCs w:val="16"/>
              </w:rPr>
            </w:pPr>
            <w:r w:rsidRPr="001B1679">
              <w:rPr>
                <w:sz w:val="16"/>
                <w:szCs w:val="16"/>
              </w:rPr>
              <w:t>MBMS-TSMBMS,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9CE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120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41A87" w14:textId="77777777" w:rsidR="00C521B3" w:rsidRPr="001B1679" w:rsidRDefault="00C521B3" w:rsidP="00015975">
            <w:pPr>
              <w:pStyle w:val="TAL"/>
              <w:rPr>
                <w:sz w:val="16"/>
                <w:szCs w:val="16"/>
              </w:rPr>
            </w:pPr>
          </w:p>
        </w:tc>
      </w:tr>
      <w:tr w:rsidR="00C521B3" w14:paraId="55AB24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4336E"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5DA67" w14:textId="77777777" w:rsidR="00C521B3" w:rsidRPr="001B1679" w:rsidRDefault="00C521B3" w:rsidP="00015975">
            <w:pPr>
              <w:pStyle w:val="TAL"/>
              <w:rPr>
                <w:sz w:val="16"/>
                <w:szCs w:val="16"/>
              </w:rPr>
            </w:pPr>
            <w:r w:rsidRPr="001B1679">
              <w:rPr>
                <w:sz w:val="16"/>
                <w:szCs w:val="16"/>
              </w:rPr>
              <w:t>SP-231375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787A4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80655" w14:textId="77777777" w:rsidR="00C521B3" w:rsidRPr="001B1679" w:rsidRDefault="00C521B3" w:rsidP="00015975">
            <w:pPr>
              <w:pStyle w:val="TAL"/>
              <w:rPr>
                <w:sz w:val="16"/>
                <w:szCs w:val="16"/>
              </w:rPr>
            </w:pPr>
            <w:r w:rsidRPr="001B1679">
              <w:rPr>
                <w:sz w:val="16"/>
                <w:szCs w:val="16"/>
              </w:rPr>
              <w:t>CR Pack on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17AD1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9214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D8DDD"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18033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3F59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C3005" w14:textId="77777777" w:rsidR="00C521B3" w:rsidRPr="001B1679" w:rsidRDefault="00C521B3" w:rsidP="00015975">
            <w:pPr>
              <w:pStyle w:val="TAL"/>
              <w:rPr>
                <w:sz w:val="16"/>
                <w:szCs w:val="16"/>
              </w:rPr>
            </w:pPr>
          </w:p>
        </w:tc>
      </w:tr>
      <w:tr w:rsidR="00C521B3" w14:paraId="489FD7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494B5" w14:textId="77777777" w:rsidR="00C521B3" w:rsidRPr="001B1679" w:rsidRDefault="00C521B3" w:rsidP="00015975">
            <w:pPr>
              <w:pStyle w:val="TAL"/>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999DB" w14:textId="77777777" w:rsidR="00C521B3" w:rsidRPr="001B1679" w:rsidRDefault="00C521B3" w:rsidP="00015975">
            <w:pPr>
              <w:pStyle w:val="TAL"/>
              <w:rPr>
                <w:sz w:val="16"/>
                <w:szCs w:val="16"/>
              </w:rPr>
            </w:pPr>
            <w:r w:rsidRPr="001B1679">
              <w:rPr>
                <w:sz w:val="16"/>
                <w:szCs w:val="16"/>
              </w:rPr>
              <w:t>SP-231376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01F9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85360" w14:textId="77777777" w:rsidR="00C521B3" w:rsidRPr="001B1679" w:rsidRDefault="00C521B3" w:rsidP="00015975">
            <w:pPr>
              <w:pStyle w:val="TAL"/>
              <w:rPr>
                <w:sz w:val="16"/>
                <w:szCs w:val="16"/>
              </w:rPr>
            </w:pPr>
            <w:r w:rsidRPr="001B1679">
              <w:rPr>
                <w:sz w:val="16"/>
                <w:szCs w:val="16"/>
              </w:rPr>
              <w:t>MBS Use Cases for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33ED9" w14:textId="77777777" w:rsidR="00C521B3" w:rsidRPr="001B1679" w:rsidRDefault="00C521B3" w:rsidP="00015975">
            <w:pPr>
              <w:pStyle w:val="TAL"/>
              <w:rPr>
                <w:sz w:val="16"/>
                <w:szCs w:val="16"/>
              </w:rPr>
            </w:pPr>
            <w:r w:rsidRPr="001B1679">
              <w:rPr>
                <w:sz w:val="16"/>
                <w:szCs w:val="16"/>
              </w:rPr>
              <w:t>SES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EF4C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170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5C228" w14:textId="77777777" w:rsidR="00C521B3" w:rsidRPr="001B1679" w:rsidRDefault="00C521B3" w:rsidP="00015975">
            <w:pPr>
              <w:pStyle w:val="TAL"/>
              <w:rPr>
                <w:sz w:val="16"/>
                <w:szCs w:val="16"/>
              </w:rPr>
            </w:pPr>
            <w:r w:rsidRPr="001B1679">
              <w:rPr>
                <w:sz w:val="16"/>
                <w:szCs w:val="16"/>
              </w:rPr>
              <w:t>The source companies were asked to submit this proposal to SA WG1.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6425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BB3DD" w14:textId="77777777" w:rsidR="00C521B3" w:rsidRPr="001B1679" w:rsidRDefault="00C521B3" w:rsidP="00015975">
            <w:pPr>
              <w:pStyle w:val="TAL"/>
              <w:rPr>
                <w:sz w:val="16"/>
                <w:szCs w:val="16"/>
              </w:rPr>
            </w:pPr>
          </w:p>
        </w:tc>
      </w:tr>
      <w:tr w:rsidR="00C521B3" w14:paraId="73F378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90411"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DBE4B" w14:textId="77777777" w:rsidR="00C521B3" w:rsidRPr="001B1679" w:rsidRDefault="00C521B3" w:rsidP="00015975">
            <w:pPr>
              <w:pStyle w:val="TAL"/>
              <w:rPr>
                <w:sz w:val="16"/>
                <w:szCs w:val="16"/>
              </w:rPr>
            </w:pPr>
            <w:r w:rsidRPr="001B1679">
              <w:rPr>
                <w:sz w:val="16"/>
                <w:szCs w:val="16"/>
              </w:rPr>
              <w:t>SP-231377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A0CF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0A278" w14:textId="77777777" w:rsidR="00C521B3" w:rsidRPr="001B1679" w:rsidRDefault="00C521B3" w:rsidP="00015975">
            <w:pPr>
              <w:pStyle w:val="TAL"/>
              <w:rPr>
                <w:sz w:val="16"/>
                <w:szCs w:val="16"/>
              </w:rPr>
            </w:pPr>
            <w:r w:rsidRPr="001B1679">
              <w:rPr>
                <w:sz w:val="16"/>
                <w:szCs w:val="16"/>
              </w:rPr>
              <w:t>CR Pack on TEI18,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5B2A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3A16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50766" w14:textId="77777777" w:rsidR="00C521B3" w:rsidRPr="001B1679" w:rsidRDefault="00C521B3" w:rsidP="00015975">
            <w:pPr>
              <w:pStyle w:val="TAL"/>
              <w:rPr>
                <w:sz w:val="16"/>
                <w:szCs w:val="16"/>
              </w:rPr>
            </w:pPr>
            <w:r w:rsidRPr="001B1679">
              <w:rPr>
                <w:sz w:val="16"/>
                <w:szCs w:val="16"/>
              </w:rPr>
              <w:t>5G_MEDIA_MTSI_ext,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9B95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8C8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6FF3" w14:textId="77777777" w:rsidR="00C521B3" w:rsidRPr="001B1679" w:rsidRDefault="00C521B3" w:rsidP="00015975">
            <w:pPr>
              <w:pStyle w:val="TAL"/>
              <w:rPr>
                <w:sz w:val="16"/>
                <w:szCs w:val="16"/>
              </w:rPr>
            </w:pPr>
          </w:p>
        </w:tc>
      </w:tr>
      <w:tr w:rsidR="00C521B3" w14:paraId="78727B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3211C"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A1AB2" w14:textId="77777777" w:rsidR="00C521B3" w:rsidRPr="001B1679" w:rsidRDefault="00C521B3" w:rsidP="00015975">
            <w:pPr>
              <w:pStyle w:val="TAL"/>
              <w:rPr>
                <w:sz w:val="16"/>
                <w:szCs w:val="16"/>
              </w:rPr>
            </w:pPr>
            <w:r w:rsidRPr="001B1679">
              <w:rPr>
                <w:sz w:val="16"/>
                <w:szCs w:val="16"/>
              </w:rPr>
              <w:t>SP-231379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EEB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3756D"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CB0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C6A3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42EB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07DFE" w14:textId="77777777" w:rsidR="00C521B3" w:rsidRPr="001B1679" w:rsidRDefault="00C521B3" w:rsidP="00015975">
            <w:pPr>
              <w:pStyle w:val="TAL"/>
              <w:rPr>
                <w:sz w:val="16"/>
                <w:szCs w:val="16"/>
              </w:rPr>
            </w:pPr>
            <w:r w:rsidRPr="001B1679">
              <w:rPr>
                <w:sz w:val="16"/>
                <w:szCs w:val="16"/>
              </w:rPr>
              <w:t>Revision proposed in SP-231229.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E418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3E699" w14:textId="77777777" w:rsidR="00C521B3" w:rsidRPr="001B1679" w:rsidRDefault="00C521B3" w:rsidP="00015975">
            <w:pPr>
              <w:pStyle w:val="TAL"/>
              <w:rPr>
                <w:sz w:val="16"/>
                <w:szCs w:val="16"/>
              </w:rPr>
            </w:pPr>
          </w:p>
        </w:tc>
      </w:tr>
      <w:tr w:rsidR="00C521B3" w14:paraId="358C4B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39FB1"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222D7" w14:textId="77777777" w:rsidR="00C521B3" w:rsidRPr="001B1679" w:rsidRDefault="00C521B3" w:rsidP="00015975">
            <w:pPr>
              <w:pStyle w:val="TAL"/>
              <w:rPr>
                <w:sz w:val="16"/>
                <w:szCs w:val="16"/>
              </w:rPr>
            </w:pPr>
            <w:r w:rsidRPr="001B1679">
              <w:rPr>
                <w:sz w:val="16"/>
                <w:szCs w:val="16"/>
              </w:rPr>
              <w:t>SP-231380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F6E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61094"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6CA7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31D9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D3E1B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6B64C" w14:textId="77777777" w:rsidR="00C521B3" w:rsidRPr="001B1679" w:rsidRDefault="00C521B3" w:rsidP="00015975">
            <w:pPr>
              <w:pStyle w:val="TAL"/>
              <w:rPr>
                <w:sz w:val="16"/>
                <w:szCs w:val="16"/>
              </w:rPr>
            </w:pPr>
            <w:r w:rsidRPr="001B1679">
              <w:rPr>
                <w:sz w:val="16"/>
                <w:szCs w:val="16"/>
              </w:rPr>
              <w:t>Revision proposed in SP-231347.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0C376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67AA8" w14:textId="77777777" w:rsidR="00C521B3" w:rsidRPr="001B1679" w:rsidRDefault="00C521B3" w:rsidP="00015975">
            <w:pPr>
              <w:pStyle w:val="TAL"/>
              <w:rPr>
                <w:sz w:val="16"/>
                <w:szCs w:val="16"/>
              </w:rPr>
            </w:pPr>
          </w:p>
        </w:tc>
      </w:tr>
      <w:tr w:rsidR="00C521B3" w14:paraId="63584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60B2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7FDFD" w14:textId="77777777" w:rsidR="00C521B3" w:rsidRPr="001B1679" w:rsidRDefault="00C521B3" w:rsidP="00015975">
            <w:pPr>
              <w:pStyle w:val="TAL"/>
              <w:rPr>
                <w:sz w:val="16"/>
                <w:szCs w:val="16"/>
              </w:rPr>
            </w:pPr>
            <w:r w:rsidRPr="001B1679">
              <w:rPr>
                <w:sz w:val="16"/>
                <w:szCs w:val="16"/>
              </w:rPr>
              <w:t>SP-231381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ACAC"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8338D" w14:textId="77777777" w:rsidR="00C521B3" w:rsidRPr="001B1679" w:rsidRDefault="00C521B3" w:rsidP="00015975">
            <w:pPr>
              <w:pStyle w:val="TAL"/>
              <w:rPr>
                <w:sz w:val="16"/>
                <w:szCs w:val="16"/>
              </w:rPr>
            </w:pPr>
            <w:r w:rsidRPr="001B1679">
              <w:rPr>
                <w:sz w:val="16"/>
                <w:szCs w:val="16"/>
              </w:rPr>
              <w:t>26.512 CR0060R3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E85CF"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2B05"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FF29F9"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9F00D" w14:textId="77777777" w:rsidR="00C521B3" w:rsidRPr="001B1679" w:rsidRDefault="00C521B3" w:rsidP="00015975">
            <w:pPr>
              <w:pStyle w:val="TAL"/>
              <w:rPr>
                <w:sz w:val="16"/>
                <w:szCs w:val="16"/>
              </w:rPr>
            </w:pPr>
            <w:r w:rsidRPr="001B1679">
              <w:rPr>
                <w:sz w:val="16"/>
                <w:szCs w:val="16"/>
              </w:rPr>
              <w:t>Revision of S4-232046. Revised to SP-231382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AFE3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72F23" w14:textId="77777777" w:rsidR="00C521B3" w:rsidRPr="001B1679" w:rsidRDefault="00C521B3" w:rsidP="00015975">
            <w:pPr>
              <w:pStyle w:val="TAL"/>
              <w:rPr>
                <w:sz w:val="16"/>
                <w:szCs w:val="16"/>
              </w:rPr>
            </w:pPr>
            <w:r w:rsidRPr="001B1679">
              <w:rPr>
                <w:sz w:val="16"/>
                <w:szCs w:val="16"/>
              </w:rPr>
              <w:t>SP-231382</w:t>
            </w:r>
          </w:p>
        </w:tc>
      </w:tr>
      <w:tr w:rsidR="00C521B3" w14:paraId="556D6E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38EE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CF262" w14:textId="77777777" w:rsidR="00C521B3" w:rsidRPr="001B1679" w:rsidRDefault="00C521B3" w:rsidP="00015975">
            <w:pPr>
              <w:pStyle w:val="TAL"/>
              <w:rPr>
                <w:sz w:val="16"/>
                <w:szCs w:val="16"/>
              </w:rPr>
            </w:pPr>
            <w:r w:rsidRPr="001B1679">
              <w:rPr>
                <w:sz w:val="16"/>
                <w:szCs w:val="16"/>
              </w:rPr>
              <w:t>SP-231382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B464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335B6" w14:textId="77777777" w:rsidR="00C521B3" w:rsidRPr="001B1679" w:rsidRDefault="00C521B3" w:rsidP="00015975">
            <w:pPr>
              <w:pStyle w:val="TAL"/>
              <w:rPr>
                <w:sz w:val="16"/>
                <w:szCs w:val="16"/>
              </w:rPr>
            </w:pPr>
            <w:r w:rsidRPr="001B1679">
              <w:rPr>
                <w:sz w:val="16"/>
                <w:szCs w:val="16"/>
              </w:rPr>
              <w:t>26.512 CR0060R4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03187"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8DA8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4B973"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B3809" w14:textId="77777777" w:rsidR="00C521B3" w:rsidRPr="001B1679" w:rsidRDefault="00C521B3" w:rsidP="00015975">
            <w:pPr>
              <w:pStyle w:val="TAL"/>
              <w:rPr>
                <w:sz w:val="16"/>
                <w:szCs w:val="16"/>
              </w:rPr>
            </w:pPr>
            <w:r w:rsidRPr="001B1679">
              <w:rPr>
                <w:sz w:val="16"/>
                <w:szCs w:val="16"/>
              </w:rPr>
              <w:t>Revision of SP-231381. Proposed revision of 26.512 CR0060R2 in CR Pack SP-231396. Revised to SP-231761.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181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4340C" w14:textId="77777777" w:rsidR="00C521B3" w:rsidRPr="001B1679" w:rsidRDefault="00C521B3" w:rsidP="00015975">
            <w:pPr>
              <w:pStyle w:val="TAL"/>
              <w:rPr>
                <w:sz w:val="16"/>
                <w:szCs w:val="16"/>
              </w:rPr>
            </w:pPr>
            <w:r w:rsidRPr="001B1679">
              <w:rPr>
                <w:sz w:val="16"/>
                <w:szCs w:val="16"/>
              </w:rPr>
              <w:t>SP-231761</w:t>
            </w:r>
          </w:p>
        </w:tc>
      </w:tr>
      <w:tr w:rsidR="00C521B3" w14:paraId="3DB10F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1282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F407C" w14:textId="77777777" w:rsidR="00C521B3" w:rsidRPr="001B1679" w:rsidRDefault="00C521B3" w:rsidP="00015975">
            <w:pPr>
              <w:pStyle w:val="TAL"/>
              <w:rPr>
                <w:sz w:val="16"/>
                <w:szCs w:val="16"/>
              </w:rPr>
            </w:pPr>
            <w:r w:rsidRPr="001B1679">
              <w:rPr>
                <w:sz w:val="16"/>
                <w:szCs w:val="16"/>
              </w:rPr>
              <w:t>SP-231383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98B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4896F" w14:textId="77777777" w:rsidR="00C521B3" w:rsidRPr="001B1679" w:rsidRDefault="00C521B3" w:rsidP="00015975">
            <w:pPr>
              <w:pStyle w:val="TAL"/>
              <w:rPr>
                <w:sz w:val="16"/>
                <w:szCs w:val="16"/>
              </w:rPr>
            </w:pPr>
            <w:r w:rsidRPr="001B1679">
              <w:rPr>
                <w:sz w:val="16"/>
                <w:szCs w:val="16"/>
              </w:rPr>
              <w:t>23.501 CR5014R5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B963EE"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B7E0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5D85FE"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EA1964" w14:textId="77777777" w:rsidR="00C521B3" w:rsidRPr="001B1679" w:rsidRDefault="00C521B3" w:rsidP="00015975">
            <w:pPr>
              <w:pStyle w:val="TAL"/>
              <w:rPr>
                <w:sz w:val="16"/>
                <w:szCs w:val="16"/>
              </w:rPr>
            </w:pPr>
            <w:r w:rsidRPr="001B1679">
              <w:rPr>
                <w:sz w:val="16"/>
                <w:szCs w:val="16"/>
              </w:rPr>
              <w:t>Revision of Postponed S2-2313693 at SA WG2#160. Source to TSG should be 'Google'. Revised to SP-231765.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D136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E3CD9" w14:textId="77777777" w:rsidR="00C521B3" w:rsidRPr="001B1679" w:rsidRDefault="00C521B3" w:rsidP="00015975">
            <w:pPr>
              <w:pStyle w:val="TAL"/>
              <w:rPr>
                <w:sz w:val="16"/>
                <w:szCs w:val="16"/>
              </w:rPr>
            </w:pPr>
            <w:r w:rsidRPr="001B1679">
              <w:rPr>
                <w:sz w:val="16"/>
                <w:szCs w:val="16"/>
              </w:rPr>
              <w:t>SP-231765</w:t>
            </w:r>
          </w:p>
        </w:tc>
      </w:tr>
      <w:tr w:rsidR="00C521B3" w14:paraId="0D15AD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F88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8C8D8" w14:textId="77777777" w:rsidR="00C521B3" w:rsidRPr="001B1679" w:rsidRDefault="00C521B3" w:rsidP="00015975">
            <w:pPr>
              <w:pStyle w:val="TAL"/>
              <w:rPr>
                <w:sz w:val="16"/>
                <w:szCs w:val="16"/>
              </w:rPr>
            </w:pPr>
            <w:r w:rsidRPr="001B1679">
              <w:rPr>
                <w:sz w:val="16"/>
                <w:szCs w:val="16"/>
              </w:rPr>
              <w:t>SP-231384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E8C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7D9C2" w14:textId="77777777" w:rsidR="00C521B3" w:rsidRPr="001B1679" w:rsidRDefault="00C521B3" w:rsidP="00015975">
            <w:pPr>
              <w:pStyle w:val="TAL"/>
              <w:rPr>
                <w:sz w:val="16"/>
                <w:szCs w:val="16"/>
              </w:rPr>
            </w:pPr>
            <w:r w:rsidRPr="001B1679">
              <w:rPr>
                <w:sz w:val="16"/>
                <w:szCs w:val="16"/>
              </w:rPr>
              <w:t>NTN enhancements for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69BB8D" w14:textId="77777777" w:rsidR="00C521B3" w:rsidRPr="001B1679" w:rsidRDefault="00C521B3" w:rsidP="00015975">
            <w:pPr>
              <w:pStyle w:val="TAL"/>
              <w:rPr>
                <w:sz w:val="16"/>
                <w:szCs w:val="16"/>
              </w:rPr>
            </w:pPr>
            <w:r w:rsidRPr="001B1679">
              <w:rPr>
                <w:sz w:val="16"/>
                <w:szCs w:val="16"/>
              </w:rPr>
              <w:t>National Spectrum Consortium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CBC0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748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142A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1F16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74959" w14:textId="77777777" w:rsidR="00C521B3" w:rsidRPr="001B1679" w:rsidRDefault="00C521B3" w:rsidP="00015975">
            <w:pPr>
              <w:pStyle w:val="TAL"/>
              <w:rPr>
                <w:sz w:val="16"/>
                <w:szCs w:val="16"/>
              </w:rPr>
            </w:pPr>
          </w:p>
        </w:tc>
      </w:tr>
      <w:tr w:rsidR="00C521B3" w14:paraId="1AFEA7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AD8C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A3257" w14:textId="77777777" w:rsidR="00C521B3" w:rsidRPr="001B1679" w:rsidRDefault="00C521B3" w:rsidP="00015975">
            <w:pPr>
              <w:pStyle w:val="TAL"/>
              <w:rPr>
                <w:sz w:val="16"/>
                <w:szCs w:val="16"/>
              </w:rPr>
            </w:pPr>
            <w:r w:rsidRPr="001B1679">
              <w:rPr>
                <w:sz w:val="16"/>
                <w:szCs w:val="16"/>
              </w:rPr>
              <w:t>SP-231385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9FF5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63867"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DE81E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BA8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3FD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4CFD21" w14:textId="77777777" w:rsidR="00C521B3" w:rsidRPr="001B1679" w:rsidRDefault="00C521B3" w:rsidP="00015975">
            <w:pPr>
              <w:pStyle w:val="TAL"/>
              <w:rPr>
                <w:sz w:val="16"/>
                <w:szCs w:val="16"/>
              </w:rPr>
            </w:pPr>
            <w:r w:rsidRPr="001B1679">
              <w:rPr>
                <w:sz w:val="16"/>
                <w:szCs w:val="16"/>
              </w:rPr>
              <w:t>Revision of SP-231060 from TSG SA#101. Revised to SP-231691.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7DB5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67837" w14:textId="77777777" w:rsidR="00C521B3" w:rsidRPr="001B1679" w:rsidRDefault="00C521B3" w:rsidP="00015975">
            <w:pPr>
              <w:pStyle w:val="TAL"/>
              <w:rPr>
                <w:sz w:val="16"/>
                <w:szCs w:val="16"/>
              </w:rPr>
            </w:pPr>
            <w:r w:rsidRPr="001B1679">
              <w:rPr>
                <w:sz w:val="16"/>
                <w:szCs w:val="16"/>
              </w:rPr>
              <w:t>SP-231691</w:t>
            </w:r>
          </w:p>
        </w:tc>
      </w:tr>
      <w:tr w:rsidR="00C521B3" w14:paraId="39F7D9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E6BF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0A770" w14:textId="77777777" w:rsidR="00C521B3" w:rsidRPr="001B1679" w:rsidRDefault="00C521B3" w:rsidP="00015975">
            <w:pPr>
              <w:pStyle w:val="TAL"/>
              <w:rPr>
                <w:sz w:val="16"/>
                <w:szCs w:val="16"/>
              </w:rPr>
            </w:pPr>
            <w:r w:rsidRPr="001B1679">
              <w:rPr>
                <w:sz w:val="16"/>
                <w:szCs w:val="16"/>
              </w:rPr>
              <w:t>SP-231386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4632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DC057" w14:textId="77777777" w:rsidR="00C521B3" w:rsidRPr="001B1679" w:rsidRDefault="00C521B3" w:rsidP="00015975">
            <w:pPr>
              <w:pStyle w:val="TAL"/>
              <w:rPr>
                <w:sz w:val="16"/>
                <w:szCs w:val="16"/>
              </w:rPr>
            </w:pPr>
            <w:r w:rsidRPr="001B1679">
              <w:rPr>
                <w:sz w:val="16"/>
                <w:szCs w:val="16"/>
              </w:rPr>
              <w:t>New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8A145" w14:textId="77777777" w:rsidR="00C521B3" w:rsidRPr="001B1679" w:rsidRDefault="00C521B3" w:rsidP="00015975">
            <w:pPr>
              <w:pStyle w:val="TAL"/>
              <w:rPr>
                <w:sz w:val="16"/>
                <w:szCs w:val="16"/>
              </w:rPr>
            </w:pPr>
            <w:r w:rsidRPr="001B1679">
              <w:rPr>
                <w:sz w:val="16"/>
                <w:szCs w:val="16"/>
              </w:rPr>
              <w:t>Nokia, Nokia Shanghai Bell, 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FC1D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C0C8E"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A66F2" w14:textId="77777777" w:rsidR="00C521B3" w:rsidRPr="001B1679" w:rsidRDefault="00C521B3" w:rsidP="00015975">
            <w:pPr>
              <w:pStyle w:val="TAL"/>
              <w:rPr>
                <w:sz w:val="16"/>
                <w:szCs w:val="16"/>
              </w:rPr>
            </w:pPr>
            <w:r w:rsidRPr="001B1679">
              <w:rPr>
                <w:sz w:val="16"/>
                <w:szCs w:val="16"/>
              </w:rPr>
              <w:t>Revised to SP-231664.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C371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6941" w14:textId="77777777" w:rsidR="00C521B3" w:rsidRPr="001B1679" w:rsidRDefault="00C521B3" w:rsidP="00015975">
            <w:pPr>
              <w:pStyle w:val="TAL"/>
              <w:rPr>
                <w:sz w:val="16"/>
                <w:szCs w:val="16"/>
              </w:rPr>
            </w:pPr>
            <w:r w:rsidRPr="001B1679">
              <w:rPr>
                <w:sz w:val="16"/>
                <w:szCs w:val="16"/>
              </w:rPr>
              <w:t>SP-231664</w:t>
            </w:r>
          </w:p>
        </w:tc>
      </w:tr>
      <w:tr w:rsidR="00C521B3" w14:paraId="5894BD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F441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930F26" w14:textId="77777777" w:rsidR="00C521B3" w:rsidRPr="001B1679" w:rsidRDefault="00C521B3" w:rsidP="00015975">
            <w:pPr>
              <w:pStyle w:val="TAL"/>
              <w:rPr>
                <w:sz w:val="16"/>
                <w:szCs w:val="16"/>
              </w:rPr>
            </w:pPr>
            <w:r w:rsidRPr="001B1679">
              <w:rPr>
                <w:sz w:val="16"/>
                <w:szCs w:val="16"/>
              </w:rPr>
              <w:t>SP-231387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9100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8B3AF" w14:textId="77777777" w:rsidR="00C521B3" w:rsidRPr="001B1679" w:rsidRDefault="00C521B3" w:rsidP="00015975">
            <w:pPr>
              <w:pStyle w:val="TAL"/>
              <w:rPr>
                <w:sz w:val="16"/>
                <w:szCs w:val="16"/>
              </w:rPr>
            </w:pPr>
            <w:r w:rsidRPr="001B1679">
              <w:rPr>
                <w:sz w:val="16"/>
                <w:szCs w:val="16"/>
              </w:rPr>
              <w:t>AT&amp;T views on the 6G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223ED"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935E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5D4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40D2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9474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FDB15" w14:textId="77777777" w:rsidR="00C521B3" w:rsidRPr="001B1679" w:rsidRDefault="00C521B3" w:rsidP="00015975">
            <w:pPr>
              <w:pStyle w:val="TAL"/>
              <w:rPr>
                <w:sz w:val="16"/>
                <w:szCs w:val="16"/>
              </w:rPr>
            </w:pPr>
          </w:p>
        </w:tc>
      </w:tr>
      <w:tr w:rsidR="00C521B3" w14:paraId="1674DF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A71E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12E52" w14:textId="77777777" w:rsidR="00C521B3" w:rsidRPr="001B1679" w:rsidRDefault="00C521B3" w:rsidP="00015975">
            <w:pPr>
              <w:pStyle w:val="TAL"/>
              <w:rPr>
                <w:sz w:val="16"/>
                <w:szCs w:val="16"/>
              </w:rPr>
            </w:pPr>
            <w:r w:rsidRPr="001B1679">
              <w:rPr>
                <w:sz w:val="16"/>
                <w:szCs w:val="16"/>
              </w:rPr>
              <w:t>SP-231388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CAD37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011C4" w14:textId="77777777" w:rsidR="00C521B3" w:rsidRPr="001B1679" w:rsidRDefault="00C521B3" w:rsidP="00015975">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65E40"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A93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AC5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63CB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48C4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752EB" w14:textId="77777777" w:rsidR="00C521B3" w:rsidRPr="001B1679" w:rsidRDefault="00C521B3" w:rsidP="00015975">
            <w:pPr>
              <w:pStyle w:val="TAL"/>
              <w:rPr>
                <w:sz w:val="16"/>
                <w:szCs w:val="16"/>
              </w:rPr>
            </w:pPr>
          </w:p>
        </w:tc>
      </w:tr>
      <w:tr w:rsidR="00C521B3" w14:paraId="206EF0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B71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CB225" w14:textId="77777777" w:rsidR="00C521B3" w:rsidRPr="001B1679" w:rsidRDefault="00C521B3" w:rsidP="00015975">
            <w:pPr>
              <w:pStyle w:val="TAL"/>
              <w:rPr>
                <w:sz w:val="16"/>
                <w:szCs w:val="16"/>
              </w:rPr>
            </w:pPr>
            <w:r w:rsidRPr="001B1679">
              <w:rPr>
                <w:sz w:val="16"/>
                <w:szCs w:val="16"/>
              </w:rPr>
              <w:t>SP-231389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B3F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D1C72"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9930D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39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2F0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93029" w14:textId="77777777" w:rsidR="00C521B3" w:rsidRPr="001B1679" w:rsidRDefault="00C521B3" w:rsidP="00015975">
            <w:pPr>
              <w:pStyle w:val="TAL"/>
              <w:rPr>
                <w:sz w:val="16"/>
                <w:szCs w:val="16"/>
              </w:rPr>
            </w:pPr>
            <w:r w:rsidRPr="001B1679">
              <w:rPr>
                <w:sz w:val="16"/>
                <w:szCs w:val="16"/>
              </w:rPr>
              <w:t>Revision of S2-2313752. Revised to SP-231681.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2950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089B" w14:textId="77777777" w:rsidR="00C521B3" w:rsidRPr="001B1679" w:rsidRDefault="00C521B3" w:rsidP="00015975">
            <w:pPr>
              <w:pStyle w:val="TAL"/>
              <w:rPr>
                <w:sz w:val="16"/>
                <w:szCs w:val="16"/>
              </w:rPr>
            </w:pPr>
            <w:r w:rsidRPr="001B1679">
              <w:rPr>
                <w:sz w:val="16"/>
                <w:szCs w:val="16"/>
              </w:rPr>
              <w:t>SP-231681</w:t>
            </w:r>
          </w:p>
        </w:tc>
      </w:tr>
      <w:tr w:rsidR="00C521B3" w14:paraId="30FFCF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FC2B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EF300" w14:textId="77777777" w:rsidR="00C521B3" w:rsidRPr="001B1679" w:rsidRDefault="00C521B3" w:rsidP="00015975">
            <w:pPr>
              <w:pStyle w:val="TAL"/>
              <w:rPr>
                <w:sz w:val="16"/>
                <w:szCs w:val="16"/>
              </w:rPr>
            </w:pPr>
            <w:r w:rsidRPr="001B1679">
              <w:rPr>
                <w:sz w:val="16"/>
                <w:szCs w:val="16"/>
              </w:rPr>
              <w:t>SP-231390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D2A2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19D2"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93AFF"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91A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741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C7FD1" w14:textId="77777777" w:rsidR="00C521B3" w:rsidRPr="001B1679" w:rsidRDefault="00C521B3" w:rsidP="00015975">
            <w:pPr>
              <w:pStyle w:val="TAL"/>
              <w:rPr>
                <w:sz w:val="16"/>
                <w:szCs w:val="16"/>
              </w:rPr>
            </w:pPr>
            <w:r w:rsidRPr="001B1679">
              <w:rPr>
                <w:sz w:val="16"/>
                <w:szCs w:val="16"/>
              </w:rPr>
              <w:t>Revised to SP-231680.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A0434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2BAAA" w14:textId="77777777" w:rsidR="00C521B3" w:rsidRPr="001B1679" w:rsidRDefault="00C521B3" w:rsidP="00015975">
            <w:pPr>
              <w:pStyle w:val="TAL"/>
              <w:rPr>
                <w:sz w:val="16"/>
                <w:szCs w:val="16"/>
              </w:rPr>
            </w:pPr>
            <w:r w:rsidRPr="001B1679">
              <w:rPr>
                <w:sz w:val="16"/>
                <w:szCs w:val="16"/>
              </w:rPr>
              <w:t>SP-231680</w:t>
            </w:r>
          </w:p>
        </w:tc>
      </w:tr>
      <w:tr w:rsidR="00C521B3" w14:paraId="764705C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7F66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C141"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B6D3C6"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721D4"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9A61F" w14:textId="77777777" w:rsidR="00C521B3" w:rsidRPr="001B1679" w:rsidRDefault="00C521B3" w:rsidP="00015975">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6C08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45D8"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84AA7"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D4EB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49E0EF" w14:textId="77777777" w:rsidR="00C521B3" w:rsidRPr="001B1679" w:rsidRDefault="00C521B3" w:rsidP="00015975">
            <w:pPr>
              <w:pStyle w:val="TAL"/>
              <w:rPr>
                <w:sz w:val="16"/>
                <w:szCs w:val="16"/>
              </w:rPr>
            </w:pPr>
          </w:p>
        </w:tc>
      </w:tr>
      <w:tr w:rsidR="00C521B3" w14:paraId="22AD42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615D7"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08B88" w14:textId="77777777" w:rsidR="00C521B3" w:rsidRPr="001B1679" w:rsidRDefault="00C521B3" w:rsidP="00015975">
            <w:pPr>
              <w:pStyle w:val="TAL"/>
              <w:rPr>
                <w:sz w:val="16"/>
                <w:szCs w:val="16"/>
              </w:rPr>
            </w:pPr>
            <w:r w:rsidRPr="001B1679">
              <w:rPr>
                <w:sz w:val="16"/>
                <w:szCs w:val="16"/>
              </w:rPr>
              <w:t>SP-231392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5C39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E2465" w14:textId="77777777" w:rsidR="00C521B3" w:rsidRPr="001B1679" w:rsidRDefault="00C521B3" w:rsidP="00015975">
            <w:pPr>
              <w:pStyle w:val="TAL"/>
              <w:rPr>
                <w:sz w:val="16"/>
                <w:szCs w:val="16"/>
              </w:rPr>
            </w:pPr>
            <w:r w:rsidRPr="001B1679">
              <w:rPr>
                <w:sz w:val="16"/>
                <w:szCs w:val="16"/>
              </w:rPr>
              <w:t>SA WG1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6FFAD"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40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9DE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050A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23BB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954F6" w14:textId="77777777" w:rsidR="00C521B3" w:rsidRPr="001B1679" w:rsidRDefault="00C521B3" w:rsidP="00015975">
            <w:pPr>
              <w:pStyle w:val="TAL"/>
              <w:rPr>
                <w:sz w:val="16"/>
                <w:szCs w:val="16"/>
              </w:rPr>
            </w:pPr>
          </w:p>
        </w:tc>
      </w:tr>
      <w:tr w:rsidR="00C521B3" w14:paraId="1D5DA1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784DD"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0F172" w14:textId="77777777" w:rsidR="00C521B3" w:rsidRPr="001B1679" w:rsidRDefault="00C521B3" w:rsidP="00015975">
            <w:pPr>
              <w:pStyle w:val="TAL"/>
              <w:rPr>
                <w:sz w:val="16"/>
                <w:szCs w:val="16"/>
              </w:rPr>
            </w:pPr>
            <w:r w:rsidRPr="001B1679">
              <w:rPr>
                <w:sz w:val="16"/>
                <w:szCs w:val="16"/>
              </w:rPr>
              <w:t>SP-231393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B70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EAFFA" w14:textId="77777777" w:rsidR="00C521B3" w:rsidRPr="001B1679" w:rsidRDefault="00C521B3" w:rsidP="00015975">
            <w:pPr>
              <w:pStyle w:val="TAL"/>
              <w:rPr>
                <w:sz w:val="16"/>
                <w:szCs w:val="16"/>
              </w:rPr>
            </w:pPr>
            <w:r w:rsidRPr="001B1679">
              <w:rPr>
                <w:sz w:val="16"/>
                <w:szCs w:val="16"/>
              </w:rPr>
              <w:t>Stage 1 CRs on EASNS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21EA8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0102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91F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6A888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5909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9DFDB" w14:textId="77777777" w:rsidR="00C521B3" w:rsidRPr="001B1679" w:rsidRDefault="00C521B3" w:rsidP="00015975">
            <w:pPr>
              <w:pStyle w:val="TAL"/>
              <w:rPr>
                <w:sz w:val="16"/>
                <w:szCs w:val="16"/>
              </w:rPr>
            </w:pPr>
          </w:p>
        </w:tc>
      </w:tr>
      <w:tr w:rsidR="00C521B3" w14:paraId="5DF193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B2632"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51F1D" w14:textId="77777777" w:rsidR="00C521B3" w:rsidRPr="001B1679" w:rsidRDefault="00C521B3" w:rsidP="00015975">
            <w:pPr>
              <w:pStyle w:val="TAL"/>
              <w:rPr>
                <w:sz w:val="16"/>
                <w:szCs w:val="16"/>
              </w:rPr>
            </w:pPr>
            <w:r w:rsidRPr="001B1679">
              <w:rPr>
                <w:sz w:val="16"/>
                <w:szCs w:val="16"/>
              </w:rPr>
              <w:t>SP-231394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751E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F12B9" w14:textId="77777777" w:rsidR="00C521B3" w:rsidRPr="001B1679" w:rsidRDefault="00C521B3" w:rsidP="00015975">
            <w:pPr>
              <w:pStyle w:val="TAL"/>
              <w:rPr>
                <w:sz w:val="16"/>
                <w:szCs w:val="16"/>
              </w:rPr>
            </w:pPr>
            <w:r w:rsidRPr="001B1679">
              <w:rPr>
                <w:sz w:val="16"/>
                <w:szCs w:val="16"/>
              </w:rPr>
              <w:t>Stage 1 CRs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2DEF0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836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D3E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0D0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4D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AF04D" w14:textId="77777777" w:rsidR="00C521B3" w:rsidRPr="001B1679" w:rsidRDefault="00C521B3" w:rsidP="00015975">
            <w:pPr>
              <w:pStyle w:val="TAL"/>
              <w:rPr>
                <w:sz w:val="16"/>
                <w:szCs w:val="16"/>
              </w:rPr>
            </w:pPr>
          </w:p>
        </w:tc>
      </w:tr>
      <w:tr w:rsidR="00C521B3" w14:paraId="165F1B7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B4E4C1"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883A0" w14:textId="77777777" w:rsidR="00C521B3" w:rsidRPr="001B1679" w:rsidRDefault="00C521B3" w:rsidP="00015975">
            <w:pPr>
              <w:pStyle w:val="TAL"/>
              <w:rPr>
                <w:sz w:val="16"/>
                <w:szCs w:val="16"/>
              </w:rPr>
            </w:pPr>
            <w:r w:rsidRPr="001B1679">
              <w:rPr>
                <w:sz w:val="16"/>
                <w:szCs w:val="16"/>
              </w:rPr>
              <w:t>SP-231395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E5D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34E09" w14:textId="77777777" w:rsidR="00C521B3" w:rsidRPr="001B1679" w:rsidRDefault="00C521B3" w:rsidP="00015975">
            <w:pPr>
              <w:pStyle w:val="TAL"/>
              <w:rPr>
                <w:sz w:val="16"/>
                <w:szCs w:val="16"/>
              </w:rPr>
            </w:pPr>
            <w:r w:rsidRPr="001B1679">
              <w:rPr>
                <w:sz w:val="16"/>
                <w:szCs w:val="16"/>
              </w:rPr>
              <w:t>Stage 1 CRs on Railways-related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5810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4356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633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8F34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8A6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03A08" w14:textId="77777777" w:rsidR="00C521B3" w:rsidRPr="001B1679" w:rsidRDefault="00C521B3" w:rsidP="00015975">
            <w:pPr>
              <w:pStyle w:val="TAL"/>
              <w:rPr>
                <w:sz w:val="16"/>
                <w:szCs w:val="16"/>
              </w:rPr>
            </w:pPr>
          </w:p>
        </w:tc>
      </w:tr>
      <w:tr w:rsidR="00C521B3" w14:paraId="5D4F87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CDCB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D80A6" w14:textId="77777777" w:rsidR="00C521B3" w:rsidRPr="001B1679" w:rsidRDefault="00C521B3" w:rsidP="00015975">
            <w:pPr>
              <w:pStyle w:val="TAL"/>
              <w:rPr>
                <w:sz w:val="16"/>
                <w:szCs w:val="16"/>
              </w:rPr>
            </w:pPr>
            <w:r w:rsidRPr="001B1679">
              <w:rPr>
                <w:sz w:val="16"/>
                <w:szCs w:val="16"/>
              </w:rPr>
              <w:t>SP-231396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D446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63D66"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E2FF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C2321A"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8EB7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DC370" w14:textId="77777777" w:rsidR="00C521B3" w:rsidRPr="001B1679" w:rsidRDefault="00C521B3" w:rsidP="00015975">
            <w:pPr>
              <w:pStyle w:val="TAL"/>
              <w:rPr>
                <w:sz w:val="16"/>
                <w:szCs w:val="16"/>
              </w:rPr>
            </w:pPr>
            <w:r w:rsidRPr="001B1679">
              <w:rPr>
                <w:sz w:val="16"/>
                <w:szCs w:val="16"/>
              </w:rPr>
              <w:t>Proposed updated to 26.512 CR0060R2 in SP-231382. This CR was replaced by SP-231761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7F9B0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AE7E8" w14:textId="77777777" w:rsidR="00C521B3" w:rsidRPr="001B1679" w:rsidRDefault="00C521B3" w:rsidP="00015975">
            <w:pPr>
              <w:pStyle w:val="TAL"/>
              <w:rPr>
                <w:sz w:val="16"/>
                <w:szCs w:val="16"/>
              </w:rPr>
            </w:pPr>
          </w:p>
        </w:tc>
      </w:tr>
      <w:tr w:rsidR="00C521B3" w14:paraId="38692C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11DD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3E4DB" w14:textId="77777777" w:rsidR="00C521B3" w:rsidRPr="001B1679" w:rsidRDefault="00C521B3" w:rsidP="00015975">
            <w:pPr>
              <w:pStyle w:val="TAL"/>
              <w:rPr>
                <w:sz w:val="16"/>
                <w:szCs w:val="16"/>
              </w:rPr>
            </w:pPr>
            <w:r w:rsidRPr="001B1679">
              <w:rPr>
                <w:sz w:val="16"/>
                <w:szCs w:val="16"/>
              </w:rPr>
              <w:t>SP-231397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F6E2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621B7A"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FS_Sensing</w:t>
            </w:r>
            <w:proofErr w:type="spellEnd"/>
            <w:r w:rsidRPr="001B1679">
              <w:rPr>
                <w:sz w:val="16"/>
                <w:szCs w:val="16"/>
              </w:rPr>
              <w:t xml:space="preserve"> &amp;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C4BF1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E459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BDC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D71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F89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5EDD" w14:textId="77777777" w:rsidR="00C521B3" w:rsidRPr="001B1679" w:rsidRDefault="00C521B3" w:rsidP="00015975">
            <w:pPr>
              <w:pStyle w:val="TAL"/>
              <w:rPr>
                <w:sz w:val="16"/>
                <w:szCs w:val="16"/>
              </w:rPr>
            </w:pPr>
          </w:p>
        </w:tc>
      </w:tr>
      <w:tr w:rsidR="00C521B3" w14:paraId="551D29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8EA06" w14:textId="77777777" w:rsidR="00C521B3" w:rsidRPr="001B1679" w:rsidRDefault="00C521B3" w:rsidP="00015975">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66C671" w14:textId="77777777" w:rsidR="00C521B3" w:rsidRPr="001B1679" w:rsidRDefault="00C521B3" w:rsidP="00015975">
            <w:pPr>
              <w:pStyle w:val="TAL"/>
              <w:rPr>
                <w:sz w:val="16"/>
                <w:szCs w:val="16"/>
              </w:rPr>
            </w:pPr>
            <w:r w:rsidRPr="001B1679">
              <w:rPr>
                <w:sz w:val="16"/>
                <w:szCs w:val="16"/>
              </w:rPr>
              <w:t>SP-231398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7A3D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5FB59"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869A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A5A8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F0AB1E" w14:textId="77777777" w:rsidR="00C521B3" w:rsidRPr="001B1679" w:rsidRDefault="00C521B3" w:rsidP="00015975">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E153D8"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5A7D4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4F7A4" w14:textId="77777777" w:rsidR="00C521B3" w:rsidRPr="001B1679" w:rsidRDefault="00C521B3" w:rsidP="00015975">
            <w:pPr>
              <w:pStyle w:val="TAL"/>
              <w:rPr>
                <w:sz w:val="16"/>
                <w:szCs w:val="16"/>
              </w:rPr>
            </w:pPr>
          </w:p>
        </w:tc>
      </w:tr>
      <w:tr w:rsidR="00C521B3" w14:paraId="013898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12140"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56ACB" w14:textId="77777777" w:rsidR="00C521B3" w:rsidRPr="001B1679" w:rsidRDefault="00C521B3" w:rsidP="00015975">
            <w:pPr>
              <w:pStyle w:val="TAL"/>
              <w:rPr>
                <w:sz w:val="16"/>
                <w:szCs w:val="16"/>
              </w:rPr>
            </w:pPr>
            <w:r w:rsidRPr="001B1679">
              <w:rPr>
                <w:sz w:val="16"/>
                <w:szCs w:val="16"/>
              </w:rPr>
              <w:t>SP-231399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EBFB8"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8DC4BE"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19122"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96C3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A446B" w14:textId="77777777" w:rsidR="00C521B3" w:rsidRPr="001B1679" w:rsidRDefault="00C521B3" w:rsidP="00015975">
            <w:pPr>
              <w:pStyle w:val="TAL"/>
              <w:rPr>
                <w:sz w:val="16"/>
                <w:szCs w:val="16"/>
              </w:rPr>
            </w:pPr>
            <w:r w:rsidRPr="001B1679">
              <w:rPr>
                <w:sz w:val="16"/>
                <w:szCs w:val="16"/>
              </w:rPr>
              <w:t>FS_SOBOT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F71B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995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FE9C8" w14:textId="77777777" w:rsidR="00C521B3" w:rsidRPr="001B1679" w:rsidRDefault="00C521B3" w:rsidP="00015975">
            <w:pPr>
              <w:pStyle w:val="TAL"/>
              <w:rPr>
                <w:sz w:val="16"/>
                <w:szCs w:val="16"/>
              </w:rPr>
            </w:pPr>
          </w:p>
        </w:tc>
      </w:tr>
      <w:tr w:rsidR="00C521B3" w14:paraId="0011F5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1FB26"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CC776" w14:textId="77777777" w:rsidR="00C521B3" w:rsidRPr="001B1679" w:rsidRDefault="00C521B3" w:rsidP="00015975">
            <w:pPr>
              <w:pStyle w:val="TAL"/>
              <w:rPr>
                <w:sz w:val="16"/>
                <w:szCs w:val="16"/>
              </w:rPr>
            </w:pPr>
            <w:r w:rsidRPr="001B1679">
              <w:rPr>
                <w:sz w:val="16"/>
                <w:szCs w:val="16"/>
              </w:rPr>
              <w:t>SP-231400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1CB30B" w14:textId="77777777" w:rsidR="00C521B3" w:rsidRPr="001B1679" w:rsidRDefault="00C521B3" w:rsidP="00015975">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D50D1" w14:textId="77777777" w:rsidR="00C521B3" w:rsidRPr="001B1679" w:rsidRDefault="00C521B3" w:rsidP="00015975">
            <w:pPr>
              <w:pStyle w:val="TAL"/>
              <w:rPr>
                <w:sz w:val="16"/>
                <w:szCs w:val="16"/>
              </w:rPr>
            </w:pPr>
            <w:r w:rsidRPr="001B1679">
              <w:rPr>
                <w:sz w:val="16"/>
                <w:szCs w:val="16"/>
              </w:rPr>
              <w:t>Rel-19 Study Item Exception for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E20EA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92DB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3C2B95" w14:textId="77777777" w:rsidR="00C521B3" w:rsidRPr="001B1679" w:rsidRDefault="00C521B3" w:rsidP="00015975">
            <w:pPr>
              <w:pStyle w:val="TAL"/>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60EC5C" w14:textId="77777777" w:rsidR="00C521B3" w:rsidRPr="001B1679" w:rsidRDefault="00C521B3" w:rsidP="00015975">
            <w:pPr>
              <w:pStyle w:val="TAL"/>
              <w:rPr>
                <w:sz w:val="16"/>
                <w:szCs w:val="16"/>
              </w:rPr>
            </w:pPr>
            <w:r w:rsidRPr="001B1679">
              <w:rPr>
                <w:sz w:val="16"/>
                <w:szCs w:val="16"/>
              </w:rPr>
              <w:t>Noted. TSG SA encourages SA WG1 to conclude the work on ISN (i.e. study and normative work) by the March 2024 plenary. SA WG1 could submit to TSG SA#103 the agreed normative mini-WID(s) together with the companion CRs and an Exception sheet.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881B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5A39A" w14:textId="77777777" w:rsidR="00C521B3" w:rsidRPr="001B1679" w:rsidRDefault="00C521B3" w:rsidP="00015975">
            <w:pPr>
              <w:pStyle w:val="TAL"/>
              <w:rPr>
                <w:sz w:val="16"/>
                <w:szCs w:val="16"/>
              </w:rPr>
            </w:pPr>
          </w:p>
        </w:tc>
      </w:tr>
      <w:tr w:rsidR="00C521B3" w14:paraId="210347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2F712"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D5757" w14:textId="77777777" w:rsidR="00C521B3" w:rsidRPr="001B1679" w:rsidRDefault="00C521B3" w:rsidP="00015975">
            <w:pPr>
              <w:pStyle w:val="TAL"/>
              <w:rPr>
                <w:sz w:val="16"/>
                <w:szCs w:val="16"/>
              </w:rPr>
            </w:pPr>
            <w:r w:rsidRPr="001B1679">
              <w:rPr>
                <w:sz w:val="16"/>
                <w:szCs w:val="16"/>
              </w:rPr>
              <w:t>SP-231401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0C780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647835" w14:textId="77777777" w:rsidR="00C521B3" w:rsidRPr="001B1679" w:rsidRDefault="00C521B3" w:rsidP="00015975">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46BC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7D26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F0E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EA429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9741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B7A35E" w14:textId="77777777" w:rsidR="00C521B3" w:rsidRPr="001B1679" w:rsidRDefault="00C521B3" w:rsidP="00015975">
            <w:pPr>
              <w:pStyle w:val="TAL"/>
              <w:rPr>
                <w:sz w:val="16"/>
                <w:szCs w:val="16"/>
              </w:rPr>
            </w:pPr>
          </w:p>
        </w:tc>
      </w:tr>
      <w:tr w:rsidR="00C521B3" w14:paraId="454BA1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B1188"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C56F1" w14:textId="77777777" w:rsidR="00C521B3" w:rsidRPr="001B1679" w:rsidRDefault="00C521B3" w:rsidP="00015975">
            <w:pPr>
              <w:pStyle w:val="TAL"/>
              <w:rPr>
                <w:sz w:val="16"/>
                <w:szCs w:val="16"/>
              </w:rPr>
            </w:pPr>
            <w:r w:rsidRPr="001B1679">
              <w:rPr>
                <w:sz w:val="16"/>
                <w:szCs w:val="16"/>
              </w:rPr>
              <w:t>SP-231402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E0086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05C99"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AmbientIoT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DD1E2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A2C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F2F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6A32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CD11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DDA690" w14:textId="77777777" w:rsidR="00C521B3" w:rsidRPr="001B1679" w:rsidRDefault="00C521B3" w:rsidP="00015975">
            <w:pPr>
              <w:pStyle w:val="TAL"/>
              <w:rPr>
                <w:sz w:val="16"/>
                <w:szCs w:val="16"/>
              </w:rPr>
            </w:pPr>
          </w:p>
        </w:tc>
      </w:tr>
      <w:tr w:rsidR="00C521B3" w14:paraId="52E713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FE31C"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84CC4"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5B96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633E4"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18C0A"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650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D86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3FED2"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3C1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17520" w14:textId="77777777" w:rsidR="00C521B3" w:rsidRPr="001B1679" w:rsidRDefault="00C521B3" w:rsidP="00015975">
            <w:pPr>
              <w:pStyle w:val="TAL"/>
              <w:rPr>
                <w:sz w:val="16"/>
                <w:szCs w:val="16"/>
              </w:rPr>
            </w:pPr>
          </w:p>
        </w:tc>
      </w:tr>
      <w:tr w:rsidR="00C521B3" w14:paraId="3F4D92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574DA"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07051" w14:textId="77777777" w:rsidR="00C521B3" w:rsidRPr="001B1679" w:rsidRDefault="00C521B3" w:rsidP="00015975">
            <w:pPr>
              <w:pStyle w:val="TAL"/>
              <w:rPr>
                <w:sz w:val="16"/>
                <w:szCs w:val="16"/>
              </w:rPr>
            </w:pPr>
            <w:r w:rsidRPr="001B1679">
              <w:rPr>
                <w:sz w:val="16"/>
                <w:szCs w:val="16"/>
              </w:rPr>
              <w:t>SP-231404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191D8"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4CAB6"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16748"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413B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253629"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BA53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D7B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2620" w14:textId="77777777" w:rsidR="00C521B3" w:rsidRPr="001B1679" w:rsidRDefault="00C521B3" w:rsidP="00015975">
            <w:pPr>
              <w:pStyle w:val="TAL"/>
              <w:rPr>
                <w:sz w:val="16"/>
                <w:szCs w:val="16"/>
              </w:rPr>
            </w:pPr>
          </w:p>
        </w:tc>
      </w:tr>
      <w:tr w:rsidR="00C521B3" w14:paraId="5ECD4F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DF8E2"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1A77B" w14:textId="77777777" w:rsidR="00C521B3" w:rsidRPr="001B1679" w:rsidRDefault="00C521B3" w:rsidP="00015975">
            <w:pPr>
              <w:pStyle w:val="TAL"/>
              <w:rPr>
                <w:sz w:val="16"/>
                <w:szCs w:val="16"/>
              </w:rPr>
            </w:pPr>
            <w:r w:rsidRPr="001B1679">
              <w:rPr>
                <w:sz w:val="16"/>
                <w:szCs w:val="16"/>
              </w:rPr>
              <w:t>SP-231405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2E810"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6123" w14:textId="77777777" w:rsidR="00C521B3" w:rsidRPr="001B1679" w:rsidRDefault="00C521B3" w:rsidP="00015975">
            <w:pPr>
              <w:pStyle w:val="TAL"/>
              <w:rPr>
                <w:sz w:val="16"/>
                <w:szCs w:val="16"/>
              </w:rPr>
            </w:pPr>
            <w:r w:rsidRPr="001B1679">
              <w:rPr>
                <w:sz w:val="16"/>
                <w:szCs w:val="16"/>
              </w:rPr>
              <w:t>TS 22.xxx, Version 1.0.0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465C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2BE3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751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6B33F" w14:textId="77777777" w:rsidR="00C521B3" w:rsidRPr="001B1679" w:rsidRDefault="00C521B3" w:rsidP="00015975">
            <w:pPr>
              <w:pStyle w:val="TAL"/>
              <w:rPr>
                <w:sz w:val="16"/>
                <w:szCs w:val="16"/>
              </w:rPr>
            </w:pPr>
            <w:r w:rsidRPr="001B1679">
              <w:rPr>
                <w:sz w:val="16"/>
                <w:szCs w:val="16"/>
              </w:rPr>
              <w:t>TS number to be allocated. Related WID for approval in SP-231403. Revised to SP-231750.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742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8381C" w14:textId="77777777" w:rsidR="00C521B3" w:rsidRPr="001B1679" w:rsidRDefault="00C521B3" w:rsidP="00015975">
            <w:pPr>
              <w:pStyle w:val="TAL"/>
              <w:rPr>
                <w:sz w:val="16"/>
                <w:szCs w:val="16"/>
              </w:rPr>
            </w:pPr>
            <w:r w:rsidRPr="001B1679">
              <w:rPr>
                <w:sz w:val="16"/>
                <w:szCs w:val="16"/>
              </w:rPr>
              <w:t>SP-231750</w:t>
            </w:r>
          </w:p>
        </w:tc>
      </w:tr>
      <w:tr w:rsidR="00C521B3" w14:paraId="125D55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03B6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46F89" w14:textId="77777777" w:rsidR="00C521B3" w:rsidRPr="001B1679" w:rsidRDefault="00C521B3" w:rsidP="00015975">
            <w:pPr>
              <w:pStyle w:val="TAL"/>
              <w:rPr>
                <w:sz w:val="16"/>
                <w:szCs w:val="16"/>
              </w:rPr>
            </w:pPr>
            <w:r w:rsidRPr="001B1679">
              <w:rPr>
                <w:sz w:val="16"/>
                <w:szCs w:val="16"/>
              </w:rPr>
              <w:t>SP-231406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791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EB343"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FS_Metaverse</w:t>
            </w:r>
            <w:proofErr w:type="spellEnd"/>
            <w:r w:rsidRPr="001B1679">
              <w:rPr>
                <w:sz w:val="16"/>
                <w:szCs w:val="16"/>
              </w:rPr>
              <w:t xml:space="preserve"> &amp;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FB4D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A132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BD5E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D618C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1DF2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5B29BF" w14:textId="77777777" w:rsidR="00C521B3" w:rsidRPr="001B1679" w:rsidRDefault="00C521B3" w:rsidP="00015975">
            <w:pPr>
              <w:pStyle w:val="TAL"/>
              <w:rPr>
                <w:sz w:val="16"/>
                <w:szCs w:val="16"/>
              </w:rPr>
            </w:pPr>
          </w:p>
        </w:tc>
      </w:tr>
      <w:tr w:rsidR="00C521B3" w14:paraId="1B58FD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59719"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2708C" w14:textId="77777777" w:rsidR="00C521B3" w:rsidRPr="001B1679" w:rsidRDefault="00C521B3" w:rsidP="00015975">
            <w:pPr>
              <w:pStyle w:val="TAL"/>
              <w:rPr>
                <w:sz w:val="16"/>
                <w:szCs w:val="16"/>
              </w:rPr>
            </w:pPr>
            <w:r w:rsidRPr="001B1679">
              <w:rPr>
                <w:sz w:val="16"/>
                <w:szCs w:val="16"/>
              </w:rPr>
              <w:t>SP-231407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549C3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3018"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13C61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30AC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E0D3B4"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65357"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81E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C6704" w14:textId="77777777" w:rsidR="00C521B3" w:rsidRPr="001B1679" w:rsidRDefault="00C521B3" w:rsidP="00015975">
            <w:pPr>
              <w:pStyle w:val="TAL"/>
              <w:rPr>
                <w:sz w:val="16"/>
                <w:szCs w:val="16"/>
              </w:rPr>
            </w:pPr>
            <w:r w:rsidRPr="001B1679">
              <w:rPr>
                <w:sz w:val="16"/>
                <w:szCs w:val="16"/>
              </w:rPr>
              <w:t>SP-231666</w:t>
            </w:r>
          </w:p>
        </w:tc>
      </w:tr>
      <w:tr w:rsidR="00C521B3" w14:paraId="1B599E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D9F66"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8DD20" w14:textId="77777777" w:rsidR="00C521B3" w:rsidRPr="001B1679" w:rsidRDefault="00C521B3" w:rsidP="00015975">
            <w:pPr>
              <w:pStyle w:val="TAL"/>
              <w:rPr>
                <w:sz w:val="16"/>
                <w:szCs w:val="16"/>
              </w:rPr>
            </w:pPr>
            <w:r w:rsidRPr="001B1679">
              <w:rPr>
                <w:sz w:val="16"/>
                <w:szCs w:val="16"/>
              </w:rPr>
              <w:t>SP-231408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802F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7B98A" w14:textId="77777777" w:rsidR="00C521B3" w:rsidRPr="001B1679" w:rsidRDefault="00C521B3" w:rsidP="00015975">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5D93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1D5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32B2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C70C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F58F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59B74" w14:textId="77777777" w:rsidR="00C521B3" w:rsidRPr="001B1679" w:rsidRDefault="00C521B3" w:rsidP="00015975">
            <w:pPr>
              <w:pStyle w:val="TAL"/>
              <w:rPr>
                <w:sz w:val="16"/>
                <w:szCs w:val="16"/>
              </w:rPr>
            </w:pPr>
          </w:p>
        </w:tc>
      </w:tr>
      <w:tr w:rsidR="00C521B3" w14:paraId="385037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56FB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CDEF5" w14:textId="77777777" w:rsidR="00C521B3" w:rsidRPr="001B1679" w:rsidRDefault="00C521B3" w:rsidP="00015975">
            <w:pPr>
              <w:pStyle w:val="TAL"/>
              <w:rPr>
                <w:sz w:val="16"/>
                <w:szCs w:val="16"/>
              </w:rPr>
            </w:pPr>
            <w:r w:rsidRPr="001B1679">
              <w:rPr>
                <w:sz w:val="16"/>
                <w:szCs w:val="16"/>
              </w:rPr>
              <w:t>SP-231409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23E6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2115" w14:textId="77777777" w:rsidR="00C521B3" w:rsidRPr="001B1679" w:rsidRDefault="00C521B3" w:rsidP="00015975">
            <w:pPr>
              <w:pStyle w:val="TAL"/>
              <w:rPr>
                <w:sz w:val="16"/>
                <w:szCs w:val="16"/>
              </w:rPr>
            </w:pPr>
            <w:r w:rsidRPr="001B1679">
              <w:rPr>
                <w:sz w:val="16"/>
                <w:szCs w:val="16"/>
              </w:rPr>
              <w:t>Stage 1 CRs on FS_5GSAT_Ph3 and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EDB81"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7922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F6A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D4C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C78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61D55" w14:textId="77777777" w:rsidR="00C521B3" w:rsidRPr="001B1679" w:rsidRDefault="00C521B3" w:rsidP="00015975">
            <w:pPr>
              <w:pStyle w:val="TAL"/>
              <w:rPr>
                <w:sz w:val="16"/>
                <w:szCs w:val="16"/>
              </w:rPr>
            </w:pPr>
          </w:p>
        </w:tc>
      </w:tr>
      <w:tr w:rsidR="00C521B3" w14:paraId="005907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43EFB"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10DE2" w14:textId="77777777" w:rsidR="00C521B3" w:rsidRPr="001B1679" w:rsidRDefault="00C521B3" w:rsidP="00015975">
            <w:pPr>
              <w:pStyle w:val="TAL"/>
              <w:rPr>
                <w:sz w:val="16"/>
                <w:szCs w:val="16"/>
              </w:rPr>
            </w:pPr>
            <w:r w:rsidRPr="001B1679">
              <w:rPr>
                <w:sz w:val="16"/>
                <w:szCs w:val="16"/>
              </w:rPr>
              <w:t>SP-231410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E63C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5B5FD" w14:textId="77777777" w:rsidR="00C521B3" w:rsidRPr="001B1679" w:rsidRDefault="00C521B3" w:rsidP="00015975">
            <w:pPr>
              <w:pStyle w:val="TAL"/>
              <w:rPr>
                <w:sz w:val="16"/>
                <w:szCs w:val="16"/>
              </w:rPr>
            </w:pPr>
            <w:r w:rsidRPr="001B1679">
              <w:rPr>
                <w:sz w:val="16"/>
                <w:szCs w:val="16"/>
              </w:rPr>
              <w:t>Stage 1 CRs on FS_UAS_Ph3 and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35A5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D949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B69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B80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F0C4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B2EDC9" w14:textId="77777777" w:rsidR="00C521B3" w:rsidRPr="001B1679" w:rsidRDefault="00C521B3" w:rsidP="00015975">
            <w:pPr>
              <w:pStyle w:val="TAL"/>
              <w:rPr>
                <w:sz w:val="16"/>
                <w:szCs w:val="16"/>
              </w:rPr>
            </w:pPr>
          </w:p>
        </w:tc>
      </w:tr>
      <w:tr w:rsidR="00C521B3" w14:paraId="418728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24870"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1E9B4" w14:textId="77777777" w:rsidR="00C521B3" w:rsidRPr="001B1679" w:rsidRDefault="00C521B3" w:rsidP="00015975">
            <w:pPr>
              <w:pStyle w:val="TAL"/>
              <w:rPr>
                <w:sz w:val="16"/>
                <w:szCs w:val="16"/>
              </w:rPr>
            </w:pPr>
            <w:r w:rsidRPr="001B1679">
              <w:rPr>
                <w:sz w:val="16"/>
                <w:szCs w:val="16"/>
              </w:rPr>
              <w:t>SP-231411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F47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2156C"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DualSteer</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6CD17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AD68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938F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79A8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FA18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3ACC0" w14:textId="77777777" w:rsidR="00C521B3" w:rsidRPr="001B1679" w:rsidRDefault="00C521B3" w:rsidP="00015975">
            <w:pPr>
              <w:pStyle w:val="TAL"/>
              <w:rPr>
                <w:sz w:val="16"/>
                <w:szCs w:val="16"/>
              </w:rPr>
            </w:pPr>
          </w:p>
        </w:tc>
      </w:tr>
      <w:tr w:rsidR="00C521B3" w14:paraId="670A8B8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00BAB"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C98F4"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AFF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F8314"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462C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E4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3E0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9C009"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8F2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B1828" w14:textId="77777777" w:rsidR="00C521B3" w:rsidRPr="001B1679" w:rsidRDefault="00C521B3" w:rsidP="00015975">
            <w:pPr>
              <w:pStyle w:val="TAL"/>
              <w:rPr>
                <w:sz w:val="16"/>
                <w:szCs w:val="16"/>
              </w:rPr>
            </w:pPr>
          </w:p>
        </w:tc>
      </w:tr>
      <w:tr w:rsidR="00C521B3" w14:paraId="2D875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7F691"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DACC73" w14:textId="77777777" w:rsidR="00C521B3" w:rsidRPr="001B1679" w:rsidRDefault="00C521B3" w:rsidP="00015975">
            <w:pPr>
              <w:pStyle w:val="TAL"/>
              <w:rPr>
                <w:sz w:val="16"/>
                <w:szCs w:val="16"/>
              </w:rPr>
            </w:pPr>
            <w:r w:rsidRPr="001B1679">
              <w:rPr>
                <w:sz w:val="16"/>
                <w:szCs w:val="16"/>
              </w:rPr>
              <w:t>SP-231413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2455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A4A0F"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47F12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C090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F2A4BD"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6A8AD"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1A94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8A825" w14:textId="77777777" w:rsidR="00C521B3" w:rsidRPr="001B1679" w:rsidRDefault="00C521B3" w:rsidP="00015975">
            <w:pPr>
              <w:pStyle w:val="TAL"/>
              <w:rPr>
                <w:sz w:val="16"/>
                <w:szCs w:val="16"/>
              </w:rPr>
            </w:pPr>
          </w:p>
        </w:tc>
      </w:tr>
      <w:tr w:rsidR="00C521B3" w14:paraId="67FEDD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F6FDC"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30F41" w14:textId="77777777" w:rsidR="00C521B3" w:rsidRPr="001B1679" w:rsidRDefault="00C521B3" w:rsidP="00015975">
            <w:pPr>
              <w:pStyle w:val="TAL"/>
              <w:rPr>
                <w:sz w:val="16"/>
                <w:szCs w:val="16"/>
              </w:rPr>
            </w:pPr>
            <w:r w:rsidRPr="001B1679">
              <w:rPr>
                <w:sz w:val="16"/>
                <w:szCs w:val="16"/>
              </w:rPr>
              <w:t>SP-231414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D23A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CAA6E"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EnergyServ</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3411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4BE0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B3F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C2DF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CCEA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18A2D" w14:textId="77777777" w:rsidR="00C521B3" w:rsidRPr="001B1679" w:rsidRDefault="00C521B3" w:rsidP="00015975">
            <w:pPr>
              <w:pStyle w:val="TAL"/>
              <w:rPr>
                <w:sz w:val="16"/>
                <w:szCs w:val="16"/>
              </w:rPr>
            </w:pPr>
          </w:p>
        </w:tc>
      </w:tr>
      <w:tr w:rsidR="00C521B3" w14:paraId="091F91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65825"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F048D3" w14:textId="77777777" w:rsidR="00C521B3" w:rsidRPr="001B1679" w:rsidRDefault="00C521B3" w:rsidP="00015975">
            <w:pPr>
              <w:pStyle w:val="TAL"/>
              <w:rPr>
                <w:sz w:val="16"/>
                <w:szCs w:val="16"/>
              </w:rPr>
            </w:pPr>
            <w:r w:rsidRPr="001B1679">
              <w:rPr>
                <w:sz w:val="16"/>
                <w:szCs w:val="16"/>
              </w:rPr>
              <w:t>SP-231415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6A82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D0642" w14:textId="77777777" w:rsidR="00C521B3" w:rsidRPr="001B1679" w:rsidRDefault="00C521B3" w:rsidP="00015975">
            <w:pPr>
              <w:pStyle w:val="TAL"/>
              <w:rPr>
                <w:sz w:val="16"/>
                <w:szCs w:val="16"/>
              </w:rPr>
            </w:pPr>
            <w:r w:rsidRPr="001B1679">
              <w:rPr>
                <w:sz w:val="16"/>
                <w:szCs w:val="16"/>
              </w:rPr>
              <w:t>New WID on Timestamp Information Exposure for critical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5C6A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2C2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45D7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379EE" w14:textId="77777777" w:rsidR="00C521B3" w:rsidRPr="001B1679" w:rsidRDefault="00C521B3" w:rsidP="00015975">
            <w:pPr>
              <w:pStyle w:val="TAL"/>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4957F6" w14:textId="77777777" w:rsidR="00C521B3" w:rsidRPr="001B1679" w:rsidRDefault="00C521B3" w:rsidP="00015975">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02A33" w14:textId="77777777" w:rsidR="00C521B3" w:rsidRPr="001B1679" w:rsidRDefault="00C521B3" w:rsidP="00015975">
            <w:pPr>
              <w:pStyle w:val="TAL"/>
              <w:rPr>
                <w:sz w:val="16"/>
                <w:szCs w:val="16"/>
              </w:rPr>
            </w:pPr>
          </w:p>
        </w:tc>
      </w:tr>
      <w:tr w:rsidR="00C521B3" w14:paraId="59F05B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057E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7F25C" w14:textId="77777777" w:rsidR="00C521B3" w:rsidRPr="001B1679" w:rsidRDefault="00C521B3" w:rsidP="00015975">
            <w:pPr>
              <w:pStyle w:val="TAL"/>
              <w:rPr>
                <w:sz w:val="16"/>
                <w:szCs w:val="16"/>
              </w:rPr>
            </w:pPr>
            <w:r w:rsidRPr="001B1679">
              <w:rPr>
                <w:sz w:val="16"/>
                <w:szCs w:val="16"/>
              </w:rPr>
              <w:t>SP-231417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97F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D6C08"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64C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291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00D7B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06AAF" w14:textId="77777777" w:rsidR="00C521B3" w:rsidRPr="001B1679" w:rsidRDefault="00C521B3" w:rsidP="00015975">
            <w:pPr>
              <w:pStyle w:val="TAL"/>
              <w:rPr>
                <w:sz w:val="16"/>
                <w:szCs w:val="16"/>
              </w:rPr>
            </w:pPr>
            <w:r w:rsidRPr="001B1679">
              <w:rPr>
                <w:sz w:val="16"/>
                <w:szCs w:val="16"/>
              </w:rPr>
              <w:t>Revised to SP-231722.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9A84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EA3497" w14:textId="77777777" w:rsidR="00C521B3" w:rsidRPr="001B1679" w:rsidRDefault="00C521B3" w:rsidP="00015975">
            <w:pPr>
              <w:pStyle w:val="TAL"/>
              <w:rPr>
                <w:sz w:val="16"/>
                <w:szCs w:val="16"/>
              </w:rPr>
            </w:pPr>
            <w:r w:rsidRPr="001B1679">
              <w:rPr>
                <w:sz w:val="16"/>
                <w:szCs w:val="16"/>
              </w:rPr>
              <w:t>SP-231722</w:t>
            </w:r>
          </w:p>
        </w:tc>
      </w:tr>
      <w:tr w:rsidR="00C521B3" w14:paraId="2971BE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4E9C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8F139" w14:textId="77777777" w:rsidR="00C521B3" w:rsidRPr="001B1679" w:rsidRDefault="00C521B3" w:rsidP="00015975">
            <w:pPr>
              <w:pStyle w:val="TAL"/>
              <w:rPr>
                <w:sz w:val="16"/>
                <w:szCs w:val="16"/>
              </w:rPr>
            </w:pPr>
            <w:r w:rsidRPr="001B1679">
              <w:rPr>
                <w:sz w:val="16"/>
                <w:szCs w:val="16"/>
              </w:rPr>
              <w:t>SP-231418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0AFCA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AC678" w14:textId="77777777" w:rsidR="00C521B3" w:rsidRPr="001B1679" w:rsidRDefault="00C521B3" w:rsidP="00015975">
            <w:pPr>
              <w:pStyle w:val="TAL"/>
              <w:rPr>
                <w:sz w:val="16"/>
                <w:szCs w:val="16"/>
              </w:rPr>
            </w:pPr>
            <w:r w:rsidRPr="001B1679">
              <w:rPr>
                <w:sz w:val="16"/>
                <w:szCs w:val="16"/>
              </w:rPr>
              <w:t>New SID: Study on intent driven management services for mobile networks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CA77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E21B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BA8C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C7E924" w14:textId="77777777" w:rsidR="00C521B3" w:rsidRPr="001B1679" w:rsidRDefault="00C521B3" w:rsidP="00015975">
            <w:pPr>
              <w:pStyle w:val="TAL"/>
              <w:rPr>
                <w:sz w:val="16"/>
                <w:szCs w:val="16"/>
              </w:rPr>
            </w:pPr>
            <w:r w:rsidRPr="001B1679">
              <w:rPr>
                <w:sz w:val="16"/>
                <w:szCs w:val="16"/>
              </w:rPr>
              <w:t>Revised to SP-231737.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7B8C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7CA89" w14:textId="77777777" w:rsidR="00C521B3" w:rsidRPr="001B1679" w:rsidRDefault="00C521B3" w:rsidP="00015975">
            <w:pPr>
              <w:pStyle w:val="TAL"/>
              <w:rPr>
                <w:sz w:val="16"/>
                <w:szCs w:val="16"/>
              </w:rPr>
            </w:pPr>
            <w:r w:rsidRPr="001B1679">
              <w:rPr>
                <w:sz w:val="16"/>
                <w:szCs w:val="16"/>
              </w:rPr>
              <w:t>SP-231737</w:t>
            </w:r>
          </w:p>
        </w:tc>
      </w:tr>
      <w:tr w:rsidR="00C521B3" w14:paraId="51D453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6922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12DCC" w14:textId="77777777" w:rsidR="00C521B3" w:rsidRPr="001B1679" w:rsidRDefault="00C521B3" w:rsidP="00015975">
            <w:pPr>
              <w:pStyle w:val="TAL"/>
              <w:rPr>
                <w:sz w:val="16"/>
                <w:szCs w:val="16"/>
              </w:rPr>
            </w:pPr>
            <w:r w:rsidRPr="001B1679">
              <w:rPr>
                <w:sz w:val="16"/>
                <w:szCs w:val="16"/>
              </w:rPr>
              <w:t>SP-231419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69F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AF8FF7"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32D6C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6D7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786E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15F47" w14:textId="77777777" w:rsidR="00C521B3" w:rsidRPr="001B1679" w:rsidRDefault="00C521B3" w:rsidP="00015975">
            <w:pPr>
              <w:pStyle w:val="TAL"/>
              <w:rPr>
                <w:sz w:val="16"/>
                <w:szCs w:val="16"/>
              </w:rPr>
            </w:pPr>
            <w:r w:rsidRPr="001B1679">
              <w:rPr>
                <w:sz w:val="16"/>
                <w:szCs w:val="16"/>
              </w:rPr>
              <w:t>Revised to SP-231735.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21278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5F568" w14:textId="77777777" w:rsidR="00C521B3" w:rsidRPr="001B1679" w:rsidRDefault="00C521B3" w:rsidP="00015975">
            <w:pPr>
              <w:pStyle w:val="TAL"/>
              <w:rPr>
                <w:sz w:val="16"/>
                <w:szCs w:val="16"/>
              </w:rPr>
            </w:pPr>
            <w:r w:rsidRPr="001B1679">
              <w:rPr>
                <w:sz w:val="16"/>
                <w:szCs w:val="16"/>
              </w:rPr>
              <w:t>SP-231735</w:t>
            </w:r>
          </w:p>
        </w:tc>
      </w:tr>
      <w:tr w:rsidR="00C521B3" w14:paraId="333403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D680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BA177" w14:textId="77777777" w:rsidR="00C521B3" w:rsidRPr="001B1679" w:rsidRDefault="00C521B3" w:rsidP="00015975">
            <w:pPr>
              <w:pStyle w:val="TAL"/>
              <w:rPr>
                <w:sz w:val="16"/>
                <w:szCs w:val="16"/>
              </w:rPr>
            </w:pPr>
            <w:r w:rsidRPr="001B1679">
              <w:rPr>
                <w:sz w:val="16"/>
                <w:szCs w:val="16"/>
              </w:rPr>
              <w:t>SP-231420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E27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B483B"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9ECB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CBB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D5EA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58549" w14:textId="77777777" w:rsidR="00C521B3" w:rsidRPr="001B1679" w:rsidRDefault="00C521B3" w:rsidP="00015975">
            <w:pPr>
              <w:pStyle w:val="TAL"/>
              <w:rPr>
                <w:sz w:val="16"/>
                <w:szCs w:val="16"/>
              </w:rPr>
            </w:pPr>
            <w:r w:rsidRPr="001B1679">
              <w:rPr>
                <w:sz w:val="16"/>
                <w:szCs w:val="16"/>
              </w:rPr>
              <w:t>Revised to SP-231730.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7201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681F3" w14:textId="77777777" w:rsidR="00C521B3" w:rsidRPr="001B1679" w:rsidRDefault="00C521B3" w:rsidP="00015975">
            <w:pPr>
              <w:pStyle w:val="TAL"/>
              <w:rPr>
                <w:sz w:val="16"/>
                <w:szCs w:val="16"/>
              </w:rPr>
            </w:pPr>
            <w:r w:rsidRPr="001B1679">
              <w:rPr>
                <w:sz w:val="16"/>
                <w:szCs w:val="16"/>
              </w:rPr>
              <w:t>SP-231730</w:t>
            </w:r>
          </w:p>
        </w:tc>
      </w:tr>
      <w:tr w:rsidR="00C521B3" w14:paraId="3BB6F1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C612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8A90D" w14:textId="77777777" w:rsidR="00C521B3" w:rsidRPr="001B1679" w:rsidRDefault="00C521B3" w:rsidP="00015975">
            <w:pPr>
              <w:pStyle w:val="TAL"/>
              <w:rPr>
                <w:sz w:val="16"/>
                <w:szCs w:val="16"/>
              </w:rPr>
            </w:pPr>
            <w:r w:rsidRPr="001B1679">
              <w:rPr>
                <w:sz w:val="16"/>
                <w:szCs w:val="16"/>
              </w:rPr>
              <w:t>SP-231421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DA506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7DC8" w14:textId="77777777" w:rsidR="00C521B3" w:rsidRPr="001B1679" w:rsidRDefault="00C521B3" w:rsidP="00015975">
            <w:pPr>
              <w:pStyle w:val="TAL"/>
              <w:rPr>
                <w:sz w:val="16"/>
                <w:szCs w:val="16"/>
              </w:rPr>
            </w:pPr>
            <w:r w:rsidRPr="001B1679">
              <w:rPr>
                <w:sz w:val="16"/>
                <w:szCs w:val="16"/>
              </w:rPr>
              <w:t>New SID: Study on SBMA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211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030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EA1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61C23" w14:textId="77777777" w:rsidR="00C521B3" w:rsidRPr="001B1679" w:rsidRDefault="00C521B3" w:rsidP="00015975">
            <w:pPr>
              <w:pStyle w:val="TAL"/>
              <w:rPr>
                <w:sz w:val="16"/>
                <w:szCs w:val="16"/>
              </w:rPr>
            </w:pPr>
            <w:r w:rsidRPr="001B1679">
              <w:rPr>
                <w:sz w:val="16"/>
                <w:szCs w:val="16"/>
              </w:rPr>
              <w:t>Revised to SP-231725.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0261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0BAB0" w14:textId="77777777" w:rsidR="00C521B3" w:rsidRPr="001B1679" w:rsidRDefault="00C521B3" w:rsidP="00015975">
            <w:pPr>
              <w:pStyle w:val="TAL"/>
              <w:rPr>
                <w:sz w:val="16"/>
                <w:szCs w:val="16"/>
              </w:rPr>
            </w:pPr>
            <w:r w:rsidRPr="001B1679">
              <w:rPr>
                <w:sz w:val="16"/>
                <w:szCs w:val="16"/>
              </w:rPr>
              <w:t>SP-231725</w:t>
            </w:r>
          </w:p>
        </w:tc>
      </w:tr>
      <w:tr w:rsidR="00C521B3" w14:paraId="74CC2F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62E19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5A3AB" w14:textId="77777777" w:rsidR="00C521B3" w:rsidRPr="001B1679" w:rsidRDefault="00C521B3" w:rsidP="00015975">
            <w:pPr>
              <w:pStyle w:val="TAL"/>
              <w:rPr>
                <w:sz w:val="16"/>
                <w:szCs w:val="16"/>
              </w:rPr>
            </w:pPr>
            <w:r w:rsidRPr="001B1679">
              <w:rPr>
                <w:sz w:val="16"/>
                <w:szCs w:val="16"/>
              </w:rPr>
              <w:t>SP-231422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49EF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3BE15"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FD64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BAF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61D8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DB734" w14:textId="77777777" w:rsidR="00C521B3" w:rsidRPr="001B1679" w:rsidRDefault="00C521B3" w:rsidP="00015975">
            <w:pPr>
              <w:pStyle w:val="TAL"/>
              <w:rPr>
                <w:sz w:val="16"/>
                <w:szCs w:val="16"/>
              </w:rPr>
            </w:pPr>
            <w:r w:rsidRPr="001B1679">
              <w:rPr>
                <w:sz w:val="16"/>
                <w:szCs w:val="16"/>
              </w:rPr>
              <w:t>Revised to SP-231732.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FA0B3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C7E0B" w14:textId="77777777" w:rsidR="00C521B3" w:rsidRPr="001B1679" w:rsidRDefault="00C521B3" w:rsidP="00015975">
            <w:pPr>
              <w:pStyle w:val="TAL"/>
              <w:rPr>
                <w:sz w:val="16"/>
                <w:szCs w:val="16"/>
              </w:rPr>
            </w:pPr>
            <w:r w:rsidRPr="001B1679">
              <w:rPr>
                <w:sz w:val="16"/>
                <w:szCs w:val="16"/>
              </w:rPr>
              <w:t>SP-231732</w:t>
            </w:r>
          </w:p>
        </w:tc>
      </w:tr>
      <w:tr w:rsidR="00C521B3" w14:paraId="7B3AC0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D1AB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5F06A" w14:textId="77777777" w:rsidR="00C521B3" w:rsidRPr="001B1679" w:rsidRDefault="00C521B3" w:rsidP="00015975">
            <w:pPr>
              <w:pStyle w:val="TAL"/>
              <w:rPr>
                <w:sz w:val="16"/>
                <w:szCs w:val="16"/>
              </w:rPr>
            </w:pPr>
            <w:r w:rsidRPr="001B1679">
              <w:rPr>
                <w:sz w:val="16"/>
                <w:szCs w:val="16"/>
              </w:rPr>
              <w:t>SP-231423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4CC8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63AF8"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108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81B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1F0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15C5D" w14:textId="77777777" w:rsidR="00C521B3" w:rsidRPr="001B1679" w:rsidRDefault="00C521B3" w:rsidP="00015975">
            <w:pPr>
              <w:pStyle w:val="TAL"/>
              <w:rPr>
                <w:sz w:val="16"/>
                <w:szCs w:val="16"/>
              </w:rPr>
            </w:pPr>
            <w:r w:rsidRPr="001B1679">
              <w:rPr>
                <w:sz w:val="16"/>
                <w:szCs w:val="16"/>
              </w:rPr>
              <w:t>Revised to SP-231733.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A142A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7364B" w14:textId="77777777" w:rsidR="00C521B3" w:rsidRPr="001B1679" w:rsidRDefault="00C521B3" w:rsidP="00015975">
            <w:pPr>
              <w:pStyle w:val="TAL"/>
              <w:rPr>
                <w:sz w:val="16"/>
                <w:szCs w:val="16"/>
              </w:rPr>
            </w:pPr>
            <w:r w:rsidRPr="001B1679">
              <w:rPr>
                <w:sz w:val="16"/>
                <w:szCs w:val="16"/>
              </w:rPr>
              <w:t>SP-231733</w:t>
            </w:r>
          </w:p>
        </w:tc>
      </w:tr>
      <w:tr w:rsidR="00C521B3" w14:paraId="6C3878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6CB0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6D8AD" w14:textId="77777777" w:rsidR="00C521B3" w:rsidRPr="001B1679" w:rsidRDefault="00C521B3" w:rsidP="00015975">
            <w:pPr>
              <w:pStyle w:val="TAL"/>
              <w:rPr>
                <w:sz w:val="16"/>
                <w:szCs w:val="16"/>
              </w:rPr>
            </w:pPr>
            <w:r w:rsidRPr="001B1679">
              <w:rPr>
                <w:sz w:val="16"/>
                <w:szCs w:val="16"/>
              </w:rPr>
              <w:t>SP-231424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53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AB3AD"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BDC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F31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6A4B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AD795" w14:textId="77777777" w:rsidR="00C521B3" w:rsidRPr="001B1679" w:rsidRDefault="00C521B3" w:rsidP="00015975">
            <w:pPr>
              <w:pStyle w:val="TAL"/>
              <w:rPr>
                <w:sz w:val="16"/>
                <w:szCs w:val="16"/>
              </w:rPr>
            </w:pPr>
            <w:r w:rsidRPr="001B1679">
              <w:rPr>
                <w:sz w:val="16"/>
                <w:szCs w:val="16"/>
              </w:rPr>
              <w:t>Revised to SP-231729.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D2F5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7E0FFF" w14:textId="77777777" w:rsidR="00C521B3" w:rsidRPr="001B1679" w:rsidRDefault="00C521B3" w:rsidP="00015975">
            <w:pPr>
              <w:pStyle w:val="TAL"/>
              <w:rPr>
                <w:sz w:val="16"/>
                <w:szCs w:val="16"/>
              </w:rPr>
            </w:pPr>
            <w:r w:rsidRPr="001B1679">
              <w:rPr>
                <w:sz w:val="16"/>
                <w:szCs w:val="16"/>
              </w:rPr>
              <w:t>SP-231729</w:t>
            </w:r>
          </w:p>
        </w:tc>
      </w:tr>
      <w:tr w:rsidR="00C521B3" w14:paraId="476F6C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6431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8F11F" w14:textId="77777777" w:rsidR="00C521B3" w:rsidRPr="001B1679" w:rsidRDefault="00C521B3" w:rsidP="00015975">
            <w:pPr>
              <w:pStyle w:val="TAL"/>
              <w:rPr>
                <w:sz w:val="16"/>
                <w:szCs w:val="16"/>
              </w:rPr>
            </w:pPr>
            <w:r w:rsidRPr="001B1679">
              <w:rPr>
                <w:sz w:val="16"/>
                <w:szCs w:val="16"/>
              </w:rPr>
              <w:t>SP-231425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7005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4C76D"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34E7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598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F90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A38EA" w14:textId="77777777" w:rsidR="00C521B3" w:rsidRPr="001B1679" w:rsidRDefault="00C521B3" w:rsidP="00015975">
            <w:pPr>
              <w:pStyle w:val="TAL"/>
              <w:rPr>
                <w:sz w:val="16"/>
                <w:szCs w:val="16"/>
              </w:rPr>
            </w:pPr>
            <w:r w:rsidRPr="001B1679">
              <w:rPr>
                <w:sz w:val="16"/>
                <w:szCs w:val="16"/>
              </w:rPr>
              <w:t>Revised to SP-231731.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63E5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2D843" w14:textId="77777777" w:rsidR="00C521B3" w:rsidRPr="001B1679" w:rsidRDefault="00C521B3" w:rsidP="00015975">
            <w:pPr>
              <w:pStyle w:val="TAL"/>
              <w:rPr>
                <w:sz w:val="16"/>
                <w:szCs w:val="16"/>
              </w:rPr>
            </w:pPr>
            <w:r w:rsidRPr="001B1679">
              <w:rPr>
                <w:sz w:val="16"/>
                <w:szCs w:val="16"/>
              </w:rPr>
              <w:t>SP-231731</w:t>
            </w:r>
          </w:p>
        </w:tc>
      </w:tr>
      <w:tr w:rsidR="00C521B3" w14:paraId="65F034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4056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08A80" w14:textId="77777777" w:rsidR="00C521B3" w:rsidRPr="001B1679" w:rsidRDefault="00C521B3" w:rsidP="00015975">
            <w:pPr>
              <w:pStyle w:val="TAL"/>
              <w:rPr>
                <w:sz w:val="16"/>
                <w:szCs w:val="16"/>
              </w:rPr>
            </w:pPr>
            <w:r w:rsidRPr="001B1679">
              <w:rPr>
                <w:sz w:val="16"/>
                <w:szCs w:val="16"/>
              </w:rPr>
              <w:t>SP-231426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E25E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184E8"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49EA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A68B7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41FDC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153B9" w14:textId="77777777" w:rsidR="00C521B3" w:rsidRPr="001B1679" w:rsidRDefault="00C521B3" w:rsidP="00015975">
            <w:pPr>
              <w:pStyle w:val="TAL"/>
              <w:rPr>
                <w:sz w:val="16"/>
                <w:szCs w:val="16"/>
              </w:rPr>
            </w:pPr>
            <w:r w:rsidRPr="001B1679">
              <w:rPr>
                <w:sz w:val="16"/>
                <w:szCs w:val="16"/>
              </w:rPr>
              <w:t>Revised to SP-231736.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59B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BA405" w14:textId="77777777" w:rsidR="00C521B3" w:rsidRPr="001B1679" w:rsidRDefault="00C521B3" w:rsidP="00015975">
            <w:pPr>
              <w:pStyle w:val="TAL"/>
              <w:rPr>
                <w:sz w:val="16"/>
                <w:szCs w:val="16"/>
              </w:rPr>
            </w:pPr>
            <w:r w:rsidRPr="001B1679">
              <w:rPr>
                <w:sz w:val="16"/>
                <w:szCs w:val="16"/>
              </w:rPr>
              <w:t>SP-231736</w:t>
            </w:r>
          </w:p>
        </w:tc>
      </w:tr>
      <w:tr w:rsidR="00C521B3" w14:paraId="26B458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14C5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9D428" w14:textId="77777777" w:rsidR="00C521B3" w:rsidRPr="001B1679" w:rsidRDefault="00C521B3" w:rsidP="00015975">
            <w:pPr>
              <w:pStyle w:val="TAL"/>
              <w:rPr>
                <w:sz w:val="16"/>
                <w:szCs w:val="16"/>
              </w:rPr>
            </w:pPr>
            <w:r w:rsidRPr="001B1679">
              <w:rPr>
                <w:sz w:val="16"/>
                <w:szCs w:val="16"/>
              </w:rPr>
              <w:t>SP-231427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CF1B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23554"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99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A0B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E3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F4394A" w14:textId="77777777" w:rsidR="00C521B3" w:rsidRPr="001B1679" w:rsidRDefault="00C521B3" w:rsidP="00015975">
            <w:pPr>
              <w:pStyle w:val="TAL"/>
              <w:rPr>
                <w:sz w:val="16"/>
                <w:szCs w:val="16"/>
              </w:rPr>
            </w:pPr>
            <w:r w:rsidRPr="001B1679">
              <w:rPr>
                <w:sz w:val="16"/>
                <w:szCs w:val="16"/>
              </w:rPr>
              <w:t>Revised to SP-231734.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6A98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31548" w14:textId="77777777" w:rsidR="00C521B3" w:rsidRPr="001B1679" w:rsidRDefault="00C521B3" w:rsidP="00015975">
            <w:pPr>
              <w:pStyle w:val="TAL"/>
              <w:rPr>
                <w:sz w:val="16"/>
                <w:szCs w:val="16"/>
              </w:rPr>
            </w:pPr>
            <w:r w:rsidRPr="001B1679">
              <w:rPr>
                <w:sz w:val="16"/>
                <w:szCs w:val="16"/>
              </w:rPr>
              <w:t>SP-231734</w:t>
            </w:r>
          </w:p>
        </w:tc>
      </w:tr>
      <w:tr w:rsidR="00C521B3" w14:paraId="6E1778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DA6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05B72" w14:textId="77777777" w:rsidR="00C521B3" w:rsidRPr="001B1679" w:rsidRDefault="00C521B3" w:rsidP="00015975">
            <w:pPr>
              <w:pStyle w:val="TAL"/>
              <w:rPr>
                <w:sz w:val="16"/>
                <w:szCs w:val="16"/>
              </w:rPr>
            </w:pPr>
            <w:r w:rsidRPr="001B1679">
              <w:rPr>
                <w:sz w:val="16"/>
                <w:szCs w:val="16"/>
              </w:rPr>
              <w:t>SP-231428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E0E1C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2866F" w14:textId="77777777" w:rsidR="00C521B3" w:rsidRPr="001B1679" w:rsidRDefault="00C521B3" w:rsidP="00015975">
            <w:pPr>
              <w:pStyle w:val="TAL"/>
              <w:rPr>
                <w:sz w:val="16"/>
                <w:szCs w:val="16"/>
              </w:rPr>
            </w:pPr>
            <w:r w:rsidRPr="001B1679">
              <w:rPr>
                <w:sz w:val="16"/>
                <w:szCs w:val="16"/>
              </w:rPr>
              <w:t>New SID: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BFC7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0ED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3058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C1C2CE" w14:textId="77777777" w:rsidR="00C521B3" w:rsidRPr="001B1679" w:rsidRDefault="00C521B3" w:rsidP="00015975">
            <w:pPr>
              <w:pStyle w:val="TAL"/>
              <w:rPr>
                <w:sz w:val="16"/>
                <w:szCs w:val="16"/>
              </w:rPr>
            </w:pPr>
            <w:r w:rsidRPr="001B1679">
              <w:rPr>
                <w:sz w:val="16"/>
                <w:szCs w:val="16"/>
              </w:rPr>
              <w:t>Revised to SP-231727.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B51C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CD2FF" w14:textId="77777777" w:rsidR="00C521B3" w:rsidRPr="001B1679" w:rsidRDefault="00C521B3" w:rsidP="00015975">
            <w:pPr>
              <w:pStyle w:val="TAL"/>
              <w:rPr>
                <w:sz w:val="16"/>
                <w:szCs w:val="16"/>
              </w:rPr>
            </w:pPr>
            <w:r w:rsidRPr="001B1679">
              <w:rPr>
                <w:sz w:val="16"/>
                <w:szCs w:val="16"/>
              </w:rPr>
              <w:t>SP-231727</w:t>
            </w:r>
          </w:p>
        </w:tc>
      </w:tr>
      <w:tr w:rsidR="00C521B3" w14:paraId="6AF4CB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6391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7CB4B" w14:textId="77777777" w:rsidR="00C521B3" w:rsidRPr="001B1679" w:rsidRDefault="00C521B3" w:rsidP="00015975">
            <w:pPr>
              <w:pStyle w:val="TAL"/>
              <w:rPr>
                <w:sz w:val="16"/>
                <w:szCs w:val="16"/>
              </w:rPr>
            </w:pPr>
            <w:r w:rsidRPr="001B1679">
              <w:rPr>
                <w:sz w:val="16"/>
                <w:szCs w:val="16"/>
              </w:rPr>
              <w:t>SP-231429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EC3B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79B5A"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F8B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4B8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C3D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52977F" w14:textId="77777777" w:rsidR="00C521B3" w:rsidRPr="001B1679" w:rsidRDefault="00C521B3" w:rsidP="00015975">
            <w:pPr>
              <w:pStyle w:val="TAL"/>
              <w:rPr>
                <w:sz w:val="16"/>
                <w:szCs w:val="16"/>
              </w:rPr>
            </w:pPr>
            <w:r w:rsidRPr="001B1679">
              <w:rPr>
                <w:sz w:val="16"/>
                <w:szCs w:val="16"/>
              </w:rPr>
              <w:t>Revised to SP-231726.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AC1E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E4BF5" w14:textId="77777777" w:rsidR="00C521B3" w:rsidRPr="001B1679" w:rsidRDefault="00C521B3" w:rsidP="00015975">
            <w:pPr>
              <w:pStyle w:val="TAL"/>
              <w:rPr>
                <w:sz w:val="16"/>
                <w:szCs w:val="16"/>
              </w:rPr>
            </w:pPr>
            <w:r w:rsidRPr="001B1679">
              <w:rPr>
                <w:sz w:val="16"/>
                <w:szCs w:val="16"/>
              </w:rPr>
              <w:t>SP-231726</w:t>
            </w:r>
          </w:p>
        </w:tc>
      </w:tr>
      <w:tr w:rsidR="00C521B3" w14:paraId="636694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40E9D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8B34D" w14:textId="77777777" w:rsidR="00C521B3" w:rsidRPr="001B1679" w:rsidRDefault="00C521B3" w:rsidP="00015975">
            <w:pPr>
              <w:pStyle w:val="TAL"/>
              <w:rPr>
                <w:sz w:val="16"/>
                <w:szCs w:val="16"/>
              </w:rPr>
            </w:pPr>
            <w:r w:rsidRPr="001B1679">
              <w:rPr>
                <w:sz w:val="16"/>
                <w:szCs w:val="16"/>
              </w:rPr>
              <w:t>SP-231430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E3800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2FACA"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4BC9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D2E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A552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08D08" w14:textId="77777777" w:rsidR="00C521B3" w:rsidRPr="001B1679" w:rsidRDefault="00C521B3" w:rsidP="00015975">
            <w:pPr>
              <w:pStyle w:val="TAL"/>
              <w:rPr>
                <w:sz w:val="16"/>
                <w:szCs w:val="16"/>
              </w:rPr>
            </w:pPr>
            <w:r w:rsidRPr="001B1679">
              <w:rPr>
                <w:sz w:val="16"/>
                <w:szCs w:val="16"/>
              </w:rPr>
              <w:t>Revised to SP-231724.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F3F7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20CEC" w14:textId="77777777" w:rsidR="00C521B3" w:rsidRPr="001B1679" w:rsidRDefault="00C521B3" w:rsidP="00015975">
            <w:pPr>
              <w:pStyle w:val="TAL"/>
              <w:rPr>
                <w:sz w:val="16"/>
                <w:szCs w:val="16"/>
              </w:rPr>
            </w:pPr>
            <w:r w:rsidRPr="001B1679">
              <w:rPr>
                <w:sz w:val="16"/>
                <w:szCs w:val="16"/>
              </w:rPr>
              <w:t>SP-231724</w:t>
            </w:r>
          </w:p>
        </w:tc>
      </w:tr>
      <w:tr w:rsidR="00C521B3" w14:paraId="081F3E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97F4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A56DA3" w14:textId="77777777" w:rsidR="00C521B3" w:rsidRPr="001B1679" w:rsidRDefault="00C521B3" w:rsidP="00015975">
            <w:pPr>
              <w:pStyle w:val="TAL"/>
              <w:rPr>
                <w:sz w:val="16"/>
                <w:szCs w:val="16"/>
              </w:rPr>
            </w:pPr>
            <w:r w:rsidRPr="001B1679">
              <w:rPr>
                <w:sz w:val="16"/>
                <w:szCs w:val="16"/>
              </w:rPr>
              <w:t>SP-231431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BD6C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ADACC"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8836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6B2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38A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C041A4" w14:textId="77777777" w:rsidR="00C521B3" w:rsidRPr="001B1679" w:rsidRDefault="00C521B3" w:rsidP="00015975">
            <w:pPr>
              <w:pStyle w:val="TAL"/>
              <w:rPr>
                <w:sz w:val="16"/>
                <w:szCs w:val="16"/>
              </w:rPr>
            </w:pPr>
            <w:r w:rsidRPr="001B1679">
              <w:rPr>
                <w:sz w:val="16"/>
                <w:szCs w:val="16"/>
              </w:rPr>
              <w:t>Revised to SP-231723.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3165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C8821" w14:textId="77777777" w:rsidR="00C521B3" w:rsidRPr="001B1679" w:rsidRDefault="00C521B3" w:rsidP="00015975">
            <w:pPr>
              <w:pStyle w:val="TAL"/>
              <w:rPr>
                <w:sz w:val="16"/>
                <w:szCs w:val="16"/>
              </w:rPr>
            </w:pPr>
            <w:r w:rsidRPr="001B1679">
              <w:rPr>
                <w:sz w:val="16"/>
                <w:szCs w:val="16"/>
              </w:rPr>
              <w:t>SP-231723</w:t>
            </w:r>
          </w:p>
        </w:tc>
      </w:tr>
      <w:tr w:rsidR="00C521B3" w14:paraId="425E61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3ABB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F4120"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726AE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CDB25"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EFD42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A174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D0E4F"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ADA05"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ACC2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7DCCC" w14:textId="77777777" w:rsidR="00C521B3" w:rsidRPr="001B1679" w:rsidRDefault="00C521B3" w:rsidP="00015975">
            <w:pPr>
              <w:pStyle w:val="TAL"/>
              <w:rPr>
                <w:sz w:val="16"/>
                <w:szCs w:val="16"/>
              </w:rPr>
            </w:pPr>
          </w:p>
        </w:tc>
      </w:tr>
      <w:tr w:rsidR="00C521B3" w14:paraId="0FD511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CA74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B0E71" w14:textId="77777777" w:rsidR="00C521B3" w:rsidRPr="001B1679" w:rsidRDefault="00C521B3" w:rsidP="00015975">
            <w:pPr>
              <w:pStyle w:val="TAL"/>
              <w:rPr>
                <w:sz w:val="16"/>
                <w:szCs w:val="16"/>
              </w:rPr>
            </w:pPr>
            <w:r w:rsidRPr="001B1679">
              <w:rPr>
                <w:sz w:val="16"/>
                <w:szCs w:val="16"/>
              </w:rPr>
              <w:t>SP-231433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5B3E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2ACBC"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974A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CE1A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A1D0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F8B9C9" w14:textId="77777777" w:rsidR="00C521B3" w:rsidRPr="001B1679" w:rsidRDefault="00C521B3" w:rsidP="00015975">
            <w:pPr>
              <w:pStyle w:val="TAL"/>
              <w:rPr>
                <w:sz w:val="16"/>
                <w:szCs w:val="16"/>
              </w:rPr>
            </w:pPr>
            <w:r w:rsidRPr="001B1679">
              <w:rPr>
                <w:sz w:val="16"/>
                <w:szCs w:val="16"/>
              </w:rPr>
              <w:t>Revised, merging SP-231641, 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C33D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E1840" w14:textId="77777777" w:rsidR="00C521B3" w:rsidRPr="001B1679" w:rsidRDefault="00C521B3" w:rsidP="00015975">
            <w:pPr>
              <w:pStyle w:val="TAL"/>
              <w:rPr>
                <w:sz w:val="16"/>
                <w:szCs w:val="16"/>
              </w:rPr>
            </w:pPr>
            <w:r w:rsidRPr="001B1679">
              <w:rPr>
                <w:sz w:val="16"/>
                <w:szCs w:val="16"/>
              </w:rPr>
              <w:t>SP-231728</w:t>
            </w:r>
          </w:p>
        </w:tc>
      </w:tr>
      <w:tr w:rsidR="00C521B3" w14:paraId="28D1F6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B111D"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C90D4" w14:textId="77777777" w:rsidR="00C521B3" w:rsidRPr="001B1679" w:rsidRDefault="00C521B3" w:rsidP="00015975">
            <w:pPr>
              <w:pStyle w:val="TAL"/>
              <w:rPr>
                <w:sz w:val="16"/>
                <w:szCs w:val="16"/>
              </w:rPr>
            </w:pPr>
            <w:r w:rsidRPr="001B1679">
              <w:rPr>
                <w:sz w:val="16"/>
                <w:szCs w:val="16"/>
              </w:rPr>
              <w:t>SP-231434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CE24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12EF6"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F3483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55B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4016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AC0179" w14:textId="77777777" w:rsidR="00C521B3" w:rsidRPr="001B1679" w:rsidRDefault="00C521B3" w:rsidP="00015975">
            <w:pPr>
              <w:pStyle w:val="TAL"/>
              <w:rPr>
                <w:sz w:val="16"/>
                <w:szCs w:val="16"/>
              </w:rPr>
            </w:pPr>
            <w:r w:rsidRPr="001B1679">
              <w:rPr>
                <w:sz w:val="16"/>
                <w:szCs w:val="16"/>
              </w:rPr>
              <w:t>Revised to SP-231706.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131A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BDF4A" w14:textId="77777777" w:rsidR="00C521B3" w:rsidRPr="001B1679" w:rsidRDefault="00C521B3" w:rsidP="00015975">
            <w:pPr>
              <w:pStyle w:val="TAL"/>
              <w:rPr>
                <w:sz w:val="16"/>
                <w:szCs w:val="16"/>
              </w:rPr>
            </w:pPr>
            <w:r w:rsidRPr="001B1679">
              <w:rPr>
                <w:sz w:val="16"/>
                <w:szCs w:val="16"/>
              </w:rPr>
              <w:t>SP-231706</w:t>
            </w:r>
          </w:p>
        </w:tc>
      </w:tr>
      <w:tr w:rsidR="00C521B3" w14:paraId="34CEE8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BCDBE"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0BAA2" w14:textId="77777777" w:rsidR="00C521B3" w:rsidRPr="001B1679" w:rsidRDefault="00C521B3" w:rsidP="00015975">
            <w:pPr>
              <w:pStyle w:val="TAL"/>
              <w:rPr>
                <w:sz w:val="16"/>
                <w:szCs w:val="16"/>
              </w:rPr>
            </w:pPr>
            <w:r w:rsidRPr="001B1679">
              <w:rPr>
                <w:sz w:val="16"/>
                <w:szCs w:val="16"/>
              </w:rPr>
              <w:t>SP-231435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48CB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6A38A"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CD0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F2A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A9F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33B115" w14:textId="77777777" w:rsidR="00C521B3" w:rsidRPr="001B1679" w:rsidRDefault="00C521B3" w:rsidP="00015975">
            <w:pPr>
              <w:pStyle w:val="TAL"/>
              <w:rPr>
                <w:sz w:val="16"/>
                <w:szCs w:val="16"/>
              </w:rPr>
            </w:pPr>
            <w:r w:rsidRPr="001B1679">
              <w:rPr>
                <w:sz w:val="16"/>
                <w:szCs w:val="16"/>
              </w:rPr>
              <w:t>Revised to SP-231707.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D5DA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DABA6" w14:textId="77777777" w:rsidR="00C521B3" w:rsidRPr="001B1679" w:rsidRDefault="00C521B3" w:rsidP="00015975">
            <w:pPr>
              <w:pStyle w:val="TAL"/>
              <w:rPr>
                <w:sz w:val="16"/>
                <w:szCs w:val="16"/>
              </w:rPr>
            </w:pPr>
            <w:r w:rsidRPr="001B1679">
              <w:rPr>
                <w:sz w:val="16"/>
                <w:szCs w:val="16"/>
              </w:rPr>
              <w:t>SP-231707</w:t>
            </w:r>
          </w:p>
        </w:tc>
      </w:tr>
      <w:tr w:rsidR="00C521B3" w14:paraId="710025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93862"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4AC2A" w14:textId="77777777" w:rsidR="00C521B3" w:rsidRPr="001B1679" w:rsidRDefault="00C521B3" w:rsidP="00015975">
            <w:pPr>
              <w:pStyle w:val="TAL"/>
              <w:rPr>
                <w:sz w:val="16"/>
                <w:szCs w:val="16"/>
              </w:rPr>
            </w:pPr>
            <w:r w:rsidRPr="001B1679">
              <w:rPr>
                <w:sz w:val="16"/>
                <w:szCs w:val="16"/>
              </w:rPr>
              <w:t>SP-231436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ADB9A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8EEF3"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B3B6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0C8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E63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D17488" w14:textId="77777777" w:rsidR="00C521B3" w:rsidRPr="001B1679" w:rsidRDefault="00C521B3" w:rsidP="00015975">
            <w:pPr>
              <w:pStyle w:val="TAL"/>
              <w:rPr>
                <w:sz w:val="16"/>
                <w:szCs w:val="16"/>
              </w:rPr>
            </w:pPr>
            <w:r w:rsidRPr="001B1679">
              <w:rPr>
                <w:sz w:val="16"/>
                <w:szCs w:val="16"/>
              </w:rPr>
              <w:t>Revised to SP-231746.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032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75261" w14:textId="77777777" w:rsidR="00C521B3" w:rsidRPr="001B1679" w:rsidRDefault="00C521B3" w:rsidP="00015975">
            <w:pPr>
              <w:pStyle w:val="TAL"/>
              <w:rPr>
                <w:sz w:val="16"/>
                <w:szCs w:val="16"/>
              </w:rPr>
            </w:pPr>
            <w:r w:rsidRPr="001B1679">
              <w:rPr>
                <w:sz w:val="16"/>
                <w:szCs w:val="16"/>
              </w:rPr>
              <w:t>SP-231746</w:t>
            </w:r>
          </w:p>
        </w:tc>
      </w:tr>
      <w:tr w:rsidR="00C521B3" w14:paraId="0A46B7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3764"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0B118" w14:textId="77777777" w:rsidR="00C521B3" w:rsidRPr="001B1679" w:rsidRDefault="00C521B3" w:rsidP="00015975">
            <w:pPr>
              <w:pStyle w:val="TAL"/>
              <w:rPr>
                <w:sz w:val="16"/>
                <w:szCs w:val="16"/>
              </w:rPr>
            </w:pPr>
            <w:r w:rsidRPr="001B1679">
              <w:rPr>
                <w:sz w:val="16"/>
                <w:szCs w:val="16"/>
              </w:rPr>
              <w:t>SP-231437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6E7A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7D6F"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5D2B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22D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1BB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C738A" w14:textId="77777777" w:rsidR="00C521B3" w:rsidRPr="001B1679" w:rsidRDefault="00C521B3" w:rsidP="00015975">
            <w:pPr>
              <w:pStyle w:val="TAL"/>
              <w:rPr>
                <w:sz w:val="16"/>
                <w:szCs w:val="16"/>
              </w:rPr>
            </w:pPr>
            <w:r w:rsidRPr="001B1679">
              <w:rPr>
                <w:sz w:val="16"/>
                <w:szCs w:val="16"/>
              </w:rPr>
              <w:t>Revised to SP-231747.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4957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969A4" w14:textId="77777777" w:rsidR="00C521B3" w:rsidRPr="001B1679" w:rsidRDefault="00C521B3" w:rsidP="00015975">
            <w:pPr>
              <w:pStyle w:val="TAL"/>
              <w:rPr>
                <w:sz w:val="16"/>
                <w:szCs w:val="16"/>
              </w:rPr>
            </w:pPr>
            <w:r w:rsidRPr="001B1679">
              <w:rPr>
                <w:sz w:val="16"/>
                <w:szCs w:val="16"/>
              </w:rPr>
              <w:t>SP-231747</w:t>
            </w:r>
          </w:p>
        </w:tc>
      </w:tr>
      <w:tr w:rsidR="00C521B3" w14:paraId="03A390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C653F"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F5102E" w14:textId="77777777" w:rsidR="00C521B3" w:rsidRPr="001B1679" w:rsidRDefault="00C521B3" w:rsidP="00015975">
            <w:pPr>
              <w:pStyle w:val="TAL"/>
              <w:rPr>
                <w:sz w:val="16"/>
                <w:szCs w:val="16"/>
              </w:rPr>
            </w:pPr>
            <w:r w:rsidRPr="001B1679">
              <w:rPr>
                <w:sz w:val="16"/>
                <w:szCs w:val="16"/>
              </w:rPr>
              <w:t>SP-231438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A9CF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37011"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4EFD9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353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EF1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9A794" w14:textId="77777777" w:rsidR="00C521B3" w:rsidRPr="001B1679" w:rsidRDefault="00C521B3" w:rsidP="00015975">
            <w:pPr>
              <w:pStyle w:val="TAL"/>
              <w:rPr>
                <w:sz w:val="16"/>
                <w:szCs w:val="16"/>
              </w:rPr>
            </w:pPr>
            <w:r w:rsidRPr="001B1679">
              <w:rPr>
                <w:sz w:val="16"/>
                <w:szCs w:val="16"/>
              </w:rPr>
              <w:t>Revised to SP-231745.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EA1D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2D2F3" w14:textId="77777777" w:rsidR="00C521B3" w:rsidRPr="001B1679" w:rsidRDefault="00C521B3" w:rsidP="00015975">
            <w:pPr>
              <w:pStyle w:val="TAL"/>
              <w:rPr>
                <w:sz w:val="16"/>
                <w:szCs w:val="16"/>
              </w:rPr>
            </w:pPr>
            <w:r w:rsidRPr="001B1679">
              <w:rPr>
                <w:sz w:val="16"/>
                <w:szCs w:val="16"/>
              </w:rPr>
              <w:t>SP-231745</w:t>
            </w:r>
          </w:p>
        </w:tc>
      </w:tr>
      <w:tr w:rsidR="00C521B3" w14:paraId="242579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AA335"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40996" w14:textId="77777777" w:rsidR="00C521B3" w:rsidRPr="001B1679" w:rsidRDefault="00C521B3" w:rsidP="00015975">
            <w:pPr>
              <w:pStyle w:val="TAL"/>
              <w:rPr>
                <w:sz w:val="16"/>
                <w:szCs w:val="16"/>
              </w:rPr>
            </w:pPr>
            <w:r w:rsidRPr="001B1679">
              <w:rPr>
                <w:sz w:val="16"/>
                <w:szCs w:val="16"/>
              </w:rPr>
              <w:t>SP-231439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0977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F46C9" w14:textId="77777777" w:rsidR="00C521B3" w:rsidRPr="001B1679" w:rsidRDefault="00C521B3" w:rsidP="00015975">
            <w:pPr>
              <w:pStyle w:val="TAL"/>
              <w:rPr>
                <w:sz w:val="16"/>
                <w:szCs w:val="16"/>
              </w:rPr>
            </w:pPr>
            <w:r w:rsidRPr="001B1679">
              <w:rPr>
                <w:sz w:val="16"/>
                <w:szCs w:val="16"/>
              </w:rPr>
              <w:t xml:space="preserve">New WID on Support for Subscriber and Equipment Trace and </w:t>
            </w:r>
            <w:proofErr w:type="spellStart"/>
            <w:r w:rsidRPr="001B1679">
              <w:rPr>
                <w:sz w:val="16"/>
                <w:szCs w:val="16"/>
              </w:rPr>
              <w:t>QoE</w:t>
            </w:r>
            <w:proofErr w:type="spellEnd"/>
            <w:r w:rsidRPr="001B1679">
              <w:rPr>
                <w:sz w:val="16"/>
                <w:szCs w:val="16"/>
              </w:rPr>
              <w:t xml:space="preserve"> collection functionality in RAN and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B5A5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5CD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DA7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ADCC09" w14:textId="77777777" w:rsidR="00C521B3" w:rsidRPr="001B1679" w:rsidRDefault="00C521B3" w:rsidP="00015975">
            <w:pPr>
              <w:pStyle w:val="TAL"/>
              <w:rPr>
                <w:sz w:val="16"/>
                <w:szCs w:val="16"/>
              </w:rPr>
            </w:pPr>
            <w:r w:rsidRPr="001B1679">
              <w:rPr>
                <w:sz w:val="16"/>
                <w:szCs w:val="16"/>
              </w:rPr>
              <w:t>Revised to SP-231748.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794DB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6194C" w14:textId="77777777" w:rsidR="00C521B3" w:rsidRPr="001B1679" w:rsidRDefault="00C521B3" w:rsidP="00015975">
            <w:pPr>
              <w:pStyle w:val="TAL"/>
              <w:rPr>
                <w:sz w:val="16"/>
                <w:szCs w:val="16"/>
              </w:rPr>
            </w:pPr>
            <w:r w:rsidRPr="001B1679">
              <w:rPr>
                <w:sz w:val="16"/>
                <w:szCs w:val="16"/>
              </w:rPr>
              <w:t>SP-231748</w:t>
            </w:r>
          </w:p>
        </w:tc>
      </w:tr>
      <w:tr w:rsidR="00C521B3" w14:paraId="577810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3B34B"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C22C8D"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3CAB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43F0C"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23792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C16E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366850"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CB634"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CD8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73EFB" w14:textId="77777777" w:rsidR="00C521B3" w:rsidRPr="001B1679" w:rsidRDefault="00C521B3" w:rsidP="00015975">
            <w:pPr>
              <w:pStyle w:val="TAL"/>
              <w:rPr>
                <w:sz w:val="16"/>
                <w:szCs w:val="16"/>
              </w:rPr>
            </w:pPr>
          </w:p>
        </w:tc>
      </w:tr>
      <w:tr w:rsidR="00C521B3" w14:paraId="798B5A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F3E8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E8B60" w14:textId="77777777" w:rsidR="00C521B3" w:rsidRPr="001B1679" w:rsidRDefault="00C521B3" w:rsidP="00015975">
            <w:pPr>
              <w:pStyle w:val="TAL"/>
              <w:rPr>
                <w:sz w:val="16"/>
                <w:szCs w:val="16"/>
              </w:rPr>
            </w:pPr>
            <w:r w:rsidRPr="001B1679">
              <w:rPr>
                <w:sz w:val="16"/>
                <w:szCs w:val="16"/>
              </w:rPr>
              <w:t>SP-231441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B59C8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362F3"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7F83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949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C80A61"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4308C1" w14:textId="77777777" w:rsidR="00C521B3" w:rsidRPr="001B1679" w:rsidRDefault="00C521B3" w:rsidP="00015975">
            <w:pPr>
              <w:pStyle w:val="TAL"/>
              <w:rPr>
                <w:sz w:val="16"/>
                <w:szCs w:val="16"/>
              </w:rPr>
            </w:pPr>
            <w:r w:rsidRPr="001B1679">
              <w:rPr>
                <w:sz w:val="16"/>
                <w:szCs w:val="16"/>
              </w:rPr>
              <w:t>Revised to SP-231710.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37B9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99239" w14:textId="77777777" w:rsidR="00C521B3" w:rsidRPr="001B1679" w:rsidRDefault="00C521B3" w:rsidP="00015975">
            <w:pPr>
              <w:pStyle w:val="TAL"/>
              <w:rPr>
                <w:sz w:val="16"/>
                <w:szCs w:val="16"/>
              </w:rPr>
            </w:pPr>
            <w:r w:rsidRPr="001B1679">
              <w:rPr>
                <w:sz w:val="16"/>
                <w:szCs w:val="16"/>
              </w:rPr>
              <w:t>SP-231710</w:t>
            </w:r>
          </w:p>
        </w:tc>
      </w:tr>
      <w:tr w:rsidR="00C521B3" w14:paraId="6ABEA4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8C74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16C9F" w14:textId="77777777" w:rsidR="00C521B3" w:rsidRPr="001B1679" w:rsidRDefault="00C521B3" w:rsidP="00015975">
            <w:pPr>
              <w:pStyle w:val="TAL"/>
              <w:rPr>
                <w:sz w:val="16"/>
                <w:szCs w:val="16"/>
              </w:rPr>
            </w:pPr>
            <w:r w:rsidRPr="001B1679">
              <w:rPr>
                <w:sz w:val="16"/>
                <w:szCs w:val="16"/>
              </w:rPr>
              <w:t>SP-231442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0DF6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79C34"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D067A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580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B07130"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30F10" w14:textId="77777777" w:rsidR="00C521B3" w:rsidRPr="001B1679" w:rsidRDefault="00C521B3" w:rsidP="00015975">
            <w:pPr>
              <w:pStyle w:val="TAL"/>
              <w:rPr>
                <w:sz w:val="16"/>
                <w:szCs w:val="16"/>
              </w:rPr>
            </w:pPr>
            <w:r w:rsidRPr="001B1679">
              <w:rPr>
                <w:sz w:val="16"/>
                <w:szCs w:val="16"/>
              </w:rPr>
              <w:t>Revised to SP-231712.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959D5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32711" w14:textId="77777777" w:rsidR="00C521B3" w:rsidRPr="001B1679" w:rsidRDefault="00C521B3" w:rsidP="00015975">
            <w:pPr>
              <w:pStyle w:val="TAL"/>
              <w:rPr>
                <w:sz w:val="16"/>
                <w:szCs w:val="16"/>
              </w:rPr>
            </w:pPr>
            <w:r w:rsidRPr="001B1679">
              <w:rPr>
                <w:sz w:val="16"/>
                <w:szCs w:val="16"/>
              </w:rPr>
              <w:t>SP-231712</w:t>
            </w:r>
          </w:p>
        </w:tc>
      </w:tr>
      <w:tr w:rsidR="00C521B3" w14:paraId="395703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A8374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D6D3F"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4C42E"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6FEB1"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587F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D18D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FE135"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F5896"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664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5E109" w14:textId="77777777" w:rsidR="00C521B3" w:rsidRPr="001B1679" w:rsidRDefault="00C521B3" w:rsidP="00015975">
            <w:pPr>
              <w:pStyle w:val="TAL"/>
              <w:rPr>
                <w:sz w:val="16"/>
                <w:szCs w:val="16"/>
              </w:rPr>
            </w:pPr>
          </w:p>
        </w:tc>
      </w:tr>
      <w:tr w:rsidR="00C521B3" w14:paraId="56F3B1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EB259"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CE08A" w14:textId="77777777" w:rsidR="00C521B3" w:rsidRPr="001B1679" w:rsidRDefault="00C521B3" w:rsidP="00015975">
            <w:pPr>
              <w:pStyle w:val="TAL"/>
              <w:rPr>
                <w:sz w:val="16"/>
                <w:szCs w:val="16"/>
              </w:rPr>
            </w:pPr>
            <w:r w:rsidRPr="001B1679">
              <w:rPr>
                <w:sz w:val="16"/>
                <w:szCs w:val="16"/>
              </w:rPr>
              <w:t>SP-231444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EF0A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37E20"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AA7FD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762B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34A92"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A08426" w14:textId="77777777" w:rsidR="00C521B3" w:rsidRPr="001B1679" w:rsidRDefault="00C521B3" w:rsidP="00015975">
            <w:pPr>
              <w:pStyle w:val="TAL"/>
              <w:rPr>
                <w:sz w:val="16"/>
                <w:szCs w:val="16"/>
              </w:rPr>
            </w:pPr>
            <w:r w:rsidRPr="001B1679">
              <w:rPr>
                <w:sz w:val="16"/>
                <w:szCs w:val="16"/>
              </w:rPr>
              <w:t>Revised to SP-231711.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AA01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569E" w14:textId="77777777" w:rsidR="00C521B3" w:rsidRPr="001B1679" w:rsidRDefault="00C521B3" w:rsidP="00015975">
            <w:pPr>
              <w:pStyle w:val="TAL"/>
              <w:rPr>
                <w:sz w:val="16"/>
                <w:szCs w:val="16"/>
              </w:rPr>
            </w:pPr>
            <w:r w:rsidRPr="001B1679">
              <w:rPr>
                <w:sz w:val="16"/>
                <w:szCs w:val="16"/>
              </w:rPr>
              <w:t>SP-231711</w:t>
            </w:r>
          </w:p>
        </w:tc>
      </w:tr>
      <w:tr w:rsidR="00C521B3" w14:paraId="43142A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D499F"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E2E2F" w14:textId="77777777" w:rsidR="00C521B3" w:rsidRPr="001B1679" w:rsidRDefault="00C521B3" w:rsidP="00015975">
            <w:pPr>
              <w:pStyle w:val="TAL"/>
              <w:rPr>
                <w:sz w:val="16"/>
                <w:szCs w:val="16"/>
              </w:rPr>
            </w:pPr>
            <w:r w:rsidRPr="001B1679">
              <w:rPr>
                <w:sz w:val="16"/>
                <w:szCs w:val="16"/>
              </w:rPr>
              <w:t>SP-231445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1E773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1923D" w14:textId="77777777" w:rsidR="00C521B3" w:rsidRPr="001B1679" w:rsidRDefault="00C521B3" w:rsidP="00015975">
            <w:pPr>
              <w:pStyle w:val="TAL"/>
              <w:rPr>
                <w:sz w:val="16"/>
                <w:szCs w:val="16"/>
              </w:rPr>
            </w:pPr>
            <w:r w:rsidRPr="001B1679">
              <w:rPr>
                <w:sz w:val="16"/>
                <w:szCs w:val="16"/>
              </w:rPr>
              <w:t>New WID on Management aspects of 5G system with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40CC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BB16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14D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570A7" w14:textId="77777777" w:rsidR="00C521B3" w:rsidRPr="001B1679" w:rsidRDefault="00C521B3" w:rsidP="00015975">
            <w:pPr>
              <w:pStyle w:val="TAL"/>
              <w:rPr>
                <w:sz w:val="16"/>
                <w:szCs w:val="16"/>
              </w:rPr>
            </w:pPr>
            <w:r w:rsidRPr="001B1679">
              <w:rPr>
                <w:sz w:val="16"/>
                <w:szCs w:val="16"/>
              </w:rPr>
              <w:t>UID missing. Revised to SP-231708.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F8E2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E80E8" w14:textId="77777777" w:rsidR="00C521B3" w:rsidRPr="001B1679" w:rsidRDefault="00C521B3" w:rsidP="00015975">
            <w:pPr>
              <w:pStyle w:val="TAL"/>
              <w:rPr>
                <w:sz w:val="16"/>
                <w:szCs w:val="16"/>
              </w:rPr>
            </w:pPr>
            <w:r w:rsidRPr="001B1679">
              <w:rPr>
                <w:sz w:val="16"/>
                <w:szCs w:val="16"/>
              </w:rPr>
              <w:t>SP-231708</w:t>
            </w:r>
          </w:p>
        </w:tc>
      </w:tr>
      <w:tr w:rsidR="00C521B3" w14:paraId="21E5D2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8E80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94223" w14:textId="77777777" w:rsidR="00C521B3" w:rsidRPr="001B1679" w:rsidRDefault="00C521B3" w:rsidP="00015975">
            <w:pPr>
              <w:pStyle w:val="TAL"/>
              <w:rPr>
                <w:sz w:val="16"/>
                <w:szCs w:val="16"/>
              </w:rPr>
            </w:pPr>
            <w:r w:rsidRPr="001B1679">
              <w:rPr>
                <w:sz w:val="16"/>
                <w:szCs w:val="16"/>
              </w:rPr>
              <w:t>SP-231446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CAEF3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6E04C"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7B7FA" w14:textId="77777777" w:rsidR="00C521B3" w:rsidRPr="001B1679" w:rsidRDefault="00C521B3" w:rsidP="00015975">
            <w:pPr>
              <w:pStyle w:val="TAL"/>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9A8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60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B788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B3F6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C88B8" w14:textId="77777777" w:rsidR="00C521B3" w:rsidRPr="001B1679" w:rsidRDefault="00C521B3" w:rsidP="00015975">
            <w:pPr>
              <w:pStyle w:val="TAL"/>
              <w:rPr>
                <w:sz w:val="16"/>
                <w:szCs w:val="16"/>
              </w:rPr>
            </w:pPr>
          </w:p>
        </w:tc>
      </w:tr>
      <w:tr w:rsidR="00C521B3" w14:paraId="00969F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873C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E431B" w14:textId="77777777" w:rsidR="00C521B3" w:rsidRPr="001B1679" w:rsidRDefault="00C521B3" w:rsidP="00015975">
            <w:pPr>
              <w:pStyle w:val="TAL"/>
              <w:rPr>
                <w:sz w:val="16"/>
                <w:szCs w:val="16"/>
              </w:rPr>
            </w:pPr>
            <w:r w:rsidRPr="001B1679">
              <w:rPr>
                <w:sz w:val="16"/>
                <w:szCs w:val="16"/>
              </w:rPr>
              <w:t>SP-231447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A123E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BE8A8"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9394B" w14:textId="77777777" w:rsidR="00C521B3" w:rsidRPr="001B1679" w:rsidRDefault="00C521B3" w:rsidP="00015975">
            <w:pPr>
              <w:pStyle w:val="TAL"/>
              <w:rPr>
                <w:sz w:val="16"/>
                <w:szCs w:val="16"/>
              </w:rPr>
            </w:pPr>
            <w:r w:rsidRPr="001B1679">
              <w:rPr>
                <w:sz w:val="16"/>
                <w:szCs w:val="16"/>
              </w:rPr>
              <w:t>Global Satellite Operators Association (GSOA)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B7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7FC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CC38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7217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C7879" w14:textId="77777777" w:rsidR="00C521B3" w:rsidRPr="001B1679" w:rsidRDefault="00C521B3" w:rsidP="00015975">
            <w:pPr>
              <w:pStyle w:val="TAL"/>
              <w:rPr>
                <w:sz w:val="16"/>
                <w:szCs w:val="16"/>
              </w:rPr>
            </w:pPr>
          </w:p>
        </w:tc>
      </w:tr>
      <w:tr w:rsidR="00C521B3" w14:paraId="39AA8F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E56E3"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810D6"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AED4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E4F1B"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D98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1CA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F10FFA"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EB56C"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2D4A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45A57" w14:textId="77777777" w:rsidR="00C521B3" w:rsidRPr="001B1679" w:rsidRDefault="00C521B3" w:rsidP="00015975">
            <w:pPr>
              <w:pStyle w:val="TAL"/>
              <w:rPr>
                <w:sz w:val="16"/>
                <w:szCs w:val="16"/>
              </w:rPr>
            </w:pPr>
          </w:p>
        </w:tc>
      </w:tr>
      <w:tr w:rsidR="00C521B3" w14:paraId="399E82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B328F"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F8C3C" w14:textId="77777777" w:rsidR="00C521B3" w:rsidRPr="001B1679" w:rsidRDefault="00C521B3" w:rsidP="00015975">
            <w:pPr>
              <w:pStyle w:val="TAL"/>
              <w:rPr>
                <w:sz w:val="16"/>
                <w:szCs w:val="16"/>
              </w:rPr>
            </w:pPr>
            <w:r w:rsidRPr="001B1679">
              <w:rPr>
                <w:sz w:val="16"/>
                <w:szCs w:val="16"/>
              </w:rPr>
              <w:t>SP-231451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3D66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509E1" w14:textId="77777777" w:rsidR="00C521B3" w:rsidRPr="001B1679" w:rsidRDefault="00C521B3" w:rsidP="00015975">
            <w:pPr>
              <w:pStyle w:val="TAL"/>
              <w:rPr>
                <w:sz w:val="16"/>
                <w:szCs w:val="16"/>
              </w:rPr>
            </w:pPr>
            <w:r w:rsidRPr="001B1679">
              <w:rPr>
                <w:sz w:val="16"/>
                <w:szCs w:val="16"/>
              </w:rPr>
              <w:t>Rel-16 CRs on Enhancement of performance assurance for 5G networks including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8DC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173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6E6FC" w14:textId="77777777" w:rsidR="00C521B3" w:rsidRPr="001B1679" w:rsidRDefault="00C521B3" w:rsidP="00015975">
            <w:pPr>
              <w:pStyle w:val="TAL"/>
              <w:rPr>
                <w:sz w:val="16"/>
                <w:szCs w:val="16"/>
              </w:rPr>
            </w:pPr>
            <w:r w:rsidRPr="001B1679">
              <w:rPr>
                <w:sz w:val="16"/>
                <w:szCs w:val="16"/>
              </w:rPr>
              <w:t>5G_SLICE_ePA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83B9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22A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2FECDC" w14:textId="77777777" w:rsidR="00C521B3" w:rsidRPr="001B1679" w:rsidRDefault="00C521B3" w:rsidP="00015975">
            <w:pPr>
              <w:pStyle w:val="TAL"/>
              <w:rPr>
                <w:sz w:val="16"/>
                <w:szCs w:val="16"/>
              </w:rPr>
            </w:pPr>
          </w:p>
        </w:tc>
      </w:tr>
      <w:tr w:rsidR="00C521B3" w14:paraId="7888D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6976E"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C1ED1" w14:textId="77777777" w:rsidR="00C521B3" w:rsidRPr="001B1679" w:rsidRDefault="00C521B3" w:rsidP="00015975">
            <w:pPr>
              <w:pStyle w:val="TAL"/>
              <w:rPr>
                <w:sz w:val="16"/>
                <w:szCs w:val="16"/>
              </w:rPr>
            </w:pPr>
            <w:r w:rsidRPr="001B1679">
              <w:rPr>
                <w:sz w:val="16"/>
                <w:szCs w:val="16"/>
              </w:rPr>
              <w:t>SP-231452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7192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DF112" w14:textId="77777777" w:rsidR="00C521B3" w:rsidRPr="001B1679" w:rsidRDefault="00C521B3" w:rsidP="00015975">
            <w:pPr>
              <w:pStyle w:val="TAL"/>
              <w:rPr>
                <w:sz w:val="16"/>
                <w:szCs w:val="16"/>
              </w:rPr>
            </w:pPr>
            <w:r w:rsidRPr="001B1679">
              <w:rPr>
                <w:sz w:val="16"/>
                <w:szCs w:val="16"/>
              </w:rPr>
              <w:t>Rel-17 CRs on Discovery of management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626F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0B8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2F551" w14:textId="77777777" w:rsidR="00C521B3" w:rsidRPr="001B1679" w:rsidRDefault="00C521B3" w:rsidP="00015975">
            <w:pPr>
              <w:pStyle w:val="TAL"/>
              <w:rPr>
                <w:sz w:val="16"/>
                <w:szCs w:val="16"/>
              </w:rPr>
            </w:pPr>
            <w:r w:rsidRPr="001B1679">
              <w:rPr>
                <w:sz w:val="16"/>
                <w:szCs w:val="16"/>
              </w:rPr>
              <w:t>5GDMS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4A171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3BD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20DD0" w14:textId="77777777" w:rsidR="00C521B3" w:rsidRPr="001B1679" w:rsidRDefault="00C521B3" w:rsidP="00015975">
            <w:pPr>
              <w:pStyle w:val="TAL"/>
              <w:rPr>
                <w:sz w:val="16"/>
                <w:szCs w:val="16"/>
              </w:rPr>
            </w:pPr>
          </w:p>
        </w:tc>
      </w:tr>
      <w:tr w:rsidR="00C521B3" w14:paraId="0B42E3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957D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B5AAD" w14:textId="77777777" w:rsidR="00C521B3" w:rsidRPr="001B1679" w:rsidRDefault="00C521B3" w:rsidP="00015975">
            <w:pPr>
              <w:pStyle w:val="TAL"/>
              <w:rPr>
                <w:sz w:val="16"/>
                <w:szCs w:val="16"/>
              </w:rPr>
            </w:pPr>
            <w:r w:rsidRPr="001B1679">
              <w:rPr>
                <w:sz w:val="16"/>
                <w:szCs w:val="16"/>
              </w:rPr>
              <w:t>SP-231453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25F9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9D4F0" w14:textId="77777777" w:rsidR="00C521B3" w:rsidRPr="001B1679" w:rsidRDefault="00C521B3" w:rsidP="00015975">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AAD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1902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43BD0" w14:textId="77777777" w:rsidR="00C521B3" w:rsidRPr="001B1679" w:rsidRDefault="00C521B3" w:rsidP="00015975">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7723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7608D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DFDEA" w14:textId="77777777" w:rsidR="00C521B3" w:rsidRPr="001B1679" w:rsidRDefault="00C521B3" w:rsidP="00015975">
            <w:pPr>
              <w:pStyle w:val="TAL"/>
              <w:rPr>
                <w:sz w:val="16"/>
                <w:szCs w:val="16"/>
              </w:rPr>
            </w:pPr>
          </w:p>
        </w:tc>
      </w:tr>
      <w:tr w:rsidR="00C521B3" w14:paraId="2A627A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7621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AC813" w14:textId="77777777" w:rsidR="00C521B3" w:rsidRPr="001B1679" w:rsidRDefault="00C521B3" w:rsidP="00015975">
            <w:pPr>
              <w:pStyle w:val="TAL"/>
              <w:rPr>
                <w:sz w:val="16"/>
                <w:szCs w:val="16"/>
              </w:rPr>
            </w:pPr>
            <w:r w:rsidRPr="001B1679">
              <w:rPr>
                <w:sz w:val="16"/>
                <w:szCs w:val="16"/>
              </w:rPr>
              <w:t>SP-231454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A51D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1EC15" w14:textId="77777777" w:rsidR="00C521B3" w:rsidRPr="001B1679" w:rsidRDefault="00C521B3" w:rsidP="00015975">
            <w:pPr>
              <w:pStyle w:val="TAL"/>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FAD9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6295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C78A5" w14:textId="77777777" w:rsidR="00C521B3" w:rsidRPr="001B1679" w:rsidRDefault="00C521B3" w:rsidP="00015975">
            <w:pPr>
              <w:pStyle w:val="TAL"/>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BD38F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F529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F61AA" w14:textId="77777777" w:rsidR="00C521B3" w:rsidRPr="001B1679" w:rsidRDefault="00C521B3" w:rsidP="00015975">
            <w:pPr>
              <w:pStyle w:val="TAL"/>
              <w:rPr>
                <w:sz w:val="16"/>
                <w:szCs w:val="16"/>
              </w:rPr>
            </w:pPr>
          </w:p>
        </w:tc>
      </w:tr>
      <w:tr w:rsidR="00C521B3" w14:paraId="1C1477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695E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25CB1" w14:textId="77777777" w:rsidR="00C521B3" w:rsidRPr="001B1679" w:rsidRDefault="00C521B3" w:rsidP="00015975">
            <w:pPr>
              <w:pStyle w:val="TAL"/>
              <w:rPr>
                <w:sz w:val="16"/>
                <w:szCs w:val="16"/>
              </w:rPr>
            </w:pPr>
            <w:r w:rsidRPr="001B1679">
              <w:rPr>
                <w:sz w:val="16"/>
                <w:szCs w:val="16"/>
              </w:rPr>
              <w:t>SP-231455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AE9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E5F5A" w14:textId="77777777" w:rsidR="00C521B3" w:rsidRPr="001B1679" w:rsidRDefault="00C521B3" w:rsidP="00015975">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CE9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672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229926"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A3E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B3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59FE9" w14:textId="77777777" w:rsidR="00C521B3" w:rsidRPr="001B1679" w:rsidRDefault="00C521B3" w:rsidP="00015975">
            <w:pPr>
              <w:pStyle w:val="TAL"/>
              <w:rPr>
                <w:sz w:val="16"/>
                <w:szCs w:val="16"/>
              </w:rPr>
            </w:pPr>
          </w:p>
        </w:tc>
      </w:tr>
      <w:tr w:rsidR="00C521B3" w14:paraId="23E6F3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A2D4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E75E86" w14:textId="77777777" w:rsidR="00C521B3" w:rsidRPr="001B1679" w:rsidRDefault="00C521B3" w:rsidP="00015975">
            <w:pPr>
              <w:pStyle w:val="TAL"/>
              <w:rPr>
                <w:sz w:val="16"/>
                <w:szCs w:val="16"/>
              </w:rPr>
            </w:pPr>
            <w:r w:rsidRPr="001B1679">
              <w:rPr>
                <w:sz w:val="16"/>
                <w:szCs w:val="16"/>
              </w:rPr>
              <w:t>SP-231456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205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69D57" w14:textId="77777777" w:rsidR="00C521B3" w:rsidRPr="001B1679" w:rsidRDefault="00C521B3" w:rsidP="00015975">
            <w:pPr>
              <w:pStyle w:val="TAL"/>
              <w:rPr>
                <w:sz w:val="16"/>
                <w:szCs w:val="16"/>
              </w:rPr>
            </w:pPr>
            <w:r w:rsidRPr="001B1679">
              <w:rPr>
                <w:sz w:val="16"/>
                <w:szCs w:val="16"/>
              </w:rPr>
              <w:t>Rel-18 CRs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EC7B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122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3ADF5" w14:textId="77777777" w:rsidR="00C521B3" w:rsidRPr="001B1679" w:rsidRDefault="00C521B3" w:rsidP="00015975">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5667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8F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08263" w14:textId="77777777" w:rsidR="00C521B3" w:rsidRPr="001B1679" w:rsidRDefault="00C521B3" w:rsidP="00015975">
            <w:pPr>
              <w:pStyle w:val="TAL"/>
              <w:rPr>
                <w:sz w:val="16"/>
                <w:szCs w:val="16"/>
              </w:rPr>
            </w:pPr>
          </w:p>
        </w:tc>
      </w:tr>
      <w:tr w:rsidR="00C521B3" w14:paraId="2F6722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FC46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FCF2F" w14:textId="77777777" w:rsidR="00C521B3" w:rsidRPr="001B1679" w:rsidRDefault="00C521B3" w:rsidP="00015975">
            <w:pPr>
              <w:pStyle w:val="TAL"/>
              <w:rPr>
                <w:sz w:val="16"/>
                <w:szCs w:val="16"/>
              </w:rPr>
            </w:pPr>
            <w:r w:rsidRPr="001B1679">
              <w:rPr>
                <w:sz w:val="16"/>
                <w:szCs w:val="16"/>
              </w:rPr>
              <w:t>SP-231457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C17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CFE75" w14:textId="77777777" w:rsidR="00C521B3" w:rsidRPr="001B1679" w:rsidRDefault="00C521B3" w:rsidP="00015975">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A9A4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CAD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72AAC" w14:textId="77777777" w:rsidR="00C521B3" w:rsidRPr="001B1679" w:rsidRDefault="00C521B3" w:rsidP="00015975">
            <w:pPr>
              <w:pStyle w:val="TAL"/>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ACDD7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8843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5A427" w14:textId="77777777" w:rsidR="00C521B3" w:rsidRPr="001B1679" w:rsidRDefault="00C521B3" w:rsidP="00015975">
            <w:pPr>
              <w:pStyle w:val="TAL"/>
              <w:rPr>
                <w:sz w:val="16"/>
                <w:szCs w:val="16"/>
              </w:rPr>
            </w:pPr>
          </w:p>
        </w:tc>
      </w:tr>
      <w:tr w:rsidR="00C521B3" w14:paraId="6FCE56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1CA7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172ED" w14:textId="77777777" w:rsidR="00C521B3" w:rsidRPr="001B1679" w:rsidRDefault="00C521B3" w:rsidP="00015975">
            <w:pPr>
              <w:pStyle w:val="TAL"/>
              <w:rPr>
                <w:sz w:val="16"/>
                <w:szCs w:val="16"/>
              </w:rPr>
            </w:pPr>
            <w:r w:rsidRPr="001B1679">
              <w:rPr>
                <w:sz w:val="16"/>
                <w:szCs w:val="16"/>
              </w:rPr>
              <w:t>SP-231458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2C8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B7336" w14:textId="77777777" w:rsidR="00C521B3" w:rsidRPr="001B1679" w:rsidRDefault="00C521B3" w:rsidP="00015975">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FC9C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C34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9F4E8E"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957C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9B95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854E9" w14:textId="77777777" w:rsidR="00C521B3" w:rsidRPr="001B1679" w:rsidRDefault="00C521B3" w:rsidP="00015975">
            <w:pPr>
              <w:pStyle w:val="TAL"/>
              <w:rPr>
                <w:sz w:val="16"/>
                <w:szCs w:val="16"/>
              </w:rPr>
            </w:pPr>
          </w:p>
        </w:tc>
      </w:tr>
      <w:tr w:rsidR="00C521B3" w14:paraId="3C1505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B62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59976" w14:textId="77777777" w:rsidR="00C521B3" w:rsidRPr="001B1679" w:rsidRDefault="00C521B3" w:rsidP="00015975">
            <w:pPr>
              <w:pStyle w:val="TAL"/>
              <w:rPr>
                <w:sz w:val="16"/>
                <w:szCs w:val="16"/>
              </w:rPr>
            </w:pPr>
            <w:r w:rsidRPr="001B1679">
              <w:rPr>
                <w:sz w:val="16"/>
                <w:szCs w:val="16"/>
              </w:rPr>
              <w:t>SP-231459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D0C8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7380B" w14:textId="77777777" w:rsidR="00C521B3" w:rsidRPr="001B1679" w:rsidRDefault="00C521B3" w:rsidP="00015975">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BDC80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F79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CBAF7" w14:textId="77777777" w:rsidR="00C521B3" w:rsidRPr="001B1679" w:rsidRDefault="00C521B3" w:rsidP="00015975">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D880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571B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BA8BC" w14:textId="77777777" w:rsidR="00C521B3" w:rsidRPr="001B1679" w:rsidRDefault="00C521B3" w:rsidP="00015975">
            <w:pPr>
              <w:pStyle w:val="TAL"/>
              <w:rPr>
                <w:sz w:val="16"/>
                <w:szCs w:val="16"/>
              </w:rPr>
            </w:pPr>
          </w:p>
        </w:tc>
      </w:tr>
      <w:tr w:rsidR="00C521B3" w14:paraId="0DE6D8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EB56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18209" w14:textId="77777777" w:rsidR="00C521B3" w:rsidRPr="001B1679" w:rsidRDefault="00C521B3" w:rsidP="00015975">
            <w:pPr>
              <w:pStyle w:val="TAL"/>
              <w:rPr>
                <w:sz w:val="16"/>
                <w:szCs w:val="16"/>
              </w:rPr>
            </w:pPr>
            <w:r w:rsidRPr="001B1679">
              <w:rPr>
                <w:sz w:val="16"/>
                <w:szCs w:val="16"/>
              </w:rPr>
              <w:t>SP-231460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682C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35778" w14:textId="77777777" w:rsidR="00C521B3" w:rsidRPr="001B1679" w:rsidRDefault="00C521B3" w:rsidP="00015975">
            <w:pPr>
              <w:pStyle w:val="TAL"/>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F6E4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5C7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CC832" w14:textId="77777777" w:rsidR="00C521B3" w:rsidRPr="001B1679" w:rsidRDefault="00C521B3" w:rsidP="00015975">
            <w:pPr>
              <w:pStyle w:val="TAL"/>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90F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35CB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7DB5A" w14:textId="77777777" w:rsidR="00C521B3" w:rsidRPr="001B1679" w:rsidRDefault="00C521B3" w:rsidP="00015975">
            <w:pPr>
              <w:pStyle w:val="TAL"/>
              <w:rPr>
                <w:sz w:val="16"/>
                <w:szCs w:val="16"/>
              </w:rPr>
            </w:pPr>
          </w:p>
        </w:tc>
      </w:tr>
      <w:tr w:rsidR="00C521B3" w14:paraId="3C1D8F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C60F1"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FF177" w14:textId="77777777" w:rsidR="00C521B3" w:rsidRPr="001B1679" w:rsidRDefault="00C521B3" w:rsidP="00015975">
            <w:pPr>
              <w:pStyle w:val="TAL"/>
              <w:rPr>
                <w:sz w:val="16"/>
                <w:szCs w:val="16"/>
              </w:rPr>
            </w:pPr>
            <w:r w:rsidRPr="001B1679">
              <w:rPr>
                <w:sz w:val="16"/>
                <w:szCs w:val="16"/>
              </w:rPr>
              <w:t>SP-231461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F3C1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805036" w14:textId="77777777" w:rsidR="00C521B3" w:rsidRPr="001B1679" w:rsidRDefault="00C521B3" w:rsidP="00015975">
            <w:pPr>
              <w:pStyle w:val="TAL"/>
              <w:rPr>
                <w:sz w:val="16"/>
                <w:szCs w:val="16"/>
              </w:rPr>
            </w:pPr>
            <w:r w:rsidRPr="001B1679">
              <w:rPr>
                <w:sz w:val="16"/>
                <w:szCs w:val="16"/>
              </w:rPr>
              <w:t>Rel-18 CRs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2010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D77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F9764" w14:textId="77777777" w:rsidR="00C521B3" w:rsidRPr="001B1679" w:rsidRDefault="00C521B3" w:rsidP="00015975">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FC9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886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F68A0" w14:textId="77777777" w:rsidR="00C521B3" w:rsidRPr="001B1679" w:rsidRDefault="00C521B3" w:rsidP="00015975">
            <w:pPr>
              <w:pStyle w:val="TAL"/>
              <w:rPr>
                <w:sz w:val="16"/>
                <w:szCs w:val="16"/>
              </w:rPr>
            </w:pPr>
          </w:p>
        </w:tc>
      </w:tr>
      <w:tr w:rsidR="00C521B3" w14:paraId="2CA808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F9DF"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D9B2F6" w14:textId="77777777" w:rsidR="00C521B3" w:rsidRPr="001B1679" w:rsidRDefault="00C521B3" w:rsidP="00015975">
            <w:pPr>
              <w:pStyle w:val="TAL"/>
              <w:rPr>
                <w:sz w:val="16"/>
                <w:szCs w:val="16"/>
              </w:rPr>
            </w:pPr>
            <w:r w:rsidRPr="001B1679">
              <w:rPr>
                <w:sz w:val="16"/>
                <w:szCs w:val="16"/>
              </w:rPr>
              <w:t>SP-231462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33DC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55D18" w14:textId="77777777" w:rsidR="00C521B3" w:rsidRPr="001B1679" w:rsidRDefault="00C521B3" w:rsidP="00015975">
            <w:pPr>
              <w:pStyle w:val="TAL"/>
              <w:rPr>
                <w:sz w:val="16"/>
                <w:szCs w:val="16"/>
              </w:rPr>
            </w:pPr>
            <w:r w:rsidRPr="001B1679">
              <w:rPr>
                <w:sz w:val="16"/>
                <w:szCs w:val="16"/>
              </w:rPr>
              <w:t>Rel-18 CRs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15A3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E59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D5106F"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44054"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48D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00120" w14:textId="77777777" w:rsidR="00C521B3" w:rsidRPr="001B1679" w:rsidRDefault="00C521B3" w:rsidP="00015975">
            <w:pPr>
              <w:pStyle w:val="TAL"/>
              <w:rPr>
                <w:sz w:val="16"/>
                <w:szCs w:val="16"/>
              </w:rPr>
            </w:pPr>
          </w:p>
        </w:tc>
      </w:tr>
      <w:tr w:rsidR="00C521B3" w14:paraId="7D546E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676B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404AC" w14:textId="77777777" w:rsidR="00C521B3" w:rsidRPr="001B1679" w:rsidRDefault="00C521B3" w:rsidP="00015975">
            <w:pPr>
              <w:pStyle w:val="TAL"/>
              <w:rPr>
                <w:sz w:val="16"/>
                <w:szCs w:val="16"/>
              </w:rPr>
            </w:pPr>
            <w:r w:rsidRPr="001B1679">
              <w:rPr>
                <w:sz w:val="16"/>
                <w:szCs w:val="16"/>
              </w:rPr>
              <w:t>SP-231463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3FFF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EA900" w14:textId="77777777" w:rsidR="00C521B3" w:rsidRPr="001B1679" w:rsidRDefault="00C521B3" w:rsidP="00015975">
            <w:pPr>
              <w:pStyle w:val="TAL"/>
              <w:rPr>
                <w:sz w:val="16"/>
                <w:szCs w:val="16"/>
              </w:rPr>
            </w:pPr>
            <w:r w:rsidRPr="001B1679">
              <w:rPr>
                <w:sz w:val="16"/>
                <w:szCs w:val="16"/>
              </w:rPr>
              <w:t xml:space="preserve">Rel-18 CRs on </w:t>
            </w:r>
            <w:proofErr w:type="spellStart"/>
            <w:r w:rsidRPr="001B1679">
              <w:rPr>
                <w:sz w:val="16"/>
                <w:szCs w:val="16"/>
              </w:rPr>
              <w:t>on</w:t>
            </w:r>
            <w:proofErr w:type="spellEnd"/>
            <w:r w:rsidRPr="001B1679">
              <w:rPr>
                <w:sz w:val="16"/>
                <w:szCs w:val="16"/>
              </w:rPr>
              <w:t xml:space="preserve">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646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6422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456F6"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90D2E"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B9A8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91A6" w14:textId="77777777" w:rsidR="00C521B3" w:rsidRPr="001B1679" w:rsidRDefault="00C521B3" w:rsidP="00015975">
            <w:pPr>
              <w:pStyle w:val="TAL"/>
              <w:rPr>
                <w:sz w:val="16"/>
                <w:szCs w:val="16"/>
              </w:rPr>
            </w:pPr>
          </w:p>
        </w:tc>
      </w:tr>
      <w:tr w:rsidR="00C521B3" w14:paraId="29B1E4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6DBD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C259D" w14:textId="77777777" w:rsidR="00C521B3" w:rsidRPr="001B1679" w:rsidRDefault="00C521B3" w:rsidP="00015975">
            <w:pPr>
              <w:pStyle w:val="TAL"/>
              <w:rPr>
                <w:sz w:val="16"/>
                <w:szCs w:val="16"/>
              </w:rPr>
            </w:pPr>
            <w:r w:rsidRPr="001B1679">
              <w:rPr>
                <w:sz w:val="16"/>
                <w:szCs w:val="16"/>
              </w:rPr>
              <w:t>SP-231464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BCA7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2BCDA" w14:textId="77777777" w:rsidR="00C521B3" w:rsidRPr="001B1679" w:rsidRDefault="00C521B3" w:rsidP="00015975">
            <w:pPr>
              <w:pStyle w:val="TAL"/>
              <w:rPr>
                <w:sz w:val="16"/>
                <w:szCs w:val="16"/>
              </w:rPr>
            </w:pPr>
            <w:r w:rsidRPr="001B1679">
              <w:rPr>
                <w:sz w:val="16"/>
                <w:szCs w:val="16"/>
              </w:rPr>
              <w:t>Rel-17 CRs 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A3C2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C50E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87D0B" w14:textId="77777777" w:rsidR="00C521B3" w:rsidRPr="001B1679" w:rsidRDefault="00C521B3" w:rsidP="00015975">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1E1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A37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CA565" w14:textId="77777777" w:rsidR="00C521B3" w:rsidRPr="001B1679" w:rsidRDefault="00C521B3" w:rsidP="00015975">
            <w:pPr>
              <w:pStyle w:val="TAL"/>
              <w:rPr>
                <w:sz w:val="16"/>
                <w:szCs w:val="16"/>
              </w:rPr>
            </w:pPr>
          </w:p>
        </w:tc>
      </w:tr>
      <w:tr w:rsidR="00C521B3" w14:paraId="59623E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0BBF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8941A" w14:textId="77777777" w:rsidR="00C521B3" w:rsidRPr="001B1679" w:rsidRDefault="00C521B3" w:rsidP="00015975">
            <w:pPr>
              <w:pStyle w:val="TAL"/>
              <w:rPr>
                <w:sz w:val="16"/>
                <w:szCs w:val="16"/>
              </w:rPr>
            </w:pPr>
            <w:r w:rsidRPr="001B1679">
              <w:rPr>
                <w:sz w:val="16"/>
                <w:szCs w:val="16"/>
              </w:rPr>
              <w:t>SP-231465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696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17858" w14:textId="77777777" w:rsidR="00C521B3" w:rsidRPr="001B1679" w:rsidRDefault="00C521B3" w:rsidP="00015975">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2966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E167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4D8C06"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17D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47B1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075C1" w14:textId="77777777" w:rsidR="00C521B3" w:rsidRPr="001B1679" w:rsidRDefault="00C521B3" w:rsidP="00015975">
            <w:pPr>
              <w:pStyle w:val="TAL"/>
              <w:rPr>
                <w:sz w:val="16"/>
                <w:szCs w:val="16"/>
              </w:rPr>
            </w:pPr>
          </w:p>
        </w:tc>
      </w:tr>
      <w:tr w:rsidR="00C521B3" w14:paraId="2DE886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87F72"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E013E" w14:textId="77777777" w:rsidR="00C521B3" w:rsidRPr="001B1679" w:rsidRDefault="00C521B3" w:rsidP="00015975">
            <w:pPr>
              <w:pStyle w:val="TAL"/>
              <w:rPr>
                <w:sz w:val="16"/>
                <w:szCs w:val="16"/>
              </w:rPr>
            </w:pPr>
            <w:r w:rsidRPr="001B1679">
              <w:rPr>
                <w:sz w:val="16"/>
                <w:szCs w:val="16"/>
              </w:rPr>
              <w:t>SP-231466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C296A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9F9BA" w14:textId="77777777" w:rsidR="00C521B3" w:rsidRPr="001B1679" w:rsidRDefault="00C521B3" w:rsidP="00015975">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E40D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A64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BB436B" w14:textId="77777777" w:rsidR="00C521B3" w:rsidRPr="001B1679" w:rsidRDefault="00C521B3" w:rsidP="00015975">
            <w:pPr>
              <w:pStyle w:val="TAL"/>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63D8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3663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45332" w14:textId="77777777" w:rsidR="00C521B3" w:rsidRPr="001B1679" w:rsidRDefault="00C521B3" w:rsidP="00015975">
            <w:pPr>
              <w:pStyle w:val="TAL"/>
              <w:rPr>
                <w:sz w:val="16"/>
                <w:szCs w:val="16"/>
              </w:rPr>
            </w:pPr>
          </w:p>
        </w:tc>
      </w:tr>
      <w:tr w:rsidR="00C521B3" w14:paraId="0B45FC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C8E2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73E98" w14:textId="77777777" w:rsidR="00C521B3" w:rsidRPr="001B1679" w:rsidRDefault="00C521B3" w:rsidP="00015975">
            <w:pPr>
              <w:pStyle w:val="TAL"/>
              <w:rPr>
                <w:sz w:val="16"/>
                <w:szCs w:val="16"/>
              </w:rPr>
            </w:pPr>
            <w:r w:rsidRPr="001B1679">
              <w:rPr>
                <w:sz w:val="16"/>
                <w:szCs w:val="16"/>
              </w:rPr>
              <w:t>SP-231467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93C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DD69E" w14:textId="77777777" w:rsidR="00C521B3" w:rsidRPr="001B1679" w:rsidRDefault="00C521B3" w:rsidP="00015975">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F3E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E91B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8341A" w14:textId="77777777" w:rsidR="00C521B3" w:rsidRPr="001B1679" w:rsidRDefault="00C521B3" w:rsidP="00015975">
            <w:pPr>
              <w:pStyle w:val="TAL"/>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23AC8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D89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886BD" w14:textId="77777777" w:rsidR="00C521B3" w:rsidRPr="001B1679" w:rsidRDefault="00C521B3" w:rsidP="00015975">
            <w:pPr>
              <w:pStyle w:val="TAL"/>
              <w:rPr>
                <w:sz w:val="16"/>
                <w:szCs w:val="16"/>
              </w:rPr>
            </w:pPr>
          </w:p>
        </w:tc>
      </w:tr>
      <w:tr w:rsidR="00C521B3" w14:paraId="246616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0676C2"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C0F2" w14:textId="77777777" w:rsidR="00C521B3" w:rsidRPr="001B1679" w:rsidRDefault="00C521B3" w:rsidP="00015975">
            <w:pPr>
              <w:pStyle w:val="TAL"/>
              <w:rPr>
                <w:sz w:val="16"/>
                <w:szCs w:val="16"/>
              </w:rPr>
            </w:pPr>
            <w:r w:rsidRPr="001B1679">
              <w:rPr>
                <w:sz w:val="16"/>
                <w:szCs w:val="16"/>
              </w:rPr>
              <w:t>SP-231468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5074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47F36" w14:textId="77777777" w:rsidR="00C521B3" w:rsidRPr="001B1679" w:rsidRDefault="00C521B3" w:rsidP="00015975">
            <w:pPr>
              <w:pStyle w:val="TAL"/>
              <w:rPr>
                <w:sz w:val="16"/>
                <w:szCs w:val="16"/>
              </w:rPr>
            </w:pPr>
            <w:r w:rsidRPr="001B1679">
              <w:rPr>
                <w:sz w:val="16"/>
                <w:szCs w:val="16"/>
              </w:rPr>
              <w:t>Rel-17 CRs on Enhancements of Management Data Analytics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12DB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352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462E3" w14:textId="77777777" w:rsidR="00C521B3" w:rsidRPr="001B1679" w:rsidRDefault="00C521B3" w:rsidP="00015975">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29E5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2586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59871" w14:textId="77777777" w:rsidR="00C521B3" w:rsidRPr="001B1679" w:rsidRDefault="00C521B3" w:rsidP="00015975">
            <w:pPr>
              <w:pStyle w:val="TAL"/>
              <w:rPr>
                <w:sz w:val="16"/>
                <w:szCs w:val="16"/>
              </w:rPr>
            </w:pPr>
          </w:p>
        </w:tc>
      </w:tr>
      <w:tr w:rsidR="00C521B3" w14:paraId="3A98C06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7981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318ED" w14:textId="77777777" w:rsidR="00C521B3" w:rsidRPr="001B1679" w:rsidRDefault="00C521B3" w:rsidP="00015975">
            <w:pPr>
              <w:pStyle w:val="TAL"/>
              <w:rPr>
                <w:sz w:val="16"/>
                <w:szCs w:val="16"/>
              </w:rPr>
            </w:pPr>
            <w:r w:rsidRPr="001B1679">
              <w:rPr>
                <w:sz w:val="16"/>
                <w:szCs w:val="16"/>
              </w:rPr>
              <w:t>SP-231469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023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0531A" w14:textId="77777777" w:rsidR="00C521B3" w:rsidRPr="001B1679" w:rsidRDefault="00C521B3" w:rsidP="00015975">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0C31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84C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DD893" w14:textId="77777777" w:rsidR="00C521B3" w:rsidRPr="001B1679" w:rsidRDefault="00C521B3" w:rsidP="00015975">
            <w:pPr>
              <w:pStyle w:val="TAL"/>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9A83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C48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3AC5F" w14:textId="77777777" w:rsidR="00C521B3" w:rsidRPr="001B1679" w:rsidRDefault="00C521B3" w:rsidP="00015975">
            <w:pPr>
              <w:pStyle w:val="TAL"/>
              <w:rPr>
                <w:sz w:val="16"/>
                <w:szCs w:val="16"/>
              </w:rPr>
            </w:pPr>
          </w:p>
        </w:tc>
      </w:tr>
      <w:tr w:rsidR="00C521B3" w14:paraId="53C383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28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00A09" w14:textId="77777777" w:rsidR="00C521B3" w:rsidRPr="001B1679" w:rsidRDefault="00C521B3" w:rsidP="00015975">
            <w:pPr>
              <w:pStyle w:val="TAL"/>
              <w:rPr>
                <w:sz w:val="16"/>
                <w:szCs w:val="16"/>
              </w:rPr>
            </w:pPr>
            <w:r w:rsidRPr="001B1679">
              <w:rPr>
                <w:sz w:val="16"/>
                <w:szCs w:val="16"/>
              </w:rPr>
              <w:t>SP-231470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8DE7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0483" w14:textId="77777777" w:rsidR="00C521B3" w:rsidRPr="001B1679" w:rsidRDefault="00C521B3" w:rsidP="00015975">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2DF48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A97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FE0F5" w14:textId="77777777" w:rsidR="00C521B3" w:rsidRPr="001B1679" w:rsidRDefault="00C521B3" w:rsidP="00015975">
            <w:pPr>
              <w:pStyle w:val="TAL"/>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15E6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012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DCBE2" w14:textId="77777777" w:rsidR="00C521B3" w:rsidRPr="001B1679" w:rsidRDefault="00C521B3" w:rsidP="00015975">
            <w:pPr>
              <w:pStyle w:val="TAL"/>
              <w:rPr>
                <w:sz w:val="16"/>
                <w:szCs w:val="16"/>
              </w:rPr>
            </w:pPr>
          </w:p>
        </w:tc>
      </w:tr>
      <w:tr w:rsidR="00C521B3" w14:paraId="34FAA1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E381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A930A" w14:textId="77777777" w:rsidR="00C521B3" w:rsidRPr="001B1679" w:rsidRDefault="00C521B3" w:rsidP="00015975">
            <w:pPr>
              <w:pStyle w:val="TAL"/>
              <w:rPr>
                <w:sz w:val="16"/>
                <w:szCs w:val="16"/>
              </w:rPr>
            </w:pPr>
            <w:r w:rsidRPr="001B1679">
              <w:rPr>
                <w:sz w:val="16"/>
                <w:szCs w:val="16"/>
              </w:rPr>
              <w:t>SP-231471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7A17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9A92B" w14:textId="77777777" w:rsidR="00C521B3" w:rsidRPr="001B1679" w:rsidRDefault="00C521B3" w:rsidP="00015975">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9BCDA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D0E3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6C3DF" w14:textId="77777777" w:rsidR="00C521B3" w:rsidRPr="001B1679" w:rsidRDefault="00C521B3" w:rsidP="00015975">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519D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8CAF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031FD" w14:textId="77777777" w:rsidR="00C521B3" w:rsidRPr="001B1679" w:rsidRDefault="00C521B3" w:rsidP="00015975">
            <w:pPr>
              <w:pStyle w:val="TAL"/>
              <w:rPr>
                <w:sz w:val="16"/>
                <w:szCs w:val="16"/>
              </w:rPr>
            </w:pPr>
          </w:p>
        </w:tc>
      </w:tr>
      <w:tr w:rsidR="00C521B3" w14:paraId="450803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E0AB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DC75A" w14:textId="77777777" w:rsidR="00C521B3" w:rsidRPr="001B1679" w:rsidRDefault="00C521B3" w:rsidP="00015975">
            <w:pPr>
              <w:pStyle w:val="TAL"/>
              <w:rPr>
                <w:sz w:val="16"/>
                <w:szCs w:val="16"/>
              </w:rPr>
            </w:pPr>
            <w:r w:rsidRPr="001B1679">
              <w:rPr>
                <w:sz w:val="16"/>
                <w:szCs w:val="16"/>
              </w:rPr>
              <w:t>SP-231472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959C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C7F5D" w14:textId="77777777" w:rsidR="00C521B3" w:rsidRPr="001B1679" w:rsidRDefault="00C521B3" w:rsidP="00015975">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EFBF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A5CD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C14216"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11144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453F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618F4" w14:textId="77777777" w:rsidR="00C521B3" w:rsidRPr="001B1679" w:rsidRDefault="00C521B3" w:rsidP="00015975">
            <w:pPr>
              <w:pStyle w:val="TAL"/>
              <w:rPr>
                <w:sz w:val="16"/>
                <w:szCs w:val="16"/>
              </w:rPr>
            </w:pPr>
          </w:p>
        </w:tc>
      </w:tr>
      <w:tr w:rsidR="00C521B3" w14:paraId="141421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F4FA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F037F" w14:textId="77777777" w:rsidR="00C521B3" w:rsidRPr="001B1679" w:rsidRDefault="00C521B3" w:rsidP="00015975">
            <w:pPr>
              <w:pStyle w:val="TAL"/>
              <w:rPr>
                <w:sz w:val="16"/>
                <w:szCs w:val="16"/>
              </w:rPr>
            </w:pPr>
            <w:r w:rsidRPr="001B1679">
              <w:rPr>
                <w:sz w:val="16"/>
                <w:szCs w:val="16"/>
              </w:rPr>
              <w:t>SP-231473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5EC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D5617" w14:textId="77777777" w:rsidR="00C521B3" w:rsidRPr="001B1679" w:rsidRDefault="00C521B3" w:rsidP="00015975">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C87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6F6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B1412" w14:textId="77777777" w:rsidR="00C521B3" w:rsidRPr="001B1679" w:rsidRDefault="00C521B3" w:rsidP="00015975">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DB74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FCF6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F34A9" w14:textId="77777777" w:rsidR="00C521B3" w:rsidRPr="001B1679" w:rsidRDefault="00C521B3" w:rsidP="00015975">
            <w:pPr>
              <w:pStyle w:val="TAL"/>
              <w:rPr>
                <w:sz w:val="16"/>
                <w:szCs w:val="16"/>
              </w:rPr>
            </w:pPr>
          </w:p>
        </w:tc>
      </w:tr>
      <w:tr w:rsidR="00C521B3" w14:paraId="422E1D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8A059"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C6D04" w14:textId="77777777" w:rsidR="00C521B3" w:rsidRPr="001B1679" w:rsidRDefault="00C521B3" w:rsidP="00015975">
            <w:pPr>
              <w:pStyle w:val="TAL"/>
              <w:rPr>
                <w:sz w:val="16"/>
                <w:szCs w:val="16"/>
              </w:rPr>
            </w:pPr>
            <w:r w:rsidRPr="001B1679">
              <w:rPr>
                <w:sz w:val="16"/>
                <w:szCs w:val="16"/>
              </w:rPr>
              <w:t>SP-231474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F27D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93B54" w14:textId="77777777" w:rsidR="00C521B3" w:rsidRPr="001B1679" w:rsidRDefault="00C521B3" w:rsidP="00015975">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5CA8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75BA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51CB8" w14:textId="77777777" w:rsidR="00C521B3" w:rsidRPr="001B1679" w:rsidRDefault="00C521B3" w:rsidP="00015975">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3B980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364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FE843" w14:textId="77777777" w:rsidR="00C521B3" w:rsidRPr="001B1679" w:rsidRDefault="00C521B3" w:rsidP="00015975">
            <w:pPr>
              <w:pStyle w:val="TAL"/>
              <w:rPr>
                <w:sz w:val="16"/>
                <w:szCs w:val="16"/>
              </w:rPr>
            </w:pPr>
          </w:p>
        </w:tc>
      </w:tr>
      <w:tr w:rsidR="00C521B3" w14:paraId="7A5161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2CC3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278DC" w14:textId="77777777" w:rsidR="00C521B3" w:rsidRPr="001B1679" w:rsidRDefault="00C521B3" w:rsidP="00015975">
            <w:pPr>
              <w:pStyle w:val="TAL"/>
              <w:rPr>
                <w:sz w:val="16"/>
                <w:szCs w:val="16"/>
              </w:rPr>
            </w:pPr>
            <w:r w:rsidRPr="001B1679">
              <w:rPr>
                <w:sz w:val="16"/>
                <w:szCs w:val="16"/>
              </w:rPr>
              <w:t>SP-231475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360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E78052"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32C83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6EA2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09DCC"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2829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0888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60EC5" w14:textId="77777777" w:rsidR="00C521B3" w:rsidRPr="001B1679" w:rsidRDefault="00C521B3" w:rsidP="00015975">
            <w:pPr>
              <w:pStyle w:val="TAL"/>
              <w:rPr>
                <w:sz w:val="16"/>
                <w:szCs w:val="16"/>
              </w:rPr>
            </w:pPr>
          </w:p>
        </w:tc>
      </w:tr>
      <w:tr w:rsidR="00C521B3" w14:paraId="42FB1D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CAB3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123F04" w14:textId="77777777" w:rsidR="00C521B3" w:rsidRPr="001B1679" w:rsidRDefault="00C521B3" w:rsidP="00015975">
            <w:pPr>
              <w:pStyle w:val="TAL"/>
              <w:rPr>
                <w:sz w:val="16"/>
                <w:szCs w:val="16"/>
              </w:rPr>
            </w:pPr>
            <w:r w:rsidRPr="001B1679">
              <w:rPr>
                <w:sz w:val="16"/>
                <w:szCs w:val="16"/>
              </w:rPr>
              <w:t>SP-231476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85FF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61C3C"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608A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6ED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77587"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F4A35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2C39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689A3" w14:textId="77777777" w:rsidR="00C521B3" w:rsidRPr="001B1679" w:rsidRDefault="00C521B3" w:rsidP="00015975">
            <w:pPr>
              <w:pStyle w:val="TAL"/>
              <w:rPr>
                <w:sz w:val="16"/>
                <w:szCs w:val="16"/>
              </w:rPr>
            </w:pPr>
          </w:p>
        </w:tc>
      </w:tr>
      <w:tr w:rsidR="00C521B3" w14:paraId="1A4FDE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808A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FBA63" w14:textId="77777777" w:rsidR="00C521B3" w:rsidRPr="001B1679" w:rsidRDefault="00C521B3" w:rsidP="00015975">
            <w:pPr>
              <w:pStyle w:val="TAL"/>
              <w:rPr>
                <w:sz w:val="16"/>
                <w:szCs w:val="16"/>
              </w:rPr>
            </w:pPr>
            <w:r w:rsidRPr="001B1679">
              <w:rPr>
                <w:sz w:val="16"/>
                <w:szCs w:val="16"/>
              </w:rPr>
              <w:t>SP-231477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E671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6CD1B" w14:textId="77777777" w:rsidR="00C521B3" w:rsidRPr="001B1679" w:rsidRDefault="00C521B3" w:rsidP="00015975">
            <w:pPr>
              <w:pStyle w:val="TAL"/>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374B2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B79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DFA3" w14:textId="77777777" w:rsidR="00C521B3" w:rsidRPr="001B1679" w:rsidRDefault="00C521B3" w:rsidP="00015975">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4501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02A24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88915" w14:textId="77777777" w:rsidR="00C521B3" w:rsidRPr="001B1679" w:rsidRDefault="00C521B3" w:rsidP="00015975">
            <w:pPr>
              <w:pStyle w:val="TAL"/>
              <w:rPr>
                <w:sz w:val="16"/>
                <w:szCs w:val="16"/>
              </w:rPr>
            </w:pPr>
          </w:p>
        </w:tc>
      </w:tr>
      <w:tr w:rsidR="00C521B3" w14:paraId="35A642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AF51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80756" w14:textId="77777777" w:rsidR="00C521B3" w:rsidRPr="001B1679" w:rsidRDefault="00C521B3" w:rsidP="00015975">
            <w:pPr>
              <w:pStyle w:val="TAL"/>
              <w:rPr>
                <w:sz w:val="16"/>
                <w:szCs w:val="16"/>
              </w:rPr>
            </w:pPr>
            <w:r w:rsidRPr="001B1679">
              <w:rPr>
                <w:sz w:val="16"/>
                <w:szCs w:val="16"/>
              </w:rPr>
              <w:t>SP-231478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E1B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92CA4" w14:textId="77777777" w:rsidR="00C521B3" w:rsidRPr="001B1679" w:rsidRDefault="00C521B3" w:rsidP="00015975">
            <w:pPr>
              <w:pStyle w:val="TAL"/>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24BB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0C9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B8FC7B" w14:textId="77777777" w:rsidR="00C521B3" w:rsidRPr="001B1679" w:rsidRDefault="00C521B3" w:rsidP="00015975">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ACED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D74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EE866" w14:textId="77777777" w:rsidR="00C521B3" w:rsidRPr="001B1679" w:rsidRDefault="00C521B3" w:rsidP="00015975">
            <w:pPr>
              <w:pStyle w:val="TAL"/>
              <w:rPr>
                <w:sz w:val="16"/>
                <w:szCs w:val="16"/>
              </w:rPr>
            </w:pPr>
          </w:p>
        </w:tc>
      </w:tr>
      <w:tr w:rsidR="00C521B3" w14:paraId="354494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DCA0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1D402C" w14:textId="77777777" w:rsidR="00C521B3" w:rsidRPr="001B1679" w:rsidRDefault="00C521B3" w:rsidP="00015975">
            <w:pPr>
              <w:pStyle w:val="TAL"/>
              <w:rPr>
                <w:sz w:val="16"/>
                <w:szCs w:val="16"/>
              </w:rPr>
            </w:pPr>
            <w:r w:rsidRPr="001B1679">
              <w:rPr>
                <w:sz w:val="16"/>
                <w:szCs w:val="16"/>
              </w:rPr>
              <w:t>SP-231479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39D9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1A03E" w14:textId="77777777" w:rsidR="00C521B3" w:rsidRPr="001B1679" w:rsidRDefault="00C521B3" w:rsidP="00015975">
            <w:pPr>
              <w:pStyle w:val="TAL"/>
              <w:rPr>
                <w:sz w:val="16"/>
                <w:szCs w:val="16"/>
              </w:rPr>
            </w:pPr>
            <w:r w:rsidRPr="001B1679">
              <w:rPr>
                <w:sz w:val="16"/>
                <w:szCs w:val="16"/>
              </w:rPr>
              <w:t>Rel-18 CRs on</w:t>
            </w:r>
            <w:r>
              <w:t xml:space="preserve">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D441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8F5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513B54" w14:textId="77777777" w:rsidR="00C521B3" w:rsidRPr="001B1679" w:rsidRDefault="00C521B3" w:rsidP="00015975">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DF8A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A0C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BE95F" w14:textId="77777777" w:rsidR="00C521B3" w:rsidRPr="001B1679" w:rsidRDefault="00C521B3" w:rsidP="00015975">
            <w:pPr>
              <w:pStyle w:val="TAL"/>
              <w:rPr>
                <w:sz w:val="16"/>
                <w:szCs w:val="16"/>
              </w:rPr>
            </w:pPr>
          </w:p>
        </w:tc>
      </w:tr>
      <w:tr w:rsidR="00C521B3" w14:paraId="6F48DE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1AE1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05AD1" w14:textId="77777777" w:rsidR="00C521B3" w:rsidRPr="001B1679" w:rsidRDefault="00C521B3" w:rsidP="00015975">
            <w:pPr>
              <w:pStyle w:val="TAL"/>
              <w:rPr>
                <w:sz w:val="16"/>
                <w:szCs w:val="16"/>
              </w:rPr>
            </w:pPr>
            <w:r w:rsidRPr="001B1679">
              <w:rPr>
                <w:sz w:val="16"/>
                <w:szCs w:val="16"/>
              </w:rPr>
              <w:t>SP-231480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8FDC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D52B2" w14:textId="77777777" w:rsidR="00C521B3" w:rsidRPr="001B1679" w:rsidRDefault="00C521B3" w:rsidP="00015975">
            <w:pPr>
              <w:pStyle w:val="TAL"/>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A83D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03D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55644"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B310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436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3F59" w14:textId="77777777" w:rsidR="00C521B3" w:rsidRPr="001B1679" w:rsidRDefault="00C521B3" w:rsidP="00015975">
            <w:pPr>
              <w:pStyle w:val="TAL"/>
              <w:rPr>
                <w:sz w:val="16"/>
                <w:szCs w:val="16"/>
              </w:rPr>
            </w:pPr>
          </w:p>
        </w:tc>
      </w:tr>
      <w:tr w:rsidR="00C521B3" w14:paraId="24620E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24B5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02124" w14:textId="77777777" w:rsidR="00C521B3" w:rsidRPr="001B1679" w:rsidRDefault="00C521B3" w:rsidP="00015975">
            <w:pPr>
              <w:pStyle w:val="TAL"/>
              <w:rPr>
                <w:sz w:val="16"/>
                <w:szCs w:val="16"/>
              </w:rPr>
            </w:pPr>
            <w:r w:rsidRPr="001B1679">
              <w:rPr>
                <w:sz w:val="16"/>
                <w:szCs w:val="16"/>
              </w:rPr>
              <w:t>SP-231481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43D3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C55D8" w14:textId="77777777" w:rsidR="00C521B3" w:rsidRPr="001B1679" w:rsidRDefault="00C521B3" w:rsidP="00015975">
            <w:pPr>
              <w:pStyle w:val="TAL"/>
              <w:rPr>
                <w:sz w:val="16"/>
                <w:szCs w:val="16"/>
              </w:rPr>
            </w:pPr>
            <w:r w:rsidRPr="001B1679">
              <w:rPr>
                <w:sz w:val="16"/>
                <w:szCs w:val="16"/>
              </w:rPr>
              <w:t>Rel-18 CRs on</w:t>
            </w:r>
            <w:r>
              <w:t xml:space="preserve"> Network slicing provisioning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461F9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732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97DB7" w14:textId="77777777" w:rsidR="00C521B3" w:rsidRPr="001B1679" w:rsidRDefault="00C521B3" w:rsidP="00015975">
            <w:pPr>
              <w:pStyle w:val="TAL"/>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78C34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74C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DC52D" w14:textId="77777777" w:rsidR="00C521B3" w:rsidRPr="001B1679" w:rsidRDefault="00C521B3" w:rsidP="00015975">
            <w:pPr>
              <w:pStyle w:val="TAL"/>
              <w:rPr>
                <w:sz w:val="16"/>
                <w:szCs w:val="16"/>
              </w:rPr>
            </w:pPr>
          </w:p>
        </w:tc>
      </w:tr>
      <w:tr w:rsidR="00C521B3" w14:paraId="37146BC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536CB"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40109" w14:textId="77777777" w:rsidR="00C521B3" w:rsidRPr="001B1679" w:rsidRDefault="00C521B3" w:rsidP="00015975">
            <w:pPr>
              <w:pStyle w:val="TAL"/>
              <w:rPr>
                <w:sz w:val="16"/>
                <w:szCs w:val="16"/>
              </w:rPr>
            </w:pPr>
            <w:r w:rsidRPr="001B1679">
              <w:rPr>
                <w:sz w:val="16"/>
                <w:szCs w:val="16"/>
              </w:rPr>
              <w:t>SP-231482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870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8AAE" w14:textId="77777777" w:rsidR="00C521B3" w:rsidRPr="001B1679" w:rsidRDefault="00C521B3" w:rsidP="00015975">
            <w:pPr>
              <w:pStyle w:val="TAL"/>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E6FD3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D16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98851B" w14:textId="77777777" w:rsidR="00C521B3" w:rsidRPr="001B1679" w:rsidRDefault="00C521B3" w:rsidP="00015975">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71E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D99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163C4E" w14:textId="77777777" w:rsidR="00C521B3" w:rsidRPr="001B1679" w:rsidRDefault="00C521B3" w:rsidP="00015975">
            <w:pPr>
              <w:pStyle w:val="TAL"/>
              <w:rPr>
                <w:sz w:val="16"/>
                <w:szCs w:val="16"/>
              </w:rPr>
            </w:pPr>
          </w:p>
        </w:tc>
      </w:tr>
      <w:tr w:rsidR="00C521B3" w14:paraId="7921C1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6BFC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80803" w14:textId="77777777" w:rsidR="00C521B3" w:rsidRPr="001B1679" w:rsidRDefault="00C521B3" w:rsidP="00015975">
            <w:pPr>
              <w:pStyle w:val="TAL"/>
              <w:rPr>
                <w:sz w:val="16"/>
                <w:szCs w:val="16"/>
              </w:rPr>
            </w:pPr>
            <w:r w:rsidRPr="001B1679">
              <w:rPr>
                <w:sz w:val="16"/>
                <w:szCs w:val="16"/>
              </w:rPr>
              <w:t>SP-231483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4849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13CF5" w14:textId="77777777" w:rsidR="00C521B3" w:rsidRPr="001B1679" w:rsidRDefault="00C521B3" w:rsidP="00015975">
            <w:pPr>
              <w:pStyle w:val="TAL"/>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C540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F6B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381B5E" w14:textId="77777777" w:rsidR="00C521B3" w:rsidRPr="001B1679" w:rsidRDefault="00C521B3" w:rsidP="00015975">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ED3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69D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2FBC7" w14:textId="77777777" w:rsidR="00C521B3" w:rsidRPr="001B1679" w:rsidRDefault="00C521B3" w:rsidP="00015975">
            <w:pPr>
              <w:pStyle w:val="TAL"/>
              <w:rPr>
                <w:sz w:val="16"/>
                <w:szCs w:val="16"/>
              </w:rPr>
            </w:pPr>
          </w:p>
        </w:tc>
      </w:tr>
      <w:tr w:rsidR="00C521B3" w14:paraId="4D1E7D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DE5C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49667" w14:textId="77777777" w:rsidR="00C521B3" w:rsidRPr="001B1679" w:rsidRDefault="00C521B3" w:rsidP="00015975">
            <w:pPr>
              <w:pStyle w:val="TAL"/>
              <w:rPr>
                <w:sz w:val="16"/>
                <w:szCs w:val="16"/>
              </w:rPr>
            </w:pPr>
            <w:r w:rsidRPr="001B1679">
              <w:rPr>
                <w:sz w:val="16"/>
                <w:szCs w:val="16"/>
              </w:rPr>
              <w:t>SP-231484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EAAD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FFCDC8" w14:textId="77777777" w:rsidR="00C521B3" w:rsidRPr="001B1679" w:rsidRDefault="00C521B3" w:rsidP="00015975">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65DD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B592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26EDCD"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7DAEC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627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5125A9" w14:textId="77777777" w:rsidR="00C521B3" w:rsidRPr="001B1679" w:rsidRDefault="00C521B3" w:rsidP="00015975">
            <w:pPr>
              <w:pStyle w:val="TAL"/>
              <w:rPr>
                <w:sz w:val="16"/>
                <w:szCs w:val="16"/>
              </w:rPr>
            </w:pPr>
          </w:p>
        </w:tc>
      </w:tr>
      <w:tr w:rsidR="00C521B3" w14:paraId="3D3E2A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10D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253C3" w14:textId="77777777" w:rsidR="00C521B3" w:rsidRPr="001B1679" w:rsidRDefault="00C521B3" w:rsidP="00015975">
            <w:pPr>
              <w:pStyle w:val="TAL"/>
              <w:rPr>
                <w:sz w:val="16"/>
                <w:szCs w:val="16"/>
              </w:rPr>
            </w:pPr>
            <w:r w:rsidRPr="001B1679">
              <w:rPr>
                <w:sz w:val="16"/>
                <w:szCs w:val="16"/>
              </w:rPr>
              <w:t>SP-231485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44A2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DFD82" w14:textId="77777777" w:rsidR="00C521B3" w:rsidRPr="001B1679" w:rsidRDefault="00C521B3" w:rsidP="00015975">
            <w:pPr>
              <w:pStyle w:val="TAL"/>
              <w:rPr>
                <w:sz w:val="16"/>
                <w:szCs w:val="16"/>
              </w:rPr>
            </w:pPr>
            <w:r w:rsidRPr="001B1679">
              <w:rPr>
                <w:sz w:val="16"/>
                <w:szCs w:val="16"/>
              </w:rPr>
              <w:t>Rel-18 CR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32C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7A27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1CD36"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A59D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4B8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5B002" w14:textId="77777777" w:rsidR="00C521B3" w:rsidRPr="001B1679" w:rsidRDefault="00C521B3" w:rsidP="00015975">
            <w:pPr>
              <w:pStyle w:val="TAL"/>
              <w:rPr>
                <w:sz w:val="16"/>
                <w:szCs w:val="16"/>
              </w:rPr>
            </w:pPr>
          </w:p>
        </w:tc>
      </w:tr>
      <w:tr w:rsidR="00C521B3" w14:paraId="5C81CD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F874E"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66A18" w14:textId="77777777" w:rsidR="00C521B3" w:rsidRPr="001B1679" w:rsidRDefault="00C521B3" w:rsidP="00015975">
            <w:pPr>
              <w:pStyle w:val="TAL"/>
              <w:rPr>
                <w:sz w:val="16"/>
                <w:szCs w:val="16"/>
              </w:rPr>
            </w:pPr>
            <w:r w:rsidRPr="001B1679">
              <w:rPr>
                <w:sz w:val="16"/>
                <w:szCs w:val="16"/>
              </w:rPr>
              <w:t>SP-231486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0DB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D0F13" w14:textId="77777777" w:rsidR="00C521B3" w:rsidRPr="001B1679" w:rsidRDefault="00C521B3" w:rsidP="00015975">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829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36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3A864"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7FF0F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C68D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E8E32" w14:textId="77777777" w:rsidR="00C521B3" w:rsidRPr="001B1679" w:rsidRDefault="00C521B3" w:rsidP="00015975">
            <w:pPr>
              <w:pStyle w:val="TAL"/>
              <w:rPr>
                <w:sz w:val="16"/>
                <w:szCs w:val="16"/>
              </w:rPr>
            </w:pPr>
          </w:p>
        </w:tc>
      </w:tr>
      <w:tr w:rsidR="00C521B3" w14:paraId="0A7614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F34C9"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8FF8D" w14:textId="77777777" w:rsidR="00C521B3" w:rsidRPr="001B1679" w:rsidRDefault="00C521B3" w:rsidP="00015975">
            <w:pPr>
              <w:pStyle w:val="TAL"/>
              <w:rPr>
                <w:sz w:val="16"/>
                <w:szCs w:val="16"/>
              </w:rPr>
            </w:pPr>
            <w:r w:rsidRPr="001B1679">
              <w:rPr>
                <w:sz w:val="16"/>
                <w:szCs w:val="16"/>
              </w:rPr>
              <w:t>SP-231487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099D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BA4B9"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B4D8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B46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018CF7"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9D0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21BF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9F844" w14:textId="77777777" w:rsidR="00C521B3" w:rsidRPr="001B1679" w:rsidRDefault="00C521B3" w:rsidP="00015975">
            <w:pPr>
              <w:pStyle w:val="TAL"/>
              <w:rPr>
                <w:sz w:val="16"/>
                <w:szCs w:val="16"/>
              </w:rPr>
            </w:pPr>
          </w:p>
        </w:tc>
      </w:tr>
      <w:tr w:rsidR="00C521B3" w14:paraId="5DDF9B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1583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25B59" w14:textId="77777777" w:rsidR="00C521B3" w:rsidRPr="001B1679" w:rsidRDefault="00C521B3" w:rsidP="00015975">
            <w:pPr>
              <w:pStyle w:val="TAL"/>
              <w:rPr>
                <w:sz w:val="16"/>
                <w:szCs w:val="16"/>
              </w:rPr>
            </w:pPr>
            <w:r w:rsidRPr="001B1679">
              <w:rPr>
                <w:sz w:val="16"/>
                <w:szCs w:val="16"/>
              </w:rPr>
              <w:t>SP-231488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73A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2D46C"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BD12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2CB0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93FABB"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67F2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7A2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1FB13F" w14:textId="77777777" w:rsidR="00C521B3" w:rsidRPr="001B1679" w:rsidRDefault="00C521B3" w:rsidP="00015975">
            <w:pPr>
              <w:pStyle w:val="TAL"/>
              <w:rPr>
                <w:sz w:val="16"/>
                <w:szCs w:val="16"/>
              </w:rPr>
            </w:pPr>
          </w:p>
        </w:tc>
      </w:tr>
      <w:tr w:rsidR="00C521B3" w14:paraId="114FBF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965E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7448F" w14:textId="77777777" w:rsidR="00C521B3" w:rsidRPr="001B1679" w:rsidRDefault="00C521B3" w:rsidP="00015975">
            <w:pPr>
              <w:pStyle w:val="TAL"/>
              <w:rPr>
                <w:sz w:val="16"/>
                <w:szCs w:val="16"/>
              </w:rPr>
            </w:pPr>
            <w:r w:rsidRPr="001B1679">
              <w:rPr>
                <w:sz w:val="16"/>
                <w:szCs w:val="16"/>
              </w:rPr>
              <w:t>SP-231489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DDC2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43CA1"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6D29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AC0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A1EE6"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01C7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1FDC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21D6E" w14:textId="77777777" w:rsidR="00C521B3" w:rsidRPr="001B1679" w:rsidRDefault="00C521B3" w:rsidP="00015975">
            <w:pPr>
              <w:pStyle w:val="TAL"/>
              <w:rPr>
                <w:sz w:val="16"/>
                <w:szCs w:val="16"/>
              </w:rPr>
            </w:pPr>
          </w:p>
        </w:tc>
      </w:tr>
      <w:tr w:rsidR="00C521B3" w14:paraId="54F02C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7D25B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B9619" w14:textId="77777777" w:rsidR="00C521B3" w:rsidRPr="001B1679" w:rsidRDefault="00C521B3" w:rsidP="00015975">
            <w:pPr>
              <w:pStyle w:val="TAL"/>
              <w:rPr>
                <w:sz w:val="16"/>
                <w:szCs w:val="16"/>
              </w:rPr>
            </w:pPr>
            <w:r w:rsidRPr="001B1679">
              <w:rPr>
                <w:sz w:val="16"/>
                <w:szCs w:val="16"/>
              </w:rPr>
              <w:t>SP-231490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A09A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1644D" w14:textId="77777777" w:rsidR="00C521B3" w:rsidRPr="001B1679" w:rsidRDefault="00C521B3" w:rsidP="00015975">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191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7A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AB7AF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988B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23015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69647" w14:textId="77777777" w:rsidR="00C521B3" w:rsidRPr="001B1679" w:rsidRDefault="00C521B3" w:rsidP="00015975">
            <w:pPr>
              <w:pStyle w:val="TAL"/>
              <w:rPr>
                <w:sz w:val="16"/>
                <w:szCs w:val="16"/>
              </w:rPr>
            </w:pPr>
          </w:p>
        </w:tc>
      </w:tr>
      <w:tr w:rsidR="00C521B3" w14:paraId="7852A5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F2F2C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7F137" w14:textId="77777777" w:rsidR="00C521B3" w:rsidRPr="001B1679" w:rsidRDefault="00C521B3" w:rsidP="00015975">
            <w:pPr>
              <w:pStyle w:val="TAL"/>
              <w:rPr>
                <w:sz w:val="16"/>
                <w:szCs w:val="16"/>
              </w:rPr>
            </w:pPr>
            <w:r w:rsidRPr="001B1679">
              <w:rPr>
                <w:sz w:val="16"/>
                <w:szCs w:val="16"/>
              </w:rPr>
              <w:t>SP-231491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DA4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31E37" w14:textId="77777777" w:rsidR="00C521B3" w:rsidRPr="001B1679" w:rsidRDefault="00C521B3" w:rsidP="00015975">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B2BF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2E35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98D59"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087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8DA7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2981F" w14:textId="77777777" w:rsidR="00C521B3" w:rsidRPr="001B1679" w:rsidRDefault="00C521B3" w:rsidP="00015975">
            <w:pPr>
              <w:pStyle w:val="TAL"/>
              <w:rPr>
                <w:sz w:val="16"/>
                <w:szCs w:val="16"/>
              </w:rPr>
            </w:pPr>
          </w:p>
        </w:tc>
      </w:tr>
      <w:tr w:rsidR="00C521B3" w14:paraId="47CAD8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B10E6"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4104F" w14:textId="77777777" w:rsidR="00C521B3" w:rsidRPr="001B1679" w:rsidRDefault="00C521B3" w:rsidP="00015975">
            <w:pPr>
              <w:pStyle w:val="TAL"/>
              <w:rPr>
                <w:sz w:val="16"/>
                <w:szCs w:val="16"/>
              </w:rPr>
            </w:pPr>
            <w:r w:rsidRPr="001B1679">
              <w:rPr>
                <w:sz w:val="16"/>
                <w:szCs w:val="16"/>
              </w:rPr>
              <w:t>SP-231492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28E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0741" w14:textId="77777777" w:rsidR="00C521B3" w:rsidRPr="001B1679" w:rsidRDefault="00C521B3" w:rsidP="00015975">
            <w:pPr>
              <w:pStyle w:val="TAL"/>
              <w:rPr>
                <w:sz w:val="16"/>
                <w:szCs w:val="16"/>
              </w:rPr>
            </w:pPr>
            <w:r w:rsidRPr="001B1679">
              <w:rPr>
                <w:sz w:val="16"/>
                <w:szCs w:val="16"/>
              </w:rPr>
              <w:t>Rel-17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61C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038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153F"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BE6A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B99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AD35A" w14:textId="77777777" w:rsidR="00C521B3" w:rsidRPr="001B1679" w:rsidRDefault="00C521B3" w:rsidP="00015975">
            <w:pPr>
              <w:pStyle w:val="TAL"/>
              <w:rPr>
                <w:sz w:val="16"/>
                <w:szCs w:val="16"/>
              </w:rPr>
            </w:pPr>
          </w:p>
        </w:tc>
      </w:tr>
      <w:tr w:rsidR="00C521B3" w14:paraId="0FA2F7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E627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40290" w14:textId="77777777" w:rsidR="00C521B3" w:rsidRPr="001B1679" w:rsidRDefault="00C521B3" w:rsidP="00015975">
            <w:pPr>
              <w:pStyle w:val="TAL"/>
              <w:rPr>
                <w:sz w:val="16"/>
                <w:szCs w:val="16"/>
              </w:rPr>
            </w:pPr>
            <w:r w:rsidRPr="001B1679">
              <w:rPr>
                <w:sz w:val="16"/>
                <w:szCs w:val="16"/>
              </w:rPr>
              <w:t>SP-231493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9322E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EFAE4" w14:textId="77777777" w:rsidR="00C521B3" w:rsidRPr="001B1679" w:rsidRDefault="00C521B3" w:rsidP="00015975">
            <w:pPr>
              <w:pStyle w:val="TAL"/>
              <w:rPr>
                <w:sz w:val="16"/>
                <w:szCs w:val="16"/>
              </w:rPr>
            </w:pPr>
            <w:r w:rsidRPr="001B1679">
              <w:rPr>
                <w:sz w:val="16"/>
                <w:szCs w:val="16"/>
              </w:rPr>
              <w:t>Rel-17 CRs on TEI batch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BEA2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B28E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4E3B5"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079A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8193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D3910" w14:textId="77777777" w:rsidR="00C521B3" w:rsidRPr="001B1679" w:rsidRDefault="00C521B3" w:rsidP="00015975">
            <w:pPr>
              <w:pStyle w:val="TAL"/>
              <w:rPr>
                <w:sz w:val="16"/>
                <w:szCs w:val="16"/>
              </w:rPr>
            </w:pPr>
          </w:p>
        </w:tc>
      </w:tr>
      <w:tr w:rsidR="00C521B3" w14:paraId="5022E1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C783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C2B7E" w14:textId="77777777" w:rsidR="00C521B3" w:rsidRPr="001B1679" w:rsidRDefault="00C521B3" w:rsidP="00015975">
            <w:pPr>
              <w:pStyle w:val="TAL"/>
              <w:rPr>
                <w:sz w:val="16"/>
                <w:szCs w:val="16"/>
              </w:rPr>
            </w:pPr>
            <w:r w:rsidRPr="001B1679">
              <w:rPr>
                <w:sz w:val="16"/>
                <w:szCs w:val="16"/>
              </w:rPr>
              <w:t>SP-231494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D816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B07CA" w14:textId="77777777" w:rsidR="00C521B3" w:rsidRPr="001B1679" w:rsidRDefault="00C521B3" w:rsidP="00015975">
            <w:pPr>
              <w:pStyle w:val="TAL"/>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76BE6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25B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08D37"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A65D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484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BB59B" w14:textId="77777777" w:rsidR="00C521B3" w:rsidRPr="001B1679" w:rsidRDefault="00C521B3" w:rsidP="00015975">
            <w:pPr>
              <w:pStyle w:val="TAL"/>
              <w:rPr>
                <w:sz w:val="16"/>
                <w:szCs w:val="16"/>
              </w:rPr>
            </w:pPr>
          </w:p>
        </w:tc>
      </w:tr>
      <w:tr w:rsidR="00C521B3" w14:paraId="165B72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C7DC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2490E" w14:textId="77777777" w:rsidR="00C521B3" w:rsidRPr="001B1679" w:rsidRDefault="00C521B3" w:rsidP="00015975">
            <w:pPr>
              <w:pStyle w:val="TAL"/>
              <w:rPr>
                <w:sz w:val="16"/>
                <w:szCs w:val="16"/>
              </w:rPr>
            </w:pPr>
            <w:r w:rsidRPr="001B1679">
              <w:rPr>
                <w:sz w:val="16"/>
                <w:szCs w:val="16"/>
              </w:rPr>
              <w:t>SP-231495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9916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BE4E1" w14:textId="77777777" w:rsidR="00C521B3" w:rsidRPr="001B1679" w:rsidRDefault="00C521B3" w:rsidP="00015975">
            <w:pPr>
              <w:pStyle w:val="TAL"/>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831A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5AA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69EBD8"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89BAF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D6C5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270BA" w14:textId="77777777" w:rsidR="00C521B3" w:rsidRPr="001B1679" w:rsidRDefault="00C521B3" w:rsidP="00015975">
            <w:pPr>
              <w:pStyle w:val="TAL"/>
              <w:rPr>
                <w:sz w:val="16"/>
                <w:szCs w:val="16"/>
              </w:rPr>
            </w:pPr>
          </w:p>
        </w:tc>
      </w:tr>
      <w:tr w:rsidR="00C521B3" w14:paraId="28227A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6630A"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24BFA" w14:textId="77777777" w:rsidR="00C521B3" w:rsidRPr="001B1679" w:rsidRDefault="00C521B3" w:rsidP="00015975">
            <w:pPr>
              <w:pStyle w:val="TAL"/>
              <w:rPr>
                <w:sz w:val="16"/>
                <w:szCs w:val="16"/>
              </w:rPr>
            </w:pPr>
            <w:r w:rsidRPr="001B1679">
              <w:rPr>
                <w:sz w:val="16"/>
                <w:szCs w:val="16"/>
              </w:rPr>
              <w:t>SP-231496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98B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53F71" w14:textId="77777777" w:rsidR="00C521B3" w:rsidRPr="001B1679" w:rsidRDefault="00C521B3" w:rsidP="00015975">
            <w:pPr>
              <w:pStyle w:val="TAL"/>
              <w:rPr>
                <w:sz w:val="16"/>
                <w:szCs w:val="16"/>
              </w:rPr>
            </w:pPr>
            <w:r w:rsidRPr="001B1679">
              <w:rPr>
                <w:sz w:val="16"/>
                <w:szCs w:val="16"/>
              </w:rPr>
              <w:t>Rel-16 CRs on Trace Management in the context of Services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F89C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D636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FA2A4" w14:textId="77777777" w:rsidR="00C521B3" w:rsidRPr="001B1679" w:rsidRDefault="00C521B3" w:rsidP="00015975">
            <w:pPr>
              <w:pStyle w:val="TAL"/>
              <w:rPr>
                <w:sz w:val="16"/>
                <w:szCs w:val="16"/>
              </w:rPr>
            </w:pPr>
            <w:r w:rsidRPr="001B1679">
              <w:rPr>
                <w:sz w:val="16"/>
                <w:szCs w:val="16"/>
              </w:rPr>
              <w:t>TM_SBMA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F364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163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5E5ED" w14:textId="77777777" w:rsidR="00C521B3" w:rsidRPr="001B1679" w:rsidRDefault="00C521B3" w:rsidP="00015975">
            <w:pPr>
              <w:pStyle w:val="TAL"/>
              <w:rPr>
                <w:sz w:val="16"/>
                <w:szCs w:val="16"/>
              </w:rPr>
            </w:pPr>
          </w:p>
        </w:tc>
      </w:tr>
      <w:tr w:rsidR="00C521B3" w14:paraId="32DF4DD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9028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3CD7D" w14:textId="77777777" w:rsidR="00C521B3" w:rsidRPr="001B1679" w:rsidRDefault="00C521B3" w:rsidP="00015975">
            <w:pPr>
              <w:pStyle w:val="TAL"/>
              <w:rPr>
                <w:sz w:val="16"/>
                <w:szCs w:val="16"/>
              </w:rPr>
            </w:pPr>
            <w:r w:rsidRPr="001B1679">
              <w:rPr>
                <w:sz w:val="16"/>
                <w:szCs w:val="16"/>
              </w:rPr>
              <w:t>SP-231497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F0E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55ECA" w14:textId="77777777" w:rsidR="00C521B3" w:rsidRPr="001B1679" w:rsidRDefault="00C521B3" w:rsidP="00015975">
            <w:pPr>
              <w:pStyle w:val="TAL"/>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267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6D3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014822"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91C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616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62E69" w14:textId="77777777" w:rsidR="00C521B3" w:rsidRPr="001B1679" w:rsidRDefault="00C521B3" w:rsidP="00015975">
            <w:pPr>
              <w:pStyle w:val="TAL"/>
              <w:rPr>
                <w:sz w:val="16"/>
                <w:szCs w:val="16"/>
              </w:rPr>
            </w:pPr>
          </w:p>
        </w:tc>
      </w:tr>
      <w:tr w:rsidR="00C521B3" w14:paraId="467FF3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AB0F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49901" w14:textId="77777777" w:rsidR="00C521B3" w:rsidRPr="001B1679" w:rsidRDefault="00C521B3" w:rsidP="00015975">
            <w:pPr>
              <w:pStyle w:val="TAL"/>
              <w:rPr>
                <w:sz w:val="16"/>
                <w:szCs w:val="16"/>
              </w:rPr>
            </w:pPr>
            <w:r w:rsidRPr="001B1679">
              <w:rPr>
                <w:sz w:val="16"/>
                <w:szCs w:val="16"/>
              </w:rPr>
              <w:t>SP-231498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6C9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8C3A8" w14:textId="77777777" w:rsidR="00C521B3" w:rsidRPr="001B1679" w:rsidRDefault="00C521B3" w:rsidP="00015975">
            <w:pPr>
              <w:pStyle w:val="TAL"/>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6E5F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0F7B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C1028"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49ED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F06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D5A59" w14:textId="77777777" w:rsidR="00C521B3" w:rsidRPr="001B1679" w:rsidRDefault="00C521B3" w:rsidP="00015975">
            <w:pPr>
              <w:pStyle w:val="TAL"/>
              <w:rPr>
                <w:sz w:val="16"/>
                <w:szCs w:val="16"/>
              </w:rPr>
            </w:pPr>
          </w:p>
        </w:tc>
      </w:tr>
      <w:tr w:rsidR="00C521B3" w14:paraId="04BD6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AE5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53B9E" w14:textId="77777777" w:rsidR="00C521B3" w:rsidRPr="001B1679" w:rsidRDefault="00C521B3" w:rsidP="00015975">
            <w:pPr>
              <w:pStyle w:val="TAL"/>
              <w:rPr>
                <w:sz w:val="16"/>
                <w:szCs w:val="16"/>
              </w:rPr>
            </w:pPr>
            <w:r w:rsidRPr="001B1679">
              <w:rPr>
                <w:sz w:val="16"/>
                <w:szCs w:val="16"/>
              </w:rPr>
              <w:t>SP-231499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FCF650"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233B4" w14:textId="77777777" w:rsidR="00C521B3" w:rsidRPr="001B1679" w:rsidRDefault="00C521B3" w:rsidP="00015975">
            <w:pPr>
              <w:pStyle w:val="TAL"/>
              <w:rPr>
                <w:sz w:val="16"/>
                <w:szCs w:val="16"/>
              </w:rPr>
            </w:pPr>
            <w:r w:rsidRPr="001B1679">
              <w:rPr>
                <w:sz w:val="16"/>
                <w:szCs w:val="16"/>
              </w:rPr>
              <w:t>Way Forward on Ambient IoT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655A9"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1102F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ACB8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CFA6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E646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FC035" w14:textId="77777777" w:rsidR="00C521B3" w:rsidRPr="001B1679" w:rsidRDefault="00C521B3" w:rsidP="00015975">
            <w:pPr>
              <w:pStyle w:val="TAL"/>
              <w:rPr>
                <w:sz w:val="16"/>
                <w:szCs w:val="16"/>
              </w:rPr>
            </w:pPr>
          </w:p>
        </w:tc>
      </w:tr>
      <w:tr w:rsidR="00C521B3" w14:paraId="77181E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DE5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C613B" w14:textId="77777777" w:rsidR="00C521B3" w:rsidRPr="001B1679" w:rsidRDefault="00C521B3" w:rsidP="00015975">
            <w:pPr>
              <w:pStyle w:val="TAL"/>
              <w:rPr>
                <w:sz w:val="16"/>
                <w:szCs w:val="16"/>
              </w:rPr>
            </w:pPr>
            <w:r w:rsidRPr="001B1679">
              <w:rPr>
                <w:sz w:val="16"/>
                <w:szCs w:val="16"/>
              </w:rPr>
              <w:t>SP-231500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9AF57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7B8A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50556"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AA6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C2A3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974B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F8C1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F0323" w14:textId="77777777" w:rsidR="00C521B3" w:rsidRPr="001B1679" w:rsidRDefault="00C521B3" w:rsidP="00015975">
            <w:pPr>
              <w:pStyle w:val="TAL"/>
              <w:rPr>
                <w:sz w:val="16"/>
                <w:szCs w:val="16"/>
              </w:rPr>
            </w:pPr>
          </w:p>
        </w:tc>
      </w:tr>
      <w:tr w:rsidR="00C521B3" w14:paraId="4D9E9C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48A8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2EEF4" w14:textId="77777777" w:rsidR="00C521B3" w:rsidRPr="001B1679" w:rsidRDefault="00C521B3" w:rsidP="00015975">
            <w:pPr>
              <w:pStyle w:val="TAL"/>
              <w:rPr>
                <w:sz w:val="16"/>
                <w:szCs w:val="16"/>
              </w:rPr>
            </w:pPr>
            <w:r w:rsidRPr="001B1679">
              <w:rPr>
                <w:sz w:val="16"/>
                <w:szCs w:val="16"/>
              </w:rPr>
              <w:t>SP-231501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5CA0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34728" w14:textId="77777777" w:rsidR="00C521B3" w:rsidRPr="001B1679" w:rsidRDefault="00C521B3" w:rsidP="00015975">
            <w:pPr>
              <w:pStyle w:val="TAL"/>
              <w:rPr>
                <w:sz w:val="16"/>
                <w:szCs w:val="16"/>
              </w:rPr>
            </w:pPr>
            <w:r w:rsidRPr="001B1679">
              <w:rPr>
                <w:sz w:val="16"/>
                <w:szCs w:val="16"/>
              </w:rPr>
              <w:t>A way forward on R19 SA2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D8541"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DB92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5AD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AC9F1" w14:textId="77777777" w:rsidR="00C521B3" w:rsidRPr="001B1679" w:rsidRDefault="00C521B3" w:rsidP="00015975">
            <w:pPr>
              <w:pStyle w:val="TAL"/>
              <w:rPr>
                <w:sz w:val="16"/>
                <w:szCs w:val="16"/>
              </w:rPr>
            </w:pPr>
            <w:r w:rsidRPr="001B1679">
              <w:rPr>
                <w:sz w:val="16"/>
                <w:szCs w:val="16"/>
              </w:rPr>
              <w:t>Revision of SP-231354.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22E3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3E400" w14:textId="77777777" w:rsidR="00C521B3" w:rsidRPr="001B1679" w:rsidRDefault="00C521B3" w:rsidP="00015975">
            <w:pPr>
              <w:pStyle w:val="TAL"/>
              <w:rPr>
                <w:sz w:val="16"/>
                <w:szCs w:val="16"/>
              </w:rPr>
            </w:pPr>
          </w:p>
        </w:tc>
      </w:tr>
      <w:tr w:rsidR="00C521B3" w14:paraId="0ABE7A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EDA06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F0CB9" w14:textId="77777777" w:rsidR="00C521B3" w:rsidRPr="001B1679" w:rsidRDefault="00C521B3" w:rsidP="00015975">
            <w:pPr>
              <w:pStyle w:val="TAL"/>
              <w:rPr>
                <w:sz w:val="16"/>
                <w:szCs w:val="16"/>
              </w:rPr>
            </w:pPr>
            <w:r w:rsidRPr="001B1679">
              <w:rPr>
                <w:sz w:val="16"/>
                <w:szCs w:val="16"/>
              </w:rPr>
              <w:t>SP-231502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07DA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114B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94EF79"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3CE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1419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8F0F0" w14:textId="77777777" w:rsidR="00C521B3" w:rsidRPr="001B1679" w:rsidRDefault="00C521B3" w:rsidP="00015975">
            <w:pPr>
              <w:pStyle w:val="TAL"/>
              <w:rPr>
                <w:sz w:val="16"/>
                <w:szCs w:val="16"/>
              </w:rPr>
            </w:pPr>
            <w:r w:rsidRPr="001B1679">
              <w:rPr>
                <w:sz w:val="16"/>
                <w:szCs w:val="16"/>
              </w:rPr>
              <w:t>Revision of SP-231355.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FF5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750E9E" w14:textId="77777777" w:rsidR="00C521B3" w:rsidRPr="001B1679" w:rsidRDefault="00C521B3" w:rsidP="00015975">
            <w:pPr>
              <w:pStyle w:val="TAL"/>
              <w:rPr>
                <w:sz w:val="16"/>
                <w:szCs w:val="16"/>
              </w:rPr>
            </w:pPr>
          </w:p>
        </w:tc>
      </w:tr>
      <w:tr w:rsidR="00C521B3" w14:paraId="083CE6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78BA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0C510" w14:textId="77777777" w:rsidR="00C521B3" w:rsidRPr="001B1679" w:rsidRDefault="00C521B3" w:rsidP="00015975">
            <w:pPr>
              <w:pStyle w:val="TAL"/>
              <w:rPr>
                <w:sz w:val="16"/>
                <w:szCs w:val="16"/>
              </w:rPr>
            </w:pPr>
            <w:r w:rsidRPr="001B1679">
              <w:rPr>
                <w:sz w:val="16"/>
                <w:szCs w:val="16"/>
              </w:rPr>
              <w:t>SP-231503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E4D88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33AC3" w14:textId="77777777" w:rsidR="00C521B3" w:rsidRPr="001B1679" w:rsidRDefault="00C521B3" w:rsidP="00015975">
            <w:pPr>
              <w:pStyle w:val="TAL"/>
              <w:rPr>
                <w:sz w:val="16"/>
                <w:szCs w:val="16"/>
              </w:rPr>
            </w:pPr>
            <w:r w:rsidRPr="001B1679">
              <w:rPr>
                <w:sz w:val="16"/>
                <w:szCs w:val="16"/>
              </w:rPr>
              <w:t>New WID on Architecture support of Roaming Value 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021998" w14:textId="77777777" w:rsidR="00C521B3" w:rsidRPr="001B1679" w:rsidRDefault="00C521B3" w:rsidP="00015975">
            <w:pPr>
              <w:pStyle w:val="TAL"/>
              <w:rPr>
                <w:sz w:val="16"/>
                <w:szCs w:val="16"/>
              </w:rPr>
            </w:pPr>
            <w:r w:rsidRPr="001B1679">
              <w:rPr>
                <w:sz w:val="16"/>
                <w:szCs w:val="16"/>
              </w:rPr>
              <w:t>Deutsche Telekom AG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C8C0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B497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B84FD" w14:textId="77777777" w:rsidR="00C521B3" w:rsidRPr="001B1679" w:rsidRDefault="00C521B3" w:rsidP="00015975">
            <w:pPr>
              <w:pStyle w:val="TAL"/>
              <w:rPr>
                <w:sz w:val="16"/>
                <w:szCs w:val="16"/>
              </w:rPr>
            </w:pPr>
            <w:r w:rsidRPr="001B1679">
              <w:rPr>
                <w:sz w:val="16"/>
                <w:szCs w:val="16"/>
              </w:rPr>
              <w:t>Revision of S2-2313750.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99C02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D03F1" w14:textId="77777777" w:rsidR="00C521B3" w:rsidRPr="001B1679" w:rsidRDefault="00C521B3" w:rsidP="00015975">
            <w:pPr>
              <w:pStyle w:val="TAL"/>
              <w:rPr>
                <w:sz w:val="16"/>
                <w:szCs w:val="16"/>
              </w:rPr>
            </w:pPr>
          </w:p>
        </w:tc>
      </w:tr>
      <w:tr w:rsidR="00C521B3" w14:paraId="68ACF4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4A8C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C9F8E" w14:textId="77777777" w:rsidR="00C521B3" w:rsidRPr="001B1679" w:rsidRDefault="00C521B3" w:rsidP="00015975">
            <w:pPr>
              <w:pStyle w:val="TAL"/>
              <w:rPr>
                <w:sz w:val="16"/>
                <w:szCs w:val="16"/>
              </w:rPr>
            </w:pPr>
            <w:r w:rsidRPr="001B1679">
              <w:rPr>
                <w:sz w:val="16"/>
                <w:szCs w:val="16"/>
              </w:rPr>
              <w:t>SP-231504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1F7A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7BA09" w14:textId="77777777" w:rsidR="00C521B3" w:rsidRPr="001B1679" w:rsidRDefault="00C521B3" w:rsidP="00015975">
            <w:pPr>
              <w:pStyle w:val="TAL"/>
              <w:rPr>
                <w:sz w:val="16"/>
                <w:szCs w:val="16"/>
              </w:rPr>
            </w:pPr>
            <w:r w:rsidRPr="001B1679">
              <w:rPr>
                <w:sz w:val="16"/>
                <w:szCs w:val="16"/>
              </w:rPr>
              <w:t>23.501 CR5175R5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8AD5C"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F5DD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CFF384"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DC13B" w14:textId="77777777" w:rsidR="00C521B3" w:rsidRPr="001B1679" w:rsidRDefault="00C521B3" w:rsidP="00015975">
            <w:pPr>
              <w:pStyle w:val="TAL"/>
              <w:rPr>
                <w:sz w:val="16"/>
                <w:szCs w:val="16"/>
              </w:rPr>
            </w:pPr>
            <w:r w:rsidRPr="001B1679">
              <w:rPr>
                <w:sz w:val="16"/>
                <w:szCs w:val="16"/>
              </w:rPr>
              <w:t>Revision of Postponed S2-2313682 from SA WG2#160. Revised to SP-231766.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AC9B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8CCFE" w14:textId="77777777" w:rsidR="00C521B3" w:rsidRPr="001B1679" w:rsidRDefault="00C521B3" w:rsidP="00015975">
            <w:pPr>
              <w:pStyle w:val="TAL"/>
              <w:rPr>
                <w:sz w:val="16"/>
                <w:szCs w:val="16"/>
              </w:rPr>
            </w:pPr>
            <w:r w:rsidRPr="001B1679">
              <w:rPr>
                <w:sz w:val="16"/>
                <w:szCs w:val="16"/>
              </w:rPr>
              <w:t>SP-231766</w:t>
            </w:r>
          </w:p>
        </w:tc>
      </w:tr>
      <w:tr w:rsidR="00C521B3" w14:paraId="3654A6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CD6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18E57" w14:textId="77777777" w:rsidR="00C521B3" w:rsidRPr="001B1679" w:rsidRDefault="00C521B3" w:rsidP="00015975">
            <w:pPr>
              <w:pStyle w:val="TAL"/>
              <w:rPr>
                <w:sz w:val="16"/>
                <w:szCs w:val="16"/>
              </w:rPr>
            </w:pPr>
            <w:r w:rsidRPr="001B1679">
              <w:rPr>
                <w:sz w:val="16"/>
                <w:szCs w:val="16"/>
              </w:rPr>
              <w:t>SP-231505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E628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643A9"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E7ED6"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4CC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0E3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2222D" w14:textId="77777777" w:rsidR="00C521B3" w:rsidRPr="001B1679" w:rsidRDefault="00C521B3" w:rsidP="00015975">
            <w:pPr>
              <w:pStyle w:val="TAL"/>
              <w:rPr>
                <w:sz w:val="16"/>
                <w:szCs w:val="16"/>
              </w:rPr>
            </w:pPr>
            <w:r w:rsidRPr="001B1679">
              <w:rPr>
                <w:sz w:val="16"/>
                <w:szCs w:val="16"/>
              </w:rPr>
              <w:t>Revised to SP-231661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5D51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D9F49" w14:textId="77777777" w:rsidR="00C521B3" w:rsidRPr="001B1679" w:rsidRDefault="00C521B3" w:rsidP="00015975">
            <w:pPr>
              <w:pStyle w:val="TAL"/>
              <w:rPr>
                <w:sz w:val="16"/>
                <w:szCs w:val="16"/>
              </w:rPr>
            </w:pPr>
            <w:r w:rsidRPr="001B1679">
              <w:rPr>
                <w:sz w:val="16"/>
                <w:szCs w:val="16"/>
              </w:rPr>
              <w:t>SP-231661</w:t>
            </w:r>
          </w:p>
        </w:tc>
      </w:tr>
      <w:tr w:rsidR="00C521B3" w14:paraId="28E395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6E7D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9ECB8" w14:textId="77777777" w:rsidR="00C521B3" w:rsidRPr="001B1679" w:rsidRDefault="00C521B3" w:rsidP="00015975">
            <w:pPr>
              <w:pStyle w:val="TAL"/>
              <w:rPr>
                <w:sz w:val="16"/>
                <w:szCs w:val="16"/>
              </w:rPr>
            </w:pPr>
            <w:r w:rsidRPr="001B1679">
              <w:rPr>
                <w:sz w:val="16"/>
                <w:szCs w:val="16"/>
              </w:rPr>
              <w:t>SP-231506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B03B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B7301"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7D39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C323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F98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07113" w14:textId="77777777" w:rsidR="00C521B3" w:rsidRPr="001B1679" w:rsidRDefault="00C521B3" w:rsidP="00015975">
            <w:pPr>
              <w:pStyle w:val="TAL"/>
              <w:rPr>
                <w:sz w:val="16"/>
                <w:szCs w:val="16"/>
              </w:rPr>
            </w:pPr>
            <w:r w:rsidRPr="001B1679">
              <w:rPr>
                <w:sz w:val="16"/>
                <w:szCs w:val="16"/>
              </w:rPr>
              <w:t>Revised to SP-231685.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8EAC0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AAFB5" w14:textId="77777777" w:rsidR="00C521B3" w:rsidRPr="001B1679" w:rsidRDefault="00C521B3" w:rsidP="00015975">
            <w:pPr>
              <w:pStyle w:val="TAL"/>
              <w:rPr>
                <w:sz w:val="16"/>
                <w:szCs w:val="16"/>
              </w:rPr>
            </w:pPr>
            <w:r w:rsidRPr="001B1679">
              <w:rPr>
                <w:sz w:val="16"/>
                <w:szCs w:val="16"/>
              </w:rPr>
              <w:t>SP-231685</w:t>
            </w:r>
          </w:p>
        </w:tc>
      </w:tr>
      <w:tr w:rsidR="00C521B3" w14:paraId="79523F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704F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708C5" w14:textId="77777777" w:rsidR="00C521B3" w:rsidRPr="001B1679" w:rsidRDefault="00C521B3" w:rsidP="00015975">
            <w:pPr>
              <w:pStyle w:val="TAL"/>
              <w:rPr>
                <w:sz w:val="16"/>
                <w:szCs w:val="16"/>
              </w:rPr>
            </w:pPr>
            <w:r w:rsidRPr="001B1679">
              <w:rPr>
                <w:sz w:val="16"/>
                <w:szCs w:val="16"/>
              </w:rPr>
              <w:t>SP-231507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8438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2B92D" w14:textId="77777777" w:rsidR="00C521B3" w:rsidRPr="001B1679" w:rsidRDefault="00C521B3" w:rsidP="00015975">
            <w:pPr>
              <w:pStyle w:val="TAL"/>
              <w:rPr>
                <w:sz w:val="16"/>
                <w:szCs w:val="16"/>
              </w:rPr>
            </w:pPr>
            <w:r w:rsidRPr="001B1679">
              <w:rPr>
                <w:sz w:val="16"/>
                <w:szCs w:val="16"/>
              </w:rPr>
              <w:t>Study on user plane redundancy (revision/</w:t>
            </w:r>
            <w:proofErr w:type="spellStart"/>
            <w:r w:rsidRPr="001B1679">
              <w:rPr>
                <w:sz w:val="16"/>
                <w:szCs w:val="16"/>
              </w:rPr>
              <w:t>downscope</w:t>
            </w:r>
            <w:proofErr w:type="spellEnd"/>
            <w:r w:rsidRPr="001B1679">
              <w:rPr>
                <w:sz w:val="16"/>
                <w:szCs w:val="16"/>
              </w:rPr>
              <w:t xml:space="preserve"> TSC&amp;URLLC and LAN SI)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6E35E"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D55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287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9798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19281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2486C0" w14:textId="77777777" w:rsidR="00C521B3" w:rsidRPr="001B1679" w:rsidRDefault="00C521B3" w:rsidP="00015975">
            <w:pPr>
              <w:pStyle w:val="TAL"/>
              <w:rPr>
                <w:sz w:val="16"/>
                <w:szCs w:val="16"/>
              </w:rPr>
            </w:pPr>
          </w:p>
        </w:tc>
      </w:tr>
      <w:tr w:rsidR="00C521B3" w14:paraId="234B3A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0C395"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03C6" w14:textId="77777777" w:rsidR="00C521B3" w:rsidRPr="001B1679" w:rsidRDefault="00C521B3" w:rsidP="00015975">
            <w:pPr>
              <w:pStyle w:val="TAL"/>
              <w:rPr>
                <w:sz w:val="16"/>
                <w:szCs w:val="16"/>
              </w:rPr>
            </w:pPr>
            <w:r w:rsidRPr="001B1679">
              <w:rPr>
                <w:sz w:val="16"/>
                <w:szCs w:val="16"/>
              </w:rPr>
              <w:t>SP-231508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971D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40ED58" w14:textId="77777777" w:rsidR="00C521B3" w:rsidRPr="001B1679" w:rsidRDefault="00C521B3" w:rsidP="00015975">
            <w:pPr>
              <w:pStyle w:val="TAL"/>
              <w:rPr>
                <w:sz w:val="16"/>
                <w:szCs w:val="16"/>
              </w:rPr>
            </w:pPr>
            <w:r w:rsidRPr="001B1679">
              <w:rPr>
                <w:sz w:val="16"/>
                <w:szCs w:val="16"/>
              </w:rPr>
              <w:t>View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E1134" w14:textId="77777777" w:rsidR="00C521B3" w:rsidRPr="001B1679" w:rsidRDefault="00C521B3" w:rsidP="00015975">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6AF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E80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501F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6A4EF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4C7A1" w14:textId="77777777" w:rsidR="00C521B3" w:rsidRPr="001B1679" w:rsidRDefault="00C521B3" w:rsidP="00015975">
            <w:pPr>
              <w:pStyle w:val="TAL"/>
              <w:rPr>
                <w:sz w:val="16"/>
                <w:szCs w:val="16"/>
              </w:rPr>
            </w:pPr>
          </w:p>
        </w:tc>
      </w:tr>
      <w:tr w:rsidR="00C521B3" w14:paraId="10C7C0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32C7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D5E1E" w14:textId="77777777" w:rsidR="00C521B3" w:rsidRPr="001B1679" w:rsidRDefault="00C521B3" w:rsidP="00015975">
            <w:pPr>
              <w:pStyle w:val="TAL"/>
              <w:rPr>
                <w:sz w:val="16"/>
                <w:szCs w:val="16"/>
              </w:rPr>
            </w:pPr>
            <w:r w:rsidRPr="001B1679">
              <w:rPr>
                <w:sz w:val="16"/>
                <w:szCs w:val="16"/>
              </w:rPr>
              <w:t>SP-231509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0880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F5A4C" w14:textId="77777777" w:rsidR="00C521B3" w:rsidRPr="001B1679" w:rsidRDefault="00C521B3" w:rsidP="00015975">
            <w:pPr>
              <w:pStyle w:val="TAL"/>
              <w:rPr>
                <w:sz w:val="16"/>
                <w:szCs w:val="16"/>
              </w:rPr>
            </w:pPr>
            <w:r w:rsidRPr="001B1679">
              <w:rPr>
                <w:sz w:val="16"/>
                <w:szCs w:val="16"/>
              </w:rPr>
              <w:t>3GPP timeline for preparation of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7E2DD"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6F62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EF7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B1EC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8BA9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B2E30" w14:textId="77777777" w:rsidR="00C521B3" w:rsidRPr="001B1679" w:rsidRDefault="00C521B3" w:rsidP="00015975">
            <w:pPr>
              <w:pStyle w:val="TAL"/>
              <w:rPr>
                <w:sz w:val="16"/>
                <w:szCs w:val="16"/>
              </w:rPr>
            </w:pPr>
          </w:p>
        </w:tc>
      </w:tr>
      <w:tr w:rsidR="00C521B3" w14:paraId="1ADB92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79380"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2697F" w14:textId="77777777" w:rsidR="00C521B3" w:rsidRPr="001B1679" w:rsidRDefault="00C521B3" w:rsidP="00015975">
            <w:pPr>
              <w:pStyle w:val="TAL"/>
              <w:rPr>
                <w:sz w:val="16"/>
                <w:szCs w:val="16"/>
              </w:rPr>
            </w:pPr>
            <w:r w:rsidRPr="001B1679">
              <w:rPr>
                <w:sz w:val="16"/>
                <w:szCs w:val="16"/>
              </w:rPr>
              <w:t>SP-231510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5F85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5EFB5" w14:textId="77777777" w:rsidR="00C521B3" w:rsidRPr="001B1679" w:rsidRDefault="00C521B3" w:rsidP="00015975">
            <w:pPr>
              <w:pStyle w:val="TAL"/>
              <w:rPr>
                <w:sz w:val="16"/>
                <w:szCs w:val="16"/>
              </w:rPr>
            </w:pPr>
            <w:r w:rsidRPr="001B1679">
              <w:rPr>
                <w:sz w:val="16"/>
                <w:szCs w:val="16"/>
              </w:rPr>
              <w:t>CR Pack on EVEX,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49F07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B971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04997" w14:textId="77777777" w:rsidR="00C521B3" w:rsidRPr="001B1679" w:rsidRDefault="00C521B3" w:rsidP="00015975">
            <w:pPr>
              <w:pStyle w:val="TAL"/>
              <w:rPr>
                <w:sz w:val="16"/>
                <w:szCs w:val="16"/>
              </w:rPr>
            </w:pPr>
            <w:r w:rsidRPr="001B1679">
              <w:rPr>
                <w:sz w:val="16"/>
                <w:szCs w:val="16"/>
              </w:rPr>
              <w:t>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3DF7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118F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6DCA6" w14:textId="77777777" w:rsidR="00C521B3" w:rsidRPr="001B1679" w:rsidRDefault="00C521B3" w:rsidP="00015975">
            <w:pPr>
              <w:pStyle w:val="TAL"/>
              <w:rPr>
                <w:sz w:val="16"/>
                <w:szCs w:val="16"/>
              </w:rPr>
            </w:pPr>
          </w:p>
        </w:tc>
      </w:tr>
      <w:tr w:rsidR="00C521B3" w14:paraId="445A27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1CC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46CE9" w14:textId="77777777" w:rsidR="00C521B3" w:rsidRPr="001B1679" w:rsidRDefault="00C521B3" w:rsidP="00015975">
            <w:pPr>
              <w:pStyle w:val="TAL"/>
              <w:rPr>
                <w:sz w:val="16"/>
                <w:szCs w:val="16"/>
              </w:rPr>
            </w:pPr>
            <w:r w:rsidRPr="001B1679">
              <w:rPr>
                <w:sz w:val="16"/>
                <w:szCs w:val="16"/>
              </w:rPr>
              <w:t>SP-231511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732E7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B5764" w14:textId="77777777" w:rsidR="00C521B3" w:rsidRPr="001B1679" w:rsidRDefault="00C521B3" w:rsidP="00015975">
            <w:pPr>
              <w:pStyle w:val="TAL"/>
              <w:rPr>
                <w:sz w:val="16"/>
                <w:szCs w:val="16"/>
              </w:rPr>
            </w:pPr>
            <w:r w:rsidRPr="001B1679">
              <w:rPr>
                <w:sz w:val="16"/>
                <w:szCs w:val="16"/>
              </w:rPr>
              <w:t>SA WG2 Rel-19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452F8"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FE46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A74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BC7E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FB5D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FCE4C" w14:textId="77777777" w:rsidR="00C521B3" w:rsidRPr="001B1679" w:rsidRDefault="00C521B3" w:rsidP="00015975">
            <w:pPr>
              <w:pStyle w:val="TAL"/>
              <w:rPr>
                <w:sz w:val="16"/>
                <w:szCs w:val="16"/>
              </w:rPr>
            </w:pPr>
          </w:p>
        </w:tc>
      </w:tr>
      <w:tr w:rsidR="00C521B3" w14:paraId="5B81AE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E31A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FDC2" w14:textId="77777777" w:rsidR="00C521B3" w:rsidRPr="001B1679" w:rsidRDefault="00C521B3" w:rsidP="00015975">
            <w:pPr>
              <w:pStyle w:val="TAL"/>
              <w:rPr>
                <w:sz w:val="16"/>
                <w:szCs w:val="16"/>
              </w:rPr>
            </w:pPr>
            <w:r w:rsidRPr="001B1679">
              <w:rPr>
                <w:sz w:val="16"/>
                <w:szCs w:val="16"/>
              </w:rPr>
              <w:t>SP-231512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ABB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3C2D9" w14:textId="77777777" w:rsidR="00C521B3" w:rsidRPr="001B1679" w:rsidRDefault="00C521B3" w:rsidP="00015975">
            <w:pPr>
              <w:pStyle w:val="TAL"/>
              <w:rPr>
                <w:sz w:val="16"/>
                <w:szCs w:val="16"/>
              </w:rPr>
            </w:pPr>
            <w:r w:rsidRPr="001B1679">
              <w:rPr>
                <w:sz w:val="16"/>
                <w:szCs w:val="16"/>
              </w:rPr>
              <w:t>23.501 CR5126R5 (Rel-18, 'F'): Handling of Alternative S-NSSAI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6B84D"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F9480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CF72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27F5E" w14:textId="77777777" w:rsidR="00C521B3" w:rsidRPr="001B1679" w:rsidRDefault="00C521B3" w:rsidP="00015975">
            <w:pPr>
              <w:pStyle w:val="TAL"/>
              <w:rPr>
                <w:sz w:val="16"/>
                <w:szCs w:val="16"/>
              </w:rPr>
            </w:pPr>
            <w:r w:rsidRPr="001B1679">
              <w:rPr>
                <w:sz w:val="16"/>
                <w:szCs w:val="16"/>
              </w:rPr>
              <w:t>Revision of 23.501 CR5126R4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CF7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7F4A8" w14:textId="77777777" w:rsidR="00C521B3" w:rsidRPr="001B1679" w:rsidRDefault="00C521B3" w:rsidP="00015975">
            <w:pPr>
              <w:pStyle w:val="TAL"/>
              <w:rPr>
                <w:sz w:val="16"/>
                <w:szCs w:val="16"/>
              </w:rPr>
            </w:pPr>
          </w:p>
        </w:tc>
      </w:tr>
      <w:tr w:rsidR="00C521B3" w14:paraId="1A89B7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938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25FF0" w14:textId="77777777" w:rsidR="00C521B3" w:rsidRPr="001B1679" w:rsidRDefault="00C521B3" w:rsidP="00015975">
            <w:pPr>
              <w:pStyle w:val="TAL"/>
              <w:rPr>
                <w:sz w:val="16"/>
                <w:szCs w:val="16"/>
              </w:rPr>
            </w:pPr>
            <w:r w:rsidRPr="001B1679">
              <w:rPr>
                <w:sz w:val="16"/>
                <w:szCs w:val="16"/>
              </w:rPr>
              <w:t>SP-231513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7334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373ABA" w14:textId="77777777" w:rsidR="00C521B3" w:rsidRPr="001B1679" w:rsidRDefault="00C521B3" w:rsidP="00015975">
            <w:pPr>
              <w:pStyle w:val="TAL"/>
              <w:rPr>
                <w:sz w:val="16"/>
                <w:szCs w:val="16"/>
              </w:rPr>
            </w:pPr>
            <w:r w:rsidRPr="001B1679">
              <w:rPr>
                <w:sz w:val="16"/>
                <w:szCs w:val="16"/>
              </w:rPr>
              <w:t>23.502 CR4276R3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D4EF27"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76F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9F152A"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BAD5F" w14:textId="77777777" w:rsidR="00C521B3" w:rsidRPr="001B1679" w:rsidRDefault="00C521B3" w:rsidP="00015975">
            <w:pPr>
              <w:pStyle w:val="TAL"/>
              <w:rPr>
                <w:sz w:val="16"/>
                <w:szCs w:val="16"/>
              </w:rPr>
            </w:pPr>
            <w:r w:rsidRPr="001B1679">
              <w:rPr>
                <w:sz w:val="16"/>
                <w:szCs w:val="16"/>
              </w:rPr>
              <w:t>Revision of 23.502 CR4276R2 in CR Pack SP-231235. Source to TSG incorrect. Revised to SP-231768.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6E96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62296" w14:textId="77777777" w:rsidR="00C521B3" w:rsidRPr="001B1679" w:rsidRDefault="00C521B3" w:rsidP="00015975">
            <w:pPr>
              <w:pStyle w:val="TAL"/>
              <w:rPr>
                <w:sz w:val="16"/>
                <w:szCs w:val="16"/>
              </w:rPr>
            </w:pPr>
            <w:r w:rsidRPr="001B1679">
              <w:rPr>
                <w:sz w:val="16"/>
                <w:szCs w:val="16"/>
              </w:rPr>
              <w:t>SP-231768</w:t>
            </w:r>
          </w:p>
        </w:tc>
      </w:tr>
      <w:tr w:rsidR="00C521B3" w14:paraId="02DE27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6348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790D" w14:textId="77777777" w:rsidR="00C521B3" w:rsidRPr="001B1679" w:rsidRDefault="00C521B3" w:rsidP="00015975">
            <w:pPr>
              <w:pStyle w:val="TAL"/>
              <w:rPr>
                <w:sz w:val="16"/>
                <w:szCs w:val="16"/>
              </w:rPr>
            </w:pPr>
            <w:r w:rsidRPr="001B1679">
              <w:rPr>
                <w:sz w:val="16"/>
                <w:szCs w:val="16"/>
              </w:rPr>
              <w:t>SP-231514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5E46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826D9"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72E19" w14:textId="77777777" w:rsidR="00C521B3" w:rsidRPr="001B1679" w:rsidRDefault="00C521B3" w:rsidP="00015975">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031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F77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56E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B8F72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D979D" w14:textId="77777777" w:rsidR="00C521B3" w:rsidRPr="001B1679" w:rsidRDefault="00C521B3" w:rsidP="00015975">
            <w:pPr>
              <w:pStyle w:val="TAL"/>
              <w:rPr>
                <w:sz w:val="16"/>
                <w:szCs w:val="16"/>
              </w:rPr>
            </w:pPr>
          </w:p>
        </w:tc>
      </w:tr>
      <w:tr w:rsidR="00C521B3" w14:paraId="658099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974B5"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F150E" w14:textId="77777777" w:rsidR="00C521B3" w:rsidRPr="001B1679" w:rsidRDefault="00C521B3" w:rsidP="00015975">
            <w:pPr>
              <w:pStyle w:val="TAL"/>
              <w:rPr>
                <w:sz w:val="16"/>
                <w:szCs w:val="16"/>
              </w:rPr>
            </w:pPr>
            <w:r w:rsidRPr="001B1679">
              <w:rPr>
                <w:sz w:val="16"/>
                <w:szCs w:val="16"/>
              </w:rPr>
              <w:t>SP-231515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0787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B51FA" w14:textId="77777777" w:rsidR="00C521B3" w:rsidRPr="001B1679" w:rsidRDefault="00C521B3" w:rsidP="00015975">
            <w:pPr>
              <w:pStyle w:val="TAL"/>
              <w:rPr>
                <w:sz w:val="16"/>
                <w:szCs w:val="16"/>
              </w:rPr>
            </w:pPr>
            <w:r w:rsidRPr="001B1679">
              <w:rPr>
                <w:sz w:val="16"/>
                <w:szCs w:val="16"/>
              </w:rPr>
              <w:t>On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4D4E3"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7E5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E75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516C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6F10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AAB76" w14:textId="77777777" w:rsidR="00C521B3" w:rsidRPr="001B1679" w:rsidRDefault="00C521B3" w:rsidP="00015975">
            <w:pPr>
              <w:pStyle w:val="TAL"/>
              <w:rPr>
                <w:sz w:val="16"/>
                <w:szCs w:val="16"/>
              </w:rPr>
            </w:pPr>
          </w:p>
        </w:tc>
      </w:tr>
      <w:tr w:rsidR="00C521B3" w14:paraId="06FC0F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0F585"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79C33" w14:textId="77777777" w:rsidR="00C521B3" w:rsidRPr="001B1679" w:rsidRDefault="00C521B3" w:rsidP="00015975">
            <w:pPr>
              <w:pStyle w:val="TAL"/>
              <w:rPr>
                <w:sz w:val="16"/>
                <w:szCs w:val="16"/>
              </w:rPr>
            </w:pPr>
            <w:r w:rsidRPr="001B1679">
              <w:rPr>
                <w:sz w:val="16"/>
                <w:szCs w:val="16"/>
              </w:rPr>
              <w:t>SP-231516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1022CD"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3D6E3"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76FB8" w14:textId="77777777" w:rsidR="00C521B3" w:rsidRPr="001B1679" w:rsidRDefault="00C521B3" w:rsidP="00015975">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5DA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DDBF2C"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FBD07B"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9BBD3"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76FE2" w14:textId="77777777" w:rsidR="00C521B3" w:rsidRPr="001B1679" w:rsidRDefault="00C521B3" w:rsidP="00015975">
            <w:pPr>
              <w:pStyle w:val="TAL"/>
              <w:rPr>
                <w:sz w:val="16"/>
                <w:szCs w:val="16"/>
              </w:rPr>
            </w:pPr>
          </w:p>
        </w:tc>
      </w:tr>
      <w:tr w:rsidR="00C521B3" w14:paraId="5992F0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D289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9C7C6" w14:textId="77777777" w:rsidR="00C521B3" w:rsidRPr="001B1679" w:rsidRDefault="00C521B3" w:rsidP="00015975">
            <w:pPr>
              <w:pStyle w:val="TAL"/>
              <w:rPr>
                <w:sz w:val="16"/>
                <w:szCs w:val="16"/>
              </w:rPr>
            </w:pPr>
            <w:r w:rsidRPr="001B1679">
              <w:rPr>
                <w:sz w:val="16"/>
                <w:szCs w:val="16"/>
              </w:rPr>
              <w:t>SP-231517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1B7E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8922C" w14:textId="77777777" w:rsidR="00C521B3" w:rsidRPr="001B1679" w:rsidRDefault="00C521B3" w:rsidP="00015975">
            <w:pPr>
              <w:pStyle w:val="TAL"/>
              <w:rPr>
                <w:sz w:val="16"/>
                <w:szCs w:val="16"/>
              </w:rPr>
            </w:pPr>
            <w:r w:rsidRPr="001B1679">
              <w:rPr>
                <w:sz w:val="16"/>
                <w:szCs w:val="16"/>
              </w:rPr>
              <w:t>Rel-20 timeline &amp; 6G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C94DB" w14:textId="77777777" w:rsidR="00C521B3" w:rsidRPr="001B1679" w:rsidRDefault="00C521B3" w:rsidP="00015975">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734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97B4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230D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7776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D5E9A" w14:textId="77777777" w:rsidR="00C521B3" w:rsidRPr="001B1679" w:rsidRDefault="00C521B3" w:rsidP="00015975">
            <w:pPr>
              <w:pStyle w:val="TAL"/>
              <w:rPr>
                <w:sz w:val="16"/>
                <w:szCs w:val="16"/>
              </w:rPr>
            </w:pPr>
          </w:p>
        </w:tc>
      </w:tr>
      <w:tr w:rsidR="00C521B3" w14:paraId="0FC46A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F53F4"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4B9A4" w14:textId="77777777" w:rsidR="00C521B3" w:rsidRPr="001B1679" w:rsidRDefault="00C521B3" w:rsidP="00015975">
            <w:pPr>
              <w:pStyle w:val="TAL"/>
              <w:rPr>
                <w:sz w:val="16"/>
                <w:szCs w:val="16"/>
              </w:rPr>
            </w:pPr>
            <w:r w:rsidRPr="001B1679">
              <w:rPr>
                <w:sz w:val="16"/>
                <w:szCs w:val="16"/>
              </w:rPr>
              <w:t>SP-231518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2A81D"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82AB8"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B81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6CF1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3E51A"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8C2F5"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BE06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DDB58" w14:textId="77777777" w:rsidR="00C521B3" w:rsidRPr="001B1679" w:rsidRDefault="00C521B3" w:rsidP="00015975">
            <w:pPr>
              <w:pStyle w:val="TAL"/>
              <w:rPr>
                <w:sz w:val="16"/>
                <w:szCs w:val="16"/>
              </w:rPr>
            </w:pPr>
          </w:p>
        </w:tc>
      </w:tr>
      <w:tr w:rsidR="00C521B3" w14:paraId="46C48E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0DF0D"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9E630" w14:textId="77777777" w:rsidR="00C521B3" w:rsidRPr="001B1679" w:rsidRDefault="00C521B3" w:rsidP="00015975">
            <w:pPr>
              <w:pStyle w:val="TAL"/>
              <w:rPr>
                <w:sz w:val="16"/>
                <w:szCs w:val="16"/>
              </w:rPr>
            </w:pPr>
            <w:r w:rsidRPr="001B1679">
              <w:rPr>
                <w:sz w:val="16"/>
                <w:szCs w:val="16"/>
              </w:rPr>
              <w:t>SP-231519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0B200"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99FC9"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E3D08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14F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65824E" w14:textId="77777777" w:rsidR="00C521B3" w:rsidRPr="001B1679" w:rsidRDefault="00C521B3" w:rsidP="00015975">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4A8C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0AB3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F693A" w14:textId="77777777" w:rsidR="00C521B3" w:rsidRPr="001B1679" w:rsidRDefault="00C521B3" w:rsidP="00015975">
            <w:pPr>
              <w:pStyle w:val="TAL"/>
              <w:rPr>
                <w:sz w:val="16"/>
                <w:szCs w:val="16"/>
              </w:rPr>
            </w:pPr>
          </w:p>
        </w:tc>
      </w:tr>
      <w:tr w:rsidR="00C521B3" w14:paraId="775318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2A961"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F6E7" w14:textId="77777777" w:rsidR="00C521B3" w:rsidRPr="001B1679" w:rsidRDefault="00C521B3" w:rsidP="00015975">
            <w:pPr>
              <w:pStyle w:val="TAL"/>
              <w:rPr>
                <w:sz w:val="16"/>
                <w:szCs w:val="16"/>
              </w:rPr>
            </w:pPr>
            <w:r w:rsidRPr="001B1679">
              <w:rPr>
                <w:sz w:val="16"/>
                <w:szCs w:val="16"/>
              </w:rPr>
              <w:t>SP-231520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5081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4EE51"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A772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3F60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62C465" w14:textId="77777777" w:rsidR="00C521B3" w:rsidRPr="001B1679" w:rsidRDefault="00C521B3" w:rsidP="00015975">
            <w:pPr>
              <w:pStyle w:val="TAL"/>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154853"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8461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C4C2C" w14:textId="77777777" w:rsidR="00C521B3" w:rsidRPr="001B1679" w:rsidRDefault="00C521B3" w:rsidP="00015975">
            <w:pPr>
              <w:pStyle w:val="TAL"/>
              <w:rPr>
                <w:sz w:val="16"/>
                <w:szCs w:val="16"/>
              </w:rPr>
            </w:pPr>
          </w:p>
        </w:tc>
      </w:tr>
      <w:tr w:rsidR="00C521B3" w14:paraId="48B13D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D2333"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C3BF5" w14:textId="77777777" w:rsidR="00C521B3" w:rsidRPr="001B1679" w:rsidRDefault="00C521B3" w:rsidP="00015975">
            <w:pPr>
              <w:pStyle w:val="TAL"/>
              <w:rPr>
                <w:sz w:val="16"/>
                <w:szCs w:val="16"/>
              </w:rPr>
            </w:pPr>
            <w:r w:rsidRPr="001B1679">
              <w:rPr>
                <w:sz w:val="16"/>
                <w:szCs w:val="16"/>
              </w:rPr>
              <w:t>SP-231521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51D7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7400E"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1485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19AC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BCEB0"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4FC39"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CD8B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2E5A8" w14:textId="77777777" w:rsidR="00C521B3" w:rsidRPr="001B1679" w:rsidRDefault="00C521B3" w:rsidP="00015975">
            <w:pPr>
              <w:pStyle w:val="TAL"/>
              <w:rPr>
                <w:sz w:val="16"/>
                <w:szCs w:val="16"/>
              </w:rPr>
            </w:pPr>
          </w:p>
        </w:tc>
      </w:tr>
      <w:tr w:rsidR="00C521B3" w14:paraId="47DB11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3ADDB"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17DA8" w14:textId="77777777" w:rsidR="00C521B3" w:rsidRPr="001B1679" w:rsidRDefault="00C521B3" w:rsidP="00015975">
            <w:pPr>
              <w:pStyle w:val="TAL"/>
              <w:rPr>
                <w:sz w:val="16"/>
                <w:szCs w:val="16"/>
              </w:rPr>
            </w:pPr>
            <w:r w:rsidRPr="001B1679">
              <w:rPr>
                <w:sz w:val="16"/>
                <w:szCs w:val="16"/>
              </w:rPr>
              <w:t>SP-231522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E5A5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D94CE"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624F5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B8C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EE9DA" w14:textId="77777777" w:rsidR="00C521B3" w:rsidRPr="001B1679" w:rsidRDefault="00C521B3" w:rsidP="00015975">
            <w:pPr>
              <w:pStyle w:val="TAL"/>
              <w:rPr>
                <w:sz w:val="16"/>
                <w:szCs w:val="16"/>
              </w:rPr>
            </w:pPr>
            <w:r w:rsidRPr="001B1679">
              <w:rPr>
                <w:sz w:val="16"/>
                <w:szCs w:val="16"/>
              </w:rPr>
              <w:t>FS_NCHF_Ph2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E484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8B8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52EA4" w14:textId="77777777" w:rsidR="00C521B3" w:rsidRPr="001B1679" w:rsidRDefault="00C521B3" w:rsidP="00015975">
            <w:pPr>
              <w:pStyle w:val="TAL"/>
              <w:rPr>
                <w:sz w:val="16"/>
                <w:szCs w:val="16"/>
              </w:rPr>
            </w:pPr>
          </w:p>
        </w:tc>
      </w:tr>
      <w:tr w:rsidR="00C521B3" w14:paraId="19B53B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43011"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4BCB0" w14:textId="77777777" w:rsidR="00C521B3" w:rsidRPr="001B1679" w:rsidRDefault="00C521B3" w:rsidP="00015975">
            <w:pPr>
              <w:pStyle w:val="TAL"/>
              <w:rPr>
                <w:sz w:val="16"/>
                <w:szCs w:val="16"/>
              </w:rPr>
            </w:pPr>
            <w:r w:rsidRPr="001B1679">
              <w:rPr>
                <w:sz w:val="16"/>
                <w:szCs w:val="16"/>
              </w:rPr>
              <w:t>SP-231523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794D7"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5BAF9"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B2A52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6493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4B056"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4D7A6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EA7B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55546" w14:textId="77777777" w:rsidR="00C521B3" w:rsidRPr="001B1679" w:rsidRDefault="00C521B3" w:rsidP="00015975">
            <w:pPr>
              <w:pStyle w:val="TAL"/>
              <w:rPr>
                <w:sz w:val="16"/>
                <w:szCs w:val="16"/>
              </w:rPr>
            </w:pPr>
          </w:p>
        </w:tc>
      </w:tr>
      <w:tr w:rsidR="00C521B3" w14:paraId="716441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95A66"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DF0B1" w14:textId="77777777" w:rsidR="00C521B3" w:rsidRPr="001B1679" w:rsidRDefault="00C521B3" w:rsidP="00015975">
            <w:pPr>
              <w:pStyle w:val="TAL"/>
              <w:rPr>
                <w:sz w:val="16"/>
                <w:szCs w:val="16"/>
              </w:rPr>
            </w:pPr>
            <w:r w:rsidRPr="001B1679">
              <w:rPr>
                <w:sz w:val="16"/>
                <w:szCs w:val="16"/>
              </w:rPr>
              <w:t>SP-231524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2796E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43B1C"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C874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F5EA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AE0F2B"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8C5C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939F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09EAE" w14:textId="77777777" w:rsidR="00C521B3" w:rsidRPr="001B1679" w:rsidRDefault="00C521B3" w:rsidP="00015975">
            <w:pPr>
              <w:pStyle w:val="TAL"/>
              <w:rPr>
                <w:sz w:val="16"/>
                <w:szCs w:val="16"/>
              </w:rPr>
            </w:pPr>
          </w:p>
        </w:tc>
      </w:tr>
      <w:tr w:rsidR="00C521B3" w14:paraId="4394D8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80966"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D6499" w14:textId="77777777" w:rsidR="00C521B3" w:rsidRPr="001B1679" w:rsidRDefault="00C521B3" w:rsidP="00015975">
            <w:pPr>
              <w:pStyle w:val="TAL"/>
              <w:rPr>
                <w:sz w:val="16"/>
                <w:szCs w:val="16"/>
              </w:rPr>
            </w:pPr>
            <w:r w:rsidRPr="001B1679">
              <w:rPr>
                <w:sz w:val="16"/>
                <w:szCs w:val="16"/>
              </w:rPr>
              <w:t>SP-231525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9138F"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FFD7D"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C622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E4AE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D0C46"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B4F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84C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5C289" w14:textId="77777777" w:rsidR="00C521B3" w:rsidRPr="001B1679" w:rsidRDefault="00C521B3" w:rsidP="00015975">
            <w:pPr>
              <w:pStyle w:val="TAL"/>
              <w:rPr>
                <w:sz w:val="16"/>
                <w:szCs w:val="16"/>
              </w:rPr>
            </w:pPr>
          </w:p>
        </w:tc>
      </w:tr>
      <w:tr w:rsidR="00C521B3" w14:paraId="5A706F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46C684"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A9ABB" w14:textId="77777777" w:rsidR="00C521B3" w:rsidRPr="001B1679" w:rsidRDefault="00C521B3" w:rsidP="00015975">
            <w:pPr>
              <w:pStyle w:val="TAL"/>
              <w:rPr>
                <w:sz w:val="16"/>
                <w:szCs w:val="16"/>
              </w:rPr>
            </w:pPr>
            <w:r w:rsidRPr="001B1679">
              <w:rPr>
                <w:sz w:val="16"/>
                <w:szCs w:val="16"/>
              </w:rPr>
              <w:t>SP-231526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EDD89"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5B64D" w14:textId="77777777" w:rsidR="00C521B3" w:rsidRPr="001B1679" w:rsidRDefault="00C521B3" w:rsidP="00015975">
            <w:pPr>
              <w:pStyle w:val="TAL"/>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F602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9344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8504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C999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E3CD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089BA" w14:textId="77777777" w:rsidR="00C521B3" w:rsidRPr="001B1679" w:rsidRDefault="00C521B3" w:rsidP="00015975">
            <w:pPr>
              <w:pStyle w:val="TAL"/>
              <w:rPr>
                <w:sz w:val="16"/>
                <w:szCs w:val="16"/>
              </w:rPr>
            </w:pPr>
          </w:p>
        </w:tc>
      </w:tr>
      <w:tr w:rsidR="00C521B3" w14:paraId="0CC27F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38CC7"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C7D6B" w14:textId="77777777" w:rsidR="00C521B3" w:rsidRPr="001B1679" w:rsidRDefault="00C521B3" w:rsidP="00015975">
            <w:pPr>
              <w:pStyle w:val="TAL"/>
              <w:rPr>
                <w:sz w:val="16"/>
                <w:szCs w:val="16"/>
              </w:rPr>
            </w:pPr>
            <w:r w:rsidRPr="001B1679">
              <w:rPr>
                <w:sz w:val="16"/>
                <w:szCs w:val="16"/>
              </w:rPr>
              <w:t>SP-231527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44485"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656335"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9BA7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CD2B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B94DC" w14:textId="77777777" w:rsidR="00C521B3" w:rsidRPr="001B1679" w:rsidRDefault="00C521B3" w:rsidP="00015975">
            <w:pPr>
              <w:pStyle w:val="TAL"/>
              <w:rPr>
                <w:sz w:val="16"/>
                <w:szCs w:val="16"/>
              </w:rPr>
            </w:pPr>
            <w:r w:rsidRPr="001B1679">
              <w:rPr>
                <w:sz w:val="16"/>
                <w:szCs w:val="16"/>
              </w:rPr>
              <w:t>FS_NETSLICE_IDMS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A9D8F"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B1E2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AFFE7B" w14:textId="77777777" w:rsidR="00C521B3" w:rsidRPr="001B1679" w:rsidRDefault="00C521B3" w:rsidP="00015975">
            <w:pPr>
              <w:pStyle w:val="TAL"/>
              <w:rPr>
                <w:sz w:val="16"/>
                <w:szCs w:val="16"/>
              </w:rPr>
            </w:pPr>
          </w:p>
        </w:tc>
      </w:tr>
      <w:tr w:rsidR="00C521B3" w14:paraId="5A0218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DD67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9D42B" w14:textId="77777777" w:rsidR="00C521B3" w:rsidRPr="001B1679" w:rsidRDefault="00C521B3" w:rsidP="00015975">
            <w:pPr>
              <w:pStyle w:val="TAL"/>
              <w:rPr>
                <w:sz w:val="16"/>
                <w:szCs w:val="16"/>
              </w:rPr>
            </w:pPr>
            <w:r w:rsidRPr="001B1679">
              <w:rPr>
                <w:sz w:val="16"/>
                <w:szCs w:val="16"/>
              </w:rPr>
              <w:t>SP-231528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D6B4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8A3B6" w14:textId="77777777" w:rsidR="00C521B3" w:rsidRPr="001B1679" w:rsidRDefault="00C521B3" w:rsidP="00015975">
            <w:pPr>
              <w:pStyle w:val="TAL"/>
              <w:rPr>
                <w:sz w:val="16"/>
                <w:szCs w:val="16"/>
              </w:rPr>
            </w:pPr>
            <w:r w:rsidRPr="001B1679">
              <w:rPr>
                <w:sz w:val="16"/>
                <w:szCs w:val="16"/>
              </w:rPr>
              <w:t>New SID: Study on Plan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D43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B07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B66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1D246" w14:textId="77777777" w:rsidR="00C521B3" w:rsidRPr="001B1679" w:rsidRDefault="00C521B3" w:rsidP="00015975">
            <w:pPr>
              <w:pStyle w:val="TAL"/>
              <w:rPr>
                <w:sz w:val="16"/>
                <w:szCs w:val="16"/>
              </w:rPr>
            </w:pPr>
            <w:r w:rsidRPr="001B1679">
              <w:rPr>
                <w:sz w:val="16"/>
                <w:szCs w:val="16"/>
              </w:rPr>
              <w:t>Revised to SP-231721.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5CA9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116BD" w14:textId="77777777" w:rsidR="00C521B3" w:rsidRPr="001B1679" w:rsidRDefault="00C521B3" w:rsidP="00015975">
            <w:pPr>
              <w:pStyle w:val="TAL"/>
              <w:rPr>
                <w:sz w:val="16"/>
                <w:szCs w:val="16"/>
              </w:rPr>
            </w:pPr>
            <w:r w:rsidRPr="001B1679">
              <w:rPr>
                <w:sz w:val="16"/>
                <w:szCs w:val="16"/>
              </w:rPr>
              <w:t>SP-231721</w:t>
            </w:r>
          </w:p>
        </w:tc>
      </w:tr>
      <w:tr w:rsidR="00C521B3" w14:paraId="526FB9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DA179"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851D6" w14:textId="77777777" w:rsidR="00C521B3" w:rsidRPr="001B1679" w:rsidRDefault="00C521B3" w:rsidP="00015975">
            <w:pPr>
              <w:pStyle w:val="TAL"/>
              <w:rPr>
                <w:sz w:val="16"/>
                <w:szCs w:val="16"/>
              </w:rPr>
            </w:pPr>
            <w:r w:rsidRPr="001B1679">
              <w:rPr>
                <w:sz w:val="16"/>
                <w:szCs w:val="16"/>
              </w:rPr>
              <w:t>SP-231529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83F08"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26E9E7" w14:textId="77777777" w:rsidR="00C521B3" w:rsidRPr="001B1679" w:rsidRDefault="00C521B3" w:rsidP="00015975">
            <w:pPr>
              <w:pStyle w:val="TAL"/>
              <w:rPr>
                <w:sz w:val="16"/>
                <w:szCs w:val="16"/>
              </w:rPr>
            </w:pPr>
            <w:r w:rsidRPr="001B1679">
              <w:rPr>
                <w:sz w:val="16"/>
                <w:szCs w:val="16"/>
              </w:rPr>
              <w:t>Draft TS 32.27x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80E2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389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9B284"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24401" w14:textId="77777777" w:rsidR="00C521B3" w:rsidRPr="001B1679" w:rsidRDefault="00C521B3" w:rsidP="00015975">
            <w:pPr>
              <w:pStyle w:val="TAL"/>
              <w:rPr>
                <w:sz w:val="16"/>
                <w:szCs w:val="16"/>
              </w:rPr>
            </w:pPr>
            <w:r w:rsidRPr="001B1679">
              <w:rPr>
                <w:sz w:val="16"/>
                <w:szCs w:val="16"/>
              </w:rPr>
              <w:t>TS number to be allocated. Revised to SP-231749.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789D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0E9A1" w14:textId="77777777" w:rsidR="00C521B3" w:rsidRPr="001B1679" w:rsidRDefault="00C521B3" w:rsidP="00015975">
            <w:pPr>
              <w:pStyle w:val="TAL"/>
              <w:rPr>
                <w:sz w:val="16"/>
                <w:szCs w:val="16"/>
              </w:rPr>
            </w:pPr>
            <w:r w:rsidRPr="001B1679">
              <w:rPr>
                <w:sz w:val="16"/>
                <w:szCs w:val="16"/>
              </w:rPr>
              <w:t>SP-231749</w:t>
            </w:r>
          </w:p>
        </w:tc>
      </w:tr>
      <w:tr w:rsidR="00C521B3" w14:paraId="2537BD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B5E0E"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05AB" w14:textId="77777777" w:rsidR="00C521B3" w:rsidRPr="001B1679" w:rsidRDefault="00C521B3" w:rsidP="00015975">
            <w:pPr>
              <w:pStyle w:val="TAL"/>
              <w:rPr>
                <w:sz w:val="16"/>
                <w:szCs w:val="16"/>
              </w:rPr>
            </w:pPr>
            <w:r w:rsidRPr="001B1679">
              <w:rPr>
                <w:sz w:val="16"/>
                <w:szCs w:val="16"/>
              </w:rPr>
              <w:t>SP-231530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A4F0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5CA0E" w14:textId="77777777" w:rsidR="00C521B3" w:rsidRPr="001B1679" w:rsidRDefault="00C521B3" w:rsidP="00015975">
            <w:pPr>
              <w:pStyle w:val="TAL"/>
              <w:rPr>
                <w:sz w:val="16"/>
                <w:szCs w:val="16"/>
              </w:rPr>
            </w:pPr>
            <w:r w:rsidRPr="001B1679">
              <w:rPr>
                <w:sz w:val="16"/>
                <w:szCs w:val="16"/>
              </w:rPr>
              <w:t>View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55C1D"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BCD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1E9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8BDF8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0A764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7CD32" w14:textId="77777777" w:rsidR="00C521B3" w:rsidRPr="001B1679" w:rsidRDefault="00C521B3" w:rsidP="00015975">
            <w:pPr>
              <w:pStyle w:val="TAL"/>
              <w:rPr>
                <w:sz w:val="16"/>
                <w:szCs w:val="16"/>
              </w:rPr>
            </w:pPr>
          </w:p>
        </w:tc>
      </w:tr>
      <w:tr w:rsidR="00C521B3" w14:paraId="598D96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8D48E"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F2CC4" w14:textId="77777777" w:rsidR="00C521B3" w:rsidRPr="001B1679" w:rsidRDefault="00C521B3" w:rsidP="00015975">
            <w:pPr>
              <w:pStyle w:val="TAL"/>
              <w:rPr>
                <w:sz w:val="16"/>
                <w:szCs w:val="16"/>
              </w:rPr>
            </w:pPr>
            <w:r w:rsidRPr="001B1679">
              <w:rPr>
                <w:sz w:val="16"/>
                <w:szCs w:val="16"/>
              </w:rPr>
              <w:t>SP-231531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54B9A"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1F1BE"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3D29A"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35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10F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E184D" w14:textId="77777777" w:rsidR="00C521B3" w:rsidRPr="001B1679" w:rsidRDefault="00C521B3" w:rsidP="00015975">
            <w:pPr>
              <w:pStyle w:val="TAL"/>
              <w:rPr>
                <w:sz w:val="16"/>
                <w:szCs w:val="16"/>
              </w:rPr>
            </w:pPr>
            <w:r w:rsidRPr="001B1679">
              <w:rPr>
                <w:sz w:val="16"/>
                <w:szCs w:val="16"/>
              </w:rPr>
              <w:t>This was then endorsed as input to the Joint TSGs session. Revised to SP-231693.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703D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5AF59E" w14:textId="77777777" w:rsidR="00C521B3" w:rsidRPr="001B1679" w:rsidRDefault="00C521B3" w:rsidP="00015975">
            <w:pPr>
              <w:pStyle w:val="TAL"/>
              <w:rPr>
                <w:sz w:val="16"/>
                <w:szCs w:val="16"/>
              </w:rPr>
            </w:pPr>
            <w:r w:rsidRPr="001B1679">
              <w:rPr>
                <w:sz w:val="16"/>
                <w:szCs w:val="16"/>
              </w:rPr>
              <w:t>SP-231693</w:t>
            </w:r>
          </w:p>
        </w:tc>
      </w:tr>
      <w:tr w:rsidR="00C521B3" w14:paraId="1AEDD0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705C7" w14:textId="77777777" w:rsidR="00C521B3" w:rsidRPr="001B1679" w:rsidRDefault="00C521B3" w:rsidP="00015975">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357D6F" w14:textId="77777777" w:rsidR="00C521B3" w:rsidRPr="001B1679" w:rsidRDefault="00C521B3" w:rsidP="00015975">
            <w:pPr>
              <w:pStyle w:val="TAL"/>
              <w:rPr>
                <w:sz w:val="16"/>
                <w:szCs w:val="16"/>
              </w:rPr>
            </w:pPr>
            <w:r w:rsidRPr="001B1679">
              <w:rPr>
                <w:sz w:val="16"/>
                <w:szCs w:val="16"/>
              </w:rPr>
              <w:t>SP-231532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19D282"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D8E21" w14:textId="77777777" w:rsidR="00C521B3" w:rsidRPr="001B1679" w:rsidRDefault="00C521B3" w:rsidP="00015975">
            <w:pPr>
              <w:pStyle w:val="TAL"/>
              <w:rPr>
                <w:sz w:val="16"/>
                <w:szCs w:val="16"/>
              </w:rPr>
            </w:pPr>
            <w:r w:rsidRPr="001B1679">
              <w:rPr>
                <w:sz w:val="16"/>
                <w:szCs w:val="16"/>
              </w:rPr>
              <w:t>SA WG5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27E13"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B82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AD1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4E1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FA2E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88BDFF" w14:textId="77777777" w:rsidR="00C521B3" w:rsidRPr="001B1679" w:rsidRDefault="00C521B3" w:rsidP="00015975">
            <w:pPr>
              <w:pStyle w:val="TAL"/>
              <w:rPr>
                <w:sz w:val="16"/>
                <w:szCs w:val="16"/>
              </w:rPr>
            </w:pPr>
          </w:p>
        </w:tc>
      </w:tr>
      <w:tr w:rsidR="00C521B3" w14:paraId="728211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847CF"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79489" w14:textId="77777777" w:rsidR="00C521B3" w:rsidRPr="001B1679" w:rsidRDefault="00C521B3" w:rsidP="00015975">
            <w:pPr>
              <w:pStyle w:val="TAL"/>
              <w:rPr>
                <w:sz w:val="16"/>
                <w:szCs w:val="16"/>
              </w:rPr>
            </w:pPr>
            <w:r w:rsidRPr="001B1679">
              <w:rPr>
                <w:sz w:val="16"/>
                <w:szCs w:val="16"/>
              </w:rPr>
              <w:t>SP-231533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A186D"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7BA1A" w14:textId="77777777" w:rsidR="00C521B3" w:rsidRPr="001B1679" w:rsidRDefault="00C521B3" w:rsidP="00015975">
            <w:pPr>
              <w:pStyle w:val="TAL"/>
              <w:rPr>
                <w:sz w:val="16"/>
                <w:szCs w:val="16"/>
              </w:rPr>
            </w:pPr>
            <w:r w:rsidRPr="001B1679">
              <w:rPr>
                <w:sz w:val="16"/>
                <w:szCs w:val="16"/>
              </w:rPr>
              <w:t>[DRAFT] 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B739B"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B4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3D95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FC0C8" w14:textId="77777777" w:rsidR="00C521B3" w:rsidRPr="001B1679" w:rsidRDefault="00C521B3" w:rsidP="00015975">
            <w:pPr>
              <w:pStyle w:val="TAL"/>
              <w:rPr>
                <w:sz w:val="16"/>
                <w:szCs w:val="16"/>
              </w:rPr>
            </w:pPr>
            <w:r w:rsidRPr="001B1679">
              <w:rPr>
                <w:sz w:val="16"/>
                <w:szCs w:val="16"/>
              </w:rPr>
              <w:t>Response to request in SP-231287. Revised to SP-231668.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3A98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A5C41" w14:textId="77777777" w:rsidR="00C521B3" w:rsidRPr="001B1679" w:rsidRDefault="00C521B3" w:rsidP="00015975">
            <w:pPr>
              <w:pStyle w:val="TAL"/>
              <w:rPr>
                <w:sz w:val="16"/>
                <w:szCs w:val="16"/>
              </w:rPr>
            </w:pPr>
            <w:r w:rsidRPr="001B1679">
              <w:rPr>
                <w:sz w:val="16"/>
                <w:szCs w:val="16"/>
              </w:rPr>
              <w:t>SP-231668</w:t>
            </w:r>
          </w:p>
        </w:tc>
      </w:tr>
      <w:tr w:rsidR="00C521B3" w14:paraId="21F226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0521E"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AE824" w14:textId="77777777" w:rsidR="00C521B3" w:rsidRPr="001B1679" w:rsidRDefault="00C521B3" w:rsidP="00015975">
            <w:pPr>
              <w:pStyle w:val="TAL"/>
              <w:rPr>
                <w:sz w:val="16"/>
                <w:szCs w:val="16"/>
              </w:rPr>
            </w:pPr>
            <w:r w:rsidRPr="001B1679">
              <w:rPr>
                <w:sz w:val="16"/>
                <w:szCs w:val="16"/>
              </w:rPr>
              <w:t>SP-231534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8A37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3FCC6" w14:textId="77777777" w:rsidR="00C521B3" w:rsidRPr="001B1679" w:rsidRDefault="00C521B3" w:rsidP="00015975">
            <w:pPr>
              <w:pStyle w:val="TAL"/>
              <w:rPr>
                <w:sz w:val="16"/>
                <w:szCs w:val="16"/>
              </w:rPr>
            </w:pPr>
            <w:r w:rsidRPr="001B1679">
              <w:rPr>
                <w:sz w:val="16"/>
                <w:szCs w:val="16"/>
              </w:rPr>
              <w:t>Consideration on CRs on closed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50B07"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4CF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7B76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34A32" w14:textId="77777777" w:rsidR="00C521B3" w:rsidRPr="001B1679" w:rsidRDefault="00C521B3" w:rsidP="00015975">
            <w:pPr>
              <w:pStyle w:val="TAL"/>
              <w:rPr>
                <w:sz w:val="16"/>
                <w:szCs w:val="16"/>
              </w:rPr>
            </w:pPr>
            <w:r w:rsidRPr="001B1679">
              <w:rPr>
                <w:sz w:val="16"/>
                <w:szCs w:val="16"/>
              </w:rPr>
              <w:t>MCC provided a way forward statement in SP-231779.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25C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AC8EE1" w14:textId="77777777" w:rsidR="00C521B3" w:rsidRPr="001B1679" w:rsidRDefault="00C521B3" w:rsidP="00015975">
            <w:pPr>
              <w:pStyle w:val="TAL"/>
              <w:rPr>
                <w:sz w:val="16"/>
                <w:szCs w:val="16"/>
              </w:rPr>
            </w:pPr>
          </w:p>
        </w:tc>
      </w:tr>
      <w:tr w:rsidR="00C521B3" w14:paraId="008A70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A0C6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9AFB8" w14:textId="77777777" w:rsidR="00C521B3" w:rsidRPr="001B1679" w:rsidRDefault="00C521B3" w:rsidP="00015975">
            <w:pPr>
              <w:pStyle w:val="TAL"/>
              <w:rPr>
                <w:sz w:val="16"/>
                <w:szCs w:val="16"/>
              </w:rPr>
            </w:pPr>
            <w:r w:rsidRPr="001B1679">
              <w:rPr>
                <w:sz w:val="16"/>
                <w:szCs w:val="16"/>
              </w:rPr>
              <w:t>SP-231535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6EE7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68BFD" w14:textId="77777777" w:rsidR="00C521B3" w:rsidRPr="001B1679" w:rsidRDefault="00C521B3" w:rsidP="00015975">
            <w:pPr>
              <w:pStyle w:val="TAL"/>
              <w:rPr>
                <w:sz w:val="16"/>
                <w:szCs w:val="16"/>
              </w:rPr>
            </w:pPr>
            <w:r w:rsidRPr="001B1679">
              <w:rPr>
                <w:sz w:val="16"/>
                <w:szCs w:val="16"/>
              </w:rPr>
              <w:t>Summary of R18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55D6C" w14:textId="77777777" w:rsidR="00C521B3" w:rsidRPr="001B1679" w:rsidRDefault="00C521B3" w:rsidP="00015975">
            <w:pPr>
              <w:pStyle w:val="TAL"/>
              <w:rPr>
                <w:sz w:val="16"/>
                <w:szCs w:val="16"/>
              </w:rPr>
            </w:pPr>
            <w:r w:rsidRPr="001B1679">
              <w:rPr>
                <w:sz w:val="16"/>
                <w:szCs w:val="16"/>
              </w:rPr>
              <w:t>ZTE,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DE3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1BD691"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037B6D"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2DD1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882B0" w14:textId="77777777" w:rsidR="00C521B3" w:rsidRPr="001B1679" w:rsidRDefault="00C521B3" w:rsidP="00015975">
            <w:pPr>
              <w:pStyle w:val="TAL"/>
              <w:rPr>
                <w:sz w:val="16"/>
                <w:szCs w:val="16"/>
              </w:rPr>
            </w:pPr>
          </w:p>
        </w:tc>
      </w:tr>
      <w:tr w:rsidR="00C521B3" w14:paraId="0A1D86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57023"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BD380" w14:textId="77777777" w:rsidR="00C521B3" w:rsidRPr="001B1679" w:rsidRDefault="00C521B3" w:rsidP="00015975">
            <w:pPr>
              <w:pStyle w:val="TAL"/>
              <w:rPr>
                <w:sz w:val="16"/>
                <w:szCs w:val="16"/>
              </w:rPr>
            </w:pPr>
            <w:r w:rsidRPr="001B1679">
              <w:rPr>
                <w:sz w:val="16"/>
                <w:szCs w:val="16"/>
              </w:rPr>
              <w:t>SP-231536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D79D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80A9E" w14:textId="77777777" w:rsidR="00C521B3" w:rsidRPr="001B1679" w:rsidRDefault="00C521B3" w:rsidP="00015975">
            <w:pPr>
              <w:pStyle w:val="TAL"/>
              <w:rPr>
                <w:sz w:val="16"/>
                <w:szCs w:val="16"/>
              </w:rPr>
            </w:pPr>
            <w:r w:rsidRPr="001B1679">
              <w:rPr>
                <w:sz w:val="16"/>
                <w:szCs w:val="16"/>
              </w:rPr>
              <w:t>Summary of R18 eNSAC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C1D3F"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AEF8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3C844"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96915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2E97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31D73" w14:textId="77777777" w:rsidR="00C521B3" w:rsidRPr="001B1679" w:rsidRDefault="00C521B3" w:rsidP="00015975">
            <w:pPr>
              <w:pStyle w:val="TAL"/>
              <w:rPr>
                <w:sz w:val="16"/>
                <w:szCs w:val="16"/>
              </w:rPr>
            </w:pPr>
          </w:p>
        </w:tc>
      </w:tr>
      <w:tr w:rsidR="00C521B3" w14:paraId="3DC9D2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D4EB7" w14:textId="77777777" w:rsidR="00C521B3" w:rsidRPr="001B1679" w:rsidRDefault="00C521B3" w:rsidP="00015975">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818C22" w14:textId="77777777" w:rsidR="00C521B3" w:rsidRPr="001B1679" w:rsidRDefault="00C521B3" w:rsidP="00015975">
            <w:pPr>
              <w:pStyle w:val="TAL"/>
              <w:rPr>
                <w:sz w:val="16"/>
                <w:szCs w:val="16"/>
              </w:rPr>
            </w:pPr>
            <w:r w:rsidRPr="001B1679">
              <w:rPr>
                <w:sz w:val="16"/>
                <w:szCs w:val="16"/>
              </w:rPr>
              <w:t>SP-231537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9E366"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57ADF" w14:textId="77777777" w:rsidR="00C521B3" w:rsidRPr="001B1679" w:rsidRDefault="00C521B3" w:rsidP="00015975">
            <w:pPr>
              <w:pStyle w:val="TAL"/>
              <w:rPr>
                <w:sz w:val="16"/>
                <w:szCs w:val="16"/>
              </w:rPr>
            </w:pPr>
            <w:r w:rsidRPr="001B1679">
              <w:rPr>
                <w:sz w:val="16"/>
                <w:szCs w:val="16"/>
              </w:rPr>
              <w:t>SA WG6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7AD67" w14:textId="77777777" w:rsidR="00C521B3" w:rsidRPr="001B1679" w:rsidRDefault="00C521B3" w:rsidP="00015975">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433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971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5CAE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566B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35FA9" w14:textId="77777777" w:rsidR="00C521B3" w:rsidRPr="001B1679" w:rsidRDefault="00C521B3" w:rsidP="00015975">
            <w:pPr>
              <w:pStyle w:val="TAL"/>
              <w:rPr>
                <w:sz w:val="16"/>
                <w:szCs w:val="16"/>
              </w:rPr>
            </w:pPr>
          </w:p>
        </w:tc>
      </w:tr>
      <w:tr w:rsidR="00C521B3" w14:paraId="28F9D3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B254C" w14:textId="77777777" w:rsidR="00C521B3" w:rsidRPr="001B1679" w:rsidRDefault="00C521B3" w:rsidP="00015975">
            <w:pPr>
              <w:pStyle w:val="TAL"/>
              <w:rPr>
                <w:sz w:val="16"/>
                <w:szCs w:val="16"/>
              </w:rPr>
            </w:pPr>
            <w:r w:rsidRPr="001B1679">
              <w:rPr>
                <w:sz w:val="16"/>
                <w:szCs w:val="16"/>
              </w:rPr>
              <w:t>6.8.6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2846A" w14:textId="77777777" w:rsidR="00C521B3" w:rsidRPr="001B1679" w:rsidRDefault="00C521B3" w:rsidP="00015975">
            <w:pPr>
              <w:pStyle w:val="TAL"/>
              <w:rPr>
                <w:sz w:val="16"/>
                <w:szCs w:val="16"/>
              </w:rPr>
            </w:pPr>
            <w:r w:rsidRPr="001B1679">
              <w:rPr>
                <w:sz w:val="16"/>
                <w:szCs w:val="16"/>
              </w:rPr>
              <w:t>SP-231538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EAC0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7682" w14:textId="77777777" w:rsidR="00C521B3" w:rsidRPr="001B1679" w:rsidRDefault="00C521B3" w:rsidP="00015975">
            <w:pPr>
              <w:pStyle w:val="TAL"/>
              <w:rPr>
                <w:sz w:val="16"/>
                <w:szCs w:val="16"/>
              </w:rPr>
            </w:pPr>
            <w:r w:rsidRPr="001B1679">
              <w:rPr>
                <w:sz w:val="16"/>
                <w:szCs w:val="16"/>
              </w:rPr>
              <w:t>Presentation of TR 23.958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24326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E060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97936" w14:textId="77777777" w:rsidR="00C521B3" w:rsidRPr="001B1679" w:rsidRDefault="00C521B3" w:rsidP="00015975">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1BB11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644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55DBD" w14:textId="77777777" w:rsidR="00C521B3" w:rsidRPr="001B1679" w:rsidRDefault="00C521B3" w:rsidP="00015975">
            <w:pPr>
              <w:pStyle w:val="TAL"/>
              <w:rPr>
                <w:sz w:val="16"/>
                <w:szCs w:val="16"/>
              </w:rPr>
            </w:pPr>
          </w:p>
        </w:tc>
      </w:tr>
      <w:tr w:rsidR="00C521B3" w14:paraId="44F644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A5C47"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2C657" w14:textId="77777777" w:rsidR="00C521B3" w:rsidRPr="001B1679" w:rsidRDefault="00C521B3" w:rsidP="00015975">
            <w:pPr>
              <w:pStyle w:val="TAL"/>
              <w:rPr>
                <w:sz w:val="16"/>
                <w:szCs w:val="16"/>
              </w:rPr>
            </w:pPr>
            <w:r w:rsidRPr="001B1679">
              <w:rPr>
                <w:sz w:val="16"/>
                <w:szCs w:val="16"/>
              </w:rPr>
              <w:t>SP-231539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1FDA6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BC491"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0CC4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8FB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81F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0BF050" w14:textId="77777777" w:rsidR="00C521B3" w:rsidRPr="001B1679" w:rsidRDefault="00C521B3" w:rsidP="00015975">
            <w:pPr>
              <w:pStyle w:val="TAL"/>
              <w:rPr>
                <w:sz w:val="16"/>
                <w:szCs w:val="16"/>
              </w:rPr>
            </w:pPr>
            <w:r w:rsidRPr="001B1679">
              <w:rPr>
                <w:sz w:val="16"/>
                <w:szCs w:val="16"/>
              </w:rPr>
              <w:t>Revised to SP-231739.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F2EE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7989B" w14:textId="77777777" w:rsidR="00C521B3" w:rsidRPr="001B1679" w:rsidRDefault="00C521B3" w:rsidP="00015975">
            <w:pPr>
              <w:pStyle w:val="TAL"/>
              <w:rPr>
                <w:sz w:val="16"/>
                <w:szCs w:val="16"/>
              </w:rPr>
            </w:pPr>
            <w:r w:rsidRPr="001B1679">
              <w:rPr>
                <w:sz w:val="16"/>
                <w:szCs w:val="16"/>
              </w:rPr>
              <w:t>SP-231739</w:t>
            </w:r>
          </w:p>
        </w:tc>
      </w:tr>
      <w:tr w:rsidR="00C521B3" w14:paraId="13F6C3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8C48"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D7189" w14:textId="77777777" w:rsidR="00C521B3" w:rsidRPr="001B1679" w:rsidRDefault="00C521B3" w:rsidP="00015975">
            <w:pPr>
              <w:pStyle w:val="TAL"/>
              <w:rPr>
                <w:sz w:val="16"/>
                <w:szCs w:val="16"/>
              </w:rPr>
            </w:pPr>
            <w:r w:rsidRPr="001B1679">
              <w:rPr>
                <w:sz w:val="16"/>
                <w:szCs w:val="16"/>
              </w:rPr>
              <w:t>SP-231540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4964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87A31"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47C7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708A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447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7F9A14" w14:textId="77777777" w:rsidR="00C521B3" w:rsidRPr="001B1679" w:rsidRDefault="00C521B3" w:rsidP="00015975">
            <w:pPr>
              <w:pStyle w:val="TAL"/>
              <w:rPr>
                <w:sz w:val="16"/>
                <w:szCs w:val="16"/>
              </w:rPr>
            </w:pPr>
            <w:r w:rsidRPr="001B1679">
              <w:rPr>
                <w:sz w:val="16"/>
                <w:szCs w:val="16"/>
              </w:rPr>
              <w:t>Revised to SP-231740.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6D3F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DCD39" w14:textId="77777777" w:rsidR="00C521B3" w:rsidRPr="001B1679" w:rsidRDefault="00C521B3" w:rsidP="00015975">
            <w:pPr>
              <w:pStyle w:val="TAL"/>
              <w:rPr>
                <w:sz w:val="16"/>
                <w:szCs w:val="16"/>
              </w:rPr>
            </w:pPr>
            <w:r w:rsidRPr="001B1679">
              <w:rPr>
                <w:sz w:val="16"/>
                <w:szCs w:val="16"/>
              </w:rPr>
              <w:t>SP-231740</w:t>
            </w:r>
          </w:p>
        </w:tc>
      </w:tr>
      <w:tr w:rsidR="00C521B3" w14:paraId="01CE92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A430D"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B4249" w14:textId="77777777" w:rsidR="00C521B3" w:rsidRPr="001B1679" w:rsidRDefault="00C521B3" w:rsidP="00015975">
            <w:pPr>
              <w:pStyle w:val="TAL"/>
              <w:rPr>
                <w:sz w:val="16"/>
                <w:szCs w:val="16"/>
              </w:rPr>
            </w:pPr>
            <w:r w:rsidRPr="001B1679">
              <w:rPr>
                <w:sz w:val="16"/>
                <w:szCs w:val="16"/>
              </w:rPr>
              <w:t>SP-231541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AA80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D3FFB"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C4A7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084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1A0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0838C" w14:textId="77777777" w:rsidR="00C521B3" w:rsidRPr="001B1679" w:rsidRDefault="00C521B3" w:rsidP="00015975">
            <w:pPr>
              <w:pStyle w:val="TAL"/>
              <w:rPr>
                <w:sz w:val="16"/>
                <w:szCs w:val="16"/>
              </w:rPr>
            </w:pPr>
            <w:r w:rsidRPr="001B1679">
              <w:rPr>
                <w:sz w:val="16"/>
                <w:szCs w:val="16"/>
              </w:rPr>
              <w:t>Revised to SP-231738.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33AD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55805" w14:textId="77777777" w:rsidR="00C521B3" w:rsidRPr="001B1679" w:rsidRDefault="00C521B3" w:rsidP="00015975">
            <w:pPr>
              <w:pStyle w:val="TAL"/>
              <w:rPr>
                <w:sz w:val="16"/>
                <w:szCs w:val="16"/>
              </w:rPr>
            </w:pPr>
            <w:r w:rsidRPr="001B1679">
              <w:rPr>
                <w:sz w:val="16"/>
                <w:szCs w:val="16"/>
              </w:rPr>
              <w:t>SP-231738</w:t>
            </w:r>
          </w:p>
        </w:tc>
      </w:tr>
      <w:tr w:rsidR="00C521B3" w14:paraId="33ACAF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DEE9E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FBC41" w14:textId="77777777" w:rsidR="00C521B3" w:rsidRPr="001B1679" w:rsidRDefault="00C521B3" w:rsidP="00015975">
            <w:pPr>
              <w:pStyle w:val="TAL"/>
              <w:rPr>
                <w:sz w:val="16"/>
                <w:szCs w:val="16"/>
              </w:rPr>
            </w:pPr>
            <w:r w:rsidRPr="001B1679">
              <w:rPr>
                <w:sz w:val="16"/>
                <w:szCs w:val="16"/>
              </w:rPr>
              <w:t>SP-231542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CDB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21051" w14:textId="77777777" w:rsidR="00C521B3" w:rsidRPr="001B1679" w:rsidRDefault="00C521B3" w:rsidP="00015975">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8D2A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6721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2B365" w14:textId="77777777" w:rsidR="00C521B3" w:rsidRPr="001B1679" w:rsidRDefault="00C521B3" w:rsidP="00015975">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F8EC9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99B1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1281C" w14:textId="77777777" w:rsidR="00C521B3" w:rsidRPr="001B1679" w:rsidRDefault="00C521B3" w:rsidP="00015975">
            <w:pPr>
              <w:pStyle w:val="TAL"/>
              <w:rPr>
                <w:sz w:val="16"/>
                <w:szCs w:val="16"/>
              </w:rPr>
            </w:pPr>
          </w:p>
        </w:tc>
      </w:tr>
      <w:tr w:rsidR="00C521B3" w14:paraId="189FD8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A79D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0208B" w14:textId="77777777" w:rsidR="00C521B3" w:rsidRPr="001B1679" w:rsidRDefault="00C521B3" w:rsidP="00015975">
            <w:pPr>
              <w:pStyle w:val="TAL"/>
              <w:rPr>
                <w:sz w:val="16"/>
                <w:szCs w:val="16"/>
              </w:rPr>
            </w:pPr>
            <w:r w:rsidRPr="001B1679">
              <w:rPr>
                <w:sz w:val="16"/>
                <w:szCs w:val="16"/>
              </w:rPr>
              <w:t>SP-231543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DD31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7D418" w14:textId="77777777" w:rsidR="00C521B3" w:rsidRPr="001B1679" w:rsidRDefault="00C521B3" w:rsidP="00015975">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0873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5F40F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CE9D3" w14:textId="77777777" w:rsidR="00C521B3" w:rsidRPr="001B1679" w:rsidRDefault="00C521B3" w:rsidP="00015975">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B31B3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9005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E5215" w14:textId="77777777" w:rsidR="00C521B3" w:rsidRPr="001B1679" w:rsidRDefault="00C521B3" w:rsidP="00015975">
            <w:pPr>
              <w:pStyle w:val="TAL"/>
              <w:rPr>
                <w:sz w:val="16"/>
                <w:szCs w:val="16"/>
              </w:rPr>
            </w:pPr>
          </w:p>
        </w:tc>
      </w:tr>
      <w:tr w:rsidR="00C521B3" w14:paraId="3DEDF62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3D77F"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EF375" w14:textId="77777777" w:rsidR="00C521B3" w:rsidRPr="001B1679" w:rsidRDefault="00C521B3" w:rsidP="00015975">
            <w:pPr>
              <w:pStyle w:val="TAL"/>
              <w:rPr>
                <w:sz w:val="16"/>
                <w:szCs w:val="16"/>
              </w:rPr>
            </w:pPr>
            <w:r w:rsidRPr="001B1679">
              <w:rPr>
                <w:sz w:val="16"/>
                <w:szCs w:val="16"/>
              </w:rPr>
              <w:t>SP-231544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4EC4E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53721" w14:textId="77777777" w:rsidR="00C521B3" w:rsidRPr="001B1679" w:rsidRDefault="00C521B3" w:rsidP="00015975">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092A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7DEB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74993" w14:textId="77777777" w:rsidR="00C521B3" w:rsidRPr="001B1679" w:rsidRDefault="00C521B3" w:rsidP="00015975">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E705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938B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270CC" w14:textId="77777777" w:rsidR="00C521B3" w:rsidRPr="001B1679" w:rsidRDefault="00C521B3" w:rsidP="00015975">
            <w:pPr>
              <w:pStyle w:val="TAL"/>
              <w:rPr>
                <w:sz w:val="16"/>
                <w:szCs w:val="16"/>
              </w:rPr>
            </w:pPr>
          </w:p>
        </w:tc>
      </w:tr>
      <w:tr w:rsidR="00C521B3" w14:paraId="2BA812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A4C21"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76CC6" w14:textId="77777777" w:rsidR="00C521B3" w:rsidRPr="001B1679" w:rsidRDefault="00C521B3" w:rsidP="00015975">
            <w:pPr>
              <w:pStyle w:val="TAL"/>
              <w:rPr>
                <w:sz w:val="16"/>
                <w:szCs w:val="16"/>
              </w:rPr>
            </w:pPr>
            <w:r w:rsidRPr="001B1679">
              <w:rPr>
                <w:sz w:val="16"/>
                <w:szCs w:val="16"/>
              </w:rPr>
              <w:t>SP-231545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4B93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2C2FC" w14:textId="77777777" w:rsidR="00C521B3" w:rsidRPr="001B1679" w:rsidRDefault="00C521B3" w:rsidP="00015975">
            <w:pPr>
              <w:pStyle w:val="TAL"/>
              <w:rPr>
                <w:sz w:val="16"/>
                <w:szCs w:val="16"/>
              </w:rPr>
            </w:pPr>
            <w:r w:rsidRPr="001B1679">
              <w:rPr>
                <w:sz w:val="16"/>
                <w:szCs w:val="16"/>
              </w:rPr>
              <w:t>Rel-15 CRs to TS23222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6EFA0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A40D6"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6179E" w14:textId="77777777" w:rsidR="00C521B3" w:rsidRPr="001B1679" w:rsidRDefault="00C521B3" w:rsidP="00015975">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4B74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78A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5FF83" w14:textId="77777777" w:rsidR="00C521B3" w:rsidRPr="001B1679" w:rsidRDefault="00C521B3" w:rsidP="00015975">
            <w:pPr>
              <w:pStyle w:val="TAL"/>
              <w:rPr>
                <w:sz w:val="16"/>
                <w:szCs w:val="16"/>
              </w:rPr>
            </w:pPr>
          </w:p>
        </w:tc>
      </w:tr>
      <w:tr w:rsidR="00C521B3" w14:paraId="3923B0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8485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B78BD" w14:textId="77777777" w:rsidR="00C521B3" w:rsidRPr="001B1679" w:rsidRDefault="00C521B3" w:rsidP="00015975">
            <w:pPr>
              <w:pStyle w:val="TAL"/>
              <w:rPr>
                <w:sz w:val="16"/>
                <w:szCs w:val="16"/>
              </w:rPr>
            </w:pPr>
            <w:r w:rsidRPr="001B1679">
              <w:rPr>
                <w:sz w:val="16"/>
                <w:szCs w:val="16"/>
              </w:rPr>
              <w:t>SP-231546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33A3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CCD77" w14:textId="77777777" w:rsidR="00C521B3" w:rsidRPr="001B1679" w:rsidRDefault="00C521B3" w:rsidP="00015975">
            <w:pPr>
              <w:pStyle w:val="TAL"/>
              <w:rPr>
                <w:sz w:val="16"/>
                <w:szCs w:val="16"/>
              </w:rPr>
            </w:pPr>
            <w:r w:rsidRPr="001B1679">
              <w:rPr>
                <w:sz w:val="16"/>
                <w:szCs w:val="16"/>
              </w:rPr>
              <w:t xml:space="preserve">Rel-16 CRs to TS23222 for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317D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54847"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28ABC"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A117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0B45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28EF9" w14:textId="77777777" w:rsidR="00C521B3" w:rsidRPr="001B1679" w:rsidRDefault="00C521B3" w:rsidP="00015975">
            <w:pPr>
              <w:pStyle w:val="TAL"/>
              <w:rPr>
                <w:sz w:val="16"/>
                <w:szCs w:val="16"/>
              </w:rPr>
            </w:pPr>
          </w:p>
        </w:tc>
      </w:tr>
      <w:tr w:rsidR="00C521B3" w14:paraId="120202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6709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95D9E" w14:textId="77777777" w:rsidR="00C521B3" w:rsidRPr="001B1679" w:rsidRDefault="00C521B3" w:rsidP="00015975">
            <w:pPr>
              <w:pStyle w:val="TAL"/>
              <w:rPr>
                <w:sz w:val="16"/>
                <w:szCs w:val="16"/>
              </w:rPr>
            </w:pPr>
            <w:r w:rsidRPr="001B1679">
              <w:rPr>
                <w:sz w:val="16"/>
                <w:szCs w:val="16"/>
              </w:rPr>
              <w:t>SP-231547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9424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15DE4" w14:textId="77777777" w:rsidR="00C521B3" w:rsidRPr="001B1679" w:rsidRDefault="00C521B3" w:rsidP="00015975">
            <w:pPr>
              <w:pStyle w:val="TAL"/>
              <w:rPr>
                <w:sz w:val="16"/>
                <w:szCs w:val="16"/>
              </w:rPr>
            </w:pPr>
            <w:r w:rsidRPr="001B1679">
              <w:rPr>
                <w:sz w:val="16"/>
                <w:szCs w:val="16"/>
              </w:rPr>
              <w:t xml:space="preserve">Rel-17 CRs to TS23222 for TEI17,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0BA61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02F1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AF7DF"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3E52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CDE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71FF6" w14:textId="77777777" w:rsidR="00C521B3" w:rsidRPr="001B1679" w:rsidRDefault="00C521B3" w:rsidP="00015975">
            <w:pPr>
              <w:pStyle w:val="TAL"/>
              <w:rPr>
                <w:sz w:val="16"/>
                <w:szCs w:val="16"/>
              </w:rPr>
            </w:pPr>
          </w:p>
        </w:tc>
      </w:tr>
      <w:tr w:rsidR="00C521B3" w14:paraId="65138C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D664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ADF22" w14:textId="77777777" w:rsidR="00C521B3" w:rsidRPr="001B1679" w:rsidRDefault="00C521B3" w:rsidP="00015975">
            <w:pPr>
              <w:pStyle w:val="TAL"/>
              <w:rPr>
                <w:sz w:val="16"/>
                <w:szCs w:val="16"/>
              </w:rPr>
            </w:pPr>
            <w:r w:rsidRPr="001B1679">
              <w:rPr>
                <w:sz w:val="16"/>
                <w:szCs w:val="16"/>
              </w:rPr>
              <w:t>SP-231548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EED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1B767" w14:textId="77777777" w:rsidR="00C521B3" w:rsidRPr="001B1679" w:rsidRDefault="00C521B3" w:rsidP="00015975">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A5E04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9F948"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FD11CE" w14:textId="77777777" w:rsidR="00C521B3" w:rsidRPr="001B1679" w:rsidRDefault="00C521B3" w:rsidP="00015975">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0CCB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ABA9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4DD1D" w14:textId="77777777" w:rsidR="00C521B3" w:rsidRPr="001B1679" w:rsidRDefault="00C521B3" w:rsidP="00015975">
            <w:pPr>
              <w:pStyle w:val="TAL"/>
              <w:rPr>
                <w:sz w:val="16"/>
                <w:szCs w:val="16"/>
              </w:rPr>
            </w:pPr>
          </w:p>
        </w:tc>
      </w:tr>
      <w:tr w:rsidR="00C521B3" w14:paraId="348C8B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04623"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F7A31" w14:textId="77777777" w:rsidR="00C521B3" w:rsidRPr="001B1679" w:rsidRDefault="00C521B3" w:rsidP="00015975">
            <w:pPr>
              <w:pStyle w:val="TAL"/>
              <w:rPr>
                <w:sz w:val="16"/>
                <w:szCs w:val="16"/>
              </w:rPr>
            </w:pPr>
            <w:r w:rsidRPr="001B1679">
              <w:rPr>
                <w:sz w:val="16"/>
                <w:szCs w:val="16"/>
              </w:rPr>
              <w:t>SP-231549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4F7C9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BC869" w14:textId="77777777" w:rsidR="00C521B3" w:rsidRPr="001B1679" w:rsidRDefault="00C521B3" w:rsidP="00015975">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41AE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97AB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A6C5FC" w14:textId="77777777" w:rsidR="00C521B3" w:rsidRPr="001B1679" w:rsidRDefault="00C521B3" w:rsidP="00015975">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60AC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8FB1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4959D" w14:textId="77777777" w:rsidR="00C521B3" w:rsidRPr="001B1679" w:rsidRDefault="00C521B3" w:rsidP="00015975">
            <w:pPr>
              <w:pStyle w:val="TAL"/>
              <w:rPr>
                <w:sz w:val="16"/>
                <w:szCs w:val="16"/>
              </w:rPr>
            </w:pPr>
          </w:p>
        </w:tc>
      </w:tr>
      <w:tr w:rsidR="00C521B3" w14:paraId="69840A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0D025"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FDC64E" w14:textId="77777777" w:rsidR="00C521B3" w:rsidRPr="001B1679" w:rsidRDefault="00C521B3" w:rsidP="00015975">
            <w:pPr>
              <w:pStyle w:val="TAL"/>
              <w:rPr>
                <w:sz w:val="16"/>
                <w:szCs w:val="16"/>
              </w:rPr>
            </w:pPr>
            <w:r w:rsidRPr="001B1679">
              <w:rPr>
                <w:sz w:val="16"/>
                <w:szCs w:val="16"/>
              </w:rPr>
              <w:t>SP-231550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D4DE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2F0F5" w14:textId="77777777" w:rsidR="00C521B3" w:rsidRPr="001B1679" w:rsidRDefault="00C521B3" w:rsidP="00015975">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32D6E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A0A1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130A52" w14:textId="77777777" w:rsidR="00C521B3" w:rsidRPr="001B1679" w:rsidRDefault="00C521B3" w:rsidP="00015975">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7FDB7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1FD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7F377" w14:textId="77777777" w:rsidR="00C521B3" w:rsidRPr="001B1679" w:rsidRDefault="00C521B3" w:rsidP="00015975">
            <w:pPr>
              <w:pStyle w:val="TAL"/>
              <w:rPr>
                <w:sz w:val="16"/>
                <w:szCs w:val="16"/>
              </w:rPr>
            </w:pPr>
          </w:p>
        </w:tc>
      </w:tr>
      <w:tr w:rsidR="00C521B3" w14:paraId="3FA0CB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D3E8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434D4" w14:textId="77777777" w:rsidR="00C521B3" w:rsidRPr="001B1679" w:rsidRDefault="00C521B3" w:rsidP="00015975">
            <w:pPr>
              <w:pStyle w:val="TAL"/>
              <w:rPr>
                <w:sz w:val="16"/>
                <w:szCs w:val="16"/>
              </w:rPr>
            </w:pPr>
            <w:r w:rsidRPr="001B1679">
              <w:rPr>
                <w:sz w:val="16"/>
                <w:szCs w:val="16"/>
              </w:rPr>
              <w:t>SP-231551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1B91E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9A33C" w14:textId="77777777" w:rsidR="00C521B3" w:rsidRPr="001B1679" w:rsidRDefault="00C521B3" w:rsidP="00015975">
            <w:pPr>
              <w:pStyle w:val="TAL"/>
              <w:rPr>
                <w:sz w:val="16"/>
                <w:szCs w:val="16"/>
              </w:rPr>
            </w:pPr>
            <w:r w:rsidRPr="001B1679">
              <w:rPr>
                <w:sz w:val="16"/>
                <w:szCs w:val="16"/>
              </w:rPr>
              <w:t>Rel-17 CRs to TS23379 for eMONASTERY2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B81DD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DDAC9"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9F1967" w14:textId="77777777" w:rsidR="00C521B3" w:rsidRPr="001B1679" w:rsidRDefault="00C521B3" w:rsidP="00015975">
            <w:pPr>
              <w:pStyle w:val="TAL"/>
              <w:rPr>
                <w:sz w:val="16"/>
                <w:szCs w:val="16"/>
              </w:rPr>
            </w:pPr>
            <w:r w:rsidRPr="001B1679">
              <w:rPr>
                <w:sz w:val="16"/>
                <w:szCs w:val="16"/>
              </w:rPr>
              <w:t>eMONASTERY2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E49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F3F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3F2A7" w14:textId="77777777" w:rsidR="00C521B3" w:rsidRPr="001B1679" w:rsidRDefault="00C521B3" w:rsidP="00015975">
            <w:pPr>
              <w:pStyle w:val="TAL"/>
              <w:rPr>
                <w:sz w:val="16"/>
                <w:szCs w:val="16"/>
              </w:rPr>
            </w:pPr>
          </w:p>
        </w:tc>
      </w:tr>
      <w:tr w:rsidR="00C521B3" w14:paraId="088DB0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54D7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9A13BD" w14:textId="77777777" w:rsidR="00C521B3" w:rsidRPr="001B1679" w:rsidRDefault="00C521B3" w:rsidP="00015975">
            <w:pPr>
              <w:pStyle w:val="TAL"/>
              <w:rPr>
                <w:sz w:val="16"/>
                <w:szCs w:val="16"/>
              </w:rPr>
            </w:pPr>
            <w:r w:rsidRPr="001B1679">
              <w:rPr>
                <w:sz w:val="16"/>
                <w:szCs w:val="16"/>
              </w:rPr>
              <w:t>SP-231552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4325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D31E4" w14:textId="77777777" w:rsidR="00C521B3" w:rsidRPr="001B1679" w:rsidRDefault="00C521B3" w:rsidP="00015975">
            <w:pPr>
              <w:pStyle w:val="TAL"/>
              <w:rPr>
                <w:sz w:val="16"/>
                <w:szCs w:val="16"/>
              </w:rPr>
            </w:pPr>
            <w:r w:rsidRPr="001B1679">
              <w:rPr>
                <w:sz w:val="16"/>
                <w:szCs w:val="16"/>
              </w:rPr>
              <w:t>Rel-17 CRs to TS23281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FC75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7EB0A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B5638" w14:textId="77777777" w:rsidR="00C521B3" w:rsidRPr="001B1679" w:rsidRDefault="00C521B3" w:rsidP="00015975">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7AFF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62F8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A52F7" w14:textId="77777777" w:rsidR="00C521B3" w:rsidRPr="001B1679" w:rsidRDefault="00C521B3" w:rsidP="00015975">
            <w:pPr>
              <w:pStyle w:val="TAL"/>
              <w:rPr>
                <w:sz w:val="16"/>
                <w:szCs w:val="16"/>
              </w:rPr>
            </w:pPr>
          </w:p>
        </w:tc>
      </w:tr>
      <w:tr w:rsidR="00C521B3" w14:paraId="09C315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B58E8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99779" w14:textId="77777777" w:rsidR="00C521B3" w:rsidRPr="001B1679" w:rsidRDefault="00C521B3" w:rsidP="00015975">
            <w:pPr>
              <w:pStyle w:val="TAL"/>
              <w:rPr>
                <w:sz w:val="16"/>
                <w:szCs w:val="16"/>
              </w:rPr>
            </w:pPr>
            <w:r w:rsidRPr="001B1679">
              <w:rPr>
                <w:sz w:val="16"/>
                <w:szCs w:val="16"/>
              </w:rPr>
              <w:t>SP-231553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4F3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1570A4" w14:textId="77777777" w:rsidR="00C521B3" w:rsidRPr="001B1679" w:rsidRDefault="00C521B3" w:rsidP="00015975">
            <w:pPr>
              <w:pStyle w:val="TAL"/>
              <w:rPr>
                <w:sz w:val="16"/>
                <w:szCs w:val="16"/>
              </w:rPr>
            </w:pPr>
            <w:r w:rsidRPr="001B1679">
              <w:rPr>
                <w:sz w:val="16"/>
                <w:szCs w:val="16"/>
              </w:rPr>
              <w:t>Rel-18 CRs to TS23280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EFD8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DAA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36F78" w14:textId="77777777" w:rsidR="00C521B3" w:rsidRPr="001B1679" w:rsidRDefault="00C521B3" w:rsidP="00015975">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F05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AFC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36EEB" w14:textId="77777777" w:rsidR="00C521B3" w:rsidRPr="001B1679" w:rsidRDefault="00C521B3" w:rsidP="00015975">
            <w:pPr>
              <w:pStyle w:val="TAL"/>
              <w:rPr>
                <w:sz w:val="16"/>
                <w:szCs w:val="16"/>
              </w:rPr>
            </w:pPr>
          </w:p>
        </w:tc>
      </w:tr>
      <w:tr w:rsidR="00C521B3" w14:paraId="52EFC2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BDAF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B26D7" w14:textId="77777777" w:rsidR="00C521B3" w:rsidRPr="001B1679" w:rsidRDefault="00C521B3" w:rsidP="00015975">
            <w:pPr>
              <w:pStyle w:val="TAL"/>
              <w:rPr>
                <w:sz w:val="16"/>
                <w:szCs w:val="16"/>
              </w:rPr>
            </w:pPr>
            <w:r w:rsidRPr="001B1679">
              <w:rPr>
                <w:sz w:val="16"/>
                <w:szCs w:val="16"/>
              </w:rPr>
              <w:t>SP-231554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8DF7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8D01C" w14:textId="77777777" w:rsidR="00C521B3" w:rsidRPr="001B1679" w:rsidRDefault="00C521B3" w:rsidP="00015975">
            <w:pPr>
              <w:pStyle w:val="TAL"/>
              <w:rPr>
                <w:sz w:val="16"/>
                <w:szCs w:val="16"/>
              </w:rPr>
            </w:pPr>
            <w:r w:rsidRPr="001B1679">
              <w:rPr>
                <w:sz w:val="16"/>
                <w:szCs w:val="16"/>
              </w:rPr>
              <w:t xml:space="preserve">Rel-19 CRs to TS23280, TS23281, TS23282, TS23289 and TS23379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3483A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ABBAC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9D3C4" w14:textId="77777777" w:rsidR="00C521B3" w:rsidRPr="001B1679" w:rsidRDefault="00C521B3" w:rsidP="00015975">
            <w:pPr>
              <w:pStyle w:val="TAL"/>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ADCDC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B77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9A730" w14:textId="77777777" w:rsidR="00C521B3" w:rsidRPr="001B1679" w:rsidRDefault="00C521B3" w:rsidP="00015975">
            <w:pPr>
              <w:pStyle w:val="TAL"/>
              <w:rPr>
                <w:sz w:val="16"/>
                <w:szCs w:val="16"/>
              </w:rPr>
            </w:pPr>
          </w:p>
        </w:tc>
      </w:tr>
      <w:tr w:rsidR="00C521B3" w14:paraId="1D77CD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23E8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517E9" w14:textId="77777777" w:rsidR="00C521B3" w:rsidRPr="001B1679" w:rsidRDefault="00C521B3" w:rsidP="00015975">
            <w:pPr>
              <w:pStyle w:val="TAL"/>
              <w:rPr>
                <w:sz w:val="16"/>
                <w:szCs w:val="16"/>
              </w:rPr>
            </w:pPr>
            <w:r w:rsidRPr="001B1679">
              <w:rPr>
                <w:sz w:val="16"/>
                <w:szCs w:val="16"/>
              </w:rPr>
              <w:t>SP-231555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303D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6F971" w14:textId="77777777" w:rsidR="00C521B3" w:rsidRPr="001B1679" w:rsidRDefault="00C521B3" w:rsidP="00015975">
            <w:pPr>
              <w:pStyle w:val="TAL"/>
              <w:rPr>
                <w:sz w:val="16"/>
                <w:szCs w:val="16"/>
              </w:rPr>
            </w:pPr>
            <w:r w:rsidRPr="001B1679">
              <w:rPr>
                <w:sz w:val="16"/>
                <w:szCs w:val="16"/>
              </w:rPr>
              <w:t xml:space="preserve">Rel-17 CRs to TS23434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C2F9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A1E34"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577DA" w14:textId="77777777" w:rsidR="00C521B3" w:rsidRPr="001B1679" w:rsidRDefault="00C521B3" w:rsidP="00015975">
            <w:pPr>
              <w:pStyle w:val="TAL"/>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39A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0F4C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D1628" w14:textId="77777777" w:rsidR="00C521B3" w:rsidRPr="001B1679" w:rsidRDefault="00C521B3" w:rsidP="00015975">
            <w:pPr>
              <w:pStyle w:val="TAL"/>
              <w:rPr>
                <w:sz w:val="16"/>
                <w:szCs w:val="16"/>
              </w:rPr>
            </w:pPr>
          </w:p>
        </w:tc>
      </w:tr>
      <w:tr w:rsidR="00C521B3" w14:paraId="77C837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0EDBB5"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F5D96" w14:textId="77777777" w:rsidR="00C521B3" w:rsidRPr="001B1679" w:rsidRDefault="00C521B3" w:rsidP="00015975">
            <w:pPr>
              <w:pStyle w:val="TAL"/>
              <w:rPr>
                <w:sz w:val="16"/>
                <w:szCs w:val="16"/>
              </w:rPr>
            </w:pPr>
            <w:r w:rsidRPr="001B1679">
              <w:rPr>
                <w:sz w:val="16"/>
                <w:szCs w:val="16"/>
              </w:rPr>
              <w:t>SP-231556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60B2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596FA" w14:textId="77777777" w:rsidR="00C521B3" w:rsidRPr="001B1679" w:rsidRDefault="00C521B3" w:rsidP="00015975">
            <w:pPr>
              <w:pStyle w:val="TAL"/>
              <w:rPr>
                <w:sz w:val="16"/>
                <w:szCs w:val="16"/>
              </w:rPr>
            </w:pPr>
            <w:r w:rsidRPr="001B1679">
              <w:rPr>
                <w:sz w:val="16"/>
                <w:szCs w:val="16"/>
              </w:rPr>
              <w:t>Rel-19 CRs to TS23280,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DD22F"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5514F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3056C" w14:textId="77777777" w:rsidR="00C521B3" w:rsidRPr="001B1679" w:rsidRDefault="00C521B3" w:rsidP="00015975">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4066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7901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F8BF0" w14:textId="77777777" w:rsidR="00C521B3" w:rsidRPr="001B1679" w:rsidRDefault="00C521B3" w:rsidP="00015975">
            <w:pPr>
              <w:pStyle w:val="TAL"/>
              <w:rPr>
                <w:sz w:val="16"/>
                <w:szCs w:val="16"/>
              </w:rPr>
            </w:pPr>
          </w:p>
        </w:tc>
      </w:tr>
      <w:tr w:rsidR="00C521B3" w14:paraId="5278D8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557D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85C93" w14:textId="77777777" w:rsidR="00C521B3" w:rsidRPr="001B1679" w:rsidRDefault="00C521B3" w:rsidP="00015975">
            <w:pPr>
              <w:pStyle w:val="TAL"/>
              <w:rPr>
                <w:sz w:val="16"/>
                <w:szCs w:val="16"/>
              </w:rPr>
            </w:pPr>
            <w:r w:rsidRPr="001B1679">
              <w:rPr>
                <w:sz w:val="16"/>
                <w:szCs w:val="16"/>
              </w:rPr>
              <w:t>SP-231557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4627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19098" w14:textId="77777777" w:rsidR="00C521B3" w:rsidRPr="001B1679" w:rsidRDefault="00C521B3" w:rsidP="00015975">
            <w:pPr>
              <w:pStyle w:val="TAL"/>
              <w:rPr>
                <w:sz w:val="16"/>
                <w:szCs w:val="16"/>
              </w:rPr>
            </w:pPr>
            <w:r w:rsidRPr="001B1679">
              <w:rPr>
                <w:sz w:val="16"/>
                <w:szCs w:val="16"/>
              </w:rPr>
              <w:t>Rel-19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5079C"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1D73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965D1" w14:textId="77777777" w:rsidR="00C521B3" w:rsidRPr="001B1679" w:rsidRDefault="00C521B3" w:rsidP="00015975">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3D5D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0A8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E788D3" w14:textId="77777777" w:rsidR="00C521B3" w:rsidRPr="001B1679" w:rsidRDefault="00C521B3" w:rsidP="00015975">
            <w:pPr>
              <w:pStyle w:val="TAL"/>
              <w:rPr>
                <w:sz w:val="16"/>
                <w:szCs w:val="16"/>
              </w:rPr>
            </w:pPr>
          </w:p>
        </w:tc>
      </w:tr>
      <w:tr w:rsidR="00C521B3" w14:paraId="6347E4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3E0A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DA4F4" w14:textId="77777777" w:rsidR="00C521B3" w:rsidRPr="001B1679" w:rsidRDefault="00C521B3" w:rsidP="00015975">
            <w:pPr>
              <w:pStyle w:val="TAL"/>
              <w:rPr>
                <w:sz w:val="16"/>
                <w:szCs w:val="16"/>
              </w:rPr>
            </w:pPr>
            <w:r w:rsidRPr="001B1679">
              <w:rPr>
                <w:sz w:val="16"/>
                <w:szCs w:val="16"/>
              </w:rPr>
              <w:t>SP-231558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E196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008365" w14:textId="77777777" w:rsidR="00C521B3" w:rsidRPr="001B1679" w:rsidRDefault="00C521B3" w:rsidP="00015975">
            <w:pPr>
              <w:pStyle w:val="TAL"/>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D75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E19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7BEB8" w14:textId="77777777" w:rsidR="00C521B3" w:rsidRPr="001B1679" w:rsidRDefault="00C521B3" w:rsidP="00015975">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9C7A0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228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B548F" w14:textId="77777777" w:rsidR="00C521B3" w:rsidRPr="001B1679" w:rsidRDefault="00C521B3" w:rsidP="00015975">
            <w:pPr>
              <w:pStyle w:val="TAL"/>
              <w:rPr>
                <w:sz w:val="16"/>
                <w:szCs w:val="16"/>
              </w:rPr>
            </w:pPr>
          </w:p>
        </w:tc>
      </w:tr>
      <w:tr w:rsidR="00C521B3" w14:paraId="330A80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4CAE1"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80197" w14:textId="77777777" w:rsidR="00C521B3" w:rsidRPr="001B1679" w:rsidRDefault="00C521B3" w:rsidP="00015975">
            <w:pPr>
              <w:pStyle w:val="TAL"/>
              <w:rPr>
                <w:sz w:val="16"/>
                <w:szCs w:val="16"/>
              </w:rPr>
            </w:pPr>
            <w:r w:rsidRPr="001B1679">
              <w:rPr>
                <w:sz w:val="16"/>
                <w:szCs w:val="16"/>
              </w:rPr>
              <w:t>SP-231559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1CE4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269A2" w14:textId="77777777" w:rsidR="00C521B3" w:rsidRPr="001B1679" w:rsidRDefault="00C521B3" w:rsidP="00015975">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B33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0088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40487" w14:textId="77777777" w:rsidR="00C521B3" w:rsidRPr="001B1679" w:rsidRDefault="00C521B3" w:rsidP="00015975">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E6E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5252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FB0B3" w14:textId="77777777" w:rsidR="00C521B3" w:rsidRPr="001B1679" w:rsidRDefault="00C521B3" w:rsidP="00015975">
            <w:pPr>
              <w:pStyle w:val="TAL"/>
              <w:rPr>
                <w:sz w:val="16"/>
                <w:szCs w:val="16"/>
              </w:rPr>
            </w:pPr>
          </w:p>
        </w:tc>
      </w:tr>
      <w:tr w:rsidR="00C521B3" w14:paraId="143EFD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3726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9BDDA" w14:textId="77777777" w:rsidR="00C521B3" w:rsidRPr="001B1679" w:rsidRDefault="00C521B3" w:rsidP="00015975">
            <w:pPr>
              <w:pStyle w:val="TAL"/>
              <w:rPr>
                <w:sz w:val="16"/>
                <w:szCs w:val="16"/>
              </w:rPr>
            </w:pPr>
            <w:r w:rsidRPr="001B1679">
              <w:rPr>
                <w:sz w:val="16"/>
                <w:szCs w:val="16"/>
              </w:rPr>
              <w:t>SP-231560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5308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2BCAC" w14:textId="77777777" w:rsidR="00C521B3" w:rsidRPr="001B1679" w:rsidRDefault="00C521B3" w:rsidP="00015975">
            <w:pPr>
              <w:pStyle w:val="TAL"/>
              <w:rPr>
                <w:sz w:val="16"/>
                <w:szCs w:val="16"/>
              </w:rPr>
            </w:pPr>
            <w:r w:rsidRPr="001B1679">
              <w:rPr>
                <w:sz w:val="16"/>
                <w:szCs w:val="16"/>
              </w:rPr>
              <w:t xml:space="preserve">Rel-19 CRs to TS23280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CFD5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F807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04639" w14:textId="77777777" w:rsidR="00C521B3" w:rsidRPr="001B1679" w:rsidRDefault="00C521B3" w:rsidP="00015975">
            <w:pPr>
              <w:pStyle w:val="TAL"/>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42CF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59C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7059C" w14:textId="77777777" w:rsidR="00C521B3" w:rsidRPr="001B1679" w:rsidRDefault="00C521B3" w:rsidP="00015975">
            <w:pPr>
              <w:pStyle w:val="TAL"/>
              <w:rPr>
                <w:sz w:val="16"/>
                <w:szCs w:val="16"/>
              </w:rPr>
            </w:pPr>
          </w:p>
        </w:tc>
      </w:tr>
      <w:tr w:rsidR="00C521B3" w14:paraId="7A6D25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B69ED"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3B9BBE" w14:textId="77777777" w:rsidR="00C521B3" w:rsidRPr="001B1679" w:rsidRDefault="00C521B3" w:rsidP="00015975">
            <w:pPr>
              <w:pStyle w:val="TAL"/>
              <w:rPr>
                <w:sz w:val="16"/>
                <w:szCs w:val="16"/>
              </w:rPr>
            </w:pPr>
            <w:r w:rsidRPr="001B1679">
              <w:rPr>
                <w:sz w:val="16"/>
                <w:szCs w:val="16"/>
              </w:rPr>
              <w:t>SP-231561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2780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4751F" w14:textId="77777777" w:rsidR="00C521B3" w:rsidRPr="001B1679" w:rsidRDefault="00C521B3" w:rsidP="00015975">
            <w:pPr>
              <w:pStyle w:val="TAL"/>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DFD6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F3B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4EF3A" w14:textId="77777777" w:rsidR="00C521B3" w:rsidRPr="001B1679" w:rsidRDefault="00C521B3" w:rsidP="00015975">
            <w:pPr>
              <w:pStyle w:val="TAL"/>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A44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E90A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FBC71" w14:textId="77777777" w:rsidR="00C521B3" w:rsidRPr="001B1679" w:rsidRDefault="00C521B3" w:rsidP="00015975">
            <w:pPr>
              <w:pStyle w:val="TAL"/>
              <w:rPr>
                <w:sz w:val="16"/>
                <w:szCs w:val="16"/>
              </w:rPr>
            </w:pPr>
          </w:p>
        </w:tc>
      </w:tr>
      <w:tr w:rsidR="00C521B3" w14:paraId="478EEE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9E462"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B53FF" w14:textId="77777777" w:rsidR="00C521B3" w:rsidRPr="001B1679" w:rsidRDefault="00C521B3" w:rsidP="00015975">
            <w:pPr>
              <w:pStyle w:val="TAL"/>
              <w:rPr>
                <w:sz w:val="16"/>
                <w:szCs w:val="16"/>
              </w:rPr>
            </w:pPr>
            <w:r w:rsidRPr="001B1679">
              <w:rPr>
                <w:sz w:val="16"/>
                <w:szCs w:val="16"/>
              </w:rPr>
              <w:t>SP-231563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25A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4395F" w14:textId="77777777" w:rsidR="00C521B3" w:rsidRPr="001B1679" w:rsidRDefault="00C521B3" w:rsidP="00015975">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A9DD4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9A0E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2F4426"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6389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63A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974B4" w14:textId="77777777" w:rsidR="00C521B3" w:rsidRPr="001B1679" w:rsidRDefault="00C521B3" w:rsidP="00015975">
            <w:pPr>
              <w:pStyle w:val="TAL"/>
              <w:rPr>
                <w:sz w:val="16"/>
                <w:szCs w:val="16"/>
              </w:rPr>
            </w:pPr>
          </w:p>
        </w:tc>
      </w:tr>
      <w:tr w:rsidR="00C521B3" w14:paraId="71D6D7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6AA9B9"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FDF3DB" w14:textId="77777777" w:rsidR="00C521B3" w:rsidRPr="001B1679" w:rsidRDefault="00C521B3" w:rsidP="00015975">
            <w:pPr>
              <w:pStyle w:val="TAL"/>
              <w:rPr>
                <w:sz w:val="16"/>
                <w:szCs w:val="16"/>
              </w:rPr>
            </w:pPr>
            <w:r w:rsidRPr="001B1679">
              <w:rPr>
                <w:sz w:val="16"/>
                <w:szCs w:val="16"/>
              </w:rPr>
              <w:t>SP-231564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80BD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A006C" w14:textId="77777777" w:rsidR="00C521B3" w:rsidRPr="001B1679" w:rsidRDefault="00C521B3" w:rsidP="00015975">
            <w:pPr>
              <w:pStyle w:val="TAL"/>
              <w:rPr>
                <w:sz w:val="16"/>
                <w:szCs w:val="16"/>
              </w:rPr>
            </w:pPr>
            <w:r w:rsidRPr="001B1679">
              <w:rPr>
                <w:sz w:val="16"/>
                <w:szCs w:val="16"/>
              </w:rPr>
              <w:t>Rel-16 CRs to TS23434 for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EE87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987D5"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CC55A" w14:textId="77777777" w:rsidR="00C521B3" w:rsidRPr="001B1679" w:rsidRDefault="00C521B3" w:rsidP="00015975">
            <w:pPr>
              <w:pStyle w:val="TAL"/>
              <w:rPr>
                <w:sz w:val="16"/>
                <w:szCs w:val="16"/>
              </w:rPr>
            </w:pPr>
            <w:r w:rsidRPr="001B1679">
              <w:rPr>
                <w:sz w:val="16"/>
                <w:szCs w:val="16"/>
              </w:rPr>
              <w:t>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BF8C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366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79F4C" w14:textId="77777777" w:rsidR="00C521B3" w:rsidRPr="001B1679" w:rsidRDefault="00C521B3" w:rsidP="00015975">
            <w:pPr>
              <w:pStyle w:val="TAL"/>
              <w:rPr>
                <w:sz w:val="16"/>
                <w:szCs w:val="16"/>
              </w:rPr>
            </w:pPr>
          </w:p>
        </w:tc>
      </w:tr>
      <w:tr w:rsidR="00C521B3" w14:paraId="7E2507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5F36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80764" w14:textId="77777777" w:rsidR="00C521B3" w:rsidRPr="001B1679" w:rsidRDefault="00C521B3" w:rsidP="00015975">
            <w:pPr>
              <w:pStyle w:val="TAL"/>
              <w:rPr>
                <w:sz w:val="16"/>
                <w:szCs w:val="16"/>
              </w:rPr>
            </w:pPr>
            <w:r w:rsidRPr="001B1679">
              <w:rPr>
                <w:sz w:val="16"/>
                <w:szCs w:val="16"/>
              </w:rPr>
              <w:t>SP-231565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4078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938DA" w14:textId="77777777" w:rsidR="00C521B3" w:rsidRPr="001B1679" w:rsidRDefault="00C521B3" w:rsidP="00015975">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6BF4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5474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7C8759" w14:textId="77777777" w:rsidR="00C521B3" w:rsidRPr="001B1679" w:rsidRDefault="00C521B3" w:rsidP="00015975">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1344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F64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707B" w14:textId="77777777" w:rsidR="00C521B3" w:rsidRPr="001B1679" w:rsidRDefault="00C521B3" w:rsidP="00015975">
            <w:pPr>
              <w:pStyle w:val="TAL"/>
              <w:rPr>
                <w:sz w:val="16"/>
                <w:szCs w:val="16"/>
              </w:rPr>
            </w:pPr>
          </w:p>
        </w:tc>
      </w:tr>
      <w:tr w:rsidR="00C521B3" w14:paraId="31B61C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963F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CFDEF" w14:textId="77777777" w:rsidR="00C521B3" w:rsidRPr="001B1679" w:rsidRDefault="00C521B3" w:rsidP="00015975">
            <w:pPr>
              <w:pStyle w:val="TAL"/>
              <w:rPr>
                <w:sz w:val="16"/>
                <w:szCs w:val="16"/>
              </w:rPr>
            </w:pPr>
            <w:r w:rsidRPr="001B1679">
              <w:rPr>
                <w:sz w:val="16"/>
                <w:szCs w:val="16"/>
              </w:rPr>
              <w:t>SP-231567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66F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C7107" w14:textId="77777777" w:rsidR="00C521B3" w:rsidRPr="001B1679" w:rsidRDefault="00C521B3" w:rsidP="00015975">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CC6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170B8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21E7AD" w14:textId="77777777" w:rsidR="00C521B3" w:rsidRPr="001B1679" w:rsidRDefault="00C521B3" w:rsidP="00015975">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C1A31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9F7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55762" w14:textId="77777777" w:rsidR="00C521B3" w:rsidRPr="001B1679" w:rsidRDefault="00C521B3" w:rsidP="00015975">
            <w:pPr>
              <w:pStyle w:val="TAL"/>
              <w:rPr>
                <w:sz w:val="16"/>
                <w:szCs w:val="16"/>
              </w:rPr>
            </w:pPr>
          </w:p>
        </w:tc>
      </w:tr>
      <w:tr w:rsidR="00C521B3" w14:paraId="3A0F3F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0226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5BE30" w14:textId="77777777" w:rsidR="00C521B3" w:rsidRPr="001B1679" w:rsidRDefault="00C521B3" w:rsidP="00015975">
            <w:pPr>
              <w:pStyle w:val="TAL"/>
              <w:rPr>
                <w:sz w:val="16"/>
                <w:szCs w:val="16"/>
              </w:rPr>
            </w:pPr>
            <w:r w:rsidRPr="001B1679">
              <w:rPr>
                <w:sz w:val="16"/>
                <w:szCs w:val="16"/>
              </w:rPr>
              <w:t>SP-231568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BE04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858D7" w14:textId="77777777" w:rsidR="00C521B3" w:rsidRPr="001B1679" w:rsidRDefault="00C521B3" w:rsidP="00015975">
            <w:pPr>
              <w:pStyle w:val="TAL"/>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4F98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5D6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26FD3"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8E0E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98D7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4A588" w14:textId="77777777" w:rsidR="00C521B3" w:rsidRPr="001B1679" w:rsidRDefault="00C521B3" w:rsidP="00015975">
            <w:pPr>
              <w:pStyle w:val="TAL"/>
              <w:rPr>
                <w:sz w:val="16"/>
                <w:szCs w:val="16"/>
              </w:rPr>
            </w:pPr>
          </w:p>
        </w:tc>
      </w:tr>
      <w:tr w:rsidR="00C521B3" w14:paraId="45AD2D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2BE18"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39FE4" w14:textId="77777777" w:rsidR="00C521B3" w:rsidRPr="001B1679" w:rsidRDefault="00C521B3" w:rsidP="00015975">
            <w:pPr>
              <w:pStyle w:val="TAL"/>
              <w:rPr>
                <w:sz w:val="16"/>
                <w:szCs w:val="16"/>
              </w:rPr>
            </w:pPr>
            <w:r w:rsidRPr="001B1679">
              <w:rPr>
                <w:sz w:val="16"/>
                <w:szCs w:val="16"/>
              </w:rPr>
              <w:t>SP-231569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9F3B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7F0D3" w14:textId="77777777" w:rsidR="00C521B3" w:rsidRPr="001B1679" w:rsidRDefault="00C521B3" w:rsidP="00015975">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FEA8C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E3AE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7855F" w14:textId="77777777" w:rsidR="00C521B3" w:rsidRPr="001B1679" w:rsidRDefault="00C521B3" w:rsidP="00015975">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436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4CCCE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5DEF2C" w14:textId="77777777" w:rsidR="00C521B3" w:rsidRPr="001B1679" w:rsidRDefault="00C521B3" w:rsidP="00015975">
            <w:pPr>
              <w:pStyle w:val="TAL"/>
              <w:rPr>
                <w:sz w:val="16"/>
                <w:szCs w:val="16"/>
              </w:rPr>
            </w:pPr>
          </w:p>
        </w:tc>
      </w:tr>
      <w:tr w:rsidR="00C521B3" w14:paraId="57B066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26CC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4E5C4" w14:textId="77777777" w:rsidR="00C521B3" w:rsidRPr="001B1679" w:rsidRDefault="00C521B3" w:rsidP="00015975">
            <w:pPr>
              <w:pStyle w:val="TAL"/>
              <w:rPr>
                <w:sz w:val="16"/>
                <w:szCs w:val="16"/>
              </w:rPr>
            </w:pPr>
            <w:r w:rsidRPr="001B1679">
              <w:rPr>
                <w:sz w:val="16"/>
                <w:szCs w:val="16"/>
              </w:rPr>
              <w:t>SP-231570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F5C4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31176" w14:textId="77777777" w:rsidR="00C521B3" w:rsidRPr="001B1679" w:rsidRDefault="00C521B3" w:rsidP="00015975">
            <w:pPr>
              <w:pStyle w:val="TAL"/>
              <w:rPr>
                <w:sz w:val="16"/>
                <w:szCs w:val="16"/>
              </w:rPr>
            </w:pPr>
            <w:r w:rsidRPr="001B1679">
              <w:rPr>
                <w:sz w:val="16"/>
                <w:szCs w:val="16"/>
              </w:rPr>
              <w:t xml:space="preserve">Rel-19 CRs to TS23222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1D2A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A408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982C8"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B1E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A370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EBB33" w14:textId="77777777" w:rsidR="00C521B3" w:rsidRPr="001B1679" w:rsidRDefault="00C521B3" w:rsidP="00015975">
            <w:pPr>
              <w:pStyle w:val="TAL"/>
              <w:rPr>
                <w:sz w:val="16"/>
                <w:szCs w:val="16"/>
              </w:rPr>
            </w:pPr>
          </w:p>
        </w:tc>
      </w:tr>
      <w:tr w:rsidR="00C521B3" w14:paraId="234360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24CF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FEFF4" w14:textId="77777777" w:rsidR="00C521B3" w:rsidRPr="001B1679" w:rsidRDefault="00C521B3" w:rsidP="00015975">
            <w:pPr>
              <w:pStyle w:val="TAL"/>
              <w:rPr>
                <w:sz w:val="16"/>
                <w:szCs w:val="16"/>
              </w:rPr>
            </w:pPr>
            <w:r w:rsidRPr="001B1679">
              <w:rPr>
                <w:sz w:val="16"/>
                <w:szCs w:val="16"/>
              </w:rPr>
              <w:t>SP-231571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55B6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F55C0" w14:textId="77777777" w:rsidR="00C521B3" w:rsidRPr="001B1679" w:rsidRDefault="00C521B3" w:rsidP="00015975">
            <w:pPr>
              <w:pStyle w:val="TAL"/>
              <w:rPr>
                <w:sz w:val="16"/>
                <w:szCs w:val="16"/>
              </w:rPr>
            </w:pPr>
            <w:r w:rsidRPr="001B1679">
              <w:rPr>
                <w:sz w:val="16"/>
                <w:szCs w:val="16"/>
              </w:rPr>
              <w:t xml:space="preserve">Rel-19 CRs to TS23435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9ABD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2187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7A959"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87B8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876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5B1D1" w14:textId="77777777" w:rsidR="00C521B3" w:rsidRPr="001B1679" w:rsidRDefault="00C521B3" w:rsidP="00015975">
            <w:pPr>
              <w:pStyle w:val="TAL"/>
              <w:rPr>
                <w:sz w:val="16"/>
                <w:szCs w:val="16"/>
              </w:rPr>
            </w:pPr>
          </w:p>
        </w:tc>
      </w:tr>
      <w:tr w:rsidR="00C521B3" w14:paraId="1A30B2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B136C"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4FCBD" w14:textId="77777777" w:rsidR="00C521B3" w:rsidRPr="001B1679" w:rsidRDefault="00C521B3" w:rsidP="00015975">
            <w:pPr>
              <w:pStyle w:val="TAL"/>
              <w:rPr>
                <w:sz w:val="16"/>
                <w:szCs w:val="16"/>
              </w:rPr>
            </w:pPr>
            <w:r w:rsidRPr="001B1679">
              <w:rPr>
                <w:sz w:val="16"/>
                <w:szCs w:val="16"/>
              </w:rPr>
              <w:t>SP-231572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0A4B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BFA50" w14:textId="77777777" w:rsidR="00C521B3" w:rsidRPr="001B1679" w:rsidRDefault="00C521B3" w:rsidP="00015975">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EB63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2209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855C8" w14:textId="77777777" w:rsidR="00C521B3" w:rsidRPr="001B1679" w:rsidRDefault="00C521B3" w:rsidP="00015975">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FC43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B6E3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47C48" w14:textId="77777777" w:rsidR="00C521B3" w:rsidRPr="001B1679" w:rsidRDefault="00C521B3" w:rsidP="00015975">
            <w:pPr>
              <w:pStyle w:val="TAL"/>
              <w:rPr>
                <w:sz w:val="16"/>
                <w:szCs w:val="16"/>
              </w:rPr>
            </w:pPr>
          </w:p>
        </w:tc>
      </w:tr>
      <w:tr w:rsidR="00C521B3" w14:paraId="663D652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FF78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8FDEC" w14:textId="77777777" w:rsidR="00C521B3" w:rsidRPr="001B1679" w:rsidRDefault="00C521B3" w:rsidP="00015975">
            <w:pPr>
              <w:pStyle w:val="TAL"/>
              <w:rPr>
                <w:sz w:val="16"/>
                <w:szCs w:val="16"/>
              </w:rPr>
            </w:pPr>
            <w:r w:rsidRPr="001B1679">
              <w:rPr>
                <w:sz w:val="16"/>
                <w:szCs w:val="16"/>
              </w:rPr>
              <w:t>SP-231573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71F97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BFC95" w14:textId="77777777" w:rsidR="00C521B3" w:rsidRPr="001B1679" w:rsidRDefault="00C521B3" w:rsidP="00015975">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5BC5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82C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4E53E"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B63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BA9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C3D03" w14:textId="77777777" w:rsidR="00C521B3" w:rsidRPr="001B1679" w:rsidRDefault="00C521B3" w:rsidP="00015975">
            <w:pPr>
              <w:pStyle w:val="TAL"/>
              <w:rPr>
                <w:sz w:val="16"/>
                <w:szCs w:val="16"/>
              </w:rPr>
            </w:pPr>
          </w:p>
        </w:tc>
      </w:tr>
      <w:tr w:rsidR="00C521B3" w14:paraId="105B81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E1A1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C333C" w14:textId="77777777" w:rsidR="00C521B3" w:rsidRPr="001B1679" w:rsidRDefault="00C521B3" w:rsidP="00015975">
            <w:pPr>
              <w:pStyle w:val="TAL"/>
              <w:rPr>
                <w:sz w:val="16"/>
                <w:szCs w:val="16"/>
              </w:rPr>
            </w:pPr>
            <w:r w:rsidRPr="001B1679">
              <w:rPr>
                <w:sz w:val="16"/>
                <w:szCs w:val="16"/>
              </w:rPr>
              <w:t>SP-231574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64BD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7E55A" w14:textId="77777777" w:rsidR="00C521B3" w:rsidRPr="001B1679" w:rsidRDefault="00C521B3" w:rsidP="00015975">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265F4C"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22C9E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A7FD28" w14:textId="77777777" w:rsidR="00C521B3" w:rsidRPr="001B1679" w:rsidRDefault="00C521B3" w:rsidP="00015975">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7AC6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8D4F6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BB213" w14:textId="77777777" w:rsidR="00C521B3" w:rsidRPr="001B1679" w:rsidRDefault="00C521B3" w:rsidP="00015975">
            <w:pPr>
              <w:pStyle w:val="TAL"/>
              <w:rPr>
                <w:sz w:val="16"/>
                <w:szCs w:val="16"/>
              </w:rPr>
            </w:pPr>
          </w:p>
        </w:tc>
      </w:tr>
      <w:tr w:rsidR="00C521B3" w14:paraId="75952E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AD6F1"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49026" w14:textId="77777777" w:rsidR="00C521B3" w:rsidRPr="001B1679" w:rsidRDefault="00C521B3" w:rsidP="00015975">
            <w:pPr>
              <w:pStyle w:val="TAL"/>
              <w:rPr>
                <w:sz w:val="16"/>
                <w:szCs w:val="16"/>
              </w:rPr>
            </w:pPr>
            <w:r w:rsidRPr="001B1679">
              <w:rPr>
                <w:sz w:val="16"/>
                <w:szCs w:val="16"/>
              </w:rPr>
              <w:t>SP-231575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AEF47"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A38BB" w14:textId="77777777" w:rsidR="00C521B3" w:rsidRPr="001B1679" w:rsidRDefault="00C521B3" w:rsidP="00015975">
            <w:pPr>
              <w:pStyle w:val="TAL"/>
              <w:rPr>
                <w:sz w:val="16"/>
                <w:szCs w:val="16"/>
              </w:rPr>
            </w:pPr>
            <w:r w:rsidRPr="001B1679">
              <w:rPr>
                <w:sz w:val="16"/>
                <w:szCs w:val="16"/>
              </w:rPr>
              <w:t>TS 26.143-100 -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1F31C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582F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D6E15" w14:textId="77777777" w:rsidR="00C521B3" w:rsidRPr="001B1679" w:rsidRDefault="00C521B3" w:rsidP="00015975">
            <w:pPr>
              <w:pStyle w:val="TAL"/>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4F23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E33D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716DF" w14:textId="77777777" w:rsidR="00C521B3" w:rsidRPr="001B1679" w:rsidRDefault="00C521B3" w:rsidP="00015975">
            <w:pPr>
              <w:pStyle w:val="TAL"/>
              <w:rPr>
                <w:sz w:val="16"/>
                <w:szCs w:val="16"/>
              </w:rPr>
            </w:pPr>
          </w:p>
        </w:tc>
      </w:tr>
      <w:tr w:rsidR="00C521B3" w14:paraId="55E480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63AB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66867" w14:textId="77777777" w:rsidR="00C521B3" w:rsidRPr="001B1679" w:rsidRDefault="00C521B3" w:rsidP="00015975">
            <w:pPr>
              <w:pStyle w:val="TAL"/>
              <w:rPr>
                <w:sz w:val="16"/>
                <w:szCs w:val="16"/>
              </w:rPr>
            </w:pPr>
            <w:r w:rsidRPr="001B1679">
              <w:rPr>
                <w:sz w:val="16"/>
                <w:szCs w:val="16"/>
              </w:rPr>
              <w:t>SP-231576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6FF1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5D93A" w14:textId="77777777" w:rsidR="00C521B3" w:rsidRPr="001B1679" w:rsidRDefault="00C521B3" w:rsidP="00015975">
            <w:pPr>
              <w:pStyle w:val="TAL"/>
              <w:rPr>
                <w:sz w:val="16"/>
                <w:szCs w:val="16"/>
              </w:rPr>
            </w:pPr>
            <w:r w:rsidRPr="001B1679">
              <w:rPr>
                <w:sz w:val="16"/>
                <w:szCs w:val="16"/>
              </w:rPr>
              <w:t>OPPO Views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B45D6" w14:textId="77777777" w:rsidR="00C521B3" w:rsidRPr="001B1679" w:rsidRDefault="00C521B3" w:rsidP="00015975">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2EC5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0EDD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21C9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F968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DE845" w14:textId="77777777" w:rsidR="00C521B3" w:rsidRPr="001B1679" w:rsidRDefault="00C521B3" w:rsidP="00015975">
            <w:pPr>
              <w:pStyle w:val="TAL"/>
              <w:rPr>
                <w:sz w:val="16"/>
                <w:szCs w:val="16"/>
              </w:rPr>
            </w:pPr>
          </w:p>
        </w:tc>
      </w:tr>
      <w:tr w:rsidR="00C521B3" w14:paraId="2EF9CD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8E148"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874C50" w14:textId="77777777" w:rsidR="00C521B3" w:rsidRPr="001B1679" w:rsidRDefault="00C521B3" w:rsidP="00015975">
            <w:pPr>
              <w:pStyle w:val="TAL"/>
              <w:rPr>
                <w:sz w:val="16"/>
                <w:szCs w:val="16"/>
              </w:rPr>
            </w:pPr>
            <w:r w:rsidRPr="001B1679">
              <w:rPr>
                <w:sz w:val="16"/>
                <w:szCs w:val="16"/>
              </w:rPr>
              <w:t>SP-231577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78C0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2CE45" w14:textId="77777777" w:rsidR="00C521B3" w:rsidRPr="001B1679" w:rsidRDefault="00C521B3" w:rsidP="00015975">
            <w:pPr>
              <w:pStyle w:val="TAL"/>
              <w:rPr>
                <w:sz w:val="16"/>
                <w:szCs w:val="16"/>
              </w:rPr>
            </w:pPr>
            <w:r w:rsidRPr="001B1679">
              <w:rPr>
                <w:sz w:val="16"/>
                <w:szCs w:val="16"/>
              </w:rPr>
              <w:t>3GPP timeline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7FE09D"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8E60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DE2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9667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DCAE4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7E6B1" w14:textId="77777777" w:rsidR="00C521B3" w:rsidRPr="001B1679" w:rsidRDefault="00C521B3" w:rsidP="00015975">
            <w:pPr>
              <w:pStyle w:val="TAL"/>
              <w:rPr>
                <w:sz w:val="16"/>
                <w:szCs w:val="16"/>
              </w:rPr>
            </w:pPr>
          </w:p>
        </w:tc>
      </w:tr>
      <w:tr w:rsidR="00C521B3" w14:paraId="27AE952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224E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D9698" w14:textId="77777777" w:rsidR="00C521B3" w:rsidRPr="001B1679" w:rsidRDefault="00C521B3" w:rsidP="00015975">
            <w:pPr>
              <w:pStyle w:val="TAL"/>
              <w:rPr>
                <w:sz w:val="16"/>
                <w:szCs w:val="16"/>
              </w:rPr>
            </w:pPr>
            <w:r w:rsidRPr="001B1679">
              <w:rPr>
                <w:sz w:val="16"/>
                <w:szCs w:val="16"/>
              </w:rPr>
              <w:t>SP-231578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670A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317F3" w14:textId="77777777" w:rsidR="00C521B3" w:rsidRPr="001B1679" w:rsidRDefault="00C521B3" w:rsidP="00015975">
            <w:pPr>
              <w:pStyle w:val="TAL"/>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A6EF0" w14:textId="77777777" w:rsidR="00C521B3" w:rsidRPr="001B1679" w:rsidRDefault="00C521B3" w:rsidP="00015975">
            <w:pPr>
              <w:pStyle w:val="TAL"/>
              <w:rPr>
                <w:sz w:val="16"/>
                <w:szCs w:val="16"/>
              </w:rPr>
            </w:pPr>
            <w:r w:rsidRPr="001B1679">
              <w:rPr>
                <w:sz w:val="16"/>
                <w:szCs w:val="16"/>
              </w:rPr>
              <w:t xml:space="preserve">OPPO, Apple, BUPT, CATT, China Mobile, China Unicom, </w:t>
            </w:r>
            <w:proofErr w:type="spellStart"/>
            <w:r w:rsidRPr="001B1679">
              <w:rPr>
                <w:sz w:val="16"/>
                <w:szCs w:val="16"/>
              </w:rPr>
              <w:t>HiSilicon</w:t>
            </w:r>
            <w:proofErr w:type="spellEnd"/>
            <w:r w:rsidRPr="001B1679">
              <w:rPr>
                <w:sz w:val="16"/>
                <w:szCs w:val="16"/>
              </w:rPr>
              <w:t xml:space="preserve">, Huawei, Lenovo, Philips International B.V., Samsung, Verizon, Vivo, Xiaomi, </w:t>
            </w:r>
            <w:proofErr w:type="spellStart"/>
            <w:r w:rsidRPr="001B1679">
              <w:rPr>
                <w:sz w:val="16"/>
                <w:szCs w:val="16"/>
              </w:rPr>
              <w:t>Xidian</w:t>
            </w:r>
            <w:proofErr w:type="spellEnd"/>
            <w:r w:rsidRPr="001B1679">
              <w:rPr>
                <w:sz w:val="16"/>
                <w:szCs w:val="16"/>
              </w:rPr>
              <w: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EC6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AC0B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0CD1B"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9525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96D2F" w14:textId="77777777" w:rsidR="00C521B3" w:rsidRPr="001B1679" w:rsidRDefault="00C521B3" w:rsidP="00015975">
            <w:pPr>
              <w:pStyle w:val="TAL"/>
              <w:rPr>
                <w:sz w:val="16"/>
                <w:szCs w:val="16"/>
              </w:rPr>
            </w:pPr>
          </w:p>
        </w:tc>
      </w:tr>
      <w:tr w:rsidR="00C521B3" w14:paraId="2B6215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C63A9"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84593" w14:textId="77777777" w:rsidR="00C521B3" w:rsidRPr="001B1679" w:rsidRDefault="00C521B3" w:rsidP="00015975">
            <w:pPr>
              <w:pStyle w:val="TAL"/>
              <w:rPr>
                <w:sz w:val="16"/>
                <w:szCs w:val="16"/>
              </w:rPr>
            </w:pPr>
            <w:r w:rsidRPr="001B1679">
              <w:rPr>
                <w:sz w:val="16"/>
                <w:szCs w:val="16"/>
              </w:rPr>
              <w:t>SP-231579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8209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35D54" w14:textId="77777777" w:rsidR="00C521B3" w:rsidRPr="001B1679" w:rsidRDefault="00C521B3" w:rsidP="00015975">
            <w:pPr>
              <w:pStyle w:val="TAL"/>
              <w:rPr>
                <w:sz w:val="16"/>
                <w:szCs w:val="16"/>
              </w:rPr>
            </w:pPr>
            <w:r w:rsidRPr="001B1679">
              <w:rPr>
                <w:sz w:val="16"/>
                <w:szCs w:val="16"/>
              </w:rPr>
              <w:t>New SID on sensing application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E03B0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466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2BDD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D56D8"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9411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3A231" w14:textId="77777777" w:rsidR="00C521B3" w:rsidRPr="001B1679" w:rsidRDefault="00C521B3" w:rsidP="00015975">
            <w:pPr>
              <w:pStyle w:val="TAL"/>
              <w:rPr>
                <w:sz w:val="16"/>
                <w:szCs w:val="16"/>
              </w:rPr>
            </w:pPr>
          </w:p>
        </w:tc>
      </w:tr>
      <w:tr w:rsidR="00C521B3" w14:paraId="556D41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0D3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25E36" w14:textId="77777777" w:rsidR="00C521B3" w:rsidRPr="001B1679" w:rsidRDefault="00C521B3" w:rsidP="00015975">
            <w:pPr>
              <w:pStyle w:val="TAL"/>
              <w:rPr>
                <w:sz w:val="16"/>
                <w:szCs w:val="16"/>
              </w:rPr>
            </w:pPr>
            <w:r w:rsidRPr="001B1679">
              <w:rPr>
                <w:sz w:val="16"/>
                <w:szCs w:val="16"/>
              </w:rPr>
              <w:t>SP-231582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4F0A5"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80B82B"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26155F"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0ECFD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8BF13" w14:textId="77777777" w:rsidR="00C521B3" w:rsidRPr="001B1679" w:rsidRDefault="00C521B3" w:rsidP="00015975">
            <w:pPr>
              <w:pStyle w:val="TAL"/>
              <w:rPr>
                <w:sz w:val="16"/>
                <w:szCs w:val="16"/>
              </w:rPr>
            </w:pPr>
            <w:r w:rsidRPr="001B1679">
              <w:rPr>
                <w:sz w:val="16"/>
                <w:szCs w:val="16"/>
              </w:rPr>
              <w:t>LPHAP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D736C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D92AA"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D04ED6" w14:textId="77777777" w:rsidR="00C521B3" w:rsidRPr="001B1679" w:rsidRDefault="00C521B3" w:rsidP="00015975">
            <w:pPr>
              <w:pStyle w:val="TAL"/>
              <w:rPr>
                <w:sz w:val="16"/>
                <w:szCs w:val="16"/>
              </w:rPr>
            </w:pPr>
          </w:p>
        </w:tc>
      </w:tr>
      <w:tr w:rsidR="00C521B3" w14:paraId="4C73EF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F828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FDFA5" w14:textId="77777777" w:rsidR="00C521B3" w:rsidRPr="001B1679" w:rsidRDefault="00C521B3" w:rsidP="00015975">
            <w:pPr>
              <w:pStyle w:val="TAL"/>
              <w:rPr>
                <w:sz w:val="16"/>
                <w:szCs w:val="16"/>
              </w:rPr>
            </w:pPr>
            <w:r w:rsidRPr="001B1679">
              <w:rPr>
                <w:sz w:val="16"/>
                <w:szCs w:val="16"/>
              </w:rPr>
              <w:t>SP-231583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38BE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4B7B14" w14:textId="77777777" w:rsidR="00C521B3" w:rsidRPr="001B1679" w:rsidRDefault="00C521B3" w:rsidP="00015975">
            <w:pPr>
              <w:pStyle w:val="TAL"/>
              <w:rPr>
                <w:sz w:val="16"/>
                <w:szCs w:val="16"/>
              </w:rPr>
            </w:pPr>
            <w:r w:rsidRPr="001B1679">
              <w:rPr>
                <w:sz w:val="16"/>
                <w:szCs w:val="16"/>
              </w:rPr>
              <w:t>Evaluations on ISAC_ARC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BD9DD6"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CDFF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94D5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E9D6E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742C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894DF" w14:textId="77777777" w:rsidR="00C521B3" w:rsidRPr="001B1679" w:rsidRDefault="00C521B3" w:rsidP="00015975">
            <w:pPr>
              <w:pStyle w:val="TAL"/>
              <w:rPr>
                <w:sz w:val="16"/>
                <w:szCs w:val="16"/>
              </w:rPr>
            </w:pPr>
          </w:p>
        </w:tc>
      </w:tr>
      <w:tr w:rsidR="00C521B3" w14:paraId="19EC74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E9053"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376C7" w14:textId="77777777" w:rsidR="00C521B3" w:rsidRPr="001B1679" w:rsidRDefault="00C521B3" w:rsidP="00015975">
            <w:pPr>
              <w:pStyle w:val="TAL"/>
              <w:rPr>
                <w:sz w:val="16"/>
                <w:szCs w:val="16"/>
              </w:rPr>
            </w:pPr>
            <w:r w:rsidRPr="001B1679">
              <w:rPr>
                <w:sz w:val="16"/>
                <w:szCs w:val="16"/>
              </w:rPr>
              <w:t>SP-231584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073B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492B0" w14:textId="77777777" w:rsidR="00C521B3" w:rsidRPr="001B1679" w:rsidRDefault="00C521B3" w:rsidP="00015975">
            <w:pPr>
              <w:pStyle w:val="TAL"/>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3C6E43"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ED1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2F6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57D3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257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EEB6EE" w14:textId="77777777" w:rsidR="00C521B3" w:rsidRPr="001B1679" w:rsidRDefault="00C521B3" w:rsidP="00015975">
            <w:pPr>
              <w:pStyle w:val="TAL"/>
              <w:rPr>
                <w:sz w:val="16"/>
                <w:szCs w:val="16"/>
              </w:rPr>
            </w:pPr>
          </w:p>
        </w:tc>
      </w:tr>
      <w:tr w:rsidR="00C521B3" w14:paraId="16F984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08550"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7707AF" w14:textId="77777777" w:rsidR="00C521B3" w:rsidRPr="001B1679" w:rsidRDefault="00C521B3" w:rsidP="00015975">
            <w:pPr>
              <w:pStyle w:val="TAL"/>
              <w:rPr>
                <w:sz w:val="16"/>
                <w:szCs w:val="16"/>
              </w:rPr>
            </w:pPr>
            <w:r w:rsidRPr="001B1679">
              <w:rPr>
                <w:sz w:val="16"/>
                <w:szCs w:val="16"/>
              </w:rPr>
              <w:t>SP-231585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E923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EB8F43" w14:textId="77777777" w:rsidR="00C521B3" w:rsidRPr="001B1679" w:rsidRDefault="00C521B3" w:rsidP="00015975">
            <w:pPr>
              <w:pStyle w:val="TAL"/>
              <w:rPr>
                <w:sz w:val="16"/>
                <w:szCs w:val="16"/>
              </w:rPr>
            </w:pPr>
            <w:r w:rsidRPr="001B1679">
              <w:rPr>
                <w:sz w:val="16"/>
                <w:szCs w:val="16"/>
              </w:rPr>
              <w:t>Discussion Paper on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3C3EC"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0129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7281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9DB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2476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AC7A3" w14:textId="77777777" w:rsidR="00C521B3" w:rsidRPr="001B1679" w:rsidRDefault="00C521B3" w:rsidP="00015975">
            <w:pPr>
              <w:pStyle w:val="TAL"/>
              <w:rPr>
                <w:sz w:val="16"/>
                <w:szCs w:val="16"/>
              </w:rPr>
            </w:pPr>
          </w:p>
        </w:tc>
      </w:tr>
      <w:tr w:rsidR="00C521B3" w14:paraId="3ADFBE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B6CF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9F3650" w14:textId="77777777" w:rsidR="00C521B3" w:rsidRPr="001B1679" w:rsidRDefault="00C521B3" w:rsidP="00015975">
            <w:pPr>
              <w:pStyle w:val="TAL"/>
              <w:rPr>
                <w:sz w:val="16"/>
                <w:szCs w:val="16"/>
              </w:rPr>
            </w:pPr>
            <w:r w:rsidRPr="001B1679">
              <w:rPr>
                <w:sz w:val="16"/>
                <w:szCs w:val="16"/>
              </w:rPr>
              <w:t>SP-231586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F3701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09BDF" w14:textId="77777777" w:rsidR="00C521B3" w:rsidRPr="001B1679" w:rsidRDefault="00C521B3" w:rsidP="00015975">
            <w:pPr>
              <w:pStyle w:val="TAL"/>
              <w:rPr>
                <w:sz w:val="16"/>
                <w:szCs w:val="16"/>
              </w:rPr>
            </w:pPr>
            <w:r w:rsidRPr="001B1679">
              <w:rPr>
                <w:sz w:val="16"/>
                <w:szCs w:val="16"/>
              </w:rPr>
              <w:t>Summary for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08683E"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3EF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9D8AC"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0A18D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818EB"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0D246" w14:textId="77777777" w:rsidR="00C521B3" w:rsidRPr="001B1679" w:rsidRDefault="00C521B3" w:rsidP="00015975">
            <w:pPr>
              <w:pStyle w:val="TAL"/>
              <w:rPr>
                <w:sz w:val="16"/>
                <w:szCs w:val="16"/>
              </w:rPr>
            </w:pPr>
          </w:p>
        </w:tc>
      </w:tr>
      <w:tr w:rsidR="00C521B3" w14:paraId="73F175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1730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74231" w14:textId="77777777" w:rsidR="00C521B3" w:rsidRPr="001B1679" w:rsidRDefault="00C521B3" w:rsidP="00015975">
            <w:pPr>
              <w:pStyle w:val="TAL"/>
              <w:rPr>
                <w:sz w:val="16"/>
                <w:szCs w:val="16"/>
              </w:rPr>
            </w:pPr>
            <w:r w:rsidRPr="001B1679">
              <w:rPr>
                <w:sz w:val="16"/>
                <w:szCs w:val="16"/>
              </w:rPr>
              <w:t>SP-231587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3196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383AE" w14:textId="77777777" w:rsidR="00C521B3" w:rsidRPr="001B1679" w:rsidRDefault="00C521B3" w:rsidP="00015975">
            <w:pPr>
              <w:pStyle w:val="TAL"/>
              <w:rPr>
                <w:sz w:val="16"/>
                <w:szCs w:val="16"/>
              </w:rPr>
            </w:pPr>
            <w:r w:rsidRPr="001B1679">
              <w:rPr>
                <w:sz w:val="16"/>
                <w:szCs w:val="16"/>
              </w:rPr>
              <w:t>China Mobile View on 6G discussion and time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4F6136" w14:textId="77777777" w:rsidR="00C521B3" w:rsidRPr="001B1679" w:rsidRDefault="00C521B3" w:rsidP="00015975">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1148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8D7CE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FE49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925B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9398B" w14:textId="77777777" w:rsidR="00C521B3" w:rsidRPr="001B1679" w:rsidRDefault="00C521B3" w:rsidP="00015975">
            <w:pPr>
              <w:pStyle w:val="TAL"/>
              <w:rPr>
                <w:sz w:val="16"/>
                <w:szCs w:val="16"/>
              </w:rPr>
            </w:pPr>
          </w:p>
        </w:tc>
      </w:tr>
      <w:tr w:rsidR="00C521B3" w14:paraId="6F3C0F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CEC3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F60AF" w14:textId="77777777" w:rsidR="00C521B3" w:rsidRPr="001B1679" w:rsidRDefault="00C521B3" w:rsidP="00015975">
            <w:pPr>
              <w:pStyle w:val="TAL"/>
              <w:rPr>
                <w:sz w:val="16"/>
                <w:szCs w:val="16"/>
              </w:rPr>
            </w:pPr>
            <w:r w:rsidRPr="001B1679">
              <w:rPr>
                <w:sz w:val="16"/>
                <w:szCs w:val="16"/>
              </w:rPr>
              <w:t>SP-231588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CFDD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28934" w14:textId="77777777" w:rsidR="00C521B3" w:rsidRPr="001B1679" w:rsidRDefault="00C521B3" w:rsidP="00015975">
            <w:pPr>
              <w:pStyle w:val="TAL"/>
              <w:rPr>
                <w:sz w:val="16"/>
                <w:szCs w:val="16"/>
              </w:rPr>
            </w:pPr>
            <w:r w:rsidRPr="001B1679">
              <w:rPr>
                <w:sz w:val="16"/>
                <w:szCs w:val="16"/>
              </w:rPr>
              <w:t>Samsung view on SA WG2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66BE8"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658D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B9E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8D7A2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3431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0BF6A" w14:textId="77777777" w:rsidR="00C521B3" w:rsidRPr="001B1679" w:rsidRDefault="00C521B3" w:rsidP="00015975">
            <w:pPr>
              <w:pStyle w:val="TAL"/>
              <w:rPr>
                <w:sz w:val="16"/>
                <w:szCs w:val="16"/>
              </w:rPr>
            </w:pPr>
          </w:p>
        </w:tc>
      </w:tr>
      <w:tr w:rsidR="00C521B3" w14:paraId="6836BA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E2583"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2133D" w14:textId="77777777" w:rsidR="00C521B3" w:rsidRPr="001B1679" w:rsidRDefault="00C521B3" w:rsidP="00015975">
            <w:pPr>
              <w:pStyle w:val="TAL"/>
              <w:rPr>
                <w:sz w:val="16"/>
                <w:szCs w:val="16"/>
              </w:rPr>
            </w:pPr>
            <w:r w:rsidRPr="001B1679">
              <w:rPr>
                <w:sz w:val="16"/>
                <w:szCs w:val="16"/>
              </w:rPr>
              <w:t>SP-231589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906B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3887A"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77CAC" w14:textId="77777777" w:rsidR="00C521B3" w:rsidRPr="001B1679" w:rsidRDefault="00C521B3" w:rsidP="00015975">
            <w:pPr>
              <w:pStyle w:val="TAL"/>
              <w:rPr>
                <w:sz w:val="16"/>
                <w:szCs w:val="16"/>
              </w:rPr>
            </w:pPr>
            <w:r w:rsidRPr="001B1679">
              <w:rPr>
                <w:sz w:val="16"/>
                <w:szCs w:val="16"/>
              </w:rPr>
              <w:t>ETSI EE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6AF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84D7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591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B2AC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3EDCD" w14:textId="77777777" w:rsidR="00C521B3" w:rsidRPr="001B1679" w:rsidRDefault="00C521B3" w:rsidP="00015975">
            <w:pPr>
              <w:pStyle w:val="TAL"/>
              <w:rPr>
                <w:sz w:val="16"/>
                <w:szCs w:val="16"/>
              </w:rPr>
            </w:pPr>
          </w:p>
        </w:tc>
      </w:tr>
      <w:tr w:rsidR="00C521B3" w14:paraId="38342A0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A1535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78062" w14:textId="77777777" w:rsidR="00C521B3" w:rsidRPr="001B1679" w:rsidRDefault="00C521B3" w:rsidP="00015975">
            <w:pPr>
              <w:pStyle w:val="TAL"/>
              <w:rPr>
                <w:sz w:val="16"/>
                <w:szCs w:val="16"/>
              </w:rPr>
            </w:pPr>
            <w:r w:rsidRPr="001B1679">
              <w:rPr>
                <w:sz w:val="16"/>
                <w:szCs w:val="16"/>
              </w:rPr>
              <w:t>SP-231590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4FD8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EFA4A" w14:textId="77777777" w:rsidR="00C521B3" w:rsidRPr="001B1679" w:rsidRDefault="00C521B3" w:rsidP="00015975">
            <w:pPr>
              <w:pStyle w:val="TAL"/>
              <w:rPr>
                <w:sz w:val="16"/>
                <w:szCs w:val="16"/>
              </w:rPr>
            </w:pPr>
            <w:r w:rsidRPr="001B1679">
              <w:rPr>
                <w:sz w:val="16"/>
                <w:szCs w:val="16"/>
              </w:rPr>
              <w:t>Summary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49EFA"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73E29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7B75C"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D2005D"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4D59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63BC1B" w14:textId="77777777" w:rsidR="00C521B3" w:rsidRPr="001B1679" w:rsidRDefault="00C521B3" w:rsidP="00015975">
            <w:pPr>
              <w:pStyle w:val="TAL"/>
              <w:rPr>
                <w:sz w:val="16"/>
                <w:szCs w:val="16"/>
              </w:rPr>
            </w:pPr>
          </w:p>
        </w:tc>
      </w:tr>
      <w:tr w:rsidR="00C521B3" w14:paraId="64BF0B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C4C2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2E55C" w14:textId="77777777" w:rsidR="00C521B3" w:rsidRPr="001B1679" w:rsidRDefault="00C521B3" w:rsidP="00015975">
            <w:pPr>
              <w:pStyle w:val="TAL"/>
              <w:rPr>
                <w:sz w:val="16"/>
                <w:szCs w:val="16"/>
              </w:rPr>
            </w:pPr>
            <w:r w:rsidRPr="001B1679">
              <w:rPr>
                <w:sz w:val="16"/>
                <w:szCs w:val="16"/>
              </w:rPr>
              <w:t>SP-231591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65EF2A"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4D195"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392B3A"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C31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B93DF"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47E7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23AA3E"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6C34B" w14:textId="77777777" w:rsidR="00C521B3" w:rsidRPr="001B1679" w:rsidRDefault="00C521B3" w:rsidP="00015975">
            <w:pPr>
              <w:pStyle w:val="TAL"/>
              <w:rPr>
                <w:sz w:val="16"/>
                <w:szCs w:val="16"/>
              </w:rPr>
            </w:pPr>
          </w:p>
        </w:tc>
      </w:tr>
      <w:tr w:rsidR="00C521B3" w14:paraId="6F4BF1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B8037"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28443" w14:textId="77777777" w:rsidR="00C521B3" w:rsidRPr="001B1679" w:rsidRDefault="00C521B3" w:rsidP="00015975">
            <w:pPr>
              <w:pStyle w:val="TAL"/>
              <w:rPr>
                <w:sz w:val="16"/>
                <w:szCs w:val="16"/>
              </w:rPr>
            </w:pPr>
            <w:r w:rsidRPr="001B1679">
              <w:rPr>
                <w:sz w:val="16"/>
                <w:szCs w:val="16"/>
              </w:rPr>
              <w:t>SP-231592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8E6B7"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7D54B"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E7DC8"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C2B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D63B6"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6FD5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172E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1FDA1" w14:textId="77777777" w:rsidR="00C521B3" w:rsidRPr="001B1679" w:rsidRDefault="00C521B3" w:rsidP="00015975">
            <w:pPr>
              <w:pStyle w:val="TAL"/>
              <w:rPr>
                <w:sz w:val="16"/>
                <w:szCs w:val="16"/>
              </w:rPr>
            </w:pPr>
          </w:p>
        </w:tc>
      </w:tr>
      <w:tr w:rsidR="00C521B3" w14:paraId="02D818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AE78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0BFE4" w14:textId="77777777" w:rsidR="00C521B3" w:rsidRPr="001B1679" w:rsidRDefault="00C521B3" w:rsidP="00015975">
            <w:pPr>
              <w:pStyle w:val="TAL"/>
              <w:rPr>
                <w:sz w:val="16"/>
                <w:szCs w:val="16"/>
              </w:rPr>
            </w:pPr>
            <w:r w:rsidRPr="001B1679">
              <w:rPr>
                <w:sz w:val="16"/>
                <w:szCs w:val="16"/>
              </w:rPr>
              <w:t>SP-231593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E813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010B2" w14:textId="77777777" w:rsidR="00C521B3" w:rsidRPr="001B1679" w:rsidRDefault="00C521B3" w:rsidP="00015975">
            <w:pPr>
              <w:pStyle w:val="TAL"/>
              <w:rPr>
                <w:sz w:val="16"/>
                <w:szCs w:val="16"/>
              </w:rPr>
            </w:pPr>
            <w:r w:rsidRPr="001B1679">
              <w:rPr>
                <w:sz w:val="16"/>
                <w:szCs w:val="16"/>
              </w:rPr>
              <w:t>23.502 CR4539R4 (Rel-18, 'F'): Clarification on the Handling of the UE number with at least one PDU Session under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0D3DED" w14:textId="77777777" w:rsidR="00C521B3" w:rsidRPr="001B1679" w:rsidRDefault="00C521B3" w:rsidP="00015975">
            <w:pPr>
              <w:pStyle w:val="TAL"/>
              <w:rPr>
                <w:sz w:val="16"/>
                <w:szCs w:val="16"/>
              </w:rPr>
            </w:pPr>
            <w:r w:rsidRPr="001B1679">
              <w:rPr>
                <w:sz w:val="16"/>
                <w:szCs w:val="16"/>
              </w:rPr>
              <w:t>Nokia, Nokia Shanghai Bell,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0D8EF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20905"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0F19E" w14:textId="77777777" w:rsidR="00C521B3" w:rsidRPr="001B1679" w:rsidRDefault="00C521B3" w:rsidP="00015975">
            <w:pPr>
              <w:pStyle w:val="TAL"/>
              <w:rPr>
                <w:sz w:val="16"/>
                <w:szCs w:val="16"/>
              </w:rPr>
            </w:pPr>
            <w:r w:rsidRPr="001B1679">
              <w:rPr>
                <w:sz w:val="16"/>
                <w:szCs w:val="16"/>
              </w:rPr>
              <w:t>Revision of 23.502 CR4539R3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91E3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40D1D" w14:textId="77777777" w:rsidR="00C521B3" w:rsidRPr="001B1679" w:rsidRDefault="00C521B3" w:rsidP="00015975">
            <w:pPr>
              <w:pStyle w:val="TAL"/>
              <w:rPr>
                <w:sz w:val="16"/>
                <w:szCs w:val="16"/>
              </w:rPr>
            </w:pPr>
          </w:p>
        </w:tc>
      </w:tr>
      <w:tr w:rsidR="00C521B3" w14:paraId="51A70A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2491D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B21D3" w14:textId="77777777" w:rsidR="00C521B3" w:rsidRPr="001B1679" w:rsidRDefault="00C521B3" w:rsidP="00015975">
            <w:pPr>
              <w:pStyle w:val="TAL"/>
              <w:rPr>
                <w:sz w:val="16"/>
                <w:szCs w:val="16"/>
              </w:rPr>
            </w:pPr>
            <w:r w:rsidRPr="001B1679">
              <w:rPr>
                <w:sz w:val="16"/>
                <w:szCs w:val="16"/>
              </w:rPr>
              <w:t>SP-231594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D61C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D3675" w14:textId="77777777" w:rsidR="00C521B3" w:rsidRPr="001B1679" w:rsidRDefault="00C521B3" w:rsidP="00015975">
            <w:pPr>
              <w:pStyle w:val="TAL"/>
              <w:rPr>
                <w:sz w:val="16"/>
                <w:szCs w:val="16"/>
              </w:rPr>
            </w:pPr>
            <w:r w:rsidRPr="001B1679">
              <w:rPr>
                <w:sz w:val="16"/>
                <w:szCs w:val="16"/>
              </w:rPr>
              <w:t>Coarse Location reporting for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F098F"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E91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F6A43"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7C5A3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CD9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08E7D" w14:textId="77777777" w:rsidR="00C521B3" w:rsidRPr="001B1679" w:rsidRDefault="00C521B3" w:rsidP="00015975">
            <w:pPr>
              <w:pStyle w:val="TAL"/>
              <w:rPr>
                <w:sz w:val="16"/>
                <w:szCs w:val="16"/>
              </w:rPr>
            </w:pPr>
          </w:p>
        </w:tc>
      </w:tr>
      <w:tr w:rsidR="00C521B3" w14:paraId="0F4D07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C811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0EE73" w14:textId="77777777" w:rsidR="00C521B3" w:rsidRPr="001B1679" w:rsidRDefault="00C521B3" w:rsidP="00015975">
            <w:pPr>
              <w:pStyle w:val="TAL"/>
              <w:rPr>
                <w:sz w:val="16"/>
                <w:szCs w:val="16"/>
              </w:rPr>
            </w:pPr>
            <w:r w:rsidRPr="001B1679">
              <w:rPr>
                <w:sz w:val="16"/>
                <w:szCs w:val="16"/>
              </w:rPr>
              <w:t>SP-231595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389A39"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18501" w14:textId="77777777" w:rsidR="00C521B3" w:rsidRPr="001B1679" w:rsidRDefault="00C521B3" w:rsidP="00015975">
            <w:pPr>
              <w:pStyle w:val="TAL"/>
              <w:rPr>
                <w:sz w:val="16"/>
                <w:szCs w:val="16"/>
              </w:rPr>
            </w:pPr>
            <w:r w:rsidRPr="001B1679">
              <w:rPr>
                <w:sz w:val="16"/>
                <w:szCs w:val="16"/>
              </w:rPr>
              <w:t>23.401 CR3761 (Rel-18, 'F'): NB-IoT NTN: UE Coarse Location Information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83A6C"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630E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DF3F0"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1433F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AC5F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29DE97" w14:textId="77777777" w:rsidR="00C521B3" w:rsidRPr="001B1679" w:rsidRDefault="00C521B3" w:rsidP="00015975">
            <w:pPr>
              <w:pStyle w:val="TAL"/>
              <w:rPr>
                <w:sz w:val="16"/>
                <w:szCs w:val="16"/>
              </w:rPr>
            </w:pPr>
          </w:p>
        </w:tc>
      </w:tr>
      <w:tr w:rsidR="00C521B3" w14:paraId="2EDD9D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08A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CD397" w14:textId="77777777" w:rsidR="00C521B3" w:rsidRPr="001B1679" w:rsidRDefault="00C521B3" w:rsidP="00015975">
            <w:pPr>
              <w:pStyle w:val="TAL"/>
              <w:rPr>
                <w:sz w:val="16"/>
                <w:szCs w:val="16"/>
              </w:rPr>
            </w:pPr>
            <w:r w:rsidRPr="001B1679">
              <w:rPr>
                <w:sz w:val="16"/>
                <w:szCs w:val="16"/>
              </w:rPr>
              <w:t>SP-231596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E0A8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57434D" w14:textId="77777777" w:rsidR="00C521B3" w:rsidRPr="001B1679" w:rsidRDefault="00C521B3" w:rsidP="00015975">
            <w:pPr>
              <w:pStyle w:val="TAL"/>
              <w:rPr>
                <w:sz w:val="16"/>
                <w:szCs w:val="16"/>
              </w:rPr>
            </w:pPr>
            <w:r w:rsidRPr="001B1679">
              <w:rPr>
                <w:sz w:val="16"/>
                <w:szCs w:val="16"/>
              </w:rPr>
              <w:t>MediaTek View on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D9B6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025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87A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FFC9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96C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F75F9" w14:textId="77777777" w:rsidR="00C521B3" w:rsidRPr="001B1679" w:rsidRDefault="00C521B3" w:rsidP="00015975">
            <w:pPr>
              <w:pStyle w:val="TAL"/>
              <w:rPr>
                <w:sz w:val="16"/>
                <w:szCs w:val="16"/>
              </w:rPr>
            </w:pPr>
          </w:p>
        </w:tc>
      </w:tr>
      <w:tr w:rsidR="00C521B3" w14:paraId="0EA7C1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4EC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5641B" w14:textId="77777777" w:rsidR="00C521B3" w:rsidRPr="001B1679" w:rsidRDefault="00C521B3" w:rsidP="00015975">
            <w:pPr>
              <w:pStyle w:val="TAL"/>
              <w:rPr>
                <w:sz w:val="16"/>
                <w:szCs w:val="16"/>
              </w:rPr>
            </w:pPr>
            <w:r w:rsidRPr="001B1679">
              <w:rPr>
                <w:sz w:val="16"/>
                <w:szCs w:val="16"/>
              </w:rPr>
              <w:t>SP-231597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E0DF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A925F" w14:textId="77777777" w:rsidR="00C521B3" w:rsidRPr="001B1679" w:rsidRDefault="00C521B3" w:rsidP="00015975">
            <w:pPr>
              <w:pStyle w:val="TAL"/>
              <w:rPr>
                <w:sz w:val="16"/>
                <w:szCs w:val="16"/>
              </w:rPr>
            </w:pPr>
            <w:r w:rsidRPr="001B1679">
              <w:rPr>
                <w:sz w:val="16"/>
                <w:szCs w:val="16"/>
              </w:rPr>
              <w:t>Scope of Rel-19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E37F5" w14:textId="77777777" w:rsidR="00C521B3" w:rsidRPr="001B1679" w:rsidRDefault="00C521B3" w:rsidP="00015975">
            <w:pPr>
              <w:pStyle w:val="TAL"/>
              <w:rPr>
                <w:sz w:val="16"/>
                <w:szCs w:val="16"/>
              </w:rPr>
            </w:pPr>
            <w:r w:rsidRPr="001B1679">
              <w:rPr>
                <w:sz w:val="16"/>
                <w:szCs w:val="16"/>
              </w:rPr>
              <w:t>MediaTek Inc., Ericsson, Intel,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565A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8B1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2EDD3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9EF6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253DB" w14:textId="77777777" w:rsidR="00C521B3" w:rsidRPr="001B1679" w:rsidRDefault="00C521B3" w:rsidP="00015975">
            <w:pPr>
              <w:pStyle w:val="TAL"/>
              <w:rPr>
                <w:sz w:val="16"/>
                <w:szCs w:val="16"/>
              </w:rPr>
            </w:pPr>
          </w:p>
        </w:tc>
      </w:tr>
      <w:tr w:rsidR="00C521B3" w14:paraId="1F1DD8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61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1CF58" w14:textId="77777777" w:rsidR="00C521B3" w:rsidRPr="001B1679" w:rsidRDefault="00C521B3" w:rsidP="00015975">
            <w:pPr>
              <w:pStyle w:val="TAL"/>
              <w:rPr>
                <w:sz w:val="16"/>
                <w:szCs w:val="16"/>
              </w:rPr>
            </w:pPr>
            <w:r w:rsidRPr="001B1679">
              <w:rPr>
                <w:sz w:val="16"/>
                <w:szCs w:val="16"/>
              </w:rPr>
              <w:t>SP-231598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C2A61"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282AF"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C5D4D" w14:textId="77777777" w:rsidR="00C521B3" w:rsidRPr="001B1679" w:rsidRDefault="00C521B3" w:rsidP="00015975">
            <w:pPr>
              <w:pStyle w:val="TAL"/>
              <w:rPr>
                <w:sz w:val="16"/>
                <w:szCs w:val="16"/>
              </w:rPr>
            </w:pPr>
            <w:r w:rsidRPr="001B1679">
              <w:rPr>
                <w:sz w:val="16"/>
                <w:szCs w:val="16"/>
              </w:rPr>
              <w:t>MediaTek Inc., Ericsson,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411C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A47EB"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5F9A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6782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4E04D" w14:textId="77777777" w:rsidR="00C521B3" w:rsidRPr="001B1679" w:rsidRDefault="00C521B3" w:rsidP="00015975">
            <w:pPr>
              <w:pStyle w:val="TAL"/>
              <w:rPr>
                <w:sz w:val="16"/>
                <w:szCs w:val="16"/>
              </w:rPr>
            </w:pPr>
          </w:p>
        </w:tc>
      </w:tr>
      <w:tr w:rsidR="00C521B3" w14:paraId="74B2209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170CC"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1313A" w14:textId="77777777" w:rsidR="00C521B3" w:rsidRPr="001B1679" w:rsidRDefault="00C521B3" w:rsidP="00015975">
            <w:pPr>
              <w:pStyle w:val="TAL"/>
              <w:rPr>
                <w:sz w:val="16"/>
                <w:szCs w:val="16"/>
              </w:rPr>
            </w:pPr>
            <w:r w:rsidRPr="001B1679">
              <w:rPr>
                <w:sz w:val="16"/>
                <w:szCs w:val="16"/>
              </w:rPr>
              <w:t>SP-231600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A663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05EC3" w14:textId="77777777" w:rsidR="00C521B3" w:rsidRPr="001B1679" w:rsidRDefault="00C521B3" w:rsidP="00015975">
            <w:pPr>
              <w:pStyle w:val="TAL"/>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9058AC"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6A5CF"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33E29F" w14:textId="77777777" w:rsidR="00C521B3" w:rsidRPr="001B1679" w:rsidRDefault="00C521B3" w:rsidP="00015975">
            <w:pPr>
              <w:pStyle w:val="TAL"/>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89C14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9BB7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A37F9" w14:textId="77777777" w:rsidR="00C521B3" w:rsidRPr="001B1679" w:rsidRDefault="00C521B3" w:rsidP="00015975">
            <w:pPr>
              <w:pStyle w:val="TAL"/>
              <w:rPr>
                <w:sz w:val="16"/>
                <w:szCs w:val="16"/>
              </w:rPr>
            </w:pPr>
          </w:p>
        </w:tc>
      </w:tr>
      <w:tr w:rsidR="00C521B3" w14:paraId="0F805A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88E6D"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CE283" w14:textId="77777777" w:rsidR="00C521B3" w:rsidRPr="001B1679" w:rsidRDefault="00C521B3" w:rsidP="00015975">
            <w:pPr>
              <w:pStyle w:val="TAL"/>
              <w:rPr>
                <w:sz w:val="16"/>
                <w:szCs w:val="16"/>
              </w:rPr>
            </w:pPr>
            <w:r w:rsidRPr="001B1679">
              <w:rPr>
                <w:sz w:val="16"/>
                <w:szCs w:val="16"/>
              </w:rPr>
              <w:t>SP-231601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A794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A9F42" w14:textId="77777777" w:rsidR="00C521B3" w:rsidRPr="001B1679" w:rsidRDefault="00C521B3" w:rsidP="00015975">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C8F5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44A81"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B3CC3" w14:textId="77777777" w:rsidR="00C521B3" w:rsidRPr="001B1679" w:rsidRDefault="00C521B3" w:rsidP="00015975">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6CF1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3A5C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BD03B" w14:textId="77777777" w:rsidR="00C521B3" w:rsidRPr="001B1679" w:rsidRDefault="00C521B3" w:rsidP="00015975">
            <w:pPr>
              <w:pStyle w:val="TAL"/>
              <w:rPr>
                <w:sz w:val="16"/>
                <w:szCs w:val="16"/>
              </w:rPr>
            </w:pPr>
          </w:p>
        </w:tc>
      </w:tr>
      <w:tr w:rsidR="00C521B3" w14:paraId="44D854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9200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D878E" w14:textId="77777777" w:rsidR="00C521B3" w:rsidRPr="001B1679" w:rsidRDefault="00C521B3" w:rsidP="00015975">
            <w:pPr>
              <w:pStyle w:val="TAL"/>
              <w:rPr>
                <w:sz w:val="16"/>
                <w:szCs w:val="16"/>
              </w:rPr>
            </w:pPr>
            <w:r w:rsidRPr="001B1679">
              <w:rPr>
                <w:sz w:val="16"/>
                <w:szCs w:val="16"/>
              </w:rPr>
              <w:t>SP-231602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6071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BA3AD" w14:textId="77777777" w:rsidR="00C521B3" w:rsidRPr="001B1679" w:rsidRDefault="00C521B3" w:rsidP="00015975">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D2E9E7"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43CC1"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7B7914" w14:textId="77777777" w:rsidR="00C521B3" w:rsidRPr="001B1679" w:rsidRDefault="00C521B3" w:rsidP="00015975">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0BA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5F5C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1B20B" w14:textId="77777777" w:rsidR="00C521B3" w:rsidRPr="001B1679" w:rsidRDefault="00C521B3" w:rsidP="00015975">
            <w:pPr>
              <w:pStyle w:val="TAL"/>
              <w:rPr>
                <w:sz w:val="16"/>
                <w:szCs w:val="16"/>
              </w:rPr>
            </w:pPr>
          </w:p>
        </w:tc>
      </w:tr>
      <w:tr w:rsidR="00C521B3" w14:paraId="08D306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A7F08"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835AB" w14:textId="77777777" w:rsidR="00C521B3" w:rsidRPr="001B1679" w:rsidRDefault="00C521B3" w:rsidP="00015975">
            <w:pPr>
              <w:pStyle w:val="TAL"/>
              <w:rPr>
                <w:sz w:val="16"/>
                <w:szCs w:val="16"/>
              </w:rPr>
            </w:pPr>
            <w:r w:rsidRPr="001B1679">
              <w:rPr>
                <w:sz w:val="16"/>
                <w:szCs w:val="16"/>
              </w:rPr>
              <w:t>SP-231603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0F99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DBA34" w14:textId="77777777" w:rsidR="00C521B3" w:rsidRPr="001B1679" w:rsidRDefault="00C521B3" w:rsidP="00015975">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D225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8B98C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71126F" w14:textId="77777777" w:rsidR="00C521B3" w:rsidRPr="001B1679" w:rsidRDefault="00C521B3" w:rsidP="00015975">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DD2E1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E66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BDDA6" w14:textId="77777777" w:rsidR="00C521B3" w:rsidRPr="001B1679" w:rsidRDefault="00C521B3" w:rsidP="00015975">
            <w:pPr>
              <w:pStyle w:val="TAL"/>
              <w:rPr>
                <w:sz w:val="16"/>
                <w:szCs w:val="16"/>
              </w:rPr>
            </w:pPr>
          </w:p>
        </w:tc>
      </w:tr>
      <w:tr w:rsidR="00C521B3" w14:paraId="45F51F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80E8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31F3A" w14:textId="77777777" w:rsidR="00C521B3" w:rsidRPr="001B1679" w:rsidRDefault="00C521B3" w:rsidP="00015975">
            <w:pPr>
              <w:pStyle w:val="TAL"/>
              <w:rPr>
                <w:sz w:val="16"/>
                <w:szCs w:val="16"/>
              </w:rPr>
            </w:pPr>
            <w:r w:rsidRPr="001B1679">
              <w:rPr>
                <w:sz w:val="16"/>
                <w:szCs w:val="16"/>
              </w:rPr>
              <w:t>SP-231604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11AC0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1EFC6" w14:textId="77777777" w:rsidR="00C521B3" w:rsidRPr="001B1679" w:rsidRDefault="00C521B3" w:rsidP="00015975">
            <w:pPr>
              <w:pStyle w:val="TAL"/>
              <w:rPr>
                <w:sz w:val="16"/>
                <w:szCs w:val="16"/>
              </w:rPr>
            </w:pPr>
            <w:r w:rsidRPr="001B1679">
              <w:rPr>
                <w:sz w:val="16"/>
                <w:szCs w:val="16"/>
              </w:rPr>
              <w:t>R19 Ambient IoT Work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8473D" w14:textId="77777777" w:rsidR="00C521B3" w:rsidRPr="001B1679" w:rsidRDefault="00C521B3" w:rsidP="00015975">
            <w:pPr>
              <w:pStyle w:val="TAL"/>
              <w:rPr>
                <w:sz w:val="16"/>
                <w:szCs w:val="16"/>
              </w:rPr>
            </w:pPr>
            <w:r w:rsidRPr="001B1679">
              <w:rPr>
                <w:sz w:val="16"/>
                <w:szCs w:val="16"/>
              </w:rPr>
              <w:t>China Mobile, NTT DOCOMO, T-Mobile USA, China Broadnet,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1AD8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9E6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E900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72E3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3A747" w14:textId="77777777" w:rsidR="00C521B3" w:rsidRPr="001B1679" w:rsidRDefault="00C521B3" w:rsidP="00015975">
            <w:pPr>
              <w:pStyle w:val="TAL"/>
              <w:rPr>
                <w:sz w:val="16"/>
                <w:szCs w:val="16"/>
              </w:rPr>
            </w:pPr>
          </w:p>
        </w:tc>
      </w:tr>
      <w:tr w:rsidR="00C521B3" w14:paraId="4CB535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0308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3C3A0" w14:textId="77777777" w:rsidR="00C521B3" w:rsidRPr="001B1679" w:rsidRDefault="00C521B3" w:rsidP="00015975">
            <w:pPr>
              <w:pStyle w:val="TAL"/>
              <w:rPr>
                <w:sz w:val="16"/>
                <w:szCs w:val="16"/>
              </w:rPr>
            </w:pPr>
            <w:r w:rsidRPr="001B1679">
              <w:rPr>
                <w:sz w:val="16"/>
                <w:szCs w:val="16"/>
              </w:rPr>
              <w:t>SP-231605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4BD9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2B5733" w14:textId="77777777" w:rsidR="00C521B3" w:rsidRPr="001B1679" w:rsidRDefault="00C521B3" w:rsidP="00015975">
            <w:pPr>
              <w:pStyle w:val="TAL"/>
              <w:rPr>
                <w:sz w:val="16"/>
                <w:szCs w:val="16"/>
              </w:rPr>
            </w:pPr>
            <w:r w:rsidRPr="001B1679">
              <w:rPr>
                <w:sz w:val="16"/>
                <w:szCs w:val="16"/>
              </w:rPr>
              <w:t>Emergency texting over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BD2295" w14:textId="77777777" w:rsidR="00C521B3" w:rsidRPr="001B1679" w:rsidRDefault="00C521B3" w:rsidP="00015975">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48C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EBE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D4B36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250D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39E85" w14:textId="77777777" w:rsidR="00C521B3" w:rsidRPr="001B1679" w:rsidRDefault="00C521B3" w:rsidP="00015975">
            <w:pPr>
              <w:pStyle w:val="TAL"/>
              <w:rPr>
                <w:sz w:val="16"/>
                <w:szCs w:val="16"/>
              </w:rPr>
            </w:pPr>
          </w:p>
        </w:tc>
      </w:tr>
      <w:tr w:rsidR="00C521B3" w14:paraId="6CF906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F59A8" w14:textId="77777777" w:rsidR="00C521B3" w:rsidRPr="001B1679" w:rsidRDefault="00C521B3" w:rsidP="00015975">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F71AC" w14:textId="77777777" w:rsidR="00C521B3" w:rsidRPr="001B1679" w:rsidRDefault="00C521B3" w:rsidP="00015975">
            <w:pPr>
              <w:pStyle w:val="TAL"/>
              <w:rPr>
                <w:sz w:val="16"/>
                <w:szCs w:val="16"/>
              </w:rPr>
            </w:pPr>
            <w:r w:rsidRPr="001B1679">
              <w:rPr>
                <w:sz w:val="16"/>
                <w:szCs w:val="16"/>
              </w:rPr>
              <w:t>SP-231606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8C60E"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2B026" w14:textId="77777777" w:rsidR="00C521B3" w:rsidRPr="001B1679" w:rsidRDefault="00C521B3" w:rsidP="00015975">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C69F5" w14:textId="77777777" w:rsidR="00C521B3" w:rsidRPr="001B1679" w:rsidRDefault="00C521B3" w:rsidP="00015975">
            <w:pPr>
              <w:pStyle w:val="TAL"/>
              <w:rPr>
                <w:sz w:val="16"/>
                <w:szCs w:val="16"/>
              </w:rPr>
            </w:pPr>
            <w:r w:rsidRPr="001B1679">
              <w:rPr>
                <w:sz w:val="16"/>
                <w:szCs w:val="16"/>
              </w:rPr>
              <w:t>MCC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9D9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BD43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099DF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FE18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7EAD7" w14:textId="77777777" w:rsidR="00C521B3" w:rsidRPr="001B1679" w:rsidRDefault="00C521B3" w:rsidP="00015975">
            <w:pPr>
              <w:pStyle w:val="TAL"/>
              <w:rPr>
                <w:sz w:val="16"/>
                <w:szCs w:val="16"/>
              </w:rPr>
            </w:pPr>
          </w:p>
        </w:tc>
      </w:tr>
      <w:tr w:rsidR="00C521B3" w14:paraId="03EE7D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AD31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0E6E7" w14:textId="77777777" w:rsidR="00C521B3" w:rsidRPr="001B1679" w:rsidRDefault="00C521B3" w:rsidP="00015975">
            <w:pPr>
              <w:pStyle w:val="TAL"/>
              <w:rPr>
                <w:sz w:val="16"/>
                <w:szCs w:val="16"/>
              </w:rPr>
            </w:pPr>
            <w:r w:rsidRPr="001B1679">
              <w:rPr>
                <w:sz w:val="16"/>
                <w:szCs w:val="16"/>
              </w:rPr>
              <w:t>SP-231607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72C0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19336" w14:textId="77777777" w:rsidR="00C521B3" w:rsidRPr="001B1679" w:rsidRDefault="00C521B3" w:rsidP="00015975">
            <w:pPr>
              <w:pStyle w:val="TAL"/>
              <w:rPr>
                <w:sz w:val="16"/>
                <w:szCs w:val="16"/>
              </w:rPr>
            </w:pPr>
            <w:r w:rsidRPr="001B1679">
              <w:rPr>
                <w:sz w:val="16"/>
                <w:szCs w:val="16"/>
              </w:rPr>
              <w:t>6G work plan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996A10" w14:textId="77777777" w:rsidR="00C521B3" w:rsidRPr="001B1679" w:rsidRDefault="00C521B3" w:rsidP="00015975">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6D3F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D55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53B130"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C1573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C2F47" w14:textId="77777777" w:rsidR="00C521B3" w:rsidRPr="001B1679" w:rsidRDefault="00C521B3" w:rsidP="00015975">
            <w:pPr>
              <w:pStyle w:val="TAL"/>
              <w:rPr>
                <w:sz w:val="16"/>
                <w:szCs w:val="16"/>
              </w:rPr>
            </w:pPr>
          </w:p>
        </w:tc>
      </w:tr>
      <w:tr w:rsidR="00C521B3" w14:paraId="40A0F0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40A2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62A80" w14:textId="77777777" w:rsidR="00C521B3" w:rsidRPr="001B1679" w:rsidRDefault="00C521B3" w:rsidP="00015975">
            <w:pPr>
              <w:pStyle w:val="TAL"/>
              <w:rPr>
                <w:sz w:val="16"/>
                <w:szCs w:val="16"/>
              </w:rPr>
            </w:pPr>
            <w:r w:rsidRPr="001B1679">
              <w:rPr>
                <w:sz w:val="16"/>
                <w:szCs w:val="16"/>
              </w:rPr>
              <w:t>SP-231608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92A1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31B4E4" w14:textId="77777777" w:rsidR="00C521B3" w:rsidRPr="001B1679" w:rsidRDefault="00C521B3" w:rsidP="00015975">
            <w:pPr>
              <w:pStyle w:val="TAL"/>
              <w:rPr>
                <w:sz w:val="16"/>
                <w:szCs w:val="16"/>
              </w:rPr>
            </w:pPr>
            <w:r w:rsidRPr="001B1679">
              <w:rPr>
                <w:sz w:val="16"/>
                <w:szCs w:val="16"/>
              </w:rPr>
              <w:t>23.273 CR0486R4 (Rel-18, 'F'): UE Capability Update for SL-MT-LR and SL-MO-LR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54933"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5F01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D9400E" w14:textId="77777777" w:rsidR="00C521B3" w:rsidRPr="001B1679" w:rsidRDefault="00C521B3" w:rsidP="00015975">
            <w:pPr>
              <w:pStyle w:val="TAL"/>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B49C8" w14:textId="77777777" w:rsidR="00C521B3" w:rsidRPr="001B1679" w:rsidRDefault="00C521B3" w:rsidP="00015975">
            <w:pPr>
              <w:pStyle w:val="TAL"/>
              <w:rPr>
                <w:sz w:val="16"/>
                <w:szCs w:val="16"/>
              </w:rPr>
            </w:pPr>
            <w:r w:rsidRPr="001B1679">
              <w:rPr>
                <w:sz w:val="16"/>
                <w:szCs w:val="16"/>
              </w:rPr>
              <w:t>Revision of 23.273 CR0486R3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CA385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FAA9C" w14:textId="77777777" w:rsidR="00C521B3" w:rsidRPr="001B1679" w:rsidRDefault="00C521B3" w:rsidP="00015975">
            <w:pPr>
              <w:pStyle w:val="TAL"/>
              <w:rPr>
                <w:sz w:val="16"/>
                <w:szCs w:val="16"/>
              </w:rPr>
            </w:pPr>
          </w:p>
        </w:tc>
      </w:tr>
      <w:tr w:rsidR="00C521B3" w14:paraId="1E0B49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6D4B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BDCE1" w14:textId="77777777" w:rsidR="00C521B3" w:rsidRPr="001B1679" w:rsidRDefault="00C521B3" w:rsidP="00015975">
            <w:pPr>
              <w:pStyle w:val="TAL"/>
              <w:rPr>
                <w:sz w:val="16"/>
                <w:szCs w:val="16"/>
              </w:rPr>
            </w:pPr>
            <w:r w:rsidRPr="001B1679">
              <w:rPr>
                <w:sz w:val="16"/>
                <w:szCs w:val="16"/>
              </w:rPr>
              <w:t>SP-231609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15809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26343" w14:textId="77777777" w:rsidR="00C521B3" w:rsidRPr="001B1679" w:rsidRDefault="00C521B3" w:rsidP="00015975">
            <w:pPr>
              <w:pStyle w:val="TAL"/>
              <w:rPr>
                <w:sz w:val="16"/>
                <w:szCs w:val="16"/>
              </w:rPr>
            </w:pPr>
            <w:r w:rsidRPr="001B1679">
              <w:rPr>
                <w:sz w:val="16"/>
                <w:szCs w:val="16"/>
              </w:rPr>
              <w:t>Release 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6F5DA" w14:textId="77777777" w:rsidR="00C521B3" w:rsidRPr="001B1679" w:rsidRDefault="00C521B3" w:rsidP="00015975">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297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7BAF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B659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490D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488A7" w14:textId="77777777" w:rsidR="00C521B3" w:rsidRPr="001B1679" w:rsidRDefault="00C521B3" w:rsidP="00015975">
            <w:pPr>
              <w:pStyle w:val="TAL"/>
              <w:rPr>
                <w:sz w:val="16"/>
                <w:szCs w:val="16"/>
              </w:rPr>
            </w:pPr>
          </w:p>
        </w:tc>
      </w:tr>
      <w:tr w:rsidR="00C521B3" w14:paraId="205557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492F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6A94E" w14:textId="77777777" w:rsidR="00C521B3" w:rsidRPr="001B1679" w:rsidRDefault="00C521B3" w:rsidP="00015975">
            <w:pPr>
              <w:pStyle w:val="TAL"/>
              <w:rPr>
                <w:sz w:val="16"/>
                <w:szCs w:val="16"/>
              </w:rPr>
            </w:pPr>
            <w:r w:rsidRPr="001B1679">
              <w:rPr>
                <w:sz w:val="16"/>
                <w:szCs w:val="16"/>
              </w:rPr>
              <w:t>SP-231610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9E92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36D5E" w14:textId="77777777" w:rsidR="00C521B3" w:rsidRPr="001B1679" w:rsidRDefault="00C521B3" w:rsidP="00015975">
            <w:pPr>
              <w:pStyle w:val="TAL"/>
              <w:rPr>
                <w:sz w:val="16"/>
                <w:szCs w:val="16"/>
              </w:rPr>
            </w:pPr>
            <w:r w:rsidRPr="001B1679">
              <w:rPr>
                <w:sz w:val="16"/>
                <w:szCs w:val="16"/>
              </w:rPr>
              <w:t>23.501 CR5008R6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6778F3"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7FF4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85FEB"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48526" w14:textId="77777777" w:rsidR="00C521B3" w:rsidRPr="001B1679" w:rsidRDefault="00C521B3" w:rsidP="00015975">
            <w:pPr>
              <w:pStyle w:val="TAL"/>
              <w:rPr>
                <w:sz w:val="16"/>
                <w:szCs w:val="16"/>
              </w:rPr>
            </w:pPr>
            <w:r w:rsidRPr="001B1679">
              <w:rPr>
                <w:sz w:val="16"/>
                <w:szCs w:val="16"/>
              </w:rPr>
              <w:t>Revision of S2-2313692, postponed at SA WG2#160. Revised to SP-231763.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A4E74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9A540" w14:textId="77777777" w:rsidR="00C521B3" w:rsidRPr="001B1679" w:rsidRDefault="00C521B3" w:rsidP="00015975">
            <w:pPr>
              <w:pStyle w:val="TAL"/>
              <w:rPr>
                <w:sz w:val="16"/>
                <w:szCs w:val="16"/>
              </w:rPr>
            </w:pPr>
            <w:r w:rsidRPr="001B1679">
              <w:rPr>
                <w:sz w:val="16"/>
                <w:szCs w:val="16"/>
              </w:rPr>
              <w:t>SP-231763</w:t>
            </w:r>
          </w:p>
        </w:tc>
      </w:tr>
      <w:tr w:rsidR="00C521B3" w14:paraId="344112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9EF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A4ACD" w14:textId="77777777" w:rsidR="00C521B3" w:rsidRPr="001B1679" w:rsidRDefault="00C521B3" w:rsidP="00015975">
            <w:pPr>
              <w:pStyle w:val="TAL"/>
              <w:rPr>
                <w:sz w:val="16"/>
                <w:szCs w:val="16"/>
              </w:rPr>
            </w:pPr>
            <w:r w:rsidRPr="001B1679">
              <w:rPr>
                <w:sz w:val="16"/>
                <w:szCs w:val="16"/>
              </w:rPr>
              <w:t>SP-231611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4827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6E3A4A" w14:textId="77777777" w:rsidR="00C521B3" w:rsidRPr="001B1679" w:rsidRDefault="00C521B3" w:rsidP="00015975">
            <w:pPr>
              <w:pStyle w:val="TAL"/>
              <w:rPr>
                <w:sz w:val="16"/>
                <w:szCs w:val="16"/>
              </w:rPr>
            </w:pPr>
            <w:r w:rsidRPr="001B1679">
              <w:rPr>
                <w:sz w:val="16"/>
                <w:szCs w:val="16"/>
              </w:rPr>
              <w:t>LGE s view on Rel-19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F1D06"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9377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274C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5C86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5414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51270" w14:textId="77777777" w:rsidR="00C521B3" w:rsidRPr="001B1679" w:rsidRDefault="00C521B3" w:rsidP="00015975">
            <w:pPr>
              <w:pStyle w:val="TAL"/>
              <w:rPr>
                <w:sz w:val="16"/>
                <w:szCs w:val="16"/>
              </w:rPr>
            </w:pPr>
          </w:p>
        </w:tc>
      </w:tr>
      <w:tr w:rsidR="00C521B3" w14:paraId="39CFC8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0959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7A5CF" w14:textId="77777777" w:rsidR="00C521B3" w:rsidRPr="001B1679" w:rsidRDefault="00C521B3" w:rsidP="00015975">
            <w:pPr>
              <w:pStyle w:val="TAL"/>
              <w:rPr>
                <w:sz w:val="16"/>
                <w:szCs w:val="16"/>
              </w:rPr>
            </w:pPr>
            <w:r w:rsidRPr="001B1679">
              <w:rPr>
                <w:sz w:val="16"/>
                <w:szCs w:val="16"/>
              </w:rPr>
              <w:t>SP-231612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0DBE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00CE0" w14:textId="77777777" w:rsidR="00C521B3" w:rsidRPr="001B1679" w:rsidRDefault="00C521B3" w:rsidP="00015975">
            <w:pPr>
              <w:pStyle w:val="TAL"/>
              <w:rPr>
                <w:sz w:val="16"/>
                <w:szCs w:val="16"/>
              </w:rPr>
            </w:pPr>
            <w:r w:rsidRPr="001B1679">
              <w:rPr>
                <w:sz w:val="16"/>
                <w:szCs w:val="16"/>
              </w:rPr>
              <w:t>LGE s View on 6G Timeline and IMT-2030 Submission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AA174"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09B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730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F7BC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C1D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34375" w14:textId="77777777" w:rsidR="00C521B3" w:rsidRPr="001B1679" w:rsidRDefault="00C521B3" w:rsidP="00015975">
            <w:pPr>
              <w:pStyle w:val="TAL"/>
              <w:rPr>
                <w:sz w:val="16"/>
                <w:szCs w:val="16"/>
              </w:rPr>
            </w:pPr>
          </w:p>
        </w:tc>
      </w:tr>
      <w:tr w:rsidR="00C521B3" w14:paraId="383C31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DBC89"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46C284" w14:textId="77777777" w:rsidR="00C521B3" w:rsidRPr="001B1679" w:rsidRDefault="00C521B3" w:rsidP="00015975">
            <w:pPr>
              <w:pStyle w:val="TAL"/>
              <w:rPr>
                <w:sz w:val="16"/>
                <w:szCs w:val="16"/>
              </w:rPr>
            </w:pPr>
            <w:r w:rsidRPr="001B1679">
              <w:rPr>
                <w:sz w:val="16"/>
                <w:szCs w:val="16"/>
              </w:rPr>
              <w:t>SP-231613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A1076A"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62F98" w14:textId="77777777" w:rsidR="00C521B3" w:rsidRPr="001B1679" w:rsidRDefault="00C521B3" w:rsidP="00015975">
            <w:pPr>
              <w:pStyle w:val="TAL"/>
              <w:rPr>
                <w:sz w:val="16"/>
                <w:szCs w:val="16"/>
              </w:rPr>
            </w:pPr>
            <w:r w:rsidRPr="001B1679">
              <w:rPr>
                <w:sz w:val="16"/>
                <w:szCs w:val="16"/>
              </w:rPr>
              <w:t>Summary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CBC01" w14:textId="77777777" w:rsidR="00C521B3" w:rsidRPr="001B1679" w:rsidRDefault="00C521B3" w:rsidP="00015975">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5276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05D80F" w14:textId="77777777" w:rsidR="00C521B3" w:rsidRPr="001B1679" w:rsidRDefault="00C521B3" w:rsidP="00015975">
            <w:pPr>
              <w:pStyle w:val="TAL"/>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EAD64"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E853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91EB8" w14:textId="77777777" w:rsidR="00C521B3" w:rsidRPr="001B1679" w:rsidRDefault="00C521B3" w:rsidP="00015975">
            <w:pPr>
              <w:pStyle w:val="TAL"/>
              <w:rPr>
                <w:sz w:val="16"/>
                <w:szCs w:val="16"/>
              </w:rPr>
            </w:pPr>
          </w:p>
        </w:tc>
      </w:tr>
      <w:tr w:rsidR="00C521B3" w14:paraId="171BEC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1CDE3"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547F2A" w14:textId="77777777" w:rsidR="00C521B3" w:rsidRPr="001B1679" w:rsidRDefault="00C521B3" w:rsidP="00015975">
            <w:pPr>
              <w:pStyle w:val="TAL"/>
              <w:rPr>
                <w:sz w:val="16"/>
                <w:szCs w:val="16"/>
              </w:rPr>
            </w:pPr>
            <w:r w:rsidRPr="001B1679">
              <w:rPr>
                <w:sz w:val="16"/>
                <w:szCs w:val="16"/>
              </w:rPr>
              <w:t>SP-231614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9F5848"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A9CE6" w14:textId="77777777" w:rsidR="00C521B3" w:rsidRPr="001B1679" w:rsidRDefault="00C521B3" w:rsidP="00015975">
            <w:pPr>
              <w:pStyle w:val="TAL"/>
              <w:rPr>
                <w:sz w:val="16"/>
                <w:szCs w:val="16"/>
              </w:rPr>
            </w:pPr>
            <w:r w:rsidRPr="001B1679">
              <w:rPr>
                <w:sz w:val="16"/>
                <w:szCs w:val="16"/>
              </w:rPr>
              <w:t>Summary for TEI18_DCAMP_Ph2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1D5C1"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241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24218" w14:textId="77777777" w:rsidR="00C521B3" w:rsidRPr="001B1679" w:rsidRDefault="00C521B3" w:rsidP="00015975">
            <w:pPr>
              <w:pStyle w:val="TAL"/>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AE3B4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410B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23019" w14:textId="77777777" w:rsidR="00C521B3" w:rsidRPr="001B1679" w:rsidRDefault="00C521B3" w:rsidP="00015975">
            <w:pPr>
              <w:pStyle w:val="TAL"/>
              <w:rPr>
                <w:sz w:val="16"/>
                <w:szCs w:val="16"/>
              </w:rPr>
            </w:pPr>
          </w:p>
        </w:tc>
      </w:tr>
      <w:tr w:rsidR="00C521B3" w14:paraId="17E626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EE7A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980F4" w14:textId="77777777" w:rsidR="00C521B3" w:rsidRPr="001B1679" w:rsidRDefault="00C521B3" w:rsidP="00015975">
            <w:pPr>
              <w:pStyle w:val="TAL"/>
              <w:rPr>
                <w:sz w:val="16"/>
                <w:szCs w:val="16"/>
              </w:rPr>
            </w:pPr>
            <w:r w:rsidRPr="001B1679">
              <w:rPr>
                <w:sz w:val="16"/>
                <w:szCs w:val="16"/>
              </w:rPr>
              <w:t>SP-231615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4EC9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4BEBC" w14:textId="77777777" w:rsidR="00C521B3" w:rsidRPr="001B1679" w:rsidRDefault="00C521B3" w:rsidP="00015975">
            <w:pPr>
              <w:pStyle w:val="TAL"/>
              <w:rPr>
                <w:sz w:val="16"/>
                <w:szCs w:val="16"/>
              </w:rPr>
            </w:pPr>
            <w:r w:rsidRPr="001B1679">
              <w:rPr>
                <w:sz w:val="16"/>
                <w:szCs w:val="16"/>
              </w:rPr>
              <w:t>Summary for AMP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460B63"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FADA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26C873" w14:textId="77777777" w:rsidR="00C521B3" w:rsidRPr="001B1679" w:rsidRDefault="00C521B3" w:rsidP="00015975">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4AE41"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DE29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A4857" w14:textId="77777777" w:rsidR="00C521B3" w:rsidRPr="001B1679" w:rsidRDefault="00C521B3" w:rsidP="00015975">
            <w:pPr>
              <w:pStyle w:val="TAL"/>
              <w:rPr>
                <w:sz w:val="16"/>
                <w:szCs w:val="16"/>
              </w:rPr>
            </w:pPr>
          </w:p>
        </w:tc>
      </w:tr>
      <w:tr w:rsidR="00C521B3" w14:paraId="439BD7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1380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FF476" w14:textId="77777777" w:rsidR="00C521B3" w:rsidRPr="001B1679" w:rsidRDefault="00C521B3" w:rsidP="00015975">
            <w:pPr>
              <w:pStyle w:val="TAL"/>
              <w:rPr>
                <w:sz w:val="16"/>
                <w:szCs w:val="16"/>
              </w:rPr>
            </w:pPr>
            <w:r w:rsidRPr="001B1679">
              <w:rPr>
                <w:sz w:val="16"/>
                <w:szCs w:val="16"/>
              </w:rPr>
              <w:t>SP-231616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B20D1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CE400" w14:textId="77777777" w:rsidR="00C521B3" w:rsidRPr="001B1679" w:rsidRDefault="00C521B3" w:rsidP="00015975">
            <w:pPr>
              <w:pStyle w:val="TAL"/>
              <w:rPr>
                <w:sz w:val="16"/>
                <w:szCs w:val="16"/>
              </w:rPr>
            </w:pPr>
            <w:r w:rsidRPr="001B1679">
              <w:rPr>
                <w:sz w:val="16"/>
                <w:szCs w:val="16"/>
              </w:rPr>
              <w:t>23.501 CR4949R5 (Rel-18, 'F'): Removing the Editor s Note about the interaction between NAS and 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B3BA21"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84D9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49BC1" w14:textId="77777777" w:rsidR="00C521B3" w:rsidRPr="001B1679" w:rsidRDefault="00C521B3" w:rsidP="00015975">
            <w:pPr>
              <w:pStyle w:val="TAL"/>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97FA0F" w14:textId="77777777" w:rsidR="00C521B3" w:rsidRPr="001B1679" w:rsidRDefault="00C521B3" w:rsidP="00015975">
            <w:pPr>
              <w:pStyle w:val="TAL"/>
              <w:rPr>
                <w:sz w:val="16"/>
                <w:szCs w:val="16"/>
              </w:rPr>
            </w:pPr>
            <w:r w:rsidRPr="001B1679">
              <w:rPr>
                <w:sz w:val="16"/>
                <w:szCs w:val="16"/>
              </w:rPr>
              <w:t>Revision of 23.501 CR4949R4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0B4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02A5B5" w14:textId="77777777" w:rsidR="00C521B3" w:rsidRPr="001B1679" w:rsidRDefault="00C521B3" w:rsidP="00015975">
            <w:pPr>
              <w:pStyle w:val="TAL"/>
              <w:rPr>
                <w:sz w:val="16"/>
                <w:szCs w:val="16"/>
              </w:rPr>
            </w:pPr>
          </w:p>
        </w:tc>
      </w:tr>
      <w:tr w:rsidR="00C521B3" w14:paraId="1BDAA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55CA5"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1000C2" w14:textId="77777777" w:rsidR="00C521B3" w:rsidRPr="001B1679" w:rsidRDefault="00C521B3" w:rsidP="00015975">
            <w:pPr>
              <w:pStyle w:val="TAL"/>
              <w:rPr>
                <w:sz w:val="16"/>
                <w:szCs w:val="16"/>
              </w:rPr>
            </w:pPr>
            <w:r w:rsidRPr="001B1679">
              <w:rPr>
                <w:sz w:val="16"/>
                <w:szCs w:val="16"/>
              </w:rPr>
              <w:t>SP-231617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9CBA6"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6697C" w14:textId="77777777" w:rsidR="00C521B3" w:rsidRPr="001B1679" w:rsidRDefault="00C521B3" w:rsidP="00015975">
            <w:pPr>
              <w:pStyle w:val="TAL"/>
              <w:rPr>
                <w:sz w:val="16"/>
                <w:szCs w:val="16"/>
              </w:rPr>
            </w:pPr>
            <w:r w:rsidRPr="001B1679">
              <w:rPr>
                <w:sz w:val="16"/>
                <w:szCs w:val="16"/>
              </w:rPr>
              <w:t>Initial Presentation of TR 21.918 on Summary of Rel-18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98D25"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888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406F2"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B44DD" w14:textId="77777777" w:rsidR="00C521B3" w:rsidRPr="001B1679" w:rsidRDefault="00C521B3" w:rsidP="00015975">
            <w:pPr>
              <w:pStyle w:val="TAL"/>
              <w:rPr>
                <w:sz w:val="16"/>
                <w:szCs w:val="16"/>
              </w:rPr>
            </w:pPr>
            <w:r w:rsidRPr="001B1679">
              <w:rPr>
                <w:sz w:val="16"/>
                <w:szCs w:val="16"/>
              </w:rPr>
              <w:t>Noted as a basis for further updates with endorsed WI Summary sheet inputs.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D88B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17679" w14:textId="77777777" w:rsidR="00C521B3" w:rsidRPr="001B1679" w:rsidRDefault="00C521B3" w:rsidP="00015975">
            <w:pPr>
              <w:pStyle w:val="TAL"/>
              <w:rPr>
                <w:sz w:val="16"/>
                <w:szCs w:val="16"/>
              </w:rPr>
            </w:pPr>
          </w:p>
        </w:tc>
      </w:tr>
      <w:tr w:rsidR="00C521B3" w14:paraId="5895004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A6852"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0D2CA" w14:textId="77777777" w:rsidR="00C521B3" w:rsidRPr="001B1679" w:rsidRDefault="00C521B3" w:rsidP="00015975">
            <w:pPr>
              <w:pStyle w:val="TAL"/>
              <w:rPr>
                <w:sz w:val="16"/>
                <w:szCs w:val="16"/>
              </w:rPr>
            </w:pPr>
            <w:r w:rsidRPr="001B1679">
              <w:rPr>
                <w:sz w:val="16"/>
                <w:szCs w:val="16"/>
              </w:rPr>
              <w:t>SP-231618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6C09"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44C91"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A3278"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EC6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8D9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381E9" w14:textId="77777777" w:rsidR="00C521B3" w:rsidRPr="001B1679" w:rsidRDefault="00C521B3" w:rsidP="00015975">
            <w:pPr>
              <w:pStyle w:val="TAL"/>
              <w:rPr>
                <w:sz w:val="16"/>
                <w:szCs w:val="16"/>
              </w:rPr>
            </w:pPr>
            <w:r w:rsidRPr="001B1679">
              <w:rPr>
                <w:sz w:val="16"/>
                <w:szCs w:val="16"/>
              </w:rPr>
              <w:t>Revised to SP-231698.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BAD1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C6FAB" w14:textId="77777777" w:rsidR="00C521B3" w:rsidRPr="001B1679" w:rsidRDefault="00C521B3" w:rsidP="00015975">
            <w:pPr>
              <w:pStyle w:val="TAL"/>
              <w:rPr>
                <w:sz w:val="16"/>
                <w:szCs w:val="16"/>
              </w:rPr>
            </w:pPr>
            <w:r w:rsidRPr="001B1679">
              <w:rPr>
                <w:sz w:val="16"/>
                <w:szCs w:val="16"/>
              </w:rPr>
              <w:t>SP-231698</w:t>
            </w:r>
          </w:p>
        </w:tc>
      </w:tr>
      <w:tr w:rsidR="00C521B3" w14:paraId="0F500B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8D273"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E6F21" w14:textId="77777777" w:rsidR="00C521B3" w:rsidRPr="001B1679" w:rsidRDefault="00C521B3" w:rsidP="00015975">
            <w:pPr>
              <w:pStyle w:val="TAL"/>
              <w:rPr>
                <w:sz w:val="16"/>
                <w:szCs w:val="16"/>
              </w:rPr>
            </w:pPr>
            <w:r w:rsidRPr="001B1679">
              <w:rPr>
                <w:sz w:val="16"/>
                <w:szCs w:val="16"/>
              </w:rPr>
              <w:t>SP-231619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2A074D"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6E54C" w14:textId="77777777" w:rsidR="00C521B3" w:rsidRPr="001B1679" w:rsidRDefault="00C521B3" w:rsidP="00015975">
            <w:pPr>
              <w:pStyle w:val="TAL"/>
              <w:rPr>
                <w:sz w:val="16"/>
                <w:szCs w:val="16"/>
              </w:rPr>
            </w:pPr>
            <w:r w:rsidRPr="001B1679">
              <w:rPr>
                <w:sz w:val="16"/>
                <w:szCs w:val="16"/>
              </w:rPr>
              <w:t>Workshop on Stage 1 IMT 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7763A9"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716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69B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81EA5" w14:textId="77777777" w:rsidR="00C521B3" w:rsidRPr="001B1679" w:rsidRDefault="00C521B3" w:rsidP="00015975">
            <w:pPr>
              <w:pStyle w:val="TAL"/>
              <w:rPr>
                <w:sz w:val="16"/>
                <w:szCs w:val="16"/>
              </w:rPr>
            </w:pPr>
            <w:r w:rsidRPr="001B1679">
              <w:rPr>
                <w:sz w:val="16"/>
                <w:szCs w:val="16"/>
              </w:rPr>
              <w:t>On-line broadcast should be considered.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C9A7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E0704" w14:textId="77777777" w:rsidR="00C521B3" w:rsidRPr="001B1679" w:rsidRDefault="00C521B3" w:rsidP="00015975">
            <w:pPr>
              <w:pStyle w:val="TAL"/>
              <w:rPr>
                <w:sz w:val="16"/>
                <w:szCs w:val="16"/>
              </w:rPr>
            </w:pPr>
          </w:p>
        </w:tc>
      </w:tr>
      <w:tr w:rsidR="00C521B3" w14:paraId="565506C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6DEC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5E5010" w14:textId="77777777" w:rsidR="00C521B3" w:rsidRPr="001B1679" w:rsidRDefault="00C521B3" w:rsidP="00015975">
            <w:pPr>
              <w:pStyle w:val="TAL"/>
              <w:rPr>
                <w:sz w:val="16"/>
                <w:szCs w:val="16"/>
              </w:rPr>
            </w:pPr>
            <w:r w:rsidRPr="001B1679">
              <w:rPr>
                <w:sz w:val="16"/>
                <w:szCs w:val="16"/>
              </w:rPr>
              <w:t>SP-231620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25DB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2F307" w14:textId="77777777" w:rsidR="00C521B3" w:rsidRPr="001B1679" w:rsidRDefault="00C521B3" w:rsidP="00015975">
            <w:pPr>
              <w:pStyle w:val="TAL"/>
              <w:rPr>
                <w:sz w:val="16"/>
                <w:szCs w:val="16"/>
              </w:rPr>
            </w:pPr>
            <w:proofErr w:type="spellStart"/>
            <w:r w:rsidRPr="001B1679">
              <w:rPr>
                <w:sz w:val="16"/>
                <w:szCs w:val="16"/>
              </w:rPr>
              <w:t>Spreadtrum's</w:t>
            </w:r>
            <w:proofErr w:type="spellEnd"/>
            <w:r w:rsidRPr="001B1679">
              <w:rPr>
                <w:sz w:val="16"/>
                <w:szCs w:val="16"/>
              </w:rPr>
              <w:t xml:space="preserve"> View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722598"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8E7B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E84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2196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B64B5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4C275" w14:textId="77777777" w:rsidR="00C521B3" w:rsidRPr="001B1679" w:rsidRDefault="00C521B3" w:rsidP="00015975">
            <w:pPr>
              <w:pStyle w:val="TAL"/>
              <w:rPr>
                <w:sz w:val="16"/>
                <w:szCs w:val="16"/>
              </w:rPr>
            </w:pPr>
          </w:p>
        </w:tc>
      </w:tr>
      <w:tr w:rsidR="00C521B3" w14:paraId="4B79E1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0F00F"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6300A" w14:textId="77777777" w:rsidR="00C521B3" w:rsidRPr="001B1679" w:rsidRDefault="00C521B3" w:rsidP="00015975">
            <w:pPr>
              <w:pStyle w:val="TAL"/>
              <w:rPr>
                <w:sz w:val="16"/>
                <w:szCs w:val="16"/>
              </w:rPr>
            </w:pPr>
            <w:r w:rsidRPr="001B1679">
              <w:rPr>
                <w:sz w:val="16"/>
                <w:szCs w:val="16"/>
              </w:rPr>
              <w:t>SP-231621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DB92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454D2"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6E5B6" w14:textId="77777777" w:rsidR="00C521B3" w:rsidRPr="001B1679" w:rsidRDefault="00C521B3" w:rsidP="00015975">
            <w:pPr>
              <w:pStyle w:val="TAL"/>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766C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130A" w14:textId="77777777" w:rsidR="00C521B3" w:rsidRPr="001B1679" w:rsidRDefault="00C521B3" w:rsidP="00015975">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CD5C6B"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F636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4CA18" w14:textId="77777777" w:rsidR="00C521B3" w:rsidRPr="001B1679" w:rsidRDefault="00C521B3" w:rsidP="00015975">
            <w:pPr>
              <w:pStyle w:val="TAL"/>
              <w:rPr>
                <w:sz w:val="16"/>
                <w:szCs w:val="16"/>
              </w:rPr>
            </w:pPr>
          </w:p>
        </w:tc>
      </w:tr>
      <w:tr w:rsidR="00C521B3" w14:paraId="60CE57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06D3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9DCFF" w14:textId="77777777" w:rsidR="00C521B3" w:rsidRPr="001B1679" w:rsidRDefault="00C521B3" w:rsidP="00015975">
            <w:pPr>
              <w:pStyle w:val="TAL"/>
              <w:rPr>
                <w:sz w:val="16"/>
                <w:szCs w:val="16"/>
              </w:rPr>
            </w:pPr>
            <w:r w:rsidRPr="001B1679">
              <w:rPr>
                <w:sz w:val="16"/>
                <w:szCs w:val="16"/>
              </w:rPr>
              <w:t>SP-231622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0079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F12DB" w14:textId="77777777" w:rsidR="00C521B3" w:rsidRPr="001B1679" w:rsidRDefault="00C521B3" w:rsidP="00015975">
            <w:pPr>
              <w:pStyle w:val="TAL"/>
              <w:rPr>
                <w:sz w:val="16"/>
                <w:szCs w:val="16"/>
              </w:rPr>
            </w:pPr>
            <w:r w:rsidRPr="001B1679">
              <w:rPr>
                <w:sz w:val="16"/>
                <w:szCs w:val="16"/>
              </w:rPr>
              <w:t>23.501 CR4749R7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3127B"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8D7F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C306E9"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ECF81A" w14:textId="77777777" w:rsidR="00C521B3" w:rsidRPr="001B1679" w:rsidRDefault="00C521B3" w:rsidP="00015975">
            <w:pPr>
              <w:pStyle w:val="TAL"/>
              <w:rPr>
                <w:sz w:val="16"/>
                <w:szCs w:val="16"/>
              </w:rPr>
            </w:pPr>
            <w:r w:rsidRPr="001B1679">
              <w:rPr>
                <w:sz w:val="16"/>
                <w:szCs w:val="16"/>
              </w:rPr>
              <w:t>Revision of 23.501 CR4749R6 in CR Pack SP-231235. Revised to SP-231769.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6E70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98209" w14:textId="77777777" w:rsidR="00C521B3" w:rsidRPr="001B1679" w:rsidRDefault="00C521B3" w:rsidP="00015975">
            <w:pPr>
              <w:pStyle w:val="TAL"/>
              <w:rPr>
                <w:sz w:val="16"/>
                <w:szCs w:val="16"/>
              </w:rPr>
            </w:pPr>
            <w:r w:rsidRPr="001B1679">
              <w:rPr>
                <w:sz w:val="16"/>
                <w:szCs w:val="16"/>
              </w:rPr>
              <w:t>SP-231769</w:t>
            </w:r>
          </w:p>
        </w:tc>
      </w:tr>
      <w:tr w:rsidR="00C521B3" w14:paraId="4B6F8E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5429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91BC8" w14:textId="77777777" w:rsidR="00C521B3" w:rsidRPr="001B1679" w:rsidRDefault="00C521B3" w:rsidP="00015975">
            <w:pPr>
              <w:pStyle w:val="TAL"/>
              <w:rPr>
                <w:sz w:val="16"/>
                <w:szCs w:val="16"/>
              </w:rPr>
            </w:pPr>
            <w:r w:rsidRPr="001B1679">
              <w:rPr>
                <w:sz w:val="16"/>
                <w:szCs w:val="16"/>
              </w:rPr>
              <w:t>SP-231623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BC1F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BFECF" w14:textId="77777777" w:rsidR="00C521B3" w:rsidRPr="001B1679" w:rsidRDefault="00C521B3" w:rsidP="00015975">
            <w:pPr>
              <w:pStyle w:val="TAL"/>
              <w:rPr>
                <w:sz w:val="16"/>
                <w:szCs w:val="16"/>
              </w:rPr>
            </w:pPr>
            <w:r w:rsidRPr="001B1679">
              <w:rPr>
                <w:sz w:val="16"/>
                <w:szCs w:val="16"/>
              </w:rPr>
              <w:t>On the scope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FB3752" w14:textId="77777777" w:rsidR="00C521B3" w:rsidRPr="001B1679" w:rsidRDefault="00C521B3" w:rsidP="00015975">
            <w:pPr>
              <w:pStyle w:val="TAL"/>
              <w:rPr>
                <w:sz w:val="16"/>
                <w:szCs w:val="16"/>
              </w:rPr>
            </w:pPr>
            <w:r w:rsidRPr="001B1679">
              <w:rPr>
                <w:sz w:val="16"/>
                <w:szCs w:val="16"/>
              </w:rPr>
              <w:t>Huawei Technologies France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8622D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2D0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5A04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3E7D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207BC" w14:textId="77777777" w:rsidR="00C521B3" w:rsidRPr="001B1679" w:rsidRDefault="00C521B3" w:rsidP="00015975">
            <w:pPr>
              <w:pStyle w:val="TAL"/>
              <w:rPr>
                <w:sz w:val="16"/>
                <w:szCs w:val="16"/>
              </w:rPr>
            </w:pPr>
          </w:p>
        </w:tc>
      </w:tr>
      <w:tr w:rsidR="00C521B3" w14:paraId="0C8DA0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C6124"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75986" w14:textId="77777777" w:rsidR="00C521B3" w:rsidRPr="001B1679" w:rsidRDefault="00C521B3" w:rsidP="00015975">
            <w:pPr>
              <w:pStyle w:val="TAL"/>
              <w:rPr>
                <w:sz w:val="16"/>
                <w:szCs w:val="16"/>
              </w:rPr>
            </w:pPr>
            <w:r w:rsidRPr="001B1679">
              <w:rPr>
                <w:sz w:val="16"/>
                <w:szCs w:val="16"/>
              </w:rPr>
              <w:t>SP-231624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F2536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67B92" w14:textId="77777777" w:rsidR="00C521B3" w:rsidRPr="001B1679" w:rsidRDefault="00C521B3" w:rsidP="00015975">
            <w:pPr>
              <w:pStyle w:val="TAL"/>
              <w:rPr>
                <w:sz w:val="16"/>
                <w:szCs w:val="16"/>
              </w:rPr>
            </w:pPr>
            <w:r w:rsidRPr="001B1679">
              <w:rPr>
                <w:sz w:val="16"/>
                <w:szCs w:val="16"/>
              </w:rPr>
              <w:t>21.905 CR0123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6F721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9E030"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9A4B82"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F8B4C"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FD0FB"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0F616" w14:textId="77777777" w:rsidR="00C521B3" w:rsidRPr="001B1679" w:rsidRDefault="00C521B3" w:rsidP="00015975">
            <w:pPr>
              <w:pStyle w:val="TAL"/>
              <w:rPr>
                <w:sz w:val="16"/>
                <w:szCs w:val="16"/>
              </w:rPr>
            </w:pPr>
          </w:p>
        </w:tc>
      </w:tr>
      <w:tr w:rsidR="00C521B3" w14:paraId="0B45A3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3034C"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240E5" w14:textId="77777777" w:rsidR="00C521B3" w:rsidRPr="001B1679" w:rsidRDefault="00C521B3" w:rsidP="00015975">
            <w:pPr>
              <w:pStyle w:val="TAL"/>
              <w:rPr>
                <w:sz w:val="16"/>
                <w:szCs w:val="16"/>
              </w:rPr>
            </w:pPr>
            <w:r w:rsidRPr="001B1679">
              <w:rPr>
                <w:sz w:val="16"/>
                <w:szCs w:val="16"/>
              </w:rPr>
              <w:t>SP-231625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0533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E4CCB3" w14:textId="77777777" w:rsidR="00C521B3" w:rsidRPr="001B1679" w:rsidRDefault="00C521B3" w:rsidP="00015975">
            <w:pPr>
              <w:pStyle w:val="TAL"/>
              <w:rPr>
                <w:sz w:val="16"/>
                <w:szCs w:val="16"/>
              </w:rPr>
            </w:pPr>
            <w:r w:rsidRPr="001B1679">
              <w:rPr>
                <w:sz w:val="16"/>
                <w:szCs w:val="16"/>
              </w:rPr>
              <w:t>21.905 CR0124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DF4E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9F25A"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340C3"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8390E"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19B1D"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876E3" w14:textId="77777777" w:rsidR="00C521B3" w:rsidRPr="001B1679" w:rsidRDefault="00C521B3" w:rsidP="00015975">
            <w:pPr>
              <w:pStyle w:val="TAL"/>
              <w:rPr>
                <w:sz w:val="16"/>
                <w:szCs w:val="16"/>
              </w:rPr>
            </w:pPr>
          </w:p>
        </w:tc>
      </w:tr>
      <w:tr w:rsidR="00C521B3" w14:paraId="54992A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4188F"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4EE616" w14:textId="77777777" w:rsidR="00C521B3" w:rsidRPr="001B1679" w:rsidRDefault="00C521B3" w:rsidP="00015975">
            <w:pPr>
              <w:pStyle w:val="TAL"/>
              <w:rPr>
                <w:sz w:val="16"/>
                <w:szCs w:val="16"/>
              </w:rPr>
            </w:pPr>
            <w:r w:rsidRPr="001B1679">
              <w:rPr>
                <w:sz w:val="16"/>
                <w:szCs w:val="16"/>
              </w:rPr>
              <w:t>SP-231626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DDC66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1A40D" w14:textId="77777777" w:rsidR="00C521B3" w:rsidRPr="001B1679" w:rsidRDefault="00C521B3" w:rsidP="00015975">
            <w:pPr>
              <w:pStyle w:val="TAL"/>
              <w:rPr>
                <w:sz w:val="16"/>
                <w:szCs w:val="16"/>
              </w:rPr>
            </w:pPr>
            <w:r w:rsidRPr="001B1679">
              <w:rPr>
                <w:sz w:val="16"/>
                <w:szCs w:val="16"/>
              </w:rPr>
              <w:t>21.905 CR0125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CF74D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342F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BC64D"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3855C"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01154"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5CDE8" w14:textId="77777777" w:rsidR="00C521B3" w:rsidRPr="001B1679" w:rsidRDefault="00C521B3" w:rsidP="00015975">
            <w:pPr>
              <w:pStyle w:val="TAL"/>
              <w:rPr>
                <w:sz w:val="16"/>
                <w:szCs w:val="16"/>
              </w:rPr>
            </w:pPr>
          </w:p>
        </w:tc>
      </w:tr>
      <w:tr w:rsidR="00C521B3" w14:paraId="632A6B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D315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AD3A9" w14:textId="77777777" w:rsidR="00C521B3" w:rsidRPr="001B1679" w:rsidRDefault="00C521B3" w:rsidP="00015975">
            <w:pPr>
              <w:pStyle w:val="TAL"/>
              <w:rPr>
                <w:sz w:val="16"/>
                <w:szCs w:val="16"/>
              </w:rPr>
            </w:pPr>
            <w:r w:rsidRPr="001B1679">
              <w:rPr>
                <w:sz w:val="16"/>
                <w:szCs w:val="16"/>
              </w:rPr>
              <w:t>SP-231627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6DA4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1A8FF" w14:textId="77777777" w:rsidR="00C521B3" w:rsidRPr="001B1679" w:rsidRDefault="00C521B3" w:rsidP="00015975">
            <w:pPr>
              <w:pStyle w:val="TAL"/>
              <w:rPr>
                <w:sz w:val="16"/>
                <w:szCs w:val="16"/>
              </w:rPr>
            </w:pPr>
            <w:r w:rsidRPr="001B1679">
              <w:rPr>
                <w:sz w:val="16"/>
                <w:szCs w:val="16"/>
              </w:rPr>
              <w:t>Views on 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CFD20" w14:textId="77777777" w:rsidR="00C521B3" w:rsidRPr="001B1679" w:rsidRDefault="00C521B3" w:rsidP="00015975">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7A13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8FDC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108BD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1B88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0214D" w14:textId="77777777" w:rsidR="00C521B3" w:rsidRPr="001B1679" w:rsidRDefault="00C521B3" w:rsidP="00015975">
            <w:pPr>
              <w:pStyle w:val="TAL"/>
              <w:rPr>
                <w:sz w:val="16"/>
                <w:szCs w:val="16"/>
              </w:rPr>
            </w:pPr>
          </w:p>
        </w:tc>
      </w:tr>
      <w:tr w:rsidR="00C521B3" w14:paraId="2C2A7C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D8B6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93519" w14:textId="77777777" w:rsidR="00C521B3" w:rsidRPr="001B1679" w:rsidRDefault="00C521B3" w:rsidP="00015975">
            <w:pPr>
              <w:pStyle w:val="TAL"/>
              <w:rPr>
                <w:sz w:val="16"/>
                <w:szCs w:val="16"/>
              </w:rPr>
            </w:pPr>
            <w:r w:rsidRPr="001B1679">
              <w:rPr>
                <w:sz w:val="16"/>
                <w:szCs w:val="16"/>
              </w:rPr>
              <w:t>SP-231628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36DBB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8014E" w14:textId="77777777" w:rsidR="00C521B3" w:rsidRPr="001B1679" w:rsidRDefault="00C521B3" w:rsidP="00015975">
            <w:pPr>
              <w:pStyle w:val="TAL"/>
              <w:rPr>
                <w:sz w:val="16"/>
                <w:szCs w:val="16"/>
              </w:rPr>
            </w:pPr>
            <w:r w:rsidRPr="001B1679">
              <w:rPr>
                <w:sz w:val="16"/>
                <w:szCs w:val="16"/>
              </w:rPr>
              <w:t>Proposal on R19 SA WG2 Ambient IoT Scope, Work Tasks and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6D08C"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B621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E5D3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B4A3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CC140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817EB" w14:textId="77777777" w:rsidR="00C521B3" w:rsidRPr="001B1679" w:rsidRDefault="00C521B3" w:rsidP="00015975">
            <w:pPr>
              <w:pStyle w:val="TAL"/>
              <w:rPr>
                <w:sz w:val="16"/>
                <w:szCs w:val="16"/>
              </w:rPr>
            </w:pPr>
          </w:p>
        </w:tc>
      </w:tr>
      <w:tr w:rsidR="00C521B3" w14:paraId="09EAD4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A085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E08C9" w14:textId="77777777" w:rsidR="00C521B3" w:rsidRPr="001B1679" w:rsidRDefault="00C521B3" w:rsidP="00015975">
            <w:pPr>
              <w:pStyle w:val="TAL"/>
              <w:rPr>
                <w:sz w:val="16"/>
                <w:szCs w:val="16"/>
              </w:rPr>
            </w:pPr>
            <w:r w:rsidRPr="001B1679">
              <w:rPr>
                <w:sz w:val="16"/>
                <w:szCs w:val="16"/>
              </w:rPr>
              <w:t>SP-231629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D3B62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FB34F" w14:textId="77777777" w:rsidR="00C521B3" w:rsidRPr="001B1679" w:rsidRDefault="00C521B3" w:rsidP="00015975">
            <w:pPr>
              <w:pStyle w:val="TAL"/>
              <w:rPr>
                <w:sz w:val="16"/>
                <w:szCs w:val="16"/>
              </w:rPr>
            </w:pPr>
            <w:r w:rsidRPr="001B1679">
              <w:rPr>
                <w:sz w:val="16"/>
                <w:szCs w:val="16"/>
              </w:rPr>
              <w:t>SA&amp;CT Planning for Ambient IoT R19 TR and TS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EBFED"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5EC5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7DE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8177B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DBB97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1DB1" w14:textId="77777777" w:rsidR="00C521B3" w:rsidRPr="001B1679" w:rsidRDefault="00C521B3" w:rsidP="00015975">
            <w:pPr>
              <w:pStyle w:val="TAL"/>
              <w:rPr>
                <w:sz w:val="16"/>
                <w:szCs w:val="16"/>
              </w:rPr>
            </w:pPr>
          </w:p>
        </w:tc>
      </w:tr>
      <w:tr w:rsidR="00C521B3" w14:paraId="76C78B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0FEE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0ABE2" w14:textId="77777777" w:rsidR="00C521B3" w:rsidRPr="001B1679" w:rsidRDefault="00C521B3" w:rsidP="00015975">
            <w:pPr>
              <w:pStyle w:val="TAL"/>
              <w:rPr>
                <w:sz w:val="16"/>
                <w:szCs w:val="16"/>
              </w:rPr>
            </w:pPr>
            <w:r w:rsidRPr="001B1679">
              <w:rPr>
                <w:sz w:val="16"/>
                <w:szCs w:val="16"/>
              </w:rPr>
              <w:t>SP-231630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EB22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54CB9" w14:textId="77777777" w:rsidR="00C521B3" w:rsidRPr="001B1679" w:rsidRDefault="00C521B3" w:rsidP="00015975">
            <w:pPr>
              <w:pStyle w:val="TAL"/>
              <w:rPr>
                <w:sz w:val="16"/>
                <w:szCs w:val="16"/>
              </w:rPr>
            </w:pPr>
            <w:proofErr w:type="spellStart"/>
            <w:r w:rsidRPr="001B1679">
              <w:rPr>
                <w:sz w:val="16"/>
                <w:szCs w:val="16"/>
              </w:rPr>
              <w:t>Downscoping</w:t>
            </w:r>
            <w:proofErr w:type="spellEnd"/>
            <w:r w:rsidRPr="001B1679">
              <w:rPr>
                <w:sz w:val="16"/>
                <w:szCs w:val="16"/>
              </w:rPr>
              <w:t xml:space="preserve"> of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D24C8"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r w:rsidRPr="001B1679">
              <w:rPr>
                <w:sz w:val="16"/>
                <w:szCs w:val="16"/>
              </w:rPr>
              <w:t>,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8E2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FAE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4D9B0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249F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B84EE" w14:textId="77777777" w:rsidR="00C521B3" w:rsidRPr="001B1679" w:rsidRDefault="00C521B3" w:rsidP="00015975">
            <w:pPr>
              <w:pStyle w:val="TAL"/>
              <w:rPr>
                <w:sz w:val="16"/>
                <w:szCs w:val="16"/>
              </w:rPr>
            </w:pPr>
          </w:p>
        </w:tc>
      </w:tr>
      <w:tr w:rsidR="00C521B3" w14:paraId="3F1687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632E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C80BF" w14:textId="77777777" w:rsidR="00C521B3" w:rsidRPr="001B1679" w:rsidRDefault="00C521B3" w:rsidP="00015975">
            <w:pPr>
              <w:pStyle w:val="TAL"/>
              <w:rPr>
                <w:sz w:val="16"/>
                <w:szCs w:val="16"/>
              </w:rPr>
            </w:pPr>
            <w:r w:rsidRPr="001B1679">
              <w:rPr>
                <w:sz w:val="16"/>
                <w:szCs w:val="16"/>
              </w:rPr>
              <w:t>SP-231631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F3E04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FC2CF" w14:textId="77777777" w:rsidR="00C521B3" w:rsidRPr="001B1679" w:rsidRDefault="00C521B3" w:rsidP="00015975">
            <w:pPr>
              <w:pStyle w:val="TAL"/>
              <w:rPr>
                <w:sz w:val="16"/>
                <w:szCs w:val="16"/>
              </w:rPr>
            </w:pPr>
            <w:r w:rsidRPr="001B1679">
              <w:rPr>
                <w:sz w:val="16"/>
                <w:szCs w:val="16"/>
              </w:rPr>
              <w:t>23.288 CR0973R2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114FD3"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016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0F72D"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73FDB" w14:textId="77777777" w:rsidR="00C521B3" w:rsidRPr="001B1679" w:rsidRDefault="00C521B3" w:rsidP="00015975">
            <w:pPr>
              <w:pStyle w:val="TAL"/>
              <w:rPr>
                <w:sz w:val="16"/>
                <w:szCs w:val="16"/>
              </w:rPr>
            </w:pPr>
            <w:r w:rsidRPr="001B1679">
              <w:rPr>
                <w:sz w:val="16"/>
                <w:szCs w:val="16"/>
              </w:rPr>
              <w:t>Revision of 23.228 CR0973R1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498B7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895C5" w14:textId="77777777" w:rsidR="00C521B3" w:rsidRPr="001B1679" w:rsidRDefault="00C521B3" w:rsidP="00015975">
            <w:pPr>
              <w:pStyle w:val="TAL"/>
              <w:rPr>
                <w:sz w:val="16"/>
                <w:szCs w:val="16"/>
              </w:rPr>
            </w:pPr>
          </w:p>
        </w:tc>
      </w:tr>
      <w:tr w:rsidR="00C521B3" w14:paraId="2310EA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E7BA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BCA96" w14:textId="77777777" w:rsidR="00C521B3" w:rsidRPr="001B1679" w:rsidRDefault="00C521B3" w:rsidP="00015975">
            <w:pPr>
              <w:pStyle w:val="TAL"/>
              <w:rPr>
                <w:sz w:val="16"/>
                <w:szCs w:val="16"/>
              </w:rPr>
            </w:pPr>
            <w:r w:rsidRPr="001B1679">
              <w:rPr>
                <w:sz w:val="16"/>
                <w:szCs w:val="16"/>
              </w:rPr>
              <w:t>SP-231632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C7801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98A30" w14:textId="77777777" w:rsidR="00C521B3" w:rsidRPr="001B1679" w:rsidRDefault="00C521B3" w:rsidP="00015975">
            <w:pPr>
              <w:pStyle w:val="TAL"/>
              <w:rPr>
                <w:sz w:val="16"/>
                <w:szCs w:val="16"/>
              </w:rPr>
            </w:pPr>
            <w:r w:rsidRPr="001B1679">
              <w:rPr>
                <w:sz w:val="16"/>
                <w:szCs w:val="16"/>
              </w:rPr>
              <w:t>23.288 CR0981R2 (Rel-18, 'F'): Solve NAT issue in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6FDC6"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260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B45F2"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B6F581" w14:textId="77777777" w:rsidR="00C521B3" w:rsidRPr="001B1679" w:rsidRDefault="00C521B3" w:rsidP="00015975">
            <w:pPr>
              <w:pStyle w:val="TAL"/>
              <w:rPr>
                <w:sz w:val="16"/>
                <w:szCs w:val="16"/>
              </w:rPr>
            </w:pPr>
            <w:r w:rsidRPr="001B1679">
              <w:rPr>
                <w:sz w:val="16"/>
                <w:szCs w:val="16"/>
              </w:rPr>
              <w:t>Revision of 23.228 CR0981R1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5569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7D206" w14:textId="77777777" w:rsidR="00C521B3" w:rsidRPr="001B1679" w:rsidRDefault="00C521B3" w:rsidP="00015975">
            <w:pPr>
              <w:pStyle w:val="TAL"/>
              <w:rPr>
                <w:sz w:val="16"/>
                <w:szCs w:val="16"/>
              </w:rPr>
            </w:pPr>
          </w:p>
        </w:tc>
      </w:tr>
      <w:tr w:rsidR="00C521B3" w14:paraId="667876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5C9A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6CB9E" w14:textId="77777777" w:rsidR="00C521B3" w:rsidRPr="001B1679" w:rsidRDefault="00C521B3" w:rsidP="00015975">
            <w:pPr>
              <w:pStyle w:val="TAL"/>
              <w:rPr>
                <w:sz w:val="16"/>
                <w:szCs w:val="16"/>
              </w:rPr>
            </w:pPr>
            <w:r w:rsidRPr="001B1679">
              <w:rPr>
                <w:sz w:val="16"/>
                <w:szCs w:val="16"/>
              </w:rPr>
              <w:t>SP-231633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E10B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25002B"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8465D5"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392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863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0760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2D402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35FA1" w14:textId="77777777" w:rsidR="00C521B3" w:rsidRPr="001B1679" w:rsidRDefault="00C521B3" w:rsidP="00015975">
            <w:pPr>
              <w:pStyle w:val="TAL"/>
              <w:rPr>
                <w:sz w:val="16"/>
                <w:szCs w:val="16"/>
              </w:rPr>
            </w:pPr>
          </w:p>
        </w:tc>
      </w:tr>
      <w:tr w:rsidR="00C521B3" w14:paraId="684A3B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CFC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72790" w14:textId="77777777" w:rsidR="00C521B3" w:rsidRPr="001B1679" w:rsidRDefault="00C521B3" w:rsidP="00015975">
            <w:pPr>
              <w:pStyle w:val="TAL"/>
              <w:rPr>
                <w:sz w:val="16"/>
                <w:szCs w:val="16"/>
              </w:rPr>
            </w:pPr>
            <w:r w:rsidRPr="001B1679">
              <w:rPr>
                <w:sz w:val="16"/>
                <w:szCs w:val="16"/>
              </w:rPr>
              <w:t>SP-231634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56C3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48C70" w14:textId="77777777" w:rsidR="00C521B3" w:rsidRPr="001B1679" w:rsidRDefault="00C521B3" w:rsidP="00015975">
            <w:pPr>
              <w:pStyle w:val="TAL"/>
              <w:rPr>
                <w:sz w:val="16"/>
                <w:szCs w:val="16"/>
              </w:rPr>
            </w:pPr>
            <w:r w:rsidRPr="001B1679">
              <w:rPr>
                <w:sz w:val="16"/>
                <w:szCs w:val="16"/>
              </w:rPr>
              <w:t>Vivo views on SA WG2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7C691A" w14:textId="77777777" w:rsidR="00C521B3" w:rsidRPr="001B1679" w:rsidRDefault="00C521B3" w:rsidP="00015975">
            <w:pPr>
              <w:pStyle w:val="TAL"/>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D8B7B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0C432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8923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F508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13C7D" w14:textId="77777777" w:rsidR="00C521B3" w:rsidRPr="001B1679" w:rsidRDefault="00C521B3" w:rsidP="00015975">
            <w:pPr>
              <w:pStyle w:val="TAL"/>
              <w:rPr>
                <w:sz w:val="16"/>
                <w:szCs w:val="16"/>
              </w:rPr>
            </w:pPr>
          </w:p>
        </w:tc>
      </w:tr>
      <w:tr w:rsidR="00C521B3" w14:paraId="124381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7A7E2"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033E3" w14:textId="77777777" w:rsidR="00C521B3" w:rsidRPr="001B1679" w:rsidRDefault="00C521B3" w:rsidP="00015975">
            <w:pPr>
              <w:pStyle w:val="TAL"/>
              <w:rPr>
                <w:sz w:val="16"/>
                <w:szCs w:val="16"/>
              </w:rPr>
            </w:pPr>
            <w:r w:rsidRPr="001B1679">
              <w:rPr>
                <w:sz w:val="16"/>
                <w:szCs w:val="16"/>
              </w:rPr>
              <w:t>SP-231635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35A72"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17CC3"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C2B4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4B52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69720"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06710"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EB2B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C0C60" w14:textId="77777777" w:rsidR="00C521B3" w:rsidRPr="001B1679" w:rsidRDefault="00C521B3" w:rsidP="00015975">
            <w:pPr>
              <w:pStyle w:val="TAL"/>
              <w:rPr>
                <w:sz w:val="16"/>
                <w:szCs w:val="16"/>
              </w:rPr>
            </w:pPr>
          </w:p>
        </w:tc>
      </w:tr>
      <w:tr w:rsidR="00C521B3" w14:paraId="1F83CD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FDEC3"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1ADE3" w14:textId="77777777" w:rsidR="00C521B3" w:rsidRPr="001B1679" w:rsidRDefault="00C521B3" w:rsidP="00015975">
            <w:pPr>
              <w:pStyle w:val="TAL"/>
              <w:rPr>
                <w:sz w:val="16"/>
                <w:szCs w:val="16"/>
              </w:rPr>
            </w:pPr>
            <w:r w:rsidRPr="001B1679">
              <w:rPr>
                <w:sz w:val="16"/>
                <w:szCs w:val="16"/>
              </w:rPr>
              <w:t>SP-231636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8CF8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D733D" w14:textId="77777777" w:rsidR="00C521B3" w:rsidRPr="001B1679" w:rsidRDefault="00C521B3" w:rsidP="00015975">
            <w:pPr>
              <w:pStyle w:val="TAL"/>
              <w:rPr>
                <w:sz w:val="16"/>
                <w:szCs w:val="16"/>
              </w:rPr>
            </w:pPr>
            <w:r w:rsidRPr="001B1679">
              <w:rPr>
                <w:sz w:val="16"/>
                <w:szCs w:val="16"/>
              </w:rPr>
              <w:t>3GPP planning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AA9C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0F1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213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55AF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0C0C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F76F7" w14:textId="77777777" w:rsidR="00C521B3" w:rsidRPr="001B1679" w:rsidRDefault="00C521B3" w:rsidP="00015975">
            <w:pPr>
              <w:pStyle w:val="TAL"/>
              <w:rPr>
                <w:sz w:val="16"/>
                <w:szCs w:val="16"/>
              </w:rPr>
            </w:pPr>
          </w:p>
        </w:tc>
      </w:tr>
      <w:tr w:rsidR="00C521B3" w14:paraId="3E06BD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3237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4908D" w14:textId="77777777" w:rsidR="00C521B3" w:rsidRPr="001B1679" w:rsidRDefault="00C521B3" w:rsidP="00015975">
            <w:pPr>
              <w:pStyle w:val="TAL"/>
              <w:rPr>
                <w:sz w:val="16"/>
                <w:szCs w:val="16"/>
              </w:rPr>
            </w:pPr>
            <w:r w:rsidRPr="001B1679">
              <w:rPr>
                <w:sz w:val="16"/>
                <w:szCs w:val="16"/>
              </w:rPr>
              <w:t>SP-231638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A68E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68303" w14:textId="77777777" w:rsidR="00C521B3" w:rsidRPr="001B1679" w:rsidRDefault="00C521B3" w:rsidP="00015975">
            <w:pPr>
              <w:pStyle w:val="TAL"/>
              <w:rPr>
                <w:sz w:val="16"/>
                <w:szCs w:val="16"/>
              </w:rPr>
            </w:pPr>
            <w:r w:rsidRPr="001B1679">
              <w:rPr>
                <w:sz w:val="16"/>
                <w:szCs w:val="16"/>
              </w:rPr>
              <w:t>China Telecom Views on SA WG2 Rel-19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CECEB"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C9E39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2DDB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F379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141A4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11D1D" w14:textId="77777777" w:rsidR="00C521B3" w:rsidRPr="001B1679" w:rsidRDefault="00C521B3" w:rsidP="00015975">
            <w:pPr>
              <w:pStyle w:val="TAL"/>
              <w:rPr>
                <w:sz w:val="16"/>
                <w:szCs w:val="16"/>
              </w:rPr>
            </w:pPr>
          </w:p>
        </w:tc>
      </w:tr>
      <w:tr w:rsidR="00C521B3" w14:paraId="0E7085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E60B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0A4D8" w14:textId="77777777" w:rsidR="00C521B3" w:rsidRPr="001B1679" w:rsidRDefault="00C521B3" w:rsidP="00015975">
            <w:pPr>
              <w:pStyle w:val="TAL"/>
              <w:rPr>
                <w:sz w:val="16"/>
                <w:szCs w:val="16"/>
              </w:rPr>
            </w:pPr>
            <w:r w:rsidRPr="001B1679">
              <w:rPr>
                <w:sz w:val="16"/>
                <w:szCs w:val="16"/>
              </w:rPr>
              <w:t>SP-231639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0C8F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6A31" w14:textId="77777777" w:rsidR="00C521B3" w:rsidRPr="001B1679" w:rsidRDefault="00C521B3" w:rsidP="00015975">
            <w:pPr>
              <w:pStyle w:val="TAL"/>
              <w:rPr>
                <w:sz w:val="16"/>
                <w:szCs w:val="16"/>
              </w:rPr>
            </w:pPr>
            <w:r w:rsidRPr="001B1679">
              <w:rPr>
                <w:sz w:val="16"/>
                <w:szCs w:val="16"/>
              </w:rPr>
              <w:t>Rel-19 SA WG2 TEIs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3BACD3" w14:textId="77777777" w:rsidR="00C521B3" w:rsidRPr="001B1679" w:rsidRDefault="00C521B3" w:rsidP="00015975">
            <w:pPr>
              <w:pStyle w:val="TAL"/>
              <w:rPr>
                <w:sz w:val="16"/>
                <w:szCs w:val="16"/>
              </w:rPr>
            </w:pPr>
            <w:r w:rsidRPr="001B1679">
              <w:rPr>
                <w:sz w:val="16"/>
                <w:szCs w:val="16"/>
              </w:rPr>
              <w:t>VODAFONE Group Plc, Telefonica,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1D80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A908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B5B5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AC650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BEB58" w14:textId="77777777" w:rsidR="00C521B3" w:rsidRPr="001B1679" w:rsidRDefault="00C521B3" w:rsidP="00015975">
            <w:pPr>
              <w:pStyle w:val="TAL"/>
              <w:rPr>
                <w:sz w:val="16"/>
                <w:szCs w:val="16"/>
              </w:rPr>
            </w:pPr>
          </w:p>
        </w:tc>
      </w:tr>
      <w:tr w:rsidR="00C521B3" w14:paraId="51CC147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B3196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21B0C" w14:textId="77777777" w:rsidR="00C521B3" w:rsidRPr="001B1679" w:rsidRDefault="00C521B3" w:rsidP="00015975">
            <w:pPr>
              <w:pStyle w:val="TAL"/>
              <w:rPr>
                <w:sz w:val="16"/>
                <w:szCs w:val="16"/>
              </w:rPr>
            </w:pPr>
            <w:r w:rsidRPr="001B1679">
              <w:rPr>
                <w:sz w:val="16"/>
                <w:szCs w:val="16"/>
              </w:rPr>
              <w:t>SP-231640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46FA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C40C5" w14:textId="77777777" w:rsidR="00C521B3" w:rsidRPr="001B1679" w:rsidRDefault="00C521B3" w:rsidP="00015975">
            <w:pPr>
              <w:pStyle w:val="TAL"/>
              <w:rPr>
                <w:sz w:val="16"/>
                <w:szCs w:val="16"/>
              </w:rPr>
            </w:pPr>
            <w:r w:rsidRPr="001B1679">
              <w:rPr>
                <w:sz w:val="16"/>
                <w:szCs w:val="16"/>
              </w:rPr>
              <w:t>Considerations for Rel-19 topics from Industrial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3D9D02" w14:textId="77777777" w:rsidR="00C521B3" w:rsidRPr="001B1679" w:rsidRDefault="00C521B3" w:rsidP="00015975">
            <w:pPr>
              <w:pStyle w:val="TAL"/>
              <w:rPr>
                <w:sz w:val="16"/>
                <w:szCs w:val="16"/>
              </w:rPr>
            </w:pPr>
            <w:r w:rsidRPr="001B1679">
              <w:rPr>
                <w:sz w:val="16"/>
                <w:szCs w:val="16"/>
              </w:rPr>
              <w:t>Siemens AG, Mitsubishi Electric,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D2E9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141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8922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B5E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08B48" w14:textId="77777777" w:rsidR="00C521B3" w:rsidRPr="001B1679" w:rsidRDefault="00C521B3" w:rsidP="00015975">
            <w:pPr>
              <w:pStyle w:val="TAL"/>
              <w:rPr>
                <w:sz w:val="16"/>
                <w:szCs w:val="16"/>
              </w:rPr>
            </w:pPr>
          </w:p>
        </w:tc>
      </w:tr>
      <w:tr w:rsidR="00C521B3" w14:paraId="493D37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9BB6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D70B4D" w14:textId="77777777" w:rsidR="00C521B3" w:rsidRPr="001B1679" w:rsidRDefault="00C521B3" w:rsidP="00015975">
            <w:pPr>
              <w:pStyle w:val="TAL"/>
              <w:rPr>
                <w:sz w:val="16"/>
                <w:szCs w:val="16"/>
              </w:rPr>
            </w:pPr>
            <w:r w:rsidRPr="001B1679">
              <w:rPr>
                <w:sz w:val="16"/>
                <w:szCs w:val="16"/>
              </w:rPr>
              <w:t>SP-231641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D95B3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E444C"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DEEB3B"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052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AB23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4CA05" w14:textId="77777777" w:rsidR="00C521B3" w:rsidRPr="001B1679" w:rsidRDefault="00C521B3" w:rsidP="00015975">
            <w:pPr>
              <w:pStyle w:val="TAL"/>
              <w:rPr>
                <w:sz w:val="16"/>
                <w:szCs w:val="16"/>
              </w:rPr>
            </w:pPr>
            <w:r w:rsidRPr="001B1679">
              <w:rPr>
                <w:sz w:val="16"/>
                <w:szCs w:val="16"/>
              </w:rPr>
              <w:t>Revision of SP-231433 (SA WG5 agreed SID). Merged into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DEF6" w14:textId="77777777" w:rsidR="00C521B3" w:rsidRPr="001B1679" w:rsidRDefault="00C521B3" w:rsidP="00015975">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4563E" w14:textId="77777777" w:rsidR="00C521B3" w:rsidRPr="001B1679" w:rsidRDefault="00C521B3" w:rsidP="00015975">
            <w:pPr>
              <w:pStyle w:val="TAL"/>
              <w:rPr>
                <w:sz w:val="16"/>
                <w:szCs w:val="16"/>
              </w:rPr>
            </w:pPr>
          </w:p>
        </w:tc>
      </w:tr>
      <w:tr w:rsidR="00C521B3" w14:paraId="5C9242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864A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A52C8" w14:textId="77777777" w:rsidR="00C521B3" w:rsidRPr="001B1679" w:rsidRDefault="00C521B3" w:rsidP="00015975">
            <w:pPr>
              <w:pStyle w:val="TAL"/>
              <w:rPr>
                <w:sz w:val="16"/>
                <w:szCs w:val="16"/>
              </w:rPr>
            </w:pPr>
            <w:r w:rsidRPr="001B1679">
              <w:rPr>
                <w:sz w:val="16"/>
                <w:szCs w:val="16"/>
              </w:rPr>
              <w:t>SP-231642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267CA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8DCC6" w14:textId="77777777" w:rsidR="00C521B3" w:rsidRPr="001B1679" w:rsidRDefault="00C521B3" w:rsidP="00015975">
            <w:pPr>
              <w:pStyle w:val="TAL"/>
              <w:rPr>
                <w:sz w:val="16"/>
                <w:szCs w:val="16"/>
              </w:rPr>
            </w:pPr>
            <w:r w:rsidRPr="001B1679">
              <w:rPr>
                <w:sz w:val="16"/>
                <w:szCs w:val="16"/>
              </w:rPr>
              <w:t>R19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A640F" w14:textId="77777777" w:rsidR="00C521B3" w:rsidRPr="001B1679" w:rsidRDefault="00C521B3" w:rsidP="00015975">
            <w:pPr>
              <w:pStyle w:val="TAL"/>
              <w:rPr>
                <w:sz w:val="16"/>
                <w:szCs w:val="16"/>
              </w:rPr>
            </w:pPr>
            <w:r w:rsidRPr="001B1679">
              <w:rPr>
                <w:sz w:val="16"/>
                <w:szCs w:val="16"/>
              </w:rPr>
              <w:t>CMCC, CUCC, CTCC, CATT,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D5B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2B9F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5075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77F1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30060" w14:textId="77777777" w:rsidR="00C521B3" w:rsidRPr="001B1679" w:rsidRDefault="00C521B3" w:rsidP="00015975">
            <w:pPr>
              <w:pStyle w:val="TAL"/>
              <w:rPr>
                <w:sz w:val="16"/>
                <w:szCs w:val="16"/>
              </w:rPr>
            </w:pPr>
          </w:p>
        </w:tc>
      </w:tr>
      <w:tr w:rsidR="00C521B3" w14:paraId="68C580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F00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01BAF" w14:textId="77777777" w:rsidR="00C521B3" w:rsidRPr="001B1679" w:rsidRDefault="00C521B3" w:rsidP="00015975">
            <w:pPr>
              <w:pStyle w:val="TAL"/>
              <w:rPr>
                <w:sz w:val="16"/>
                <w:szCs w:val="16"/>
              </w:rPr>
            </w:pPr>
            <w:r w:rsidRPr="001B1679">
              <w:rPr>
                <w:sz w:val="16"/>
                <w:szCs w:val="16"/>
              </w:rPr>
              <w:t>SP-231643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2F1D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4F38B" w14:textId="77777777" w:rsidR="00C521B3" w:rsidRPr="001B1679" w:rsidRDefault="00C521B3" w:rsidP="00015975">
            <w:pPr>
              <w:pStyle w:val="TAL"/>
              <w:rPr>
                <w:sz w:val="16"/>
                <w:szCs w:val="16"/>
              </w:rPr>
            </w:pPr>
            <w:r w:rsidRPr="001B1679">
              <w:rPr>
                <w:sz w:val="16"/>
                <w:szCs w:val="16"/>
              </w:rPr>
              <w:t>Release 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FC993" w14:textId="77777777" w:rsidR="00C521B3" w:rsidRPr="001B1679" w:rsidRDefault="00C521B3" w:rsidP="00015975">
            <w:pPr>
              <w:pStyle w:val="TAL"/>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5017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532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8980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D4AB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91AC9" w14:textId="77777777" w:rsidR="00C521B3" w:rsidRPr="001B1679" w:rsidRDefault="00C521B3" w:rsidP="00015975">
            <w:pPr>
              <w:pStyle w:val="TAL"/>
              <w:rPr>
                <w:sz w:val="16"/>
                <w:szCs w:val="16"/>
              </w:rPr>
            </w:pPr>
          </w:p>
        </w:tc>
      </w:tr>
      <w:tr w:rsidR="00C521B3" w14:paraId="379DFA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14570"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1E55A" w14:textId="77777777" w:rsidR="00C521B3" w:rsidRPr="001B1679" w:rsidRDefault="00C521B3" w:rsidP="00015975">
            <w:pPr>
              <w:pStyle w:val="TAL"/>
              <w:rPr>
                <w:sz w:val="16"/>
                <w:szCs w:val="16"/>
              </w:rPr>
            </w:pPr>
            <w:r w:rsidRPr="001B1679">
              <w:rPr>
                <w:sz w:val="16"/>
                <w:szCs w:val="16"/>
              </w:rPr>
              <w:t>SP-231644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89DB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3E3D" w14:textId="77777777" w:rsidR="00C521B3" w:rsidRPr="001B1679" w:rsidRDefault="00C521B3" w:rsidP="00015975">
            <w:pPr>
              <w:pStyle w:val="TAL"/>
              <w:rPr>
                <w:sz w:val="16"/>
                <w:szCs w:val="16"/>
              </w:rPr>
            </w:pPr>
            <w:r w:rsidRPr="001B1679">
              <w:rPr>
                <w:sz w:val="16"/>
                <w:szCs w:val="16"/>
              </w:rPr>
              <w:t>Prohibiting GEA1 and GEA2 in devices in Rel 6 and 7 (Relates to LS to SA WG3 in S3-234488)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FB6BF3"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90F2F" w14:textId="77777777" w:rsidR="00C521B3" w:rsidRPr="001B1679" w:rsidRDefault="00C521B3" w:rsidP="00015975">
            <w:pPr>
              <w:pStyle w:val="TAL"/>
              <w:rPr>
                <w:sz w:val="16"/>
                <w:szCs w:val="16"/>
              </w:rPr>
            </w:pPr>
            <w:r w:rsidRPr="001B1679">
              <w:rPr>
                <w:sz w:val="16"/>
                <w:szCs w:val="16"/>
              </w:rPr>
              <w:t>Rel-6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869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863E83" w14:textId="77777777" w:rsidR="00C521B3" w:rsidRPr="001B1679" w:rsidRDefault="00C521B3" w:rsidP="00015975">
            <w:pPr>
              <w:pStyle w:val="TAL"/>
              <w:rPr>
                <w:sz w:val="16"/>
                <w:szCs w:val="16"/>
              </w:rPr>
            </w:pPr>
            <w:r w:rsidRPr="001B1679">
              <w:rPr>
                <w:sz w:val="16"/>
                <w:szCs w:val="16"/>
              </w:rPr>
              <w:t>An LS was drafted in SP-2311777 and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9054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B440A" w14:textId="77777777" w:rsidR="00C521B3" w:rsidRPr="001B1679" w:rsidRDefault="00C521B3" w:rsidP="00015975">
            <w:pPr>
              <w:pStyle w:val="TAL"/>
              <w:rPr>
                <w:sz w:val="16"/>
                <w:szCs w:val="16"/>
              </w:rPr>
            </w:pPr>
          </w:p>
        </w:tc>
      </w:tr>
      <w:tr w:rsidR="00C521B3" w14:paraId="3084234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62D17"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CA351" w14:textId="77777777" w:rsidR="00C521B3" w:rsidRPr="001B1679" w:rsidRDefault="00C521B3" w:rsidP="00015975">
            <w:pPr>
              <w:pStyle w:val="TAL"/>
              <w:rPr>
                <w:sz w:val="16"/>
                <w:szCs w:val="16"/>
              </w:rPr>
            </w:pPr>
            <w:r w:rsidRPr="001B1679">
              <w:rPr>
                <w:sz w:val="16"/>
                <w:szCs w:val="16"/>
              </w:rPr>
              <w:t>SP-231645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B2641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5D3F0" w14:textId="77777777" w:rsidR="00C521B3" w:rsidRPr="001B1679" w:rsidRDefault="00C521B3" w:rsidP="00015975">
            <w:pPr>
              <w:pStyle w:val="TAL"/>
              <w:rPr>
                <w:sz w:val="16"/>
                <w:szCs w:val="16"/>
              </w:rPr>
            </w:pPr>
            <w:r w:rsidRPr="001B1679">
              <w:rPr>
                <w:sz w:val="16"/>
                <w:szCs w:val="16"/>
              </w:rPr>
              <w:t>Way forward on SNPN Cellular Hotspots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09074"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28C0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C3CDB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B82DD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35FB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B6AFD" w14:textId="77777777" w:rsidR="00C521B3" w:rsidRPr="001B1679" w:rsidRDefault="00C521B3" w:rsidP="00015975">
            <w:pPr>
              <w:pStyle w:val="TAL"/>
              <w:rPr>
                <w:sz w:val="16"/>
                <w:szCs w:val="16"/>
              </w:rPr>
            </w:pPr>
          </w:p>
        </w:tc>
      </w:tr>
      <w:tr w:rsidR="00C521B3" w14:paraId="3AB631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4A63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7CAEB" w14:textId="77777777" w:rsidR="00C521B3" w:rsidRPr="001B1679" w:rsidRDefault="00C521B3" w:rsidP="00015975">
            <w:pPr>
              <w:pStyle w:val="TAL"/>
              <w:rPr>
                <w:sz w:val="16"/>
                <w:szCs w:val="16"/>
              </w:rPr>
            </w:pPr>
            <w:r w:rsidRPr="001B1679">
              <w:rPr>
                <w:sz w:val="16"/>
                <w:szCs w:val="16"/>
              </w:rPr>
              <w:t>SP-231646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07B14"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82B6" w14:textId="77777777" w:rsidR="00C521B3" w:rsidRPr="001B1679" w:rsidRDefault="00C521B3" w:rsidP="00015975">
            <w:pPr>
              <w:pStyle w:val="TAL"/>
              <w:rPr>
                <w:sz w:val="16"/>
                <w:szCs w:val="16"/>
              </w:rPr>
            </w:pPr>
            <w:r w:rsidRPr="001B1679">
              <w:rPr>
                <w:sz w:val="16"/>
                <w:szCs w:val="16"/>
              </w:rPr>
              <w:t>Revised SID on FS_5GSAT_ARCH_Ph3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94ECA"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090F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56D9A" w14:textId="77777777" w:rsidR="00C521B3" w:rsidRPr="001B1679" w:rsidRDefault="00C521B3" w:rsidP="00015975">
            <w:pPr>
              <w:pStyle w:val="TAL"/>
              <w:rPr>
                <w:sz w:val="16"/>
                <w:szCs w:val="16"/>
              </w:rPr>
            </w:pPr>
            <w:r w:rsidRPr="001B1679">
              <w:rPr>
                <w:sz w:val="16"/>
                <w:szCs w:val="16"/>
              </w:rPr>
              <w:t>FS_5GSAT_ARCH_Ph3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A971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4427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7F1DA" w14:textId="77777777" w:rsidR="00C521B3" w:rsidRPr="001B1679" w:rsidRDefault="00C521B3" w:rsidP="00015975">
            <w:pPr>
              <w:pStyle w:val="TAL"/>
              <w:rPr>
                <w:sz w:val="16"/>
                <w:szCs w:val="16"/>
              </w:rPr>
            </w:pPr>
          </w:p>
        </w:tc>
      </w:tr>
      <w:tr w:rsidR="00C521B3" w14:paraId="2D955F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17E2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29C74" w14:textId="77777777" w:rsidR="00C521B3" w:rsidRPr="001B1679" w:rsidRDefault="00C521B3" w:rsidP="00015975">
            <w:pPr>
              <w:pStyle w:val="TAL"/>
              <w:rPr>
                <w:sz w:val="16"/>
                <w:szCs w:val="16"/>
              </w:rPr>
            </w:pPr>
            <w:r w:rsidRPr="001B1679">
              <w:rPr>
                <w:sz w:val="16"/>
                <w:szCs w:val="16"/>
              </w:rPr>
              <w:t>SP-231647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E8DDC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16B71" w14:textId="77777777" w:rsidR="00C521B3" w:rsidRPr="001B1679" w:rsidRDefault="00C521B3" w:rsidP="00015975">
            <w:pPr>
              <w:pStyle w:val="TAL"/>
              <w:rPr>
                <w:sz w:val="16"/>
                <w:szCs w:val="16"/>
              </w:rPr>
            </w:pPr>
            <w:r w:rsidRPr="001B1679">
              <w:rPr>
                <w:sz w:val="16"/>
                <w:szCs w:val="16"/>
              </w:rPr>
              <w:t>On Rel-19 AIML WT#1 from SA WG2 study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3BED1"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C400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025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3EAF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ADAF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EA3FA" w14:textId="77777777" w:rsidR="00C521B3" w:rsidRPr="001B1679" w:rsidRDefault="00C521B3" w:rsidP="00015975">
            <w:pPr>
              <w:pStyle w:val="TAL"/>
              <w:rPr>
                <w:sz w:val="16"/>
                <w:szCs w:val="16"/>
              </w:rPr>
            </w:pPr>
          </w:p>
        </w:tc>
      </w:tr>
      <w:tr w:rsidR="00C521B3" w14:paraId="336A96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A958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6B648" w14:textId="77777777" w:rsidR="00C521B3" w:rsidRPr="001B1679" w:rsidRDefault="00C521B3" w:rsidP="00015975">
            <w:pPr>
              <w:pStyle w:val="TAL"/>
              <w:rPr>
                <w:sz w:val="16"/>
                <w:szCs w:val="16"/>
              </w:rPr>
            </w:pPr>
            <w:r w:rsidRPr="001B1679">
              <w:rPr>
                <w:sz w:val="16"/>
                <w:szCs w:val="16"/>
              </w:rPr>
              <w:t>SP-231648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BAD0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94985"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C64FB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C84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FB9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EA44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0FEE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FA5DB" w14:textId="77777777" w:rsidR="00C521B3" w:rsidRPr="001B1679" w:rsidRDefault="00C521B3" w:rsidP="00015975">
            <w:pPr>
              <w:pStyle w:val="TAL"/>
              <w:rPr>
                <w:sz w:val="16"/>
                <w:szCs w:val="16"/>
              </w:rPr>
            </w:pPr>
          </w:p>
        </w:tc>
      </w:tr>
      <w:tr w:rsidR="00C521B3" w14:paraId="0B6736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8D11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98FB5" w14:textId="77777777" w:rsidR="00C521B3" w:rsidRPr="001B1679" w:rsidRDefault="00C521B3" w:rsidP="00015975">
            <w:pPr>
              <w:pStyle w:val="TAL"/>
              <w:rPr>
                <w:sz w:val="16"/>
                <w:szCs w:val="16"/>
              </w:rPr>
            </w:pPr>
            <w:r w:rsidRPr="001B1679">
              <w:rPr>
                <w:sz w:val="16"/>
                <w:szCs w:val="16"/>
              </w:rPr>
              <w:t>SP-231649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AE9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7BA74" w14:textId="77777777" w:rsidR="00C521B3" w:rsidRPr="001B1679" w:rsidRDefault="00C521B3" w:rsidP="00015975">
            <w:pPr>
              <w:pStyle w:val="TAL"/>
              <w:rPr>
                <w:sz w:val="16"/>
                <w:szCs w:val="16"/>
              </w:rPr>
            </w:pPr>
            <w:r w:rsidRPr="001B1679">
              <w:rPr>
                <w:sz w:val="16"/>
                <w:szCs w:val="16"/>
              </w:rPr>
              <w:t>33.501 CR1867R1 (Rel-18, 'F'): Resolution of one EN (storage request update) in Security for AI/ML model storage and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8BEEB"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121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C71E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B60BF" w14:textId="77777777" w:rsidR="00C521B3" w:rsidRPr="001B1679" w:rsidRDefault="00C521B3" w:rsidP="00015975">
            <w:pPr>
              <w:pStyle w:val="TAL"/>
              <w:rPr>
                <w:sz w:val="16"/>
                <w:szCs w:val="16"/>
              </w:rPr>
            </w:pPr>
            <w:r w:rsidRPr="001B1679">
              <w:rPr>
                <w:sz w:val="16"/>
                <w:szCs w:val="16"/>
              </w:rPr>
              <w:t>Revision of 33.501 CR1867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3B5C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6722F" w14:textId="77777777" w:rsidR="00C521B3" w:rsidRPr="001B1679" w:rsidRDefault="00C521B3" w:rsidP="00015975">
            <w:pPr>
              <w:pStyle w:val="TAL"/>
              <w:rPr>
                <w:sz w:val="16"/>
                <w:szCs w:val="16"/>
              </w:rPr>
            </w:pPr>
          </w:p>
        </w:tc>
      </w:tr>
      <w:tr w:rsidR="00C521B3" w14:paraId="57BD4E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AC274"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A9EA" w14:textId="77777777" w:rsidR="00C521B3" w:rsidRPr="001B1679" w:rsidRDefault="00C521B3" w:rsidP="00015975">
            <w:pPr>
              <w:pStyle w:val="TAL"/>
              <w:rPr>
                <w:sz w:val="16"/>
                <w:szCs w:val="16"/>
              </w:rPr>
            </w:pPr>
            <w:r w:rsidRPr="001B1679">
              <w:rPr>
                <w:sz w:val="16"/>
                <w:szCs w:val="16"/>
              </w:rPr>
              <w:t>SP-231650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D64A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C258D" w14:textId="77777777" w:rsidR="00C521B3" w:rsidRPr="001B1679" w:rsidRDefault="00C521B3" w:rsidP="00015975">
            <w:pPr>
              <w:pStyle w:val="TAL"/>
              <w:rPr>
                <w:sz w:val="16"/>
                <w:szCs w:val="16"/>
              </w:rPr>
            </w:pPr>
            <w:r w:rsidRPr="001B1679">
              <w:rPr>
                <w:sz w:val="16"/>
                <w:szCs w:val="16"/>
              </w:rPr>
              <w:t>33.501 CR1871R1 (Rel-18, 'F'): Clarify ADRF usage to be optional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F970DB"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B6B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FCAE96"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2A4A1" w14:textId="77777777" w:rsidR="00C521B3" w:rsidRPr="001B1679" w:rsidRDefault="00C521B3" w:rsidP="00015975">
            <w:pPr>
              <w:pStyle w:val="TAL"/>
              <w:rPr>
                <w:sz w:val="16"/>
                <w:szCs w:val="16"/>
              </w:rPr>
            </w:pPr>
            <w:r w:rsidRPr="001B1679">
              <w:rPr>
                <w:sz w:val="16"/>
                <w:szCs w:val="16"/>
              </w:rPr>
              <w:t>Revision of 33.501 CR1871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2A3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AA1A3C" w14:textId="77777777" w:rsidR="00C521B3" w:rsidRPr="001B1679" w:rsidRDefault="00C521B3" w:rsidP="00015975">
            <w:pPr>
              <w:pStyle w:val="TAL"/>
              <w:rPr>
                <w:sz w:val="16"/>
                <w:szCs w:val="16"/>
              </w:rPr>
            </w:pPr>
          </w:p>
        </w:tc>
      </w:tr>
      <w:tr w:rsidR="00C521B3" w14:paraId="426DB53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76BB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82DDC" w14:textId="77777777" w:rsidR="00C521B3" w:rsidRPr="001B1679" w:rsidRDefault="00C521B3" w:rsidP="00015975">
            <w:pPr>
              <w:pStyle w:val="TAL"/>
              <w:rPr>
                <w:sz w:val="16"/>
                <w:szCs w:val="16"/>
              </w:rPr>
            </w:pPr>
            <w:r w:rsidRPr="001B1679">
              <w:rPr>
                <w:sz w:val="16"/>
                <w:szCs w:val="16"/>
              </w:rPr>
              <w:t>SP-231651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410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3D963" w14:textId="77777777" w:rsidR="00C521B3" w:rsidRPr="001B1679" w:rsidRDefault="00C521B3" w:rsidP="00015975">
            <w:pPr>
              <w:pStyle w:val="TAL"/>
              <w:rPr>
                <w:sz w:val="16"/>
                <w:szCs w:val="16"/>
              </w:rPr>
            </w:pPr>
            <w:r w:rsidRPr="001B1679">
              <w:rPr>
                <w:sz w:val="16"/>
                <w:szCs w:val="16"/>
              </w:rPr>
              <w:t>Nokia input to Rel-19 package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78EEC"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2B30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9BBF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C0EF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82FB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A7817" w14:textId="77777777" w:rsidR="00C521B3" w:rsidRPr="001B1679" w:rsidRDefault="00C521B3" w:rsidP="00015975">
            <w:pPr>
              <w:pStyle w:val="TAL"/>
              <w:rPr>
                <w:sz w:val="16"/>
                <w:szCs w:val="16"/>
              </w:rPr>
            </w:pPr>
          </w:p>
        </w:tc>
      </w:tr>
      <w:tr w:rsidR="00C521B3" w14:paraId="07227A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DD4E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E48B0" w14:textId="77777777" w:rsidR="00C521B3" w:rsidRPr="001B1679" w:rsidRDefault="00C521B3" w:rsidP="00015975">
            <w:pPr>
              <w:pStyle w:val="TAL"/>
              <w:rPr>
                <w:sz w:val="16"/>
                <w:szCs w:val="16"/>
              </w:rPr>
            </w:pPr>
            <w:r w:rsidRPr="001B1679">
              <w:rPr>
                <w:sz w:val="16"/>
                <w:szCs w:val="16"/>
              </w:rPr>
              <w:t>SP-231652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7517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C3D29" w14:textId="77777777" w:rsidR="00C521B3" w:rsidRPr="001B1679" w:rsidRDefault="00C521B3" w:rsidP="00015975">
            <w:pPr>
              <w:pStyle w:val="TAL"/>
              <w:rPr>
                <w:sz w:val="16"/>
                <w:szCs w:val="16"/>
              </w:rPr>
            </w:pPr>
            <w:r w:rsidRPr="001B1679">
              <w:rPr>
                <w:sz w:val="16"/>
                <w:szCs w:val="16"/>
              </w:rPr>
              <w:t>Proposals and considerations of SA WG2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3310F5"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E504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FACCB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CA4A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94A30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E5A7F" w14:textId="77777777" w:rsidR="00C521B3" w:rsidRPr="001B1679" w:rsidRDefault="00C521B3" w:rsidP="00015975">
            <w:pPr>
              <w:pStyle w:val="TAL"/>
              <w:rPr>
                <w:sz w:val="16"/>
                <w:szCs w:val="16"/>
              </w:rPr>
            </w:pPr>
          </w:p>
        </w:tc>
      </w:tr>
      <w:tr w:rsidR="00C521B3" w14:paraId="528047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81B3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87F1F" w14:textId="77777777" w:rsidR="00C521B3" w:rsidRPr="001B1679" w:rsidRDefault="00C521B3" w:rsidP="00015975">
            <w:pPr>
              <w:pStyle w:val="TAL"/>
              <w:rPr>
                <w:sz w:val="16"/>
                <w:szCs w:val="16"/>
              </w:rPr>
            </w:pPr>
            <w:r w:rsidRPr="001B1679">
              <w:rPr>
                <w:sz w:val="16"/>
                <w:szCs w:val="16"/>
              </w:rPr>
              <w:t>SP-231653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C18AF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C5915" w14:textId="77777777" w:rsidR="00C521B3" w:rsidRPr="001B1679" w:rsidRDefault="00C521B3" w:rsidP="00015975">
            <w:pPr>
              <w:pStyle w:val="TAL"/>
              <w:rPr>
                <w:sz w:val="16"/>
                <w:szCs w:val="16"/>
              </w:rPr>
            </w:pPr>
            <w:r w:rsidRPr="001B1679">
              <w:rPr>
                <w:sz w:val="16"/>
                <w:szCs w:val="16"/>
              </w:rPr>
              <w:t>Way forwards for Release 19 AI/ML 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23512"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AE77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E26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E75CF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70D0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CC64C" w14:textId="77777777" w:rsidR="00C521B3" w:rsidRPr="001B1679" w:rsidRDefault="00C521B3" w:rsidP="00015975">
            <w:pPr>
              <w:pStyle w:val="TAL"/>
              <w:rPr>
                <w:sz w:val="16"/>
                <w:szCs w:val="16"/>
              </w:rPr>
            </w:pPr>
          </w:p>
        </w:tc>
      </w:tr>
      <w:tr w:rsidR="00C521B3" w14:paraId="57F9BE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A1C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8C658" w14:textId="77777777" w:rsidR="00C521B3" w:rsidRPr="001B1679" w:rsidRDefault="00C521B3" w:rsidP="00015975">
            <w:pPr>
              <w:pStyle w:val="TAL"/>
              <w:rPr>
                <w:sz w:val="16"/>
                <w:szCs w:val="16"/>
              </w:rPr>
            </w:pPr>
            <w:r w:rsidRPr="001B1679">
              <w:rPr>
                <w:sz w:val="16"/>
                <w:szCs w:val="16"/>
              </w:rPr>
              <w:t>SP-231654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DFBD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3CAE4"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8B4780"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42B5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D55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A8096"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3F3C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CDC3B" w14:textId="77777777" w:rsidR="00C521B3" w:rsidRPr="001B1679" w:rsidRDefault="00C521B3" w:rsidP="00015975">
            <w:pPr>
              <w:pStyle w:val="TAL"/>
              <w:rPr>
                <w:sz w:val="16"/>
                <w:szCs w:val="16"/>
              </w:rPr>
            </w:pPr>
          </w:p>
        </w:tc>
      </w:tr>
      <w:tr w:rsidR="00C521B3" w14:paraId="5348E4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55E8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11F2" w14:textId="77777777" w:rsidR="00C521B3" w:rsidRPr="001B1679" w:rsidRDefault="00C521B3" w:rsidP="00015975">
            <w:pPr>
              <w:pStyle w:val="TAL"/>
              <w:rPr>
                <w:sz w:val="16"/>
                <w:szCs w:val="16"/>
              </w:rPr>
            </w:pPr>
            <w:r w:rsidRPr="001B1679">
              <w:rPr>
                <w:sz w:val="16"/>
                <w:szCs w:val="16"/>
              </w:rPr>
              <w:t>SP-231655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D8224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8659F"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4F5E73"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E74BE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6B202" w14:textId="77777777" w:rsidR="00C521B3" w:rsidRPr="001B1679" w:rsidRDefault="00C521B3" w:rsidP="00015975">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F7C434"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ED1B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F1BC3" w14:textId="77777777" w:rsidR="00C521B3" w:rsidRPr="001B1679" w:rsidRDefault="00C521B3" w:rsidP="00015975">
            <w:pPr>
              <w:pStyle w:val="TAL"/>
              <w:rPr>
                <w:sz w:val="16"/>
                <w:szCs w:val="16"/>
              </w:rPr>
            </w:pPr>
          </w:p>
        </w:tc>
      </w:tr>
      <w:tr w:rsidR="00C521B3" w14:paraId="1AEB47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51C32"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767AE" w14:textId="77777777" w:rsidR="00C521B3" w:rsidRPr="001B1679" w:rsidRDefault="00C521B3" w:rsidP="00015975">
            <w:pPr>
              <w:pStyle w:val="TAL"/>
              <w:rPr>
                <w:sz w:val="16"/>
                <w:szCs w:val="16"/>
              </w:rPr>
            </w:pPr>
            <w:r w:rsidRPr="001B1679">
              <w:rPr>
                <w:sz w:val="16"/>
                <w:szCs w:val="16"/>
              </w:rPr>
              <w:t>SP-231656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15CE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693FC" w14:textId="77777777" w:rsidR="00C521B3" w:rsidRPr="001B1679" w:rsidRDefault="00C521B3" w:rsidP="00015975">
            <w:pPr>
              <w:pStyle w:val="TAL"/>
              <w:rPr>
                <w:sz w:val="16"/>
                <w:szCs w:val="16"/>
              </w:rPr>
            </w:pPr>
            <w:r w:rsidRPr="001B1679">
              <w:rPr>
                <w:sz w:val="16"/>
                <w:szCs w:val="16"/>
              </w:rPr>
              <w:t>New mini-WID on Scalable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82AFA"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579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46DB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DE13D" w14:textId="77777777" w:rsidR="00C521B3" w:rsidRPr="001B1679" w:rsidRDefault="00C521B3" w:rsidP="00015975">
            <w:pPr>
              <w:pStyle w:val="TAL"/>
              <w:rPr>
                <w:sz w:val="16"/>
                <w:szCs w:val="16"/>
              </w:rPr>
            </w:pPr>
            <w:r w:rsidRPr="001B1679">
              <w:rPr>
                <w:sz w:val="16"/>
                <w:szCs w:val="16"/>
              </w:rPr>
              <w:t>Revision of S1-233477, noted at SA1#104.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6D82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EEE5C" w14:textId="77777777" w:rsidR="00C521B3" w:rsidRPr="001B1679" w:rsidRDefault="00C521B3" w:rsidP="00015975">
            <w:pPr>
              <w:pStyle w:val="TAL"/>
              <w:rPr>
                <w:sz w:val="16"/>
                <w:szCs w:val="16"/>
              </w:rPr>
            </w:pPr>
          </w:p>
        </w:tc>
      </w:tr>
      <w:tr w:rsidR="00C521B3" w14:paraId="4E060F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CC1A0"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CFBFB" w14:textId="77777777" w:rsidR="00C521B3" w:rsidRPr="001B1679" w:rsidRDefault="00C521B3" w:rsidP="00015975">
            <w:pPr>
              <w:pStyle w:val="TAL"/>
              <w:rPr>
                <w:sz w:val="16"/>
                <w:szCs w:val="16"/>
              </w:rPr>
            </w:pPr>
            <w:r w:rsidRPr="001B1679">
              <w:rPr>
                <w:sz w:val="16"/>
                <w:szCs w:val="16"/>
              </w:rPr>
              <w:t>SP-231657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B926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BE7BC" w14:textId="77777777" w:rsidR="00C521B3" w:rsidRPr="001B1679" w:rsidRDefault="00C521B3" w:rsidP="00015975">
            <w:pPr>
              <w:pStyle w:val="TAL"/>
              <w:rPr>
                <w:sz w:val="16"/>
                <w:szCs w:val="16"/>
              </w:rPr>
            </w:pPr>
            <w:r w:rsidRPr="001B1679">
              <w:rPr>
                <w:sz w:val="16"/>
                <w:szCs w:val="16"/>
              </w:rPr>
              <w:t>22.261 CR0715R3 (Rel-19, 'B'): Service requirements for Scalable SNPN Interconnect with dynamic connections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5F63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4149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6D8EB"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C9713" w14:textId="77777777" w:rsidR="00C521B3" w:rsidRPr="001B1679" w:rsidRDefault="00C521B3" w:rsidP="00015975">
            <w:pPr>
              <w:pStyle w:val="TAL"/>
              <w:rPr>
                <w:sz w:val="16"/>
                <w:szCs w:val="16"/>
              </w:rPr>
            </w:pPr>
            <w:r w:rsidRPr="001B1679">
              <w:rPr>
                <w:sz w:val="16"/>
                <w:szCs w:val="16"/>
              </w:rPr>
              <w:t>Source to TSG incorrect. Revision of S1-233478, noted at SA1#104. Related to WID NEW in SP-231656.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C765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5AC0B" w14:textId="77777777" w:rsidR="00C521B3" w:rsidRPr="001B1679" w:rsidRDefault="00C521B3" w:rsidP="00015975">
            <w:pPr>
              <w:pStyle w:val="TAL"/>
              <w:rPr>
                <w:sz w:val="16"/>
                <w:szCs w:val="16"/>
              </w:rPr>
            </w:pPr>
          </w:p>
        </w:tc>
      </w:tr>
      <w:tr w:rsidR="00C521B3" w14:paraId="4978EF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0B10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14FDB0" w14:textId="77777777" w:rsidR="00C521B3" w:rsidRPr="001B1679" w:rsidRDefault="00C521B3" w:rsidP="00015975">
            <w:pPr>
              <w:pStyle w:val="TAL"/>
              <w:rPr>
                <w:sz w:val="16"/>
                <w:szCs w:val="16"/>
              </w:rPr>
            </w:pPr>
            <w:r w:rsidRPr="001B1679">
              <w:rPr>
                <w:sz w:val="16"/>
                <w:szCs w:val="16"/>
              </w:rPr>
              <w:t>SP-231658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52B1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30F9C" w14:textId="77777777" w:rsidR="00C521B3" w:rsidRPr="001B1679" w:rsidRDefault="00C521B3" w:rsidP="00015975">
            <w:pPr>
              <w:pStyle w:val="TAL"/>
              <w:rPr>
                <w:sz w:val="16"/>
                <w:szCs w:val="16"/>
              </w:rPr>
            </w:pPr>
            <w:r w:rsidRPr="001B1679">
              <w:rPr>
                <w:sz w:val="16"/>
                <w:szCs w:val="16"/>
              </w:rPr>
              <w:t>Intel's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5AB00E"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107D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790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9C9E0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68463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9AE1A" w14:textId="77777777" w:rsidR="00C521B3" w:rsidRPr="001B1679" w:rsidRDefault="00C521B3" w:rsidP="00015975">
            <w:pPr>
              <w:pStyle w:val="TAL"/>
              <w:rPr>
                <w:sz w:val="16"/>
                <w:szCs w:val="16"/>
              </w:rPr>
            </w:pPr>
          </w:p>
        </w:tc>
      </w:tr>
      <w:tr w:rsidR="00C521B3" w14:paraId="265AB8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0CD8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9F0F0" w14:textId="77777777" w:rsidR="00C521B3" w:rsidRPr="001B1679" w:rsidRDefault="00C521B3" w:rsidP="00015975">
            <w:pPr>
              <w:pStyle w:val="TAL"/>
              <w:rPr>
                <w:sz w:val="16"/>
                <w:szCs w:val="16"/>
              </w:rPr>
            </w:pPr>
            <w:r w:rsidRPr="001B1679">
              <w:rPr>
                <w:sz w:val="16"/>
                <w:szCs w:val="16"/>
              </w:rPr>
              <w:t>SP-231659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7CFDC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1A0C6" w14:textId="77777777" w:rsidR="00C521B3" w:rsidRPr="001B1679" w:rsidRDefault="00C521B3" w:rsidP="00015975">
            <w:pPr>
              <w:pStyle w:val="TAL"/>
              <w:rPr>
                <w:sz w:val="16"/>
                <w:szCs w:val="16"/>
              </w:rPr>
            </w:pPr>
            <w:r w:rsidRPr="001B1679">
              <w:rPr>
                <w:sz w:val="16"/>
                <w:szCs w:val="16"/>
              </w:rPr>
              <w:t>23.548 CR0206R3 (Rel-18, 'F'): Remove EN on DNS traffic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1BD12" w14:textId="77777777" w:rsidR="00C521B3" w:rsidRPr="001B1679" w:rsidRDefault="00C521B3" w:rsidP="00015975">
            <w:pPr>
              <w:pStyle w:val="TAL"/>
              <w:rPr>
                <w:sz w:val="16"/>
                <w:szCs w:val="16"/>
              </w:rPr>
            </w:pPr>
            <w:r w:rsidRPr="001B1679">
              <w:rPr>
                <w:sz w:val="16"/>
                <w:szCs w:val="16"/>
              </w:rPr>
              <w:t>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F400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7C98C"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BCF82" w14:textId="77777777" w:rsidR="00C521B3" w:rsidRPr="001B1679" w:rsidRDefault="00C521B3" w:rsidP="00015975">
            <w:pPr>
              <w:pStyle w:val="TAL"/>
              <w:rPr>
                <w:sz w:val="16"/>
                <w:szCs w:val="16"/>
              </w:rPr>
            </w:pPr>
            <w:r w:rsidRPr="001B1679">
              <w:rPr>
                <w:sz w:val="16"/>
                <w:szCs w:val="16"/>
              </w:rPr>
              <w:t>Revision of 23.548 CR0206R2 in CR Pack SP-231256.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48B4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06049" w14:textId="77777777" w:rsidR="00C521B3" w:rsidRPr="001B1679" w:rsidRDefault="00C521B3" w:rsidP="00015975">
            <w:pPr>
              <w:pStyle w:val="TAL"/>
              <w:rPr>
                <w:sz w:val="16"/>
                <w:szCs w:val="16"/>
              </w:rPr>
            </w:pPr>
          </w:p>
        </w:tc>
      </w:tr>
      <w:tr w:rsidR="00C521B3" w14:paraId="0917B2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8848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0D256" w14:textId="77777777" w:rsidR="00C521B3" w:rsidRPr="001B1679" w:rsidRDefault="00C521B3" w:rsidP="00015975">
            <w:pPr>
              <w:pStyle w:val="TAL"/>
              <w:rPr>
                <w:sz w:val="16"/>
                <w:szCs w:val="16"/>
              </w:rPr>
            </w:pPr>
            <w:r w:rsidRPr="001B1679">
              <w:rPr>
                <w:sz w:val="16"/>
                <w:szCs w:val="16"/>
              </w:rPr>
              <w:t>SP-231660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1F5E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44B6A" w14:textId="77777777" w:rsidR="00C521B3" w:rsidRPr="001B1679" w:rsidRDefault="00C521B3" w:rsidP="00015975">
            <w:pPr>
              <w:pStyle w:val="TAL"/>
              <w:rPr>
                <w:sz w:val="16"/>
                <w:szCs w:val="16"/>
              </w:rPr>
            </w:pPr>
            <w:r w:rsidRPr="001B1679">
              <w:rPr>
                <w:sz w:val="16"/>
                <w:szCs w:val="16"/>
              </w:rPr>
              <w:t>Input on SA WG2 Rel-19 package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E208C"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386D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D869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06DF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972C2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63121" w14:textId="77777777" w:rsidR="00C521B3" w:rsidRPr="001B1679" w:rsidRDefault="00C521B3" w:rsidP="00015975">
            <w:pPr>
              <w:pStyle w:val="TAL"/>
              <w:rPr>
                <w:sz w:val="16"/>
                <w:szCs w:val="16"/>
              </w:rPr>
            </w:pPr>
          </w:p>
        </w:tc>
      </w:tr>
      <w:tr w:rsidR="00C521B3" w14:paraId="427F5D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7831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0D747B" w14:textId="77777777" w:rsidR="00C521B3" w:rsidRPr="001B1679" w:rsidRDefault="00C521B3" w:rsidP="00015975">
            <w:pPr>
              <w:pStyle w:val="TAL"/>
              <w:rPr>
                <w:sz w:val="16"/>
                <w:szCs w:val="16"/>
              </w:rPr>
            </w:pPr>
            <w:r w:rsidRPr="001B1679">
              <w:rPr>
                <w:sz w:val="16"/>
                <w:szCs w:val="16"/>
              </w:rPr>
              <w:t>SP-231661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A6C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56A2DF"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B30885"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AC9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D74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FC96E" w14:textId="77777777" w:rsidR="00C521B3" w:rsidRPr="001B1679" w:rsidRDefault="00C521B3" w:rsidP="00015975">
            <w:pPr>
              <w:pStyle w:val="TAL"/>
              <w:rPr>
                <w:sz w:val="16"/>
                <w:szCs w:val="16"/>
              </w:rPr>
            </w:pPr>
            <w:r w:rsidRPr="001B1679">
              <w:rPr>
                <w:sz w:val="16"/>
                <w:szCs w:val="16"/>
              </w:rPr>
              <w:t>Revision of SP-231505. Revised to SP-231677.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FF80B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9BAC7" w14:textId="77777777" w:rsidR="00C521B3" w:rsidRPr="001B1679" w:rsidRDefault="00C521B3" w:rsidP="00015975">
            <w:pPr>
              <w:pStyle w:val="TAL"/>
              <w:rPr>
                <w:sz w:val="16"/>
                <w:szCs w:val="16"/>
              </w:rPr>
            </w:pPr>
            <w:r w:rsidRPr="001B1679">
              <w:rPr>
                <w:sz w:val="16"/>
                <w:szCs w:val="16"/>
              </w:rPr>
              <w:t>SP-231677</w:t>
            </w:r>
          </w:p>
        </w:tc>
      </w:tr>
      <w:tr w:rsidR="00C521B3" w14:paraId="668D2C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E1A1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BEBFA" w14:textId="77777777" w:rsidR="00C521B3" w:rsidRPr="001B1679" w:rsidRDefault="00C521B3" w:rsidP="00015975">
            <w:pPr>
              <w:pStyle w:val="TAL"/>
              <w:rPr>
                <w:sz w:val="16"/>
                <w:szCs w:val="16"/>
              </w:rPr>
            </w:pPr>
            <w:r w:rsidRPr="001B1679">
              <w:rPr>
                <w:sz w:val="16"/>
                <w:szCs w:val="16"/>
              </w:rPr>
              <w:t>SP-231662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8A6D2"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4875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86E7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2BA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851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84364" w14:textId="77777777" w:rsidR="00C521B3" w:rsidRPr="001B1679" w:rsidRDefault="00C521B3" w:rsidP="00015975">
            <w:pPr>
              <w:pStyle w:val="TAL"/>
              <w:rPr>
                <w:sz w:val="16"/>
                <w:szCs w:val="16"/>
              </w:rPr>
            </w:pPr>
            <w:r w:rsidRPr="001B1679">
              <w:rPr>
                <w:sz w:val="16"/>
                <w:szCs w:val="16"/>
              </w:rPr>
              <w:t>Revised to SP-231670.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6E3DB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DFB5" w14:textId="77777777" w:rsidR="00C521B3" w:rsidRPr="001B1679" w:rsidRDefault="00C521B3" w:rsidP="00015975">
            <w:pPr>
              <w:pStyle w:val="TAL"/>
              <w:rPr>
                <w:sz w:val="16"/>
                <w:szCs w:val="16"/>
              </w:rPr>
            </w:pPr>
            <w:r w:rsidRPr="001B1679">
              <w:rPr>
                <w:sz w:val="16"/>
                <w:szCs w:val="16"/>
              </w:rPr>
              <w:t>SP-231670</w:t>
            </w:r>
          </w:p>
        </w:tc>
      </w:tr>
      <w:tr w:rsidR="00C521B3" w14:paraId="7B9FC1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2D2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6B21E" w14:textId="77777777" w:rsidR="00C521B3" w:rsidRPr="001B1679" w:rsidRDefault="00C521B3" w:rsidP="00015975">
            <w:pPr>
              <w:pStyle w:val="TAL"/>
              <w:rPr>
                <w:sz w:val="16"/>
                <w:szCs w:val="16"/>
              </w:rPr>
            </w:pPr>
            <w:r w:rsidRPr="001B1679">
              <w:rPr>
                <w:sz w:val="16"/>
                <w:szCs w:val="16"/>
              </w:rPr>
              <w:t>SP-231663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BD63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66B27" w14:textId="77777777" w:rsidR="00C521B3" w:rsidRPr="001B1679" w:rsidRDefault="00C521B3" w:rsidP="00015975">
            <w:pPr>
              <w:pStyle w:val="TAL"/>
              <w:rPr>
                <w:sz w:val="16"/>
                <w:szCs w:val="16"/>
              </w:rPr>
            </w:pPr>
            <w:r w:rsidRPr="001B1679">
              <w:rPr>
                <w:sz w:val="16"/>
                <w:szCs w:val="16"/>
              </w:rPr>
              <w:t>Apple's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F98937"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1D8D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8DCD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FC0B8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00F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57D97" w14:textId="77777777" w:rsidR="00C521B3" w:rsidRPr="001B1679" w:rsidRDefault="00C521B3" w:rsidP="00015975">
            <w:pPr>
              <w:pStyle w:val="TAL"/>
              <w:rPr>
                <w:sz w:val="16"/>
                <w:szCs w:val="16"/>
              </w:rPr>
            </w:pPr>
          </w:p>
        </w:tc>
      </w:tr>
      <w:tr w:rsidR="00C521B3" w14:paraId="708246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A70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D4BB6" w14:textId="77777777" w:rsidR="00C521B3" w:rsidRPr="001B1679" w:rsidRDefault="00C521B3" w:rsidP="00015975">
            <w:pPr>
              <w:pStyle w:val="TAL"/>
              <w:rPr>
                <w:sz w:val="16"/>
                <w:szCs w:val="16"/>
              </w:rPr>
            </w:pPr>
            <w:r w:rsidRPr="001B1679">
              <w:rPr>
                <w:sz w:val="16"/>
                <w:szCs w:val="16"/>
              </w:rPr>
              <w:t>SP-231664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5E4136"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88206"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A0DCA6"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D963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B766A9"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EA3637" w14:textId="77777777" w:rsidR="00C521B3" w:rsidRPr="001B1679" w:rsidRDefault="00C521B3" w:rsidP="00015975">
            <w:pPr>
              <w:pStyle w:val="TAL"/>
              <w:rPr>
                <w:sz w:val="16"/>
                <w:szCs w:val="16"/>
              </w:rPr>
            </w:pPr>
            <w:r w:rsidRPr="001B1679">
              <w:rPr>
                <w:sz w:val="16"/>
                <w:szCs w:val="16"/>
              </w:rPr>
              <w:t>Revision of SP-231386. Revised to SP-231671.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EA72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EA44E" w14:textId="77777777" w:rsidR="00C521B3" w:rsidRPr="001B1679" w:rsidRDefault="00C521B3" w:rsidP="00015975">
            <w:pPr>
              <w:pStyle w:val="TAL"/>
              <w:rPr>
                <w:sz w:val="16"/>
                <w:szCs w:val="16"/>
              </w:rPr>
            </w:pPr>
            <w:r w:rsidRPr="001B1679">
              <w:rPr>
                <w:sz w:val="16"/>
                <w:szCs w:val="16"/>
              </w:rPr>
              <w:t>SP-231671</w:t>
            </w:r>
          </w:p>
        </w:tc>
      </w:tr>
      <w:tr w:rsidR="00C521B3" w14:paraId="2395D5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130C6"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90C8D" w14:textId="77777777" w:rsidR="00C521B3" w:rsidRPr="001B1679" w:rsidRDefault="00C521B3" w:rsidP="00015975">
            <w:pPr>
              <w:pStyle w:val="TAL"/>
              <w:rPr>
                <w:sz w:val="16"/>
                <w:szCs w:val="16"/>
              </w:rPr>
            </w:pPr>
            <w:r w:rsidRPr="001B1679">
              <w:rPr>
                <w:sz w:val="16"/>
                <w:szCs w:val="16"/>
              </w:rPr>
              <w:t>SP-231665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330ED"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8B450" w14:textId="77777777" w:rsidR="00C521B3" w:rsidRPr="001B1679" w:rsidRDefault="00C521B3" w:rsidP="00015975">
            <w:pPr>
              <w:pStyle w:val="TAL"/>
              <w:rPr>
                <w:sz w:val="16"/>
                <w:szCs w:val="16"/>
              </w:rPr>
            </w:pPr>
            <w:r w:rsidRPr="001B1679">
              <w:rPr>
                <w:sz w:val="16"/>
                <w:szCs w:val="16"/>
              </w:rPr>
              <w:t>TR 26.865-100 - ISAR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A2E1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032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16827" w14:textId="77777777" w:rsidR="00C521B3" w:rsidRPr="001B1679" w:rsidRDefault="00C521B3" w:rsidP="00015975">
            <w:pPr>
              <w:pStyle w:val="TAL"/>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B590C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80492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837113" w14:textId="77777777" w:rsidR="00C521B3" w:rsidRPr="001B1679" w:rsidRDefault="00C521B3" w:rsidP="00015975">
            <w:pPr>
              <w:pStyle w:val="TAL"/>
              <w:rPr>
                <w:sz w:val="16"/>
                <w:szCs w:val="16"/>
              </w:rPr>
            </w:pPr>
          </w:p>
        </w:tc>
      </w:tr>
      <w:tr w:rsidR="00C521B3" w14:paraId="2B031C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FC8B5"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3ABC8" w14:textId="77777777" w:rsidR="00C521B3" w:rsidRPr="001B1679" w:rsidRDefault="00C521B3" w:rsidP="00015975">
            <w:pPr>
              <w:pStyle w:val="TAL"/>
              <w:rPr>
                <w:sz w:val="16"/>
                <w:szCs w:val="16"/>
              </w:rPr>
            </w:pPr>
            <w:r w:rsidRPr="001B1679">
              <w:rPr>
                <w:sz w:val="16"/>
                <w:szCs w:val="16"/>
              </w:rPr>
              <w:t>SP-231666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2044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BE658"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0BF2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1CDF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7BA00"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7651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4E34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DB987" w14:textId="77777777" w:rsidR="00C521B3" w:rsidRPr="001B1679" w:rsidRDefault="00C521B3" w:rsidP="00015975">
            <w:pPr>
              <w:pStyle w:val="TAL"/>
              <w:rPr>
                <w:sz w:val="16"/>
                <w:szCs w:val="16"/>
              </w:rPr>
            </w:pPr>
          </w:p>
        </w:tc>
      </w:tr>
      <w:tr w:rsidR="00C521B3" w14:paraId="7A7A272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B2304"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B2977" w14:textId="77777777" w:rsidR="00C521B3" w:rsidRPr="001B1679" w:rsidRDefault="00C521B3" w:rsidP="00015975">
            <w:pPr>
              <w:pStyle w:val="TAL"/>
              <w:rPr>
                <w:sz w:val="16"/>
                <w:szCs w:val="16"/>
              </w:rPr>
            </w:pPr>
            <w:r w:rsidRPr="001B1679">
              <w:rPr>
                <w:sz w:val="16"/>
                <w:szCs w:val="16"/>
              </w:rPr>
              <w:t>SP-231667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2B256"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0940A"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C14C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60B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890A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6FF71" w14:textId="77777777" w:rsidR="00C521B3" w:rsidRPr="001B1679" w:rsidRDefault="00C521B3" w:rsidP="00015975">
            <w:pPr>
              <w:pStyle w:val="TAL"/>
              <w:rPr>
                <w:sz w:val="16"/>
                <w:szCs w:val="16"/>
              </w:rPr>
            </w:pPr>
            <w:r w:rsidRPr="001B1679">
              <w:rPr>
                <w:sz w:val="16"/>
                <w:szCs w:val="16"/>
              </w:rPr>
              <w:t>Revision of SP-231205. Approved. To be updated if needed throughout the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6276A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FC8E1" w14:textId="77777777" w:rsidR="00C521B3" w:rsidRPr="001B1679" w:rsidRDefault="00C521B3" w:rsidP="00015975">
            <w:pPr>
              <w:pStyle w:val="TAL"/>
              <w:rPr>
                <w:sz w:val="16"/>
                <w:szCs w:val="16"/>
              </w:rPr>
            </w:pPr>
          </w:p>
        </w:tc>
      </w:tr>
      <w:tr w:rsidR="00C521B3" w14:paraId="60E4FD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C9441"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044FA" w14:textId="77777777" w:rsidR="00C521B3" w:rsidRPr="001B1679" w:rsidRDefault="00C521B3" w:rsidP="00015975">
            <w:pPr>
              <w:pStyle w:val="TAL"/>
              <w:rPr>
                <w:sz w:val="16"/>
                <w:szCs w:val="16"/>
              </w:rPr>
            </w:pPr>
            <w:r w:rsidRPr="001B1679">
              <w:rPr>
                <w:sz w:val="16"/>
                <w:szCs w:val="16"/>
              </w:rPr>
              <w:t>SP-231668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2E99C"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8E7C1" w14:textId="77777777" w:rsidR="00C521B3" w:rsidRPr="001B1679" w:rsidRDefault="00C521B3" w:rsidP="00015975">
            <w:pPr>
              <w:pStyle w:val="TAL"/>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FA81D"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121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F1D1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95871" w14:textId="77777777" w:rsidR="00C521B3" w:rsidRPr="001B1679" w:rsidRDefault="00C521B3" w:rsidP="00015975">
            <w:pPr>
              <w:pStyle w:val="TAL"/>
              <w:rPr>
                <w:sz w:val="16"/>
                <w:szCs w:val="16"/>
              </w:rPr>
            </w:pPr>
            <w:r w:rsidRPr="001B1679">
              <w:rPr>
                <w:sz w:val="16"/>
                <w:szCs w:val="16"/>
              </w:rPr>
              <w:t>Revision of SP-231533. Response to request in SP-231287.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2AC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B1FF0" w14:textId="77777777" w:rsidR="00C521B3" w:rsidRPr="001B1679" w:rsidRDefault="00C521B3" w:rsidP="00015975">
            <w:pPr>
              <w:pStyle w:val="TAL"/>
              <w:rPr>
                <w:sz w:val="16"/>
                <w:szCs w:val="16"/>
              </w:rPr>
            </w:pPr>
          </w:p>
        </w:tc>
      </w:tr>
      <w:tr w:rsidR="00C521B3" w14:paraId="106DEF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B487F"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901BC" w14:textId="77777777" w:rsidR="00C521B3" w:rsidRPr="001B1679" w:rsidRDefault="00C521B3" w:rsidP="00015975">
            <w:pPr>
              <w:pStyle w:val="TAL"/>
              <w:rPr>
                <w:sz w:val="16"/>
                <w:szCs w:val="16"/>
              </w:rPr>
            </w:pPr>
            <w:r w:rsidRPr="001B1679">
              <w:rPr>
                <w:sz w:val="16"/>
                <w:szCs w:val="16"/>
              </w:rPr>
              <w:t>SP-231669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45BB8"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F7430"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9472D"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C7F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909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0A709D" w14:textId="77777777" w:rsidR="00C521B3" w:rsidRPr="001B1679" w:rsidRDefault="00C521B3" w:rsidP="00015975">
            <w:pPr>
              <w:pStyle w:val="TAL"/>
              <w:rPr>
                <w:sz w:val="16"/>
                <w:szCs w:val="16"/>
              </w:rPr>
            </w:pPr>
            <w:r w:rsidRPr="001B1679">
              <w:rPr>
                <w:sz w:val="16"/>
                <w:szCs w:val="16"/>
              </w:rPr>
              <w:t>Created at the meeting. Revised to SP-231778.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F212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6F6FD" w14:textId="77777777" w:rsidR="00C521B3" w:rsidRPr="001B1679" w:rsidRDefault="00C521B3" w:rsidP="00015975">
            <w:pPr>
              <w:pStyle w:val="TAL"/>
              <w:rPr>
                <w:sz w:val="16"/>
                <w:szCs w:val="16"/>
              </w:rPr>
            </w:pPr>
            <w:r w:rsidRPr="001B1679">
              <w:rPr>
                <w:sz w:val="16"/>
                <w:szCs w:val="16"/>
              </w:rPr>
              <w:t>SP-231778</w:t>
            </w:r>
          </w:p>
        </w:tc>
      </w:tr>
      <w:tr w:rsidR="00C521B3" w14:paraId="0B59A8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78BF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1C4A5" w14:textId="77777777" w:rsidR="00C521B3" w:rsidRPr="001B1679" w:rsidRDefault="00C521B3" w:rsidP="00015975">
            <w:pPr>
              <w:pStyle w:val="TAL"/>
              <w:rPr>
                <w:sz w:val="16"/>
                <w:szCs w:val="16"/>
              </w:rPr>
            </w:pPr>
            <w:r w:rsidRPr="001B1679">
              <w:rPr>
                <w:sz w:val="16"/>
                <w:szCs w:val="16"/>
              </w:rPr>
              <w:t>SP-231670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21CB14"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788FA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2B4418"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E02B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EE5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DC490B" w14:textId="77777777" w:rsidR="00C521B3" w:rsidRPr="001B1679" w:rsidRDefault="00C521B3" w:rsidP="00015975">
            <w:pPr>
              <w:pStyle w:val="TAL"/>
              <w:rPr>
                <w:sz w:val="16"/>
                <w:szCs w:val="16"/>
              </w:rPr>
            </w:pPr>
            <w:r w:rsidRPr="001B1679">
              <w:rPr>
                <w:sz w:val="16"/>
                <w:szCs w:val="16"/>
              </w:rPr>
              <w:t>Revision of SP-231662.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B119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E016E" w14:textId="77777777" w:rsidR="00C521B3" w:rsidRPr="001B1679" w:rsidRDefault="00C521B3" w:rsidP="00015975">
            <w:pPr>
              <w:pStyle w:val="TAL"/>
              <w:rPr>
                <w:sz w:val="16"/>
                <w:szCs w:val="16"/>
              </w:rPr>
            </w:pPr>
          </w:p>
        </w:tc>
      </w:tr>
      <w:tr w:rsidR="00C521B3" w14:paraId="67E8998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AC64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46024" w14:textId="77777777" w:rsidR="00C521B3" w:rsidRPr="001B1679" w:rsidRDefault="00C521B3" w:rsidP="00015975">
            <w:pPr>
              <w:pStyle w:val="TAL"/>
              <w:rPr>
                <w:sz w:val="16"/>
                <w:szCs w:val="16"/>
              </w:rPr>
            </w:pPr>
            <w:r w:rsidRPr="001B1679">
              <w:rPr>
                <w:sz w:val="16"/>
                <w:szCs w:val="16"/>
              </w:rPr>
              <w:t>SP-231671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9053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9FB67"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E71E4"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3F8A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689FD"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883A7" w14:textId="77777777" w:rsidR="00C521B3" w:rsidRPr="001B1679" w:rsidRDefault="00C521B3" w:rsidP="00015975">
            <w:pPr>
              <w:pStyle w:val="TAL"/>
              <w:rPr>
                <w:sz w:val="16"/>
                <w:szCs w:val="16"/>
              </w:rPr>
            </w:pPr>
            <w:r w:rsidRPr="001B1679">
              <w:rPr>
                <w:sz w:val="16"/>
                <w:szCs w:val="16"/>
              </w:rPr>
              <w:t>Revision of SP-231664. This was revised to add supporting companies in SP-231805.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6F883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98B0E" w14:textId="77777777" w:rsidR="00C521B3" w:rsidRPr="001B1679" w:rsidRDefault="00C521B3" w:rsidP="00015975">
            <w:pPr>
              <w:pStyle w:val="TAL"/>
              <w:rPr>
                <w:sz w:val="16"/>
                <w:szCs w:val="16"/>
              </w:rPr>
            </w:pPr>
            <w:r w:rsidRPr="001B1679">
              <w:rPr>
                <w:sz w:val="16"/>
                <w:szCs w:val="16"/>
              </w:rPr>
              <w:t>SP-231805</w:t>
            </w:r>
          </w:p>
        </w:tc>
      </w:tr>
      <w:tr w:rsidR="00C521B3" w14:paraId="554E09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7FE5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5C91F"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C1587E"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CB663"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DBAEB"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8CA1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0DFD52"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BBFD45"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008A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988B3" w14:textId="77777777" w:rsidR="00C521B3" w:rsidRPr="001B1679" w:rsidRDefault="00C521B3" w:rsidP="00015975">
            <w:pPr>
              <w:pStyle w:val="TAL"/>
              <w:rPr>
                <w:sz w:val="16"/>
                <w:szCs w:val="16"/>
              </w:rPr>
            </w:pPr>
          </w:p>
        </w:tc>
      </w:tr>
      <w:tr w:rsidR="00C521B3" w14:paraId="15FB6A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2EE7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44E3D" w14:textId="77777777" w:rsidR="00C521B3" w:rsidRPr="001B1679" w:rsidRDefault="00C521B3" w:rsidP="00015975">
            <w:pPr>
              <w:pStyle w:val="TAL"/>
              <w:rPr>
                <w:sz w:val="16"/>
                <w:szCs w:val="16"/>
              </w:rPr>
            </w:pPr>
            <w:r w:rsidRPr="001B1679">
              <w:rPr>
                <w:sz w:val="16"/>
                <w:szCs w:val="16"/>
              </w:rPr>
              <w:t>SP-231673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7A344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56C6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B892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59D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B14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B12C0" w14:textId="77777777" w:rsidR="00C521B3" w:rsidRPr="001B1679" w:rsidRDefault="00C521B3" w:rsidP="00015975">
            <w:pPr>
              <w:pStyle w:val="TAL"/>
              <w:rPr>
                <w:sz w:val="16"/>
                <w:szCs w:val="16"/>
              </w:rPr>
            </w:pPr>
            <w:r w:rsidRPr="001B1679">
              <w:rPr>
                <w:sz w:val="16"/>
                <w:szCs w:val="16"/>
              </w:rPr>
              <w:t>Revision of SP-231280. Revised to SP-231772.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B25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7DDE" w14:textId="77777777" w:rsidR="00C521B3" w:rsidRPr="001B1679" w:rsidRDefault="00C521B3" w:rsidP="00015975">
            <w:pPr>
              <w:pStyle w:val="TAL"/>
              <w:rPr>
                <w:sz w:val="16"/>
                <w:szCs w:val="16"/>
              </w:rPr>
            </w:pPr>
            <w:r w:rsidRPr="001B1679">
              <w:rPr>
                <w:sz w:val="16"/>
                <w:szCs w:val="16"/>
              </w:rPr>
              <w:t>SP-231772</w:t>
            </w:r>
          </w:p>
        </w:tc>
      </w:tr>
      <w:tr w:rsidR="00C521B3" w14:paraId="401B2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CA9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3CAE5" w14:textId="77777777" w:rsidR="00C521B3" w:rsidRPr="001B1679" w:rsidRDefault="00C521B3" w:rsidP="00015975">
            <w:pPr>
              <w:pStyle w:val="TAL"/>
              <w:rPr>
                <w:sz w:val="16"/>
                <w:szCs w:val="16"/>
              </w:rPr>
            </w:pPr>
            <w:r w:rsidRPr="001B1679">
              <w:rPr>
                <w:sz w:val="16"/>
                <w:szCs w:val="16"/>
              </w:rPr>
              <w:t>SP-231674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B8B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F006C"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0168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E58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6E28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B6536" w14:textId="77777777" w:rsidR="00C521B3" w:rsidRPr="001B1679" w:rsidRDefault="00C521B3" w:rsidP="00015975">
            <w:pPr>
              <w:pStyle w:val="TAL"/>
              <w:rPr>
                <w:sz w:val="16"/>
                <w:szCs w:val="16"/>
              </w:rPr>
            </w:pPr>
            <w:r w:rsidRPr="001B1679">
              <w:rPr>
                <w:sz w:val="16"/>
                <w:szCs w:val="16"/>
              </w:rPr>
              <w:t>Revision of SP-231282. This new SID was agreed. This was moved to be a candidate TEI19_ WID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369E6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67FB29" w14:textId="77777777" w:rsidR="00C521B3" w:rsidRPr="001B1679" w:rsidRDefault="00C521B3" w:rsidP="00015975">
            <w:pPr>
              <w:pStyle w:val="TAL"/>
              <w:rPr>
                <w:sz w:val="16"/>
                <w:szCs w:val="16"/>
              </w:rPr>
            </w:pPr>
          </w:p>
        </w:tc>
      </w:tr>
      <w:tr w:rsidR="00C521B3" w14:paraId="3F08D2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FE4E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7E954C" w14:textId="77777777" w:rsidR="00C521B3" w:rsidRPr="001B1679" w:rsidRDefault="00C521B3" w:rsidP="00015975">
            <w:pPr>
              <w:pStyle w:val="TAL"/>
              <w:rPr>
                <w:sz w:val="16"/>
                <w:szCs w:val="16"/>
              </w:rPr>
            </w:pPr>
            <w:r w:rsidRPr="001B1679">
              <w:rPr>
                <w:sz w:val="16"/>
                <w:szCs w:val="16"/>
              </w:rPr>
              <w:t>SP-231675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22A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34D34"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05979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52B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A788A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2B7A0" w14:textId="77777777" w:rsidR="00C521B3" w:rsidRPr="001B1679" w:rsidRDefault="00C521B3" w:rsidP="00015975">
            <w:pPr>
              <w:pStyle w:val="TAL"/>
              <w:rPr>
                <w:sz w:val="16"/>
                <w:szCs w:val="16"/>
              </w:rPr>
            </w:pPr>
            <w:r w:rsidRPr="001B1679">
              <w:rPr>
                <w:sz w:val="16"/>
                <w:szCs w:val="16"/>
              </w:rPr>
              <w:t>Revision of SP-231283. This new SID was reviewed and agreed. Revised to SP-231797.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BB551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CE0CC" w14:textId="77777777" w:rsidR="00C521B3" w:rsidRPr="001B1679" w:rsidRDefault="00C521B3" w:rsidP="00015975">
            <w:pPr>
              <w:pStyle w:val="TAL"/>
              <w:rPr>
                <w:sz w:val="16"/>
                <w:szCs w:val="16"/>
              </w:rPr>
            </w:pPr>
            <w:r w:rsidRPr="001B1679">
              <w:rPr>
                <w:sz w:val="16"/>
                <w:szCs w:val="16"/>
              </w:rPr>
              <w:t>SP-231797</w:t>
            </w:r>
          </w:p>
        </w:tc>
      </w:tr>
      <w:tr w:rsidR="00C521B3" w14:paraId="36BA5F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D6F0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A239B" w14:textId="77777777" w:rsidR="00C521B3" w:rsidRPr="001B1679" w:rsidRDefault="00C521B3" w:rsidP="00015975">
            <w:pPr>
              <w:pStyle w:val="TAL"/>
              <w:rPr>
                <w:sz w:val="16"/>
                <w:szCs w:val="16"/>
              </w:rPr>
            </w:pPr>
            <w:r w:rsidRPr="001B1679">
              <w:rPr>
                <w:sz w:val="16"/>
                <w:szCs w:val="16"/>
              </w:rPr>
              <w:t>SP-231676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4E20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3EFB08"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1445E"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871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BB0A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85A5A7" w14:textId="77777777" w:rsidR="00C521B3" w:rsidRPr="001B1679" w:rsidRDefault="00C521B3" w:rsidP="00015975">
            <w:pPr>
              <w:pStyle w:val="TAL"/>
              <w:rPr>
                <w:sz w:val="16"/>
                <w:szCs w:val="16"/>
              </w:rPr>
            </w:pPr>
            <w:r w:rsidRPr="001B1679">
              <w:rPr>
                <w:sz w:val="16"/>
                <w:szCs w:val="16"/>
              </w:rPr>
              <w:t>Revision of SP-231295. Revised to SP-231770.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30AE1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29711" w14:textId="77777777" w:rsidR="00C521B3" w:rsidRPr="001B1679" w:rsidRDefault="00C521B3" w:rsidP="00015975">
            <w:pPr>
              <w:pStyle w:val="TAL"/>
              <w:rPr>
                <w:sz w:val="16"/>
                <w:szCs w:val="16"/>
              </w:rPr>
            </w:pPr>
            <w:r w:rsidRPr="001B1679">
              <w:rPr>
                <w:sz w:val="16"/>
                <w:szCs w:val="16"/>
              </w:rPr>
              <w:t>SP-231770</w:t>
            </w:r>
          </w:p>
        </w:tc>
      </w:tr>
      <w:tr w:rsidR="00C521B3" w14:paraId="453AD6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4B33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CBA4C" w14:textId="77777777" w:rsidR="00C521B3" w:rsidRPr="001B1679" w:rsidRDefault="00C521B3" w:rsidP="00015975">
            <w:pPr>
              <w:pStyle w:val="TAL"/>
              <w:rPr>
                <w:sz w:val="16"/>
                <w:szCs w:val="16"/>
              </w:rPr>
            </w:pPr>
            <w:r w:rsidRPr="001B1679">
              <w:rPr>
                <w:sz w:val="16"/>
                <w:szCs w:val="16"/>
              </w:rPr>
              <w:t>SP-231677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3C39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414E2"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A1FA71"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1A0C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304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D82B55" w14:textId="77777777" w:rsidR="00C521B3" w:rsidRPr="001B1679" w:rsidRDefault="00C521B3" w:rsidP="00015975">
            <w:pPr>
              <w:pStyle w:val="TAL"/>
              <w:rPr>
                <w:sz w:val="16"/>
                <w:szCs w:val="16"/>
              </w:rPr>
            </w:pPr>
            <w:r w:rsidRPr="001B1679">
              <w:rPr>
                <w:sz w:val="16"/>
                <w:szCs w:val="16"/>
              </w:rPr>
              <w:t>Revision of SP-231661. Revised to SP-231701.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301F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E5EE2" w14:textId="77777777" w:rsidR="00C521B3" w:rsidRPr="001B1679" w:rsidRDefault="00C521B3" w:rsidP="00015975">
            <w:pPr>
              <w:pStyle w:val="TAL"/>
              <w:rPr>
                <w:sz w:val="16"/>
                <w:szCs w:val="16"/>
              </w:rPr>
            </w:pPr>
            <w:r w:rsidRPr="001B1679">
              <w:rPr>
                <w:sz w:val="16"/>
                <w:szCs w:val="16"/>
              </w:rPr>
              <w:t>SP-231701</w:t>
            </w:r>
          </w:p>
        </w:tc>
      </w:tr>
      <w:tr w:rsidR="00C521B3" w14:paraId="5339F1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304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BDA5F" w14:textId="77777777" w:rsidR="00C521B3" w:rsidRPr="001B1679" w:rsidRDefault="00C521B3" w:rsidP="00015975">
            <w:pPr>
              <w:pStyle w:val="TAL"/>
              <w:rPr>
                <w:sz w:val="16"/>
                <w:szCs w:val="16"/>
              </w:rPr>
            </w:pPr>
            <w:r w:rsidRPr="001B1679">
              <w:rPr>
                <w:sz w:val="16"/>
                <w:szCs w:val="16"/>
              </w:rPr>
              <w:t>SP-231678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566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342B6"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321AD"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FB05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D69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076A45" w14:textId="77777777" w:rsidR="00C521B3" w:rsidRPr="001B1679" w:rsidRDefault="00C521B3" w:rsidP="00015975">
            <w:pPr>
              <w:pStyle w:val="TAL"/>
              <w:rPr>
                <w:sz w:val="16"/>
                <w:szCs w:val="16"/>
              </w:rPr>
            </w:pPr>
            <w:r w:rsidRPr="001B1679">
              <w:rPr>
                <w:sz w:val="16"/>
                <w:szCs w:val="16"/>
              </w:rPr>
              <w:t>Revision of SP-231371. Revised to SP-231688.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4B9B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5D430" w14:textId="77777777" w:rsidR="00C521B3" w:rsidRPr="001B1679" w:rsidRDefault="00C521B3" w:rsidP="00015975">
            <w:pPr>
              <w:pStyle w:val="TAL"/>
              <w:rPr>
                <w:sz w:val="16"/>
                <w:szCs w:val="16"/>
              </w:rPr>
            </w:pPr>
            <w:r w:rsidRPr="001B1679">
              <w:rPr>
                <w:sz w:val="16"/>
                <w:szCs w:val="16"/>
              </w:rPr>
              <w:t>SP-231688</w:t>
            </w:r>
          </w:p>
        </w:tc>
      </w:tr>
      <w:tr w:rsidR="00C521B3" w14:paraId="7AE5BA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27C9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244AF" w14:textId="77777777" w:rsidR="00C521B3" w:rsidRPr="001B1679" w:rsidRDefault="00C521B3" w:rsidP="00015975">
            <w:pPr>
              <w:pStyle w:val="TAL"/>
              <w:rPr>
                <w:sz w:val="16"/>
                <w:szCs w:val="16"/>
              </w:rPr>
            </w:pPr>
            <w:r w:rsidRPr="001B1679">
              <w:rPr>
                <w:sz w:val="16"/>
                <w:szCs w:val="16"/>
              </w:rPr>
              <w:t>SP-231679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1BE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30EB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7BE38"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9585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ECDF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B00D5D" w14:textId="77777777" w:rsidR="00C521B3" w:rsidRPr="001B1679" w:rsidRDefault="00C521B3" w:rsidP="00015975">
            <w:pPr>
              <w:pStyle w:val="TAL"/>
              <w:rPr>
                <w:sz w:val="16"/>
                <w:szCs w:val="16"/>
              </w:rPr>
            </w:pPr>
            <w:r w:rsidRPr="001B1679">
              <w:rPr>
                <w:sz w:val="16"/>
                <w:szCs w:val="16"/>
              </w:rPr>
              <w:t>Revision of SP-231365. Revised to SP-231702.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FD8F3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BF012" w14:textId="77777777" w:rsidR="00C521B3" w:rsidRPr="001B1679" w:rsidRDefault="00C521B3" w:rsidP="00015975">
            <w:pPr>
              <w:pStyle w:val="TAL"/>
              <w:rPr>
                <w:sz w:val="16"/>
                <w:szCs w:val="16"/>
              </w:rPr>
            </w:pPr>
            <w:r w:rsidRPr="001B1679">
              <w:rPr>
                <w:sz w:val="16"/>
                <w:szCs w:val="16"/>
              </w:rPr>
              <w:t>SP-231702</w:t>
            </w:r>
          </w:p>
        </w:tc>
      </w:tr>
      <w:tr w:rsidR="00C521B3" w14:paraId="60E3A8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6AC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7A950" w14:textId="77777777" w:rsidR="00C521B3" w:rsidRPr="001B1679" w:rsidRDefault="00C521B3" w:rsidP="00015975">
            <w:pPr>
              <w:pStyle w:val="TAL"/>
              <w:rPr>
                <w:sz w:val="16"/>
                <w:szCs w:val="16"/>
              </w:rPr>
            </w:pPr>
            <w:r w:rsidRPr="001B1679">
              <w:rPr>
                <w:sz w:val="16"/>
                <w:szCs w:val="16"/>
              </w:rPr>
              <w:t>SP-231680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D74B6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4E3F7"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A7F5B"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48D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2AC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CAA29" w14:textId="77777777" w:rsidR="00C521B3" w:rsidRPr="001B1679" w:rsidRDefault="00C521B3" w:rsidP="00015975">
            <w:pPr>
              <w:pStyle w:val="TAL"/>
              <w:rPr>
                <w:sz w:val="16"/>
                <w:szCs w:val="16"/>
              </w:rPr>
            </w:pPr>
            <w:r w:rsidRPr="001B1679">
              <w:rPr>
                <w:sz w:val="16"/>
                <w:szCs w:val="16"/>
              </w:rPr>
              <w:t>Revision of SP-231390. Revised to SP-231773.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8D7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93644" w14:textId="77777777" w:rsidR="00C521B3" w:rsidRPr="001B1679" w:rsidRDefault="00C521B3" w:rsidP="00015975">
            <w:pPr>
              <w:pStyle w:val="TAL"/>
              <w:rPr>
                <w:sz w:val="16"/>
                <w:szCs w:val="16"/>
              </w:rPr>
            </w:pPr>
            <w:r w:rsidRPr="001B1679">
              <w:rPr>
                <w:sz w:val="16"/>
                <w:szCs w:val="16"/>
              </w:rPr>
              <w:t>SP-231773</w:t>
            </w:r>
          </w:p>
        </w:tc>
      </w:tr>
      <w:tr w:rsidR="00C521B3" w14:paraId="6B3338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6ED6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DFC5C" w14:textId="77777777" w:rsidR="00C521B3" w:rsidRPr="001B1679" w:rsidRDefault="00C521B3" w:rsidP="00015975">
            <w:pPr>
              <w:pStyle w:val="TAL"/>
              <w:rPr>
                <w:sz w:val="16"/>
                <w:szCs w:val="16"/>
              </w:rPr>
            </w:pPr>
            <w:r w:rsidRPr="001B1679">
              <w:rPr>
                <w:sz w:val="16"/>
                <w:szCs w:val="16"/>
              </w:rPr>
              <w:t>SP-231681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A6FF8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5E164"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4A32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2EE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DF3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ED6EA0" w14:textId="77777777" w:rsidR="00C521B3" w:rsidRPr="001B1679" w:rsidRDefault="00C521B3" w:rsidP="00015975">
            <w:pPr>
              <w:pStyle w:val="TAL"/>
              <w:rPr>
                <w:sz w:val="16"/>
                <w:szCs w:val="16"/>
              </w:rPr>
            </w:pPr>
            <w:r w:rsidRPr="001B1679">
              <w:rPr>
                <w:sz w:val="16"/>
                <w:szCs w:val="16"/>
              </w:rPr>
              <w:t>Revision of SP-231389. Revised to SP-231689.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9F36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B72E3" w14:textId="77777777" w:rsidR="00C521B3" w:rsidRPr="001B1679" w:rsidRDefault="00C521B3" w:rsidP="00015975">
            <w:pPr>
              <w:pStyle w:val="TAL"/>
              <w:rPr>
                <w:sz w:val="16"/>
                <w:szCs w:val="16"/>
              </w:rPr>
            </w:pPr>
            <w:r w:rsidRPr="001B1679">
              <w:rPr>
                <w:sz w:val="16"/>
                <w:szCs w:val="16"/>
              </w:rPr>
              <w:t>SP-231689</w:t>
            </w:r>
          </w:p>
        </w:tc>
      </w:tr>
      <w:tr w:rsidR="00C521B3" w14:paraId="44BD75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5658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5CD7C" w14:textId="77777777" w:rsidR="00C521B3" w:rsidRPr="001B1679" w:rsidRDefault="00C521B3" w:rsidP="00015975">
            <w:pPr>
              <w:pStyle w:val="TAL"/>
              <w:rPr>
                <w:sz w:val="16"/>
                <w:szCs w:val="16"/>
              </w:rPr>
            </w:pPr>
            <w:r w:rsidRPr="001B1679">
              <w:rPr>
                <w:sz w:val="16"/>
                <w:szCs w:val="16"/>
              </w:rPr>
              <w:t>SP-231682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8B9C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CF0AC"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9D258"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779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9CC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168B9" w14:textId="77777777" w:rsidR="00C521B3" w:rsidRPr="001B1679" w:rsidRDefault="00C521B3" w:rsidP="00015975">
            <w:pPr>
              <w:pStyle w:val="TAL"/>
              <w:rPr>
                <w:sz w:val="16"/>
                <w:szCs w:val="16"/>
              </w:rPr>
            </w:pPr>
            <w:r w:rsidRPr="001B1679">
              <w:rPr>
                <w:sz w:val="16"/>
                <w:szCs w:val="16"/>
              </w:rPr>
              <w:t>Revision of SP-231353.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CB346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56FC3" w14:textId="77777777" w:rsidR="00C521B3" w:rsidRPr="001B1679" w:rsidRDefault="00C521B3" w:rsidP="00015975">
            <w:pPr>
              <w:pStyle w:val="TAL"/>
              <w:rPr>
                <w:sz w:val="16"/>
                <w:szCs w:val="16"/>
              </w:rPr>
            </w:pPr>
          </w:p>
        </w:tc>
      </w:tr>
      <w:tr w:rsidR="00C521B3" w14:paraId="436580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9D13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BD565" w14:textId="77777777" w:rsidR="00C521B3" w:rsidRPr="001B1679" w:rsidRDefault="00C521B3" w:rsidP="00015975">
            <w:pPr>
              <w:pStyle w:val="TAL"/>
              <w:rPr>
                <w:sz w:val="16"/>
                <w:szCs w:val="16"/>
              </w:rPr>
            </w:pPr>
            <w:r w:rsidRPr="001B1679">
              <w:rPr>
                <w:sz w:val="16"/>
                <w:szCs w:val="16"/>
              </w:rPr>
              <w:t>SP-231683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62FD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58AF7"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11359"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5033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733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4FF0F" w14:textId="77777777" w:rsidR="00C521B3" w:rsidRPr="001B1679" w:rsidRDefault="00C521B3" w:rsidP="00015975">
            <w:pPr>
              <w:pStyle w:val="TAL"/>
              <w:rPr>
                <w:sz w:val="16"/>
                <w:szCs w:val="16"/>
              </w:rPr>
            </w:pPr>
            <w:r w:rsidRPr="001B1679">
              <w:rPr>
                <w:sz w:val="16"/>
                <w:szCs w:val="16"/>
              </w:rPr>
              <w:t>Revision of SP-231352. Revised to SP-231705.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19AC4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2103B" w14:textId="77777777" w:rsidR="00C521B3" w:rsidRPr="001B1679" w:rsidRDefault="00C521B3" w:rsidP="00015975">
            <w:pPr>
              <w:pStyle w:val="TAL"/>
              <w:rPr>
                <w:sz w:val="16"/>
                <w:szCs w:val="16"/>
              </w:rPr>
            </w:pPr>
            <w:r w:rsidRPr="001B1679">
              <w:rPr>
                <w:sz w:val="16"/>
                <w:szCs w:val="16"/>
              </w:rPr>
              <w:t>SP-231705</w:t>
            </w:r>
          </w:p>
        </w:tc>
      </w:tr>
      <w:tr w:rsidR="00C521B3" w14:paraId="59F384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AADA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E4C425" w14:textId="77777777" w:rsidR="00C521B3" w:rsidRPr="001B1679" w:rsidRDefault="00C521B3" w:rsidP="00015975">
            <w:pPr>
              <w:pStyle w:val="TAL"/>
              <w:rPr>
                <w:sz w:val="16"/>
                <w:szCs w:val="16"/>
              </w:rPr>
            </w:pPr>
            <w:r w:rsidRPr="001B1679">
              <w:rPr>
                <w:sz w:val="16"/>
                <w:szCs w:val="16"/>
              </w:rPr>
              <w:t>SP-231684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5AF8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BEA6C"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0CE7EF"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A86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C47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F5BE0" w14:textId="77777777" w:rsidR="00C521B3" w:rsidRPr="001B1679" w:rsidRDefault="00C521B3" w:rsidP="00015975">
            <w:pPr>
              <w:pStyle w:val="TAL"/>
              <w:rPr>
                <w:sz w:val="16"/>
                <w:szCs w:val="16"/>
              </w:rPr>
            </w:pPr>
            <w:r w:rsidRPr="001B1679">
              <w:rPr>
                <w:sz w:val="16"/>
                <w:szCs w:val="16"/>
              </w:rPr>
              <w:t>Revision of SP-231281. Revised to SP-231756.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46E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29679" w14:textId="77777777" w:rsidR="00C521B3" w:rsidRPr="001B1679" w:rsidRDefault="00C521B3" w:rsidP="00015975">
            <w:pPr>
              <w:pStyle w:val="TAL"/>
              <w:rPr>
                <w:sz w:val="16"/>
                <w:szCs w:val="16"/>
              </w:rPr>
            </w:pPr>
            <w:r w:rsidRPr="001B1679">
              <w:rPr>
                <w:sz w:val="16"/>
                <w:szCs w:val="16"/>
              </w:rPr>
              <w:t>SP-231756</w:t>
            </w:r>
          </w:p>
        </w:tc>
      </w:tr>
      <w:tr w:rsidR="00C521B3" w14:paraId="1DE1B8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5260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0C432" w14:textId="77777777" w:rsidR="00C521B3" w:rsidRPr="001B1679" w:rsidRDefault="00C521B3" w:rsidP="00015975">
            <w:pPr>
              <w:pStyle w:val="TAL"/>
              <w:rPr>
                <w:sz w:val="16"/>
                <w:szCs w:val="16"/>
              </w:rPr>
            </w:pPr>
            <w:r w:rsidRPr="001B1679">
              <w:rPr>
                <w:sz w:val="16"/>
                <w:szCs w:val="16"/>
              </w:rPr>
              <w:t>SP-231685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6A2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B8E7F"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56401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523F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1BF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452C38" w14:textId="77777777" w:rsidR="00C521B3" w:rsidRPr="001B1679" w:rsidRDefault="00C521B3" w:rsidP="00015975">
            <w:pPr>
              <w:pStyle w:val="TAL"/>
              <w:rPr>
                <w:sz w:val="16"/>
                <w:szCs w:val="16"/>
              </w:rPr>
            </w:pPr>
            <w:r w:rsidRPr="001B1679">
              <w:rPr>
                <w:sz w:val="16"/>
                <w:szCs w:val="16"/>
              </w:rPr>
              <w:t>Revision of SP-231506. Revised to SP-231690.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E3E8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1B2B5" w14:textId="77777777" w:rsidR="00C521B3" w:rsidRPr="001B1679" w:rsidRDefault="00C521B3" w:rsidP="00015975">
            <w:pPr>
              <w:pStyle w:val="TAL"/>
              <w:rPr>
                <w:sz w:val="16"/>
                <w:szCs w:val="16"/>
              </w:rPr>
            </w:pPr>
            <w:r w:rsidRPr="001B1679">
              <w:rPr>
                <w:sz w:val="16"/>
                <w:szCs w:val="16"/>
              </w:rPr>
              <w:t>SP-231690</w:t>
            </w:r>
          </w:p>
        </w:tc>
      </w:tr>
      <w:tr w:rsidR="00C521B3" w14:paraId="2A2145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86B6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DDC62" w14:textId="77777777" w:rsidR="00C521B3" w:rsidRPr="001B1679" w:rsidRDefault="00C521B3" w:rsidP="00015975">
            <w:pPr>
              <w:pStyle w:val="TAL"/>
              <w:rPr>
                <w:sz w:val="16"/>
                <w:szCs w:val="16"/>
              </w:rPr>
            </w:pPr>
            <w:r w:rsidRPr="001B1679">
              <w:rPr>
                <w:sz w:val="16"/>
                <w:szCs w:val="16"/>
              </w:rPr>
              <w:t>SP-231686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C86D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D23B9"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0263B"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E77DD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3D4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E4CEB" w14:textId="77777777" w:rsidR="00C521B3" w:rsidRPr="001B1679" w:rsidRDefault="00C521B3" w:rsidP="00015975">
            <w:pPr>
              <w:pStyle w:val="TAL"/>
              <w:rPr>
                <w:sz w:val="16"/>
                <w:szCs w:val="16"/>
              </w:rPr>
            </w:pPr>
            <w:r w:rsidRPr="001B1679">
              <w:rPr>
                <w:sz w:val="16"/>
                <w:szCs w:val="16"/>
              </w:rPr>
              <w:t>The questions and assumptions were finalised on-line and this was endorsed. Revised to SP-231694.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9741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864D7" w14:textId="77777777" w:rsidR="00C521B3" w:rsidRPr="001B1679" w:rsidRDefault="00C521B3" w:rsidP="00015975">
            <w:pPr>
              <w:pStyle w:val="TAL"/>
              <w:rPr>
                <w:sz w:val="16"/>
                <w:szCs w:val="16"/>
              </w:rPr>
            </w:pPr>
            <w:r w:rsidRPr="001B1679">
              <w:rPr>
                <w:sz w:val="16"/>
                <w:szCs w:val="16"/>
              </w:rPr>
              <w:t>SP-231694</w:t>
            </w:r>
          </w:p>
        </w:tc>
      </w:tr>
      <w:tr w:rsidR="00C521B3" w14:paraId="57D758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2DF5C"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FABE1" w14:textId="77777777" w:rsidR="00C521B3" w:rsidRPr="001B1679" w:rsidRDefault="00C521B3" w:rsidP="00015975">
            <w:pPr>
              <w:pStyle w:val="TAL"/>
              <w:rPr>
                <w:sz w:val="16"/>
                <w:szCs w:val="16"/>
              </w:rPr>
            </w:pPr>
            <w:r w:rsidRPr="001B1679">
              <w:rPr>
                <w:sz w:val="16"/>
                <w:szCs w:val="16"/>
              </w:rPr>
              <w:t>SP-231687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11C04F"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B9447"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4521D"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F19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48EF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D4A23" w14:textId="77777777" w:rsidR="00C521B3" w:rsidRPr="001B1679" w:rsidRDefault="00C521B3" w:rsidP="00015975">
            <w:pPr>
              <w:pStyle w:val="TAL"/>
              <w:rPr>
                <w:sz w:val="16"/>
                <w:szCs w:val="16"/>
              </w:rPr>
            </w:pPr>
            <w:r w:rsidRPr="001B1679">
              <w:rPr>
                <w:sz w:val="16"/>
                <w:szCs w:val="16"/>
              </w:rPr>
              <w:t>Revision of SP-231348. Revised to SP-231692.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81E1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A56F9" w14:textId="77777777" w:rsidR="00C521B3" w:rsidRPr="001B1679" w:rsidRDefault="00C521B3" w:rsidP="00015975">
            <w:pPr>
              <w:pStyle w:val="TAL"/>
              <w:rPr>
                <w:sz w:val="16"/>
                <w:szCs w:val="16"/>
              </w:rPr>
            </w:pPr>
            <w:r w:rsidRPr="001B1679">
              <w:rPr>
                <w:sz w:val="16"/>
                <w:szCs w:val="16"/>
              </w:rPr>
              <w:t>SP-231692</w:t>
            </w:r>
          </w:p>
        </w:tc>
      </w:tr>
      <w:tr w:rsidR="00C521B3" w14:paraId="00B3E8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5F80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9ED2D" w14:textId="77777777" w:rsidR="00C521B3" w:rsidRPr="001B1679" w:rsidRDefault="00C521B3" w:rsidP="00015975">
            <w:pPr>
              <w:pStyle w:val="TAL"/>
              <w:rPr>
                <w:sz w:val="16"/>
                <w:szCs w:val="16"/>
              </w:rPr>
            </w:pPr>
            <w:r w:rsidRPr="001B1679">
              <w:rPr>
                <w:sz w:val="16"/>
                <w:szCs w:val="16"/>
              </w:rPr>
              <w:t>SP-231688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CCB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EA32D"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E6ED62"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DA22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B21B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BDD30" w14:textId="77777777" w:rsidR="00C521B3" w:rsidRPr="001B1679" w:rsidRDefault="00C521B3" w:rsidP="00015975">
            <w:pPr>
              <w:pStyle w:val="TAL"/>
              <w:rPr>
                <w:sz w:val="16"/>
                <w:szCs w:val="16"/>
              </w:rPr>
            </w:pPr>
            <w:r w:rsidRPr="001B1679">
              <w:rPr>
                <w:sz w:val="16"/>
                <w:szCs w:val="16"/>
              </w:rPr>
              <w:t>Revision of SP-231678. Revised to SP-231703.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12E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ADA41" w14:textId="77777777" w:rsidR="00C521B3" w:rsidRPr="001B1679" w:rsidRDefault="00C521B3" w:rsidP="00015975">
            <w:pPr>
              <w:pStyle w:val="TAL"/>
              <w:rPr>
                <w:sz w:val="16"/>
                <w:szCs w:val="16"/>
              </w:rPr>
            </w:pPr>
            <w:r w:rsidRPr="001B1679">
              <w:rPr>
                <w:sz w:val="16"/>
                <w:szCs w:val="16"/>
              </w:rPr>
              <w:t>SP-231703</w:t>
            </w:r>
          </w:p>
        </w:tc>
      </w:tr>
      <w:tr w:rsidR="00C521B3" w14:paraId="69521B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7636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D31CD" w14:textId="77777777" w:rsidR="00C521B3" w:rsidRPr="001B1679" w:rsidRDefault="00C521B3" w:rsidP="00015975">
            <w:pPr>
              <w:pStyle w:val="TAL"/>
              <w:rPr>
                <w:sz w:val="16"/>
                <w:szCs w:val="16"/>
              </w:rPr>
            </w:pPr>
            <w:r w:rsidRPr="001B1679">
              <w:rPr>
                <w:sz w:val="16"/>
                <w:szCs w:val="16"/>
              </w:rPr>
              <w:t>SP-231689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C3A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E21F3"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913F9"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00B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59C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98BF15" w14:textId="77777777" w:rsidR="00C521B3" w:rsidRPr="001B1679" w:rsidRDefault="00C521B3" w:rsidP="00015975">
            <w:pPr>
              <w:pStyle w:val="TAL"/>
              <w:rPr>
                <w:sz w:val="16"/>
                <w:szCs w:val="16"/>
              </w:rPr>
            </w:pPr>
            <w:r w:rsidRPr="001B1679">
              <w:rPr>
                <w:sz w:val="16"/>
                <w:szCs w:val="16"/>
              </w:rPr>
              <w:t>Revision of SP-231681. Revised to SP-231704.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E7756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0A68D" w14:textId="77777777" w:rsidR="00C521B3" w:rsidRPr="001B1679" w:rsidRDefault="00C521B3" w:rsidP="00015975">
            <w:pPr>
              <w:pStyle w:val="TAL"/>
              <w:rPr>
                <w:sz w:val="16"/>
                <w:szCs w:val="16"/>
              </w:rPr>
            </w:pPr>
            <w:r w:rsidRPr="001B1679">
              <w:rPr>
                <w:sz w:val="16"/>
                <w:szCs w:val="16"/>
              </w:rPr>
              <w:t>SP-231704</w:t>
            </w:r>
          </w:p>
        </w:tc>
      </w:tr>
      <w:tr w:rsidR="00C521B3" w14:paraId="7146C0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2B3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ED306" w14:textId="77777777" w:rsidR="00C521B3" w:rsidRPr="001B1679" w:rsidRDefault="00C521B3" w:rsidP="00015975">
            <w:pPr>
              <w:pStyle w:val="TAL"/>
              <w:rPr>
                <w:sz w:val="16"/>
                <w:szCs w:val="16"/>
              </w:rPr>
            </w:pPr>
            <w:r w:rsidRPr="001B1679">
              <w:rPr>
                <w:sz w:val="16"/>
                <w:szCs w:val="16"/>
              </w:rPr>
              <w:t>SP-231690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25D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70D0B"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CC2ECB"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2C0C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F1BD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018C9B" w14:textId="77777777" w:rsidR="00C521B3" w:rsidRPr="001B1679" w:rsidRDefault="00C521B3" w:rsidP="00015975">
            <w:pPr>
              <w:pStyle w:val="TAL"/>
              <w:rPr>
                <w:sz w:val="16"/>
                <w:szCs w:val="16"/>
              </w:rPr>
            </w:pPr>
            <w:r w:rsidRPr="001B1679">
              <w:rPr>
                <w:sz w:val="16"/>
                <w:szCs w:val="16"/>
              </w:rPr>
              <w:t>Revision of SP-231685. Revised to SP-231699.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C13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6B5BC" w14:textId="77777777" w:rsidR="00C521B3" w:rsidRPr="001B1679" w:rsidRDefault="00C521B3" w:rsidP="00015975">
            <w:pPr>
              <w:pStyle w:val="TAL"/>
              <w:rPr>
                <w:sz w:val="16"/>
                <w:szCs w:val="16"/>
              </w:rPr>
            </w:pPr>
            <w:r w:rsidRPr="001B1679">
              <w:rPr>
                <w:sz w:val="16"/>
                <w:szCs w:val="16"/>
              </w:rPr>
              <w:t>SP-231699</w:t>
            </w:r>
          </w:p>
        </w:tc>
      </w:tr>
      <w:tr w:rsidR="00C521B3" w14:paraId="378EE9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CC72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11A62" w14:textId="77777777" w:rsidR="00C521B3" w:rsidRPr="001B1679" w:rsidRDefault="00C521B3" w:rsidP="00015975">
            <w:pPr>
              <w:pStyle w:val="TAL"/>
              <w:rPr>
                <w:sz w:val="16"/>
                <w:szCs w:val="16"/>
              </w:rPr>
            </w:pPr>
            <w:r w:rsidRPr="001B1679">
              <w:rPr>
                <w:sz w:val="16"/>
                <w:szCs w:val="16"/>
              </w:rPr>
              <w:t>SP-231691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DD4B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5D295"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C8C33"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B53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C85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9EA31" w14:textId="77777777" w:rsidR="00C521B3" w:rsidRPr="001B1679" w:rsidRDefault="00C521B3" w:rsidP="00015975">
            <w:pPr>
              <w:pStyle w:val="TAL"/>
              <w:rPr>
                <w:sz w:val="16"/>
                <w:szCs w:val="16"/>
              </w:rPr>
            </w:pPr>
            <w:r w:rsidRPr="001B1679">
              <w:rPr>
                <w:sz w:val="16"/>
                <w:szCs w:val="16"/>
              </w:rPr>
              <w:t>Revision of SP-231385. Revised to SP-231751.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A2DC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BB657" w14:textId="77777777" w:rsidR="00C521B3" w:rsidRPr="001B1679" w:rsidRDefault="00C521B3" w:rsidP="00015975">
            <w:pPr>
              <w:pStyle w:val="TAL"/>
              <w:rPr>
                <w:sz w:val="16"/>
                <w:szCs w:val="16"/>
              </w:rPr>
            </w:pPr>
            <w:r w:rsidRPr="001B1679">
              <w:rPr>
                <w:sz w:val="16"/>
                <w:szCs w:val="16"/>
              </w:rPr>
              <w:t>SP-231751</w:t>
            </w:r>
          </w:p>
        </w:tc>
      </w:tr>
      <w:tr w:rsidR="00C521B3" w14:paraId="28C533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3EDFE"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DD4CF" w14:textId="77777777" w:rsidR="00C521B3" w:rsidRPr="001B1679" w:rsidRDefault="00C521B3" w:rsidP="00015975">
            <w:pPr>
              <w:pStyle w:val="TAL"/>
              <w:rPr>
                <w:sz w:val="16"/>
                <w:szCs w:val="16"/>
              </w:rPr>
            </w:pPr>
            <w:r w:rsidRPr="001B1679">
              <w:rPr>
                <w:sz w:val="16"/>
                <w:szCs w:val="16"/>
              </w:rPr>
              <w:t>SP-231692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9D123"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8D2AE"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972213"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2EF1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A59E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80759" w14:textId="77777777" w:rsidR="00C521B3" w:rsidRPr="001B1679" w:rsidRDefault="00C521B3" w:rsidP="00015975">
            <w:pPr>
              <w:pStyle w:val="TAL"/>
              <w:rPr>
                <w:sz w:val="16"/>
                <w:szCs w:val="16"/>
              </w:rPr>
            </w:pPr>
            <w:r w:rsidRPr="001B1679">
              <w:rPr>
                <w:sz w:val="16"/>
                <w:szCs w:val="16"/>
              </w:rPr>
              <w:t>Revision of SP-231687.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BEDB1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7E191" w14:textId="77777777" w:rsidR="00C521B3" w:rsidRPr="001B1679" w:rsidRDefault="00C521B3" w:rsidP="00015975">
            <w:pPr>
              <w:pStyle w:val="TAL"/>
              <w:rPr>
                <w:sz w:val="16"/>
                <w:szCs w:val="16"/>
              </w:rPr>
            </w:pPr>
          </w:p>
        </w:tc>
      </w:tr>
      <w:tr w:rsidR="00C521B3" w14:paraId="59A035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2B9D7"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034D0" w14:textId="77777777" w:rsidR="00C521B3" w:rsidRPr="001B1679" w:rsidRDefault="00C521B3" w:rsidP="00015975">
            <w:pPr>
              <w:pStyle w:val="TAL"/>
              <w:rPr>
                <w:sz w:val="16"/>
                <w:szCs w:val="16"/>
              </w:rPr>
            </w:pPr>
            <w:r w:rsidRPr="001B1679">
              <w:rPr>
                <w:sz w:val="16"/>
                <w:szCs w:val="16"/>
              </w:rPr>
              <w:t>SP-231693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6E2E3"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AD157"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DDD4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CE00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81B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1DD05F" w14:textId="77777777" w:rsidR="00C521B3" w:rsidRPr="001B1679" w:rsidRDefault="00C521B3" w:rsidP="00015975">
            <w:pPr>
              <w:pStyle w:val="TAL"/>
              <w:rPr>
                <w:sz w:val="16"/>
                <w:szCs w:val="16"/>
              </w:rPr>
            </w:pPr>
            <w:r w:rsidRPr="001B1679">
              <w:rPr>
                <w:sz w:val="16"/>
                <w:szCs w:val="16"/>
              </w:rPr>
              <w:t>Revision of SP-231531.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CF9FC2"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30A7C0" w14:textId="77777777" w:rsidR="00C521B3" w:rsidRPr="001B1679" w:rsidRDefault="00C521B3" w:rsidP="00015975">
            <w:pPr>
              <w:pStyle w:val="TAL"/>
              <w:rPr>
                <w:sz w:val="16"/>
                <w:szCs w:val="16"/>
              </w:rPr>
            </w:pPr>
          </w:p>
        </w:tc>
      </w:tr>
      <w:tr w:rsidR="00C521B3" w14:paraId="7F679A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24398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F4BB3" w14:textId="77777777" w:rsidR="00C521B3" w:rsidRPr="001B1679" w:rsidRDefault="00C521B3" w:rsidP="00015975">
            <w:pPr>
              <w:pStyle w:val="TAL"/>
              <w:rPr>
                <w:sz w:val="16"/>
                <w:szCs w:val="16"/>
              </w:rPr>
            </w:pPr>
            <w:r w:rsidRPr="001B1679">
              <w:rPr>
                <w:sz w:val="16"/>
                <w:szCs w:val="16"/>
              </w:rPr>
              <w:t>SP-231694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80E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63964"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47152"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C0E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04DC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6757C" w14:textId="77777777" w:rsidR="00C521B3" w:rsidRPr="001B1679" w:rsidRDefault="00C521B3" w:rsidP="00015975">
            <w:pPr>
              <w:pStyle w:val="TAL"/>
              <w:rPr>
                <w:sz w:val="16"/>
                <w:szCs w:val="16"/>
              </w:rPr>
            </w:pPr>
            <w:r w:rsidRPr="001B1679">
              <w:rPr>
                <w:sz w:val="16"/>
                <w:szCs w:val="16"/>
              </w:rPr>
              <w:t>Revision of SP-231686.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5FB8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9E3516" w14:textId="77777777" w:rsidR="00C521B3" w:rsidRPr="001B1679" w:rsidRDefault="00C521B3" w:rsidP="00015975">
            <w:pPr>
              <w:pStyle w:val="TAL"/>
              <w:rPr>
                <w:sz w:val="16"/>
                <w:szCs w:val="16"/>
              </w:rPr>
            </w:pPr>
          </w:p>
        </w:tc>
      </w:tr>
      <w:tr w:rsidR="00C521B3" w14:paraId="2515A9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D276"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E24B" w14:textId="77777777" w:rsidR="00C521B3" w:rsidRPr="001B1679" w:rsidRDefault="00C521B3" w:rsidP="00015975">
            <w:pPr>
              <w:pStyle w:val="TAL"/>
              <w:rPr>
                <w:sz w:val="16"/>
                <w:szCs w:val="16"/>
              </w:rPr>
            </w:pPr>
            <w:r w:rsidRPr="001B1679">
              <w:rPr>
                <w:sz w:val="16"/>
                <w:szCs w:val="16"/>
              </w:rPr>
              <w:t>SP-231695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4D2087"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5A73F" w14:textId="77777777" w:rsidR="00C521B3" w:rsidRPr="001B1679" w:rsidRDefault="00C521B3" w:rsidP="00015975">
            <w:pPr>
              <w:pStyle w:val="TAL"/>
              <w:rPr>
                <w:sz w:val="16"/>
                <w:szCs w:val="16"/>
              </w:rPr>
            </w:pPr>
            <w:r w:rsidRPr="001B1679">
              <w:rPr>
                <w:sz w:val="16"/>
                <w:szCs w:val="16"/>
              </w:rPr>
              <w:t>Status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4DEB4F"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924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FF4F2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DABE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93B2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F0669" w14:textId="77777777" w:rsidR="00C521B3" w:rsidRPr="001B1679" w:rsidRDefault="00C521B3" w:rsidP="00015975">
            <w:pPr>
              <w:pStyle w:val="TAL"/>
              <w:rPr>
                <w:sz w:val="16"/>
                <w:szCs w:val="16"/>
              </w:rPr>
            </w:pPr>
          </w:p>
        </w:tc>
      </w:tr>
      <w:tr w:rsidR="00C521B3" w14:paraId="260605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D1A42"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538A8" w14:textId="77777777" w:rsidR="00C521B3" w:rsidRPr="001B1679" w:rsidRDefault="00C521B3" w:rsidP="00015975">
            <w:pPr>
              <w:pStyle w:val="TAL"/>
              <w:rPr>
                <w:sz w:val="16"/>
                <w:szCs w:val="16"/>
              </w:rPr>
            </w:pPr>
            <w:r w:rsidRPr="001B1679">
              <w:rPr>
                <w:sz w:val="16"/>
                <w:szCs w:val="16"/>
              </w:rPr>
              <w:t>SP-231696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B6756"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83413" w14:textId="77777777" w:rsidR="00C521B3" w:rsidRPr="001B1679" w:rsidRDefault="00C521B3" w:rsidP="00015975">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6A9C"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0B4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678C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8415E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84D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11B03" w14:textId="77777777" w:rsidR="00C521B3" w:rsidRPr="001B1679" w:rsidRDefault="00C521B3" w:rsidP="00015975">
            <w:pPr>
              <w:pStyle w:val="TAL"/>
              <w:rPr>
                <w:sz w:val="16"/>
                <w:szCs w:val="16"/>
              </w:rPr>
            </w:pPr>
          </w:p>
        </w:tc>
      </w:tr>
      <w:tr w:rsidR="00C521B3" w14:paraId="4CDD12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A5149"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D2AFF" w14:textId="77777777" w:rsidR="00C521B3" w:rsidRPr="001B1679" w:rsidRDefault="00C521B3" w:rsidP="00015975">
            <w:pPr>
              <w:pStyle w:val="TAL"/>
              <w:rPr>
                <w:sz w:val="16"/>
                <w:szCs w:val="16"/>
              </w:rPr>
            </w:pPr>
            <w:r w:rsidRPr="001B1679">
              <w:rPr>
                <w:sz w:val="16"/>
                <w:szCs w:val="16"/>
              </w:rPr>
              <w:t>SP-231697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74B6F"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5B026" w14:textId="77777777" w:rsidR="00C521B3" w:rsidRPr="001B1679" w:rsidRDefault="00C521B3" w:rsidP="00015975">
            <w:pPr>
              <w:pStyle w:val="TAL"/>
              <w:rPr>
                <w:sz w:val="16"/>
                <w:szCs w:val="16"/>
              </w:rPr>
            </w:pPr>
            <w:r w:rsidRPr="001B1679">
              <w:rPr>
                <w:sz w:val="16"/>
                <w:szCs w:val="16"/>
              </w:rPr>
              <w:t>Draft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737EF2" w14:textId="77777777" w:rsidR="00C521B3" w:rsidRPr="001B1679" w:rsidRDefault="00C521B3" w:rsidP="00015975">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9B4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EA5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2456B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0A7A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C18B7" w14:textId="77777777" w:rsidR="00C521B3" w:rsidRPr="001B1679" w:rsidRDefault="00C521B3" w:rsidP="00015975">
            <w:pPr>
              <w:pStyle w:val="TAL"/>
              <w:rPr>
                <w:sz w:val="16"/>
                <w:szCs w:val="16"/>
              </w:rPr>
            </w:pPr>
          </w:p>
        </w:tc>
      </w:tr>
      <w:tr w:rsidR="00C521B3" w14:paraId="661A82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095F72"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F8E7F" w14:textId="77777777" w:rsidR="00C521B3" w:rsidRPr="001B1679" w:rsidRDefault="00C521B3" w:rsidP="00015975">
            <w:pPr>
              <w:pStyle w:val="TAL"/>
              <w:rPr>
                <w:sz w:val="16"/>
                <w:szCs w:val="16"/>
              </w:rPr>
            </w:pPr>
            <w:r w:rsidRPr="001B1679">
              <w:rPr>
                <w:sz w:val="16"/>
                <w:szCs w:val="16"/>
              </w:rPr>
              <w:t>SP-231698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AA887"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02FC4"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853B2F"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C50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34F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ED232" w14:textId="77777777" w:rsidR="00C521B3" w:rsidRPr="001B1679" w:rsidRDefault="00C521B3" w:rsidP="00015975">
            <w:pPr>
              <w:pStyle w:val="TAL"/>
              <w:rPr>
                <w:sz w:val="16"/>
                <w:szCs w:val="16"/>
              </w:rPr>
            </w:pPr>
            <w:r w:rsidRPr="001B1679">
              <w:rPr>
                <w:sz w:val="16"/>
                <w:szCs w:val="16"/>
              </w:rPr>
              <w:t>Revision of SP-231618. Revised to SP-231794.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286A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4A13E" w14:textId="77777777" w:rsidR="00C521B3" w:rsidRPr="001B1679" w:rsidRDefault="00C521B3" w:rsidP="00015975">
            <w:pPr>
              <w:pStyle w:val="TAL"/>
              <w:rPr>
                <w:sz w:val="16"/>
                <w:szCs w:val="16"/>
              </w:rPr>
            </w:pPr>
            <w:r w:rsidRPr="001B1679">
              <w:rPr>
                <w:sz w:val="16"/>
                <w:szCs w:val="16"/>
              </w:rPr>
              <w:t>SP-231794</w:t>
            </w:r>
          </w:p>
        </w:tc>
      </w:tr>
      <w:tr w:rsidR="00C521B3" w14:paraId="170780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12B37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C50B9" w14:textId="77777777" w:rsidR="00C521B3" w:rsidRPr="001B1679" w:rsidRDefault="00C521B3" w:rsidP="00015975">
            <w:pPr>
              <w:pStyle w:val="TAL"/>
              <w:rPr>
                <w:sz w:val="16"/>
                <w:szCs w:val="16"/>
              </w:rPr>
            </w:pPr>
            <w:r w:rsidRPr="001B1679">
              <w:rPr>
                <w:sz w:val="16"/>
                <w:szCs w:val="16"/>
              </w:rPr>
              <w:t>SP-231699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197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58956"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27C76"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D9B0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502A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DAECD" w14:textId="77777777" w:rsidR="00C521B3" w:rsidRPr="001B1679" w:rsidRDefault="00C521B3" w:rsidP="00015975">
            <w:pPr>
              <w:pStyle w:val="TAL"/>
              <w:rPr>
                <w:sz w:val="16"/>
                <w:szCs w:val="16"/>
              </w:rPr>
            </w:pPr>
            <w:r w:rsidRPr="001B1679">
              <w:rPr>
                <w:sz w:val="16"/>
                <w:szCs w:val="16"/>
              </w:rPr>
              <w:t>Revision of SP-231690. Revised to SP-231752.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7DC2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63478" w14:textId="77777777" w:rsidR="00C521B3" w:rsidRPr="001B1679" w:rsidRDefault="00C521B3" w:rsidP="00015975">
            <w:pPr>
              <w:pStyle w:val="TAL"/>
              <w:rPr>
                <w:sz w:val="16"/>
                <w:szCs w:val="16"/>
              </w:rPr>
            </w:pPr>
            <w:r w:rsidRPr="001B1679">
              <w:rPr>
                <w:sz w:val="16"/>
                <w:szCs w:val="16"/>
              </w:rPr>
              <w:t>SP-231752</w:t>
            </w:r>
          </w:p>
        </w:tc>
      </w:tr>
      <w:tr w:rsidR="00C521B3" w14:paraId="78C438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1AAE6"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5F8CC" w14:textId="77777777" w:rsidR="00C521B3" w:rsidRPr="001B1679" w:rsidRDefault="00C521B3" w:rsidP="00015975">
            <w:pPr>
              <w:pStyle w:val="TAL"/>
              <w:rPr>
                <w:sz w:val="16"/>
                <w:szCs w:val="16"/>
              </w:rPr>
            </w:pPr>
            <w:r w:rsidRPr="001B1679">
              <w:rPr>
                <w:sz w:val="16"/>
                <w:szCs w:val="16"/>
              </w:rPr>
              <w:t>SP-231700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6694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180FD"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BE4C96" w14:textId="77777777" w:rsidR="00C521B3" w:rsidRPr="001B1679" w:rsidRDefault="00C521B3" w:rsidP="00015975">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D1F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14D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F8647" w14:textId="77777777" w:rsidR="00C521B3" w:rsidRPr="001B1679" w:rsidRDefault="00C521B3" w:rsidP="00015975">
            <w:pPr>
              <w:pStyle w:val="TAL"/>
              <w:rPr>
                <w:sz w:val="16"/>
                <w:szCs w:val="16"/>
              </w:rPr>
            </w:pPr>
            <w:r w:rsidRPr="001B1679">
              <w:rPr>
                <w:sz w:val="16"/>
                <w:szCs w:val="16"/>
              </w:rPr>
              <w:t>For endorsement and forwarding to PCG. This was endorsed and will be forwarded to the PCG for approval and transmission to the ITU.</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F23F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484B7" w14:textId="77777777" w:rsidR="00C521B3" w:rsidRPr="001B1679" w:rsidRDefault="00C521B3" w:rsidP="00015975">
            <w:pPr>
              <w:pStyle w:val="TAL"/>
              <w:rPr>
                <w:sz w:val="16"/>
                <w:szCs w:val="16"/>
              </w:rPr>
            </w:pPr>
          </w:p>
        </w:tc>
      </w:tr>
      <w:tr w:rsidR="00C521B3" w14:paraId="074F35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DB11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F4C79" w14:textId="77777777" w:rsidR="00C521B3" w:rsidRPr="001B1679" w:rsidRDefault="00C521B3" w:rsidP="00015975">
            <w:pPr>
              <w:pStyle w:val="TAL"/>
              <w:rPr>
                <w:sz w:val="16"/>
                <w:szCs w:val="16"/>
              </w:rPr>
            </w:pPr>
            <w:r w:rsidRPr="001B1679">
              <w:rPr>
                <w:sz w:val="16"/>
                <w:szCs w:val="16"/>
              </w:rPr>
              <w:t>SP-231701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D569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42F17"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F79F1"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604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DE01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AFFF6" w14:textId="77777777" w:rsidR="00C521B3" w:rsidRPr="001B1679" w:rsidRDefault="00C521B3" w:rsidP="00015975">
            <w:pPr>
              <w:pStyle w:val="TAL"/>
              <w:rPr>
                <w:sz w:val="16"/>
                <w:szCs w:val="16"/>
              </w:rPr>
            </w:pPr>
            <w:r w:rsidRPr="001B1679">
              <w:rPr>
                <w:sz w:val="16"/>
                <w:szCs w:val="16"/>
              </w:rPr>
              <w:t>Revision of SP-231677. 4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A7B5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9FBD7" w14:textId="77777777" w:rsidR="00C521B3" w:rsidRPr="001B1679" w:rsidRDefault="00C521B3" w:rsidP="00015975">
            <w:pPr>
              <w:pStyle w:val="TAL"/>
              <w:rPr>
                <w:sz w:val="16"/>
                <w:szCs w:val="16"/>
              </w:rPr>
            </w:pPr>
          </w:p>
        </w:tc>
      </w:tr>
      <w:tr w:rsidR="00C521B3" w14:paraId="72E6C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24A2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37044" w14:textId="77777777" w:rsidR="00C521B3" w:rsidRPr="001B1679" w:rsidRDefault="00C521B3" w:rsidP="00015975">
            <w:pPr>
              <w:pStyle w:val="TAL"/>
              <w:rPr>
                <w:sz w:val="16"/>
                <w:szCs w:val="16"/>
              </w:rPr>
            </w:pPr>
            <w:r w:rsidRPr="001B1679">
              <w:rPr>
                <w:sz w:val="16"/>
                <w:szCs w:val="16"/>
              </w:rPr>
              <w:t>SP-231702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6C0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3EE9A"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53EEB"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BA7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EC8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3D295" w14:textId="77777777" w:rsidR="00C521B3" w:rsidRPr="001B1679" w:rsidRDefault="00C521B3" w:rsidP="00015975">
            <w:pPr>
              <w:pStyle w:val="TAL"/>
              <w:rPr>
                <w:sz w:val="16"/>
                <w:szCs w:val="16"/>
              </w:rPr>
            </w:pPr>
            <w:r w:rsidRPr="001B1679">
              <w:rPr>
                <w:sz w:val="16"/>
                <w:szCs w:val="16"/>
              </w:rPr>
              <w:t>Revision of SP-231679. Revised to SP-231754.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26EE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5666A" w14:textId="77777777" w:rsidR="00C521B3" w:rsidRPr="001B1679" w:rsidRDefault="00C521B3" w:rsidP="00015975">
            <w:pPr>
              <w:pStyle w:val="TAL"/>
              <w:rPr>
                <w:sz w:val="16"/>
                <w:szCs w:val="16"/>
              </w:rPr>
            </w:pPr>
            <w:r w:rsidRPr="001B1679">
              <w:rPr>
                <w:sz w:val="16"/>
                <w:szCs w:val="16"/>
              </w:rPr>
              <w:t>SP-231754</w:t>
            </w:r>
          </w:p>
        </w:tc>
      </w:tr>
      <w:tr w:rsidR="00C521B3" w14:paraId="10E3F0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96A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73C98" w14:textId="77777777" w:rsidR="00C521B3" w:rsidRPr="001B1679" w:rsidRDefault="00C521B3" w:rsidP="00015975">
            <w:pPr>
              <w:pStyle w:val="TAL"/>
              <w:rPr>
                <w:sz w:val="16"/>
                <w:szCs w:val="16"/>
              </w:rPr>
            </w:pPr>
            <w:r w:rsidRPr="001B1679">
              <w:rPr>
                <w:sz w:val="16"/>
                <w:szCs w:val="16"/>
              </w:rPr>
              <w:t>SP-231703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C65C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D6A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D2141"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1B1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8C6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695F7" w14:textId="77777777" w:rsidR="00C521B3" w:rsidRPr="001B1679" w:rsidRDefault="00C521B3" w:rsidP="00015975">
            <w:pPr>
              <w:pStyle w:val="TAL"/>
              <w:rPr>
                <w:sz w:val="16"/>
                <w:szCs w:val="16"/>
              </w:rPr>
            </w:pPr>
            <w:r w:rsidRPr="001B1679">
              <w:rPr>
                <w:sz w:val="16"/>
                <w:szCs w:val="16"/>
              </w:rPr>
              <w:t>Revision of SP-231688. Revised to SP-231753.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40FB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C3B18" w14:textId="77777777" w:rsidR="00C521B3" w:rsidRPr="001B1679" w:rsidRDefault="00C521B3" w:rsidP="00015975">
            <w:pPr>
              <w:pStyle w:val="TAL"/>
              <w:rPr>
                <w:sz w:val="16"/>
                <w:szCs w:val="16"/>
              </w:rPr>
            </w:pPr>
            <w:r w:rsidRPr="001B1679">
              <w:rPr>
                <w:sz w:val="16"/>
                <w:szCs w:val="16"/>
              </w:rPr>
              <w:t>SP-231753</w:t>
            </w:r>
          </w:p>
        </w:tc>
      </w:tr>
      <w:tr w:rsidR="00C521B3" w14:paraId="1BBBF0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D02E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8965" w14:textId="77777777" w:rsidR="00C521B3" w:rsidRPr="001B1679" w:rsidRDefault="00C521B3" w:rsidP="00015975">
            <w:pPr>
              <w:pStyle w:val="TAL"/>
              <w:rPr>
                <w:sz w:val="16"/>
                <w:szCs w:val="16"/>
              </w:rPr>
            </w:pPr>
            <w:r w:rsidRPr="001B1679">
              <w:rPr>
                <w:sz w:val="16"/>
                <w:szCs w:val="16"/>
              </w:rPr>
              <w:t>SP-231704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7B3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767E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8CCC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49D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C3AD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9E91F" w14:textId="77777777" w:rsidR="00C521B3" w:rsidRPr="001B1679" w:rsidRDefault="00C521B3" w:rsidP="00015975">
            <w:pPr>
              <w:pStyle w:val="TAL"/>
              <w:rPr>
                <w:sz w:val="16"/>
                <w:szCs w:val="16"/>
              </w:rPr>
            </w:pPr>
            <w:r w:rsidRPr="001B1679">
              <w:rPr>
                <w:sz w:val="16"/>
                <w:szCs w:val="16"/>
              </w:rPr>
              <w:t>Revision of SP-231689. Revised to SP-231755.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91521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7BBC9" w14:textId="77777777" w:rsidR="00C521B3" w:rsidRPr="001B1679" w:rsidRDefault="00C521B3" w:rsidP="00015975">
            <w:pPr>
              <w:pStyle w:val="TAL"/>
              <w:rPr>
                <w:sz w:val="16"/>
                <w:szCs w:val="16"/>
              </w:rPr>
            </w:pPr>
            <w:r w:rsidRPr="001B1679">
              <w:rPr>
                <w:sz w:val="16"/>
                <w:szCs w:val="16"/>
              </w:rPr>
              <w:t>SP-231755</w:t>
            </w:r>
          </w:p>
        </w:tc>
      </w:tr>
      <w:tr w:rsidR="00C521B3" w14:paraId="1EA9C9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4068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A1AB2" w14:textId="77777777" w:rsidR="00C521B3" w:rsidRPr="001B1679" w:rsidRDefault="00C521B3" w:rsidP="00015975">
            <w:pPr>
              <w:pStyle w:val="TAL"/>
              <w:rPr>
                <w:sz w:val="16"/>
                <w:szCs w:val="16"/>
              </w:rPr>
            </w:pPr>
            <w:r w:rsidRPr="001B1679">
              <w:rPr>
                <w:sz w:val="16"/>
                <w:szCs w:val="16"/>
              </w:rPr>
              <w:t>SP-231705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EC8F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1D087"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A9A87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13D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3B7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30DC0" w14:textId="77777777" w:rsidR="00C521B3" w:rsidRPr="001B1679" w:rsidRDefault="00C521B3" w:rsidP="00015975">
            <w:pPr>
              <w:pStyle w:val="TAL"/>
              <w:rPr>
                <w:sz w:val="16"/>
                <w:szCs w:val="16"/>
              </w:rPr>
            </w:pPr>
            <w:r w:rsidRPr="001B1679">
              <w:rPr>
                <w:sz w:val="16"/>
                <w:szCs w:val="16"/>
              </w:rPr>
              <w:t>Revision of SP-231683. 1 objection. Further discussed off-line. Revised to SP-231757.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933AE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81DBE" w14:textId="77777777" w:rsidR="00C521B3" w:rsidRPr="001B1679" w:rsidRDefault="00C521B3" w:rsidP="00015975">
            <w:pPr>
              <w:pStyle w:val="TAL"/>
              <w:rPr>
                <w:sz w:val="16"/>
                <w:szCs w:val="16"/>
              </w:rPr>
            </w:pPr>
            <w:r w:rsidRPr="001B1679">
              <w:rPr>
                <w:sz w:val="16"/>
                <w:szCs w:val="16"/>
              </w:rPr>
              <w:t>SP-231757</w:t>
            </w:r>
          </w:p>
        </w:tc>
      </w:tr>
      <w:tr w:rsidR="00C521B3" w14:paraId="733E7C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CDE4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73CDA"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65DE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E01C5"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6D70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325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5419B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B619E"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C9F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38913" w14:textId="77777777" w:rsidR="00C521B3" w:rsidRPr="001B1679" w:rsidRDefault="00C521B3" w:rsidP="00015975">
            <w:pPr>
              <w:pStyle w:val="TAL"/>
              <w:rPr>
                <w:sz w:val="16"/>
                <w:szCs w:val="16"/>
              </w:rPr>
            </w:pPr>
          </w:p>
        </w:tc>
      </w:tr>
      <w:tr w:rsidR="00C521B3" w14:paraId="64AB03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0FDF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AA8A4"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48E3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0D0BC"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4A6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0BD1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CAF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9BF18"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4E2D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7E69BB" w14:textId="77777777" w:rsidR="00C521B3" w:rsidRPr="001B1679" w:rsidRDefault="00C521B3" w:rsidP="00015975">
            <w:pPr>
              <w:pStyle w:val="TAL"/>
              <w:rPr>
                <w:sz w:val="16"/>
                <w:szCs w:val="16"/>
              </w:rPr>
            </w:pPr>
          </w:p>
        </w:tc>
      </w:tr>
      <w:tr w:rsidR="00C521B3" w14:paraId="5F1570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BD9349"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819C1"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0F0D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3EEA0"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96427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80E7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79D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B110E3"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1C5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85083" w14:textId="77777777" w:rsidR="00C521B3" w:rsidRPr="001B1679" w:rsidRDefault="00C521B3" w:rsidP="00015975">
            <w:pPr>
              <w:pStyle w:val="TAL"/>
              <w:rPr>
                <w:sz w:val="16"/>
                <w:szCs w:val="16"/>
              </w:rPr>
            </w:pPr>
          </w:p>
        </w:tc>
      </w:tr>
      <w:tr w:rsidR="00C521B3" w14:paraId="5023E8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ADB0F"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2BD7E"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2C6BF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6601C"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11DE5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CD84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2CA21"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12AC2"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7214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C16D0" w14:textId="77777777" w:rsidR="00C521B3" w:rsidRPr="001B1679" w:rsidRDefault="00C521B3" w:rsidP="00015975">
            <w:pPr>
              <w:pStyle w:val="TAL"/>
              <w:rPr>
                <w:sz w:val="16"/>
                <w:szCs w:val="16"/>
              </w:rPr>
            </w:pPr>
          </w:p>
        </w:tc>
      </w:tr>
      <w:tr w:rsidR="00C521B3" w14:paraId="4A344F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886A7"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25B1B"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DFB9F"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AA9F4"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6A90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FD5B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61D0A"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74E522"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8719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861FF" w14:textId="77777777" w:rsidR="00C521B3" w:rsidRPr="001B1679" w:rsidRDefault="00C521B3" w:rsidP="00015975">
            <w:pPr>
              <w:pStyle w:val="TAL"/>
              <w:rPr>
                <w:sz w:val="16"/>
                <w:szCs w:val="16"/>
              </w:rPr>
            </w:pPr>
          </w:p>
        </w:tc>
      </w:tr>
      <w:tr w:rsidR="00C521B3" w14:paraId="0C2D9F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CDC015"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EC23E"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E8B7B"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9C80C"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3C507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7085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702A3"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D00AE"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FE86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3A56A" w14:textId="77777777" w:rsidR="00C521B3" w:rsidRPr="001B1679" w:rsidRDefault="00C521B3" w:rsidP="00015975">
            <w:pPr>
              <w:pStyle w:val="TAL"/>
              <w:rPr>
                <w:sz w:val="16"/>
                <w:szCs w:val="16"/>
              </w:rPr>
            </w:pPr>
          </w:p>
        </w:tc>
      </w:tr>
      <w:tr w:rsidR="00C521B3" w14:paraId="40AFC2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A9848"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0E86F"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1C1D6"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634F0"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9C1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A0A1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19050"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3A07E1"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D332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F6484" w14:textId="77777777" w:rsidR="00C521B3" w:rsidRPr="001B1679" w:rsidRDefault="00C521B3" w:rsidP="00015975">
            <w:pPr>
              <w:pStyle w:val="TAL"/>
              <w:rPr>
                <w:sz w:val="16"/>
                <w:szCs w:val="16"/>
              </w:rPr>
            </w:pPr>
          </w:p>
        </w:tc>
      </w:tr>
      <w:tr w:rsidR="00C521B3" w14:paraId="4232D5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B8B787"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58099" w14:textId="77777777" w:rsidR="00C521B3" w:rsidRPr="001B1679" w:rsidRDefault="00C521B3" w:rsidP="00015975">
            <w:pPr>
              <w:pStyle w:val="TAL"/>
              <w:rPr>
                <w:sz w:val="16"/>
                <w:szCs w:val="16"/>
              </w:rPr>
            </w:pPr>
            <w:r w:rsidRPr="001B1679">
              <w:rPr>
                <w:sz w:val="16"/>
                <w:szCs w:val="16"/>
              </w:rPr>
              <w:t>SP-231713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33D2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DFDA0"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7B1A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714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2AD0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695CF" w14:textId="77777777" w:rsidR="00C521B3" w:rsidRPr="001B1679" w:rsidRDefault="00C521B3" w:rsidP="00015975">
            <w:pPr>
              <w:pStyle w:val="TAL"/>
              <w:rPr>
                <w:sz w:val="16"/>
                <w:szCs w:val="16"/>
              </w:rPr>
            </w:pPr>
            <w:r w:rsidRPr="001B1679">
              <w:rPr>
                <w:sz w:val="16"/>
                <w:szCs w:val="16"/>
              </w:rPr>
              <w:t>Revision of SP-231307. This new SID was agreed. Revised to SP-231784.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2DECA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DBD2CD" w14:textId="77777777" w:rsidR="00C521B3" w:rsidRPr="001B1679" w:rsidRDefault="00C521B3" w:rsidP="00015975">
            <w:pPr>
              <w:pStyle w:val="TAL"/>
              <w:rPr>
                <w:sz w:val="16"/>
                <w:szCs w:val="16"/>
              </w:rPr>
            </w:pPr>
            <w:r w:rsidRPr="001B1679">
              <w:rPr>
                <w:sz w:val="16"/>
                <w:szCs w:val="16"/>
              </w:rPr>
              <w:t>SP-231784</w:t>
            </w:r>
          </w:p>
        </w:tc>
      </w:tr>
      <w:tr w:rsidR="00C521B3" w14:paraId="7F3F0B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3E74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C784C" w14:textId="77777777" w:rsidR="00C521B3" w:rsidRPr="001B1679" w:rsidRDefault="00C521B3" w:rsidP="00015975">
            <w:pPr>
              <w:pStyle w:val="TAL"/>
              <w:rPr>
                <w:sz w:val="16"/>
                <w:szCs w:val="16"/>
              </w:rPr>
            </w:pPr>
            <w:r w:rsidRPr="001B1679">
              <w:rPr>
                <w:sz w:val="16"/>
                <w:szCs w:val="16"/>
              </w:rPr>
              <w:t>SP-231714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FA57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CC138"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D514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47C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53E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060C2" w14:textId="77777777" w:rsidR="00C521B3" w:rsidRPr="001B1679" w:rsidRDefault="00C521B3" w:rsidP="00015975">
            <w:pPr>
              <w:pStyle w:val="TAL"/>
              <w:rPr>
                <w:sz w:val="16"/>
                <w:szCs w:val="16"/>
              </w:rPr>
            </w:pPr>
            <w:r w:rsidRPr="001B1679">
              <w:rPr>
                <w:sz w:val="16"/>
                <w:szCs w:val="16"/>
              </w:rPr>
              <w:t>Revision of SP-231311. This new SID was agreed. Revised to SP-231785.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C9C5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763DF" w14:textId="77777777" w:rsidR="00C521B3" w:rsidRPr="001B1679" w:rsidRDefault="00C521B3" w:rsidP="00015975">
            <w:pPr>
              <w:pStyle w:val="TAL"/>
              <w:rPr>
                <w:sz w:val="16"/>
                <w:szCs w:val="16"/>
              </w:rPr>
            </w:pPr>
            <w:r w:rsidRPr="001B1679">
              <w:rPr>
                <w:sz w:val="16"/>
                <w:szCs w:val="16"/>
              </w:rPr>
              <w:t>SP-231785</w:t>
            </w:r>
          </w:p>
        </w:tc>
      </w:tr>
      <w:tr w:rsidR="00C521B3" w14:paraId="5E58C50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6FF6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15336" w14:textId="77777777" w:rsidR="00C521B3" w:rsidRPr="001B1679" w:rsidRDefault="00C521B3" w:rsidP="00015975">
            <w:pPr>
              <w:pStyle w:val="TAL"/>
              <w:rPr>
                <w:sz w:val="16"/>
                <w:szCs w:val="16"/>
              </w:rPr>
            </w:pPr>
            <w:r w:rsidRPr="001B1679">
              <w:rPr>
                <w:sz w:val="16"/>
                <w:szCs w:val="16"/>
              </w:rPr>
              <w:t>SP-231715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1FFF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51C77"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1DF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A8B7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4A9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B1EDD" w14:textId="77777777" w:rsidR="00C521B3" w:rsidRPr="001B1679" w:rsidRDefault="00C521B3" w:rsidP="00015975">
            <w:pPr>
              <w:pStyle w:val="TAL"/>
              <w:rPr>
                <w:sz w:val="16"/>
                <w:szCs w:val="16"/>
              </w:rPr>
            </w:pPr>
            <w:r w:rsidRPr="001B1679">
              <w:rPr>
                <w:sz w:val="16"/>
                <w:szCs w:val="16"/>
              </w:rPr>
              <w:t>Revision of SP-231312. This new SID was agreed. Revised to SP-231786.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5BB45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14B75" w14:textId="77777777" w:rsidR="00C521B3" w:rsidRPr="001B1679" w:rsidRDefault="00C521B3" w:rsidP="00015975">
            <w:pPr>
              <w:pStyle w:val="TAL"/>
              <w:rPr>
                <w:sz w:val="16"/>
                <w:szCs w:val="16"/>
              </w:rPr>
            </w:pPr>
            <w:r w:rsidRPr="001B1679">
              <w:rPr>
                <w:sz w:val="16"/>
                <w:szCs w:val="16"/>
              </w:rPr>
              <w:t>SP-231786</w:t>
            </w:r>
          </w:p>
        </w:tc>
      </w:tr>
      <w:tr w:rsidR="00C521B3" w14:paraId="103C3D6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8AC12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F6CA" w14:textId="77777777" w:rsidR="00C521B3" w:rsidRPr="001B1679" w:rsidRDefault="00C521B3" w:rsidP="00015975">
            <w:pPr>
              <w:pStyle w:val="TAL"/>
              <w:rPr>
                <w:sz w:val="16"/>
                <w:szCs w:val="16"/>
              </w:rPr>
            </w:pPr>
            <w:r w:rsidRPr="001B1679">
              <w:rPr>
                <w:sz w:val="16"/>
                <w:szCs w:val="16"/>
              </w:rPr>
              <w:t>SP-231716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A8ACB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73376"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7E122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C40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629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F128B2" w14:textId="77777777" w:rsidR="00C521B3" w:rsidRPr="001B1679" w:rsidRDefault="00C521B3" w:rsidP="00015975">
            <w:pPr>
              <w:pStyle w:val="TAL"/>
              <w:rPr>
                <w:sz w:val="16"/>
                <w:szCs w:val="16"/>
              </w:rPr>
            </w:pPr>
            <w:r w:rsidRPr="001B1679">
              <w:rPr>
                <w:sz w:val="16"/>
                <w:szCs w:val="16"/>
              </w:rPr>
              <w:t>Revision of SP-231313. This new SID was agreed. Revised to SP-231787.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B3218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A5BAF" w14:textId="77777777" w:rsidR="00C521B3" w:rsidRPr="001B1679" w:rsidRDefault="00C521B3" w:rsidP="00015975">
            <w:pPr>
              <w:pStyle w:val="TAL"/>
              <w:rPr>
                <w:sz w:val="16"/>
                <w:szCs w:val="16"/>
              </w:rPr>
            </w:pPr>
            <w:r w:rsidRPr="001B1679">
              <w:rPr>
                <w:sz w:val="16"/>
                <w:szCs w:val="16"/>
              </w:rPr>
              <w:t>SP-231787</w:t>
            </w:r>
          </w:p>
        </w:tc>
      </w:tr>
      <w:tr w:rsidR="00C521B3" w14:paraId="67F016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BDF9F"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EBCBD" w14:textId="77777777" w:rsidR="00C521B3" w:rsidRPr="001B1679" w:rsidRDefault="00C521B3" w:rsidP="00015975">
            <w:pPr>
              <w:pStyle w:val="TAL"/>
              <w:rPr>
                <w:sz w:val="16"/>
                <w:szCs w:val="16"/>
              </w:rPr>
            </w:pPr>
            <w:r w:rsidRPr="001B1679">
              <w:rPr>
                <w:sz w:val="16"/>
                <w:szCs w:val="16"/>
              </w:rPr>
              <w:t>SP-231717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B80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6C9F2"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6E29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50C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29B9C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94337" w14:textId="77777777" w:rsidR="00C521B3" w:rsidRPr="001B1679" w:rsidRDefault="00C521B3" w:rsidP="00015975">
            <w:pPr>
              <w:pStyle w:val="TAL"/>
              <w:rPr>
                <w:sz w:val="16"/>
                <w:szCs w:val="16"/>
              </w:rPr>
            </w:pPr>
            <w:r w:rsidRPr="001B1679">
              <w:rPr>
                <w:sz w:val="16"/>
                <w:szCs w:val="16"/>
              </w:rPr>
              <w:t>Revision of SP-231314. This new SID was agreed. Revised to SP-231788.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45D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CE8E9" w14:textId="77777777" w:rsidR="00C521B3" w:rsidRPr="001B1679" w:rsidRDefault="00C521B3" w:rsidP="00015975">
            <w:pPr>
              <w:pStyle w:val="TAL"/>
              <w:rPr>
                <w:sz w:val="16"/>
                <w:szCs w:val="16"/>
              </w:rPr>
            </w:pPr>
            <w:r w:rsidRPr="001B1679">
              <w:rPr>
                <w:sz w:val="16"/>
                <w:szCs w:val="16"/>
              </w:rPr>
              <w:t>SP-231788</w:t>
            </w:r>
          </w:p>
        </w:tc>
      </w:tr>
      <w:tr w:rsidR="00C521B3" w14:paraId="343655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B50BF"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56509" w14:textId="77777777" w:rsidR="00C521B3" w:rsidRPr="001B1679" w:rsidRDefault="00C521B3" w:rsidP="00015975">
            <w:pPr>
              <w:pStyle w:val="TAL"/>
              <w:rPr>
                <w:sz w:val="16"/>
                <w:szCs w:val="16"/>
              </w:rPr>
            </w:pPr>
            <w:r w:rsidRPr="001B1679">
              <w:rPr>
                <w:sz w:val="16"/>
                <w:szCs w:val="16"/>
              </w:rPr>
              <w:t>SP-231718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1E63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95FB0"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8B40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E9F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A4A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8BBC3" w14:textId="77777777" w:rsidR="00C521B3" w:rsidRPr="001B1679" w:rsidRDefault="00C521B3" w:rsidP="00015975">
            <w:pPr>
              <w:pStyle w:val="TAL"/>
              <w:rPr>
                <w:sz w:val="16"/>
                <w:szCs w:val="16"/>
              </w:rPr>
            </w:pPr>
            <w:r w:rsidRPr="001B1679">
              <w:rPr>
                <w:sz w:val="16"/>
                <w:szCs w:val="16"/>
              </w:rPr>
              <w:t>Revision of SP-231316. This new SID was agreed. Revised to SP-231789.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80FF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A492F" w14:textId="77777777" w:rsidR="00C521B3" w:rsidRPr="001B1679" w:rsidRDefault="00C521B3" w:rsidP="00015975">
            <w:pPr>
              <w:pStyle w:val="TAL"/>
              <w:rPr>
                <w:sz w:val="16"/>
                <w:szCs w:val="16"/>
              </w:rPr>
            </w:pPr>
            <w:r w:rsidRPr="001B1679">
              <w:rPr>
                <w:sz w:val="16"/>
                <w:szCs w:val="16"/>
              </w:rPr>
              <w:t>SP-231789</w:t>
            </w:r>
          </w:p>
        </w:tc>
      </w:tr>
      <w:tr w:rsidR="00C521B3" w14:paraId="4DFEB9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F0ABB"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B5F3B" w14:textId="77777777" w:rsidR="00C521B3" w:rsidRPr="001B1679" w:rsidRDefault="00C521B3" w:rsidP="00015975">
            <w:pPr>
              <w:pStyle w:val="TAL"/>
              <w:rPr>
                <w:sz w:val="16"/>
                <w:szCs w:val="16"/>
              </w:rPr>
            </w:pPr>
            <w:r w:rsidRPr="001B1679">
              <w:rPr>
                <w:sz w:val="16"/>
                <w:szCs w:val="16"/>
              </w:rPr>
              <w:t>SP-231719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136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9EFBD" w14:textId="77777777" w:rsidR="00C521B3" w:rsidRPr="001B1679" w:rsidRDefault="00C521B3" w:rsidP="00015975">
            <w:pPr>
              <w:pStyle w:val="TAL"/>
              <w:rPr>
                <w:sz w:val="16"/>
                <w:szCs w:val="16"/>
              </w:rPr>
            </w:pPr>
            <w:r w:rsidRPr="001B1679">
              <w:rPr>
                <w:sz w:val="16"/>
                <w:szCs w:val="16"/>
              </w:rPr>
              <w:t>New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4F06F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C16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7E05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A94D1F" w14:textId="77777777" w:rsidR="00C521B3" w:rsidRPr="001B1679" w:rsidRDefault="00C521B3" w:rsidP="00015975">
            <w:pPr>
              <w:pStyle w:val="TAL"/>
              <w:rPr>
                <w:sz w:val="16"/>
                <w:szCs w:val="16"/>
              </w:rPr>
            </w:pPr>
            <w:r w:rsidRPr="001B1679">
              <w:rPr>
                <w:sz w:val="16"/>
                <w:szCs w:val="16"/>
              </w:rPr>
              <w:t>Revision of SP-231317. This new SID was agreed. Revised to SP-231790.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005AE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B418F" w14:textId="77777777" w:rsidR="00C521B3" w:rsidRPr="001B1679" w:rsidRDefault="00C521B3" w:rsidP="00015975">
            <w:pPr>
              <w:pStyle w:val="TAL"/>
              <w:rPr>
                <w:sz w:val="16"/>
                <w:szCs w:val="16"/>
              </w:rPr>
            </w:pPr>
            <w:r w:rsidRPr="001B1679">
              <w:rPr>
                <w:sz w:val="16"/>
                <w:szCs w:val="16"/>
              </w:rPr>
              <w:t>SP-231790</w:t>
            </w:r>
          </w:p>
        </w:tc>
      </w:tr>
      <w:tr w:rsidR="00C521B3" w14:paraId="4487EA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2FB50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0B805" w14:textId="77777777" w:rsidR="00C521B3" w:rsidRPr="001B1679" w:rsidRDefault="00C521B3" w:rsidP="00015975">
            <w:pPr>
              <w:pStyle w:val="TAL"/>
              <w:rPr>
                <w:sz w:val="16"/>
                <w:szCs w:val="16"/>
              </w:rPr>
            </w:pPr>
            <w:r w:rsidRPr="001B1679">
              <w:rPr>
                <w:sz w:val="16"/>
                <w:szCs w:val="16"/>
              </w:rPr>
              <w:t>SP-231720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04F9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9268B"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8A90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E963C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6D6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0EF2E" w14:textId="77777777" w:rsidR="00C521B3" w:rsidRPr="001B1679" w:rsidRDefault="00C521B3" w:rsidP="00015975">
            <w:pPr>
              <w:pStyle w:val="TAL"/>
              <w:rPr>
                <w:sz w:val="16"/>
                <w:szCs w:val="16"/>
              </w:rPr>
            </w:pPr>
            <w:r w:rsidRPr="001B1679">
              <w:rPr>
                <w:sz w:val="16"/>
                <w:szCs w:val="16"/>
              </w:rPr>
              <w:t>Revision of SP-231318. This new SID was agreed. Revised to SP-231791.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4669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189FF" w14:textId="77777777" w:rsidR="00C521B3" w:rsidRPr="001B1679" w:rsidRDefault="00C521B3" w:rsidP="00015975">
            <w:pPr>
              <w:pStyle w:val="TAL"/>
              <w:rPr>
                <w:sz w:val="16"/>
                <w:szCs w:val="16"/>
              </w:rPr>
            </w:pPr>
            <w:r w:rsidRPr="001B1679">
              <w:rPr>
                <w:sz w:val="16"/>
                <w:szCs w:val="16"/>
              </w:rPr>
              <w:t>SP-231791</w:t>
            </w:r>
          </w:p>
        </w:tc>
      </w:tr>
      <w:tr w:rsidR="00C521B3" w14:paraId="1273E7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1B72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4CCF60"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C7F2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6B683"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74940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FEB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B724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B5BE3"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114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4970F" w14:textId="77777777" w:rsidR="00C521B3" w:rsidRPr="001B1679" w:rsidRDefault="00C521B3" w:rsidP="00015975">
            <w:pPr>
              <w:pStyle w:val="TAL"/>
              <w:rPr>
                <w:sz w:val="16"/>
                <w:szCs w:val="16"/>
              </w:rPr>
            </w:pPr>
          </w:p>
        </w:tc>
      </w:tr>
      <w:tr w:rsidR="00C521B3" w14:paraId="209D9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402A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741AB" w14:textId="77777777" w:rsidR="00C521B3" w:rsidRPr="001B1679" w:rsidRDefault="00C521B3" w:rsidP="00015975">
            <w:pPr>
              <w:pStyle w:val="TAL"/>
              <w:rPr>
                <w:sz w:val="16"/>
                <w:szCs w:val="16"/>
              </w:rPr>
            </w:pPr>
            <w:r w:rsidRPr="001B1679">
              <w:rPr>
                <w:sz w:val="16"/>
                <w:szCs w:val="16"/>
              </w:rPr>
              <w:t>SP-231722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4F3E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8A918"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BA46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E12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A9DBD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32EE8" w14:textId="77777777" w:rsidR="00C521B3" w:rsidRPr="001B1679" w:rsidRDefault="00C521B3" w:rsidP="00015975">
            <w:pPr>
              <w:pStyle w:val="TAL"/>
              <w:rPr>
                <w:sz w:val="16"/>
                <w:szCs w:val="16"/>
              </w:rPr>
            </w:pPr>
            <w:r w:rsidRPr="001B1679">
              <w:rPr>
                <w:sz w:val="16"/>
                <w:szCs w:val="16"/>
              </w:rPr>
              <w:t>Revision of SP-231417. Revised to SP-231780.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B3A6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D074B" w14:textId="77777777" w:rsidR="00C521B3" w:rsidRPr="001B1679" w:rsidRDefault="00C521B3" w:rsidP="00015975">
            <w:pPr>
              <w:pStyle w:val="TAL"/>
              <w:rPr>
                <w:sz w:val="16"/>
                <w:szCs w:val="16"/>
              </w:rPr>
            </w:pPr>
            <w:r w:rsidRPr="001B1679">
              <w:rPr>
                <w:sz w:val="16"/>
                <w:szCs w:val="16"/>
              </w:rPr>
              <w:t>SP-231780</w:t>
            </w:r>
          </w:p>
        </w:tc>
      </w:tr>
      <w:tr w:rsidR="00C521B3" w14:paraId="30E442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BA2A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BE572"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DF4C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94FA4B"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2F4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3EF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ED8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DF771"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AA5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91A56" w14:textId="77777777" w:rsidR="00C521B3" w:rsidRPr="001B1679" w:rsidRDefault="00C521B3" w:rsidP="00015975">
            <w:pPr>
              <w:pStyle w:val="TAL"/>
              <w:rPr>
                <w:sz w:val="16"/>
                <w:szCs w:val="16"/>
              </w:rPr>
            </w:pPr>
          </w:p>
        </w:tc>
      </w:tr>
      <w:tr w:rsidR="00C521B3" w14:paraId="3970FC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A68A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E90EF"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B03B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0AEDC7"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0EB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8D9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A0E4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94FD9"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F915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B9DC9" w14:textId="77777777" w:rsidR="00C521B3" w:rsidRPr="001B1679" w:rsidRDefault="00C521B3" w:rsidP="00015975">
            <w:pPr>
              <w:pStyle w:val="TAL"/>
              <w:rPr>
                <w:sz w:val="16"/>
                <w:szCs w:val="16"/>
              </w:rPr>
            </w:pPr>
          </w:p>
        </w:tc>
      </w:tr>
      <w:tr w:rsidR="00C521B3" w14:paraId="6E93E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DAF6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E4E0B"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4D71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D2238"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B678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7EC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E49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06567"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BEF6A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098DDC" w14:textId="77777777" w:rsidR="00C521B3" w:rsidRPr="001B1679" w:rsidRDefault="00C521B3" w:rsidP="00015975">
            <w:pPr>
              <w:pStyle w:val="TAL"/>
              <w:rPr>
                <w:sz w:val="16"/>
                <w:szCs w:val="16"/>
              </w:rPr>
            </w:pPr>
          </w:p>
        </w:tc>
      </w:tr>
      <w:tr w:rsidR="00C521B3" w14:paraId="0180099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2A52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6CADF"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190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51147"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E4A68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4C1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560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3E59E"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C85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08520" w14:textId="77777777" w:rsidR="00C521B3" w:rsidRPr="001B1679" w:rsidRDefault="00C521B3" w:rsidP="00015975">
            <w:pPr>
              <w:pStyle w:val="TAL"/>
              <w:rPr>
                <w:sz w:val="16"/>
                <w:szCs w:val="16"/>
              </w:rPr>
            </w:pPr>
          </w:p>
        </w:tc>
      </w:tr>
      <w:tr w:rsidR="00C521B3" w14:paraId="555F11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C041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5252C"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FC6E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CA80"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B57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1FCE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600F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01BC3"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5D0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DA7FA1" w14:textId="77777777" w:rsidR="00C521B3" w:rsidRPr="001B1679" w:rsidRDefault="00C521B3" w:rsidP="00015975">
            <w:pPr>
              <w:pStyle w:val="TAL"/>
              <w:rPr>
                <w:sz w:val="16"/>
                <w:szCs w:val="16"/>
              </w:rPr>
            </w:pPr>
          </w:p>
        </w:tc>
      </w:tr>
      <w:tr w:rsidR="00C521B3" w14:paraId="38F57F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4855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D10E2"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D8E9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44CEB6"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B065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00D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D21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30DCA"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4EC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2D155" w14:textId="77777777" w:rsidR="00C521B3" w:rsidRPr="001B1679" w:rsidRDefault="00C521B3" w:rsidP="00015975">
            <w:pPr>
              <w:pStyle w:val="TAL"/>
              <w:rPr>
                <w:sz w:val="16"/>
                <w:szCs w:val="16"/>
              </w:rPr>
            </w:pPr>
          </w:p>
        </w:tc>
      </w:tr>
      <w:tr w:rsidR="00C521B3" w14:paraId="082E97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8C38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22B1E"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D21A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FB730"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391E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0AF6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682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FE26B"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DE5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ACB1A" w14:textId="77777777" w:rsidR="00C521B3" w:rsidRPr="001B1679" w:rsidRDefault="00C521B3" w:rsidP="00015975">
            <w:pPr>
              <w:pStyle w:val="TAL"/>
              <w:rPr>
                <w:sz w:val="16"/>
                <w:szCs w:val="16"/>
              </w:rPr>
            </w:pPr>
          </w:p>
        </w:tc>
      </w:tr>
      <w:tr w:rsidR="00C521B3" w14:paraId="42C4C1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41D9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FF8FA" w14:textId="77777777" w:rsidR="00C521B3" w:rsidRPr="001B1679" w:rsidRDefault="00C521B3" w:rsidP="00015975">
            <w:pPr>
              <w:pStyle w:val="TAL"/>
              <w:rPr>
                <w:sz w:val="16"/>
                <w:szCs w:val="16"/>
              </w:rPr>
            </w:pPr>
            <w:r w:rsidRPr="001B1679">
              <w:rPr>
                <w:sz w:val="16"/>
                <w:szCs w:val="16"/>
              </w:rPr>
              <w:t>SP-231730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8F87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AB744"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591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BBA4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531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AB1F" w14:textId="77777777" w:rsidR="00C521B3" w:rsidRPr="001B1679" w:rsidRDefault="00C521B3" w:rsidP="00015975">
            <w:pPr>
              <w:pStyle w:val="TAL"/>
              <w:rPr>
                <w:sz w:val="16"/>
                <w:szCs w:val="16"/>
              </w:rPr>
            </w:pPr>
            <w:r w:rsidRPr="001B1679">
              <w:rPr>
                <w:sz w:val="16"/>
                <w:szCs w:val="16"/>
              </w:rPr>
              <w:t>Revision of SP-231420. Revised to SP-231781.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CBF1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AE449" w14:textId="77777777" w:rsidR="00C521B3" w:rsidRPr="001B1679" w:rsidRDefault="00C521B3" w:rsidP="00015975">
            <w:pPr>
              <w:pStyle w:val="TAL"/>
              <w:rPr>
                <w:sz w:val="16"/>
                <w:szCs w:val="16"/>
              </w:rPr>
            </w:pPr>
            <w:r w:rsidRPr="001B1679">
              <w:rPr>
                <w:sz w:val="16"/>
                <w:szCs w:val="16"/>
              </w:rPr>
              <w:t>SP-231781</w:t>
            </w:r>
          </w:p>
        </w:tc>
      </w:tr>
      <w:tr w:rsidR="00C521B3" w14:paraId="308666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31C52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59C3F"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7FB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34739"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03C2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7FC9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DBB6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C2B65"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D9C9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6B1F8" w14:textId="77777777" w:rsidR="00C521B3" w:rsidRPr="001B1679" w:rsidRDefault="00C521B3" w:rsidP="00015975">
            <w:pPr>
              <w:pStyle w:val="TAL"/>
              <w:rPr>
                <w:sz w:val="16"/>
                <w:szCs w:val="16"/>
              </w:rPr>
            </w:pPr>
          </w:p>
        </w:tc>
      </w:tr>
      <w:tr w:rsidR="00C521B3" w14:paraId="78BDF0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02CD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5E9B7" w14:textId="77777777" w:rsidR="00C521B3" w:rsidRPr="001B1679" w:rsidRDefault="00C521B3" w:rsidP="00015975">
            <w:pPr>
              <w:pStyle w:val="TAL"/>
              <w:rPr>
                <w:sz w:val="16"/>
                <w:szCs w:val="16"/>
              </w:rPr>
            </w:pPr>
            <w:r w:rsidRPr="001B1679">
              <w:rPr>
                <w:sz w:val="16"/>
                <w:szCs w:val="16"/>
              </w:rPr>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C3B3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15B33"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D4826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C73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F8DA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9B0E9"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496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CC1E93" w14:textId="77777777" w:rsidR="00C521B3" w:rsidRPr="001B1679" w:rsidRDefault="00C521B3" w:rsidP="00015975">
            <w:pPr>
              <w:pStyle w:val="TAL"/>
              <w:rPr>
                <w:sz w:val="16"/>
                <w:szCs w:val="16"/>
              </w:rPr>
            </w:pPr>
          </w:p>
        </w:tc>
      </w:tr>
      <w:tr w:rsidR="00C521B3" w14:paraId="2F2EED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000B7"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8310A"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E2E3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ED44E"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83B19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C8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C30D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95A64"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D6A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A1F48" w14:textId="77777777" w:rsidR="00C521B3" w:rsidRPr="001B1679" w:rsidRDefault="00C521B3" w:rsidP="00015975">
            <w:pPr>
              <w:pStyle w:val="TAL"/>
              <w:rPr>
                <w:sz w:val="16"/>
                <w:szCs w:val="16"/>
              </w:rPr>
            </w:pPr>
          </w:p>
        </w:tc>
      </w:tr>
      <w:tr w:rsidR="00C521B3" w14:paraId="016F27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D8AEE"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79478"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7886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39865B"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412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3D4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542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73101"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EFD1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32AEF8" w14:textId="77777777" w:rsidR="00C521B3" w:rsidRPr="001B1679" w:rsidRDefault="00C521B3" w:rsidP="00015975">
            <w:pPr>
              <w:pStyle w:val="TAL"/>
              <w:rPr>
                <w:sz w:val="16"/>
                <w:szCs w:val="16"/>
              </w:rPr>
            </w:pPr>
          </w:p>
        </w:tc>
      </w:tr>
      <w:tr w:rsidR="00C521B3" w14:paraId="7BB475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3CD7F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A9F8"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67DD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7D663"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486FE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9C5E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296E8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31660"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E44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69FFD" w14:textId="77777777" w:rsidR="00C521B3" w:rsidRPr="001B1679" w:rsidRDefault="00C521B3" w:rsidP="00015975">
            <w:pPr>
              <w:pStyle w:val="TAL"/>
              <w:rPr>
                <w:sz w:val="16"/>
                <w:szCs w:val="16"/>
              </w:rPr>
            </w:pPr>
          </w:p>
        </w:tc>
      </w:tr>
      <w:tr w:rsidR="00C521B3" w14:paraId="2FDA61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B828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B084D"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A3F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6B151"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D371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7057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A2C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09B05"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7EDC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8BDE9" w14:textId="77777777" w:rsidR="00C521B3" w:rsidRPr="001B1679" w:rsidRDefault="00C521B3" w:rsidP="00015975">
            <w:pPr>
              <w:pStyle w:val="TAL"/>
              <w:rPr>
                <w:sz w:val="16"/>
                <w:szCs w:val="16"/>
              </w:rPr>
            </w:pPr>
          </w:p>
        </w:tc>
      </w:tr>
      <w:tr w:rsidR="00C521B3" w14:paraId="6ADBA4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D554A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E0CF1"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37E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C4B4D"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1C9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3B4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75F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EB56D4"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6EEB2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09688" w14:textId="77777777" w:rsidR="00C521B3" w:rsidRPr="001B1679" w:rsidRDefault="00C521B3" w:rsidP="00015975">
            <w:pPr>
              <w:pStyle w:val="TAL"/>
              <w:rPr>
                <w:sz w:val="16"/>
                <w:szCs w:val="16"/>
              </w:rPr>
            </w:pPr>
          </w:p>
        </w:tc>
      </w:tr>
      <w:tr w:rsidR="00C521B3" w14:paraId="24B2F9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37A9C"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36A0C"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580AC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A15106"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E34E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2FBC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F056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EC9DC"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2D2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4CFC1" w14:textId="77777777" w:rsidR="00C521B3" w:rsidRPr="001B1679" w:rsidRDefault="00C521B3" w:rsidP="00015975">
            <w:pPr>
              <w:pStyle w:val="TAL"/>
              <w:rPr>
                <w:sz w:val="16"/>
                <w:szCs w:val="16"/>
              </w:rPr>
            </w:pPr>
          </w:p>
        </w:tc>
      </w:tr>
      <w:tr w:rsidR="00C521B3" w14:paraId="5EC78E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B4586"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6C873"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F4A20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9632B"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E185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9033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D62F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AAA5F3"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D3D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342D4" w14:textId="77777777" w:rsidR="00C521B3" w:rsidRPr="001B1679" w:rsidRDefault="00C521B3" w:rsidP="00015975">
            <w:pPr>
              <w:pStyle w:val="TAL"/>
              <w:rPr>
                <w:sz w:val="16"/>
                <w:szCs w:val="16"/>
              </w:rPr>
            </w:pPr>
          </w:p>
        </w:tc>
      </w:tr>
      <w:tr w:rsidR="00C521B3" w14:paraId="41F214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46C4E"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BA642" w14:textId="77777777" w:rsidR="00C521B3" w:rsidRPr="001B1679" w:rsidRDefault="00C521B3" w:rsidP="00015975">
            <w:pPr>
              <w:pStyle w:val="TAL"/>
              <w:rPr>
                <w:sz w:val="16"/>
                <w:szCs w:val="16"/>
              </w:rPr>
            </w:pPr>
            <w:r w:rsidRPr="001B1679">
              <w:rPr>
                <w:sz w:val="16"/>
                <w:szCs w:val="16"/>
              </w:rPr>
              <w:t>SP-231740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5F5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929C8"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4CC1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6D1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BE24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54049F" w14:textId="77777777" w:rsidR="00C521B3" w:rsidRPr="001B1679" w:rsidRDefault="00C521B3" w:rsidP="00015975">
            <w:pPr>
              <w:pStyle w:val="TAL"/>
              <w:rPr>
                <w:sz w:val="16"/>
                <w:szCs w:val="16"/>
              </w:rPr>
            </w:pPr>
            <w:r w:rsidRPr="001B1679">
              <w:rPr>
                <w:sz w:val="16"/>
                <w:szCs w:val="16"/>
              </w:rPr>
              <w:t>Revision of SP-231540. Revised to SP-231806.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4231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8A796" w14:textId="77777777" w:rsidR="00C521B3" w:rsidRPr="001B1679" w:rsidRDefault="00C521B3" w:rsidP="00015975">
            <w:pPr>
              <w:pStyle w:val="TAL"/>
              <w:rPr>
                <w:sz w:val="16"/>
                <w:szCs w:val="16"/>
              </w:rPr>
            </w:pPr>
            <w:r w:rsidRPr="001B1679">
              <w:rPr>
                <w:sz w:val="16"/>
                <w:szCs w:val="16"/>
              </w:rPr>
              <w:t>SP-231806</w:t>
            </w:r>
          </w:p>
        </w:tc>
      </w:tr>
      <w:tr w:rsidR="00C521B3" w14:paraId="7BCA4A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68DDA"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CF16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B718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C07CF"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44EC4"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E82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CA0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713FD"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6AC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265652" w14:textId="77777777" w:rsidR="00C521B3" w:rsidRPr="001B1679" w:rsidRDefault="00C521B3" w:rsidP="00015975">
            <w:pPr>
              <w:pStyle w:val="TAL"/>
              <w:rPr>
                <w:sz w:val="16"/>
                <w:szCs w:val="16"/>
              </w:rPr>
            </w:pPr>
          </w:p>
        </w:tc>
      </w:tr>
      <w:tr w:rsidR="00C521B3" w14:paraId="1511F8B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C1638"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D264D" w14:textId="77777777" w:rsidR="00C521B3" w:rsidRPr="001B1679" w:rsidRDefault="00C521B3" w:rsidP="00015975">
            <w:pPr>
              <w:pStyle w:val="TAL"/>
              <w:rPr>
                <w:sz w:val="16"/>
                <w:szCs w:val="16"/>
              </w:rPr>
            </w:pPr>
            <w:r w:rsidRPr="001B1679">
              <w:rPr>
                <w:sz w:val="16"/>
                <w:szCs w:val="16"/>
              </w:rPr>
              <w:t>SP-231742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34E8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7B8B3"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5A56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1692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349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603BF0" w14:textId="77777777" w:rsidR="00C521B3" w:rsidRPr="001B1679" w:rsidRDefault="00C521B3" w:rsidP="00015975">
            <w:pPr>
              <w:pStyle w:val="TAL"/>
              <w:rPr>
                <w:sz w:val="16"/>
                <w:szCs w:val="16"/>
              </w:rPr>
            </w:pPr>
            <w:r w:rsidRPr="001B1679">
              <w:rPr>
                <w:sz w:val="16"/>
                <w:szCs w:val="16"/>
              </w:rPr>
              <w:t>Revision of SP-231308. Revised to SP-231783.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8383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22BAA" w14:textId="77777777" w:rsidR="00C521B3" w:rsidRPr="001B1679" w:rsidRDefault="00C521B3" w:rsidP="00015975">
            <w:pPr>
              <w:pStyle w:val="TAL"/>
              <w:rPr>
                <w:sz w:val="16"/>
                <w:szCs w:val="16"/>
              </w:rPr>
            </w:pPr>
            <w:r w:rsidRPr="001B1679">
              <w:rPr>
                <w:sz w:val="16"/>
                <w:szCs w:val="16"/>
              </w:rPr>
              <w:t>SP-231783</w:t>
            </w:r>
          </w:p>
        </w:tc>
      </w:tr>
      <w:tr w:rsidR="00C521B3" w14:paraId="02C68D5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805EA6"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BBE709" w14:textId="77777777" w:rsidR="00C521B3" w:rsidRPr="001B1679" w:rsidRDefault="00C521B3" w:rsidP="00015975">
            <w:pPr>
              <w:pStyle w:val="TAL"/>
              <w:rPr>
                <w:sz w:val="16"/>
                <w:szCs w:val="16"/>
              </w:rPr>
            </w:pPr>
            <w:r w:rsidRPr="001B1679">
              <w:rPr>
                <w:sz w:val="16"/>
                <w:szCs w:val="16"/>
              </w:rPr>
              <w:t>SP-231743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B314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EC8D0"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2AA0D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82F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F40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B748C" w14:textId="77777777" w:rsidR="00C521B3" w:rsidRPr="001B1679" w:rsidRDefault="00C521B3" w:rsidP="00015975">
            <w:pPr>
              <w:pStyle w:val="TAL"/>
              <w:rPr>
                <w:sz w:val="16"/>
                <w:szCs w:val="16"/>
              </w:rPr>
            </w:pPr>
            <w:r w:rsidRPr="001B1679">
              <w:rPr>
                <w:sz w:val="16"/>
                <w:szCs w:val="16"/>
              </w:rPr>
              <w:t>Revision of SP-231309. This new WID was agreed. Revised to SP-231792.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2FAC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C3915" w14:textId="77777777" w:rsidR="00C521B3" w:rsidRPr="001B1679" w:rsidRDefault="00C521B3" w:rsidP="00015975">
            <w:pPr>
              <w:pStyle w:val="TAL"/>
              <w:rPr>
                <w:sz w:val="16"/>
                <w:szCs w:val="16"/>
              </w:rPr>
            </w:pPr>
            <w:r w:rsidRPr="001B1679">
              <w:rPr>
                <w:sz w:val="16"/>
                <w:szCs w:val="16"/>
              </w:rPr>
              <w:t>SP-231792</w:t>
            </w:r>
          </w:p>
        </w:tc>
      </w:tr>
      <w:tr w:rsidR="00C521B3" w14:paraId="615D95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9B4C7"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08EC2B" w14:textId="77777777" w:rsidR="00C521B3" w:rsidRPr="001B1679" w:rsidRDefault="00C521B3" w:rsidP="00015975">
            <w:pPr>
              <w:pStyle w:val="TAL"/>
              <w:rPr>
                <w:sz w:val="16"/>
                <w:szCs w:val="16"/>
              </w:rPr>
            </w:pPr>
            <w:r w:rsidRPr="001B1679">
              <w:rPr>
                <w:sz w:val="16"/>
                <w:szCs w:val="16"/>
              </w:rPr>
              <w:t>SP-231744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90F1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53E59"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5B75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8859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9AFA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52DB4" w14:textId="77777777" w:rsidR="00C521B3" w:rsidRPr="001B1679" w:rsidRDefault="00C521B3" w:rsidP="00015975">
            <w:pPr>
              <w:pStyle w:val="TAL"/>
              <w:rPr>
                <w:sz w:val="16"/>
                <w:szCs w:val="16"/>
              </w:rPr>
            </w:pPr>
            <w:r w:rsidRPr="001B1679">
              <w:rPr>
                <w:sz w:val="16"/>
                <w:szCs w:val="16"/>
              </w:rPr>
              <w:t>Revision of SP-231315. This new WID was agreed. Revised to SP-231793.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27328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A1A3F" w14:textId="77777777" w:rsidR="00C521B3" w:rsidRPr="001B1679" w:rsidRDefault="00C521B3" w:rsidP="00015975">
            <w:pPr>
              <w:pStyle w:val="TAL"/>
              <w:rPr>
                <w:sz w:val="16"/>
                <w:szCs w:val="16"/>
              </w:rPr>
            </w:pPr>
            <w:r w:rsidRPr="001B1679">
              <w:rPr>
                <w:sz w:val="16"/>
                <w:szCs w:val="16"/>
              </w:rPr>
              <w:t>SP-231793</w:t>
            </w:r>
          </w:p>
        </w:tc>
      </w:tr>
      <w:tr w:rsidR="00C521B3" w14:paraId="7AD742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A81C9"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1D2DD"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32FC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C56FC"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71C0C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DC48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6A1B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FACE2"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849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9510C" w14:textId="77777777" w:rsidR="00C521B3" w:rsidRPr="001B1679" w:rsidRDefault="00C521B3" w:rsidP="00015975">
            <w:pPr>
              <w:pStyle w:val="TAL"/>
              <w:rPr>
                <w:sz w:val="16"/>
                <w:szCs w:val="16"/>
              </w:rPr>
            </w:pPr>
          </w:p>
        </w:tc>
      </w:tr>
      <w:tr w:rsidR="00C521B3" w14:paraId="4804F0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E2BBF"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107BE"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2D73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66479"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9183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236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7AE52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B6B435"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C2C5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D222C" w14:textId="77777777" w:rsidR="00C521B3" w:rsidRPr="001B1679" w:rsidRDefault="00C521B3" w:rsidP="00015975">
            <w:pPr>
              <w:pStyle w:val="TAL"/>
              <w:rPr>
                <w:sz w:val="16"/>
                <w:szCs w:val="16"/>
              </w:rPr>
            </w:pPr>
          </w:p>
        </w:tc>
      </w:tr>
      <w:tr w:rsidR="00C521B3" w14:paraId="78BAB8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54F92"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A48A3"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182B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677D"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92002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D89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F95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CECA6"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F6B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1CD38" w14:textId="77777777" w:rsidR="00C521B3" w:rsidRPr="001B1679" w:rsidRDefault="00C521B3" w:rsidP="00015975">
            <w:pPr>
              <w:pStyle w:val="TAL"/>
              <w:rPr>
                <w:sz w:val="16"/>
                <w:szCs w:val="16"/>
              </w:rPr>
            </w:pPr>
          </w:p>
        </w:tc>
      </w:tr>
      <w:tr w:rsidR="00C521B3" w14:paraId="4A7D8C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A95F0"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6DE40"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8EA5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38C3D"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7B8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57D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A94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F825C"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8B4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372B1B" w14:textId="77777777" w:rsidR="00C521B3" w:rsidRPr="001B1679" w:rsidRDefault="00C521B3" w:rsidP="00015975">
            <w:pPr>
              <w:pStyle w:val="TAL"/>
              <w:rPr>
                <w:sz w:val="16"/>
                <w:szCs w:val="16"/>
              </w:rPr>
            </w:pPr>
          </w:p>
        </w:tc>
      </w:tr>
      <w:tr w:rsidR="00C521B3" w14:paraId="49123F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8D1802"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EED67" w14:textId="77777777" w:rsidR="00C521B3" w:rsidRPr="001B1679" w:rsidRDefault="00C521B3" w:rsidP="00015975">
            <w:pPr>
              <w:pStyle w:val="TAL"/>
              <w:rPr>
                <w:sz w:val="16"/>
                <w:szCs w:val="16"/>
              </w:rPr>
            </w:pPr>
            <w:r w:rsidRPr="001B1679">
              <w:rPr>
                <w:sz w:val="16"/>
                <w:szCs w:val="16"/>
              </w:rPr>
              <w:t>SP-231749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658B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74013"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F1E49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AED2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83CB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E32FD"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86ED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1D197" w14:textId="77777777" w:rsidR="00C521B3" w:rsidRPr="001B1679" w:rsidRDefault="00C521B3" w:rsidP="00015975">
            <w:pPr>
              <w:pStyle w:val="TAL"/>
              <w:rPr>
                <w:sz w:val="16"/>
                <w:szCs w:val="16"/>
              </w:rPr>
            </w:pPr>
          </w:p>
        </w:tc>
      </w:tr>
      <w:tr w:rsidR="00C521B3" w14:paraId="391435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F0E86"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7D1621" w14:textId="77777777" w:rsidR="00C521B3" w:rsidRPr="001B1679" w:rsidRDefault="00C521B3" w:rsidP="00015975">
            <w:pPr>
              <w:pStyle w:val="TAL"/>
              <w:rPr>
                <w:sz w:val="16"/>
                <w:szCs w:val="16"/>
              </w:rPr>
            </w:pPr>
            <w:r w:rsidRPr="001B1679">
              <w:rPr>
                <w:sz w:val="16"/>
                <w:szCs w:val="16"/>
              </w:rPr>
              <w:t>SP-231750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C6B59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17E9B"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2D9D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C35F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03B27"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9ED89"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A54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C68F" w14:textId="77777777" w:rsidR="00C521B3" w:rsidRPr="001B1679" w:rsidRDefault="00C521B3" w:rsidP="00015975">
            <w:pPr>
              <w:pStyle w:val="TAL"/>
              <w:rPr>
                <w:sz w:val="16"/>
                <w:szCs w:val="16"/>
              </w:rPr>
            </w:pPr>
          </w:p>
        </w:tc>
      </w:tr>
      <w:tr w:rsidR="00C521B3" w14:paraId="2C622F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F18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86F22" w14:textId="77777777" w:rsidR="00C521B3" w:rsidRPr="001B1679" w:rsidRDefault="00C521B3" w:rsidP="00015975">
            <w:pPr>
              <w:pStyle w:val="TAL"/>
              <w:rPr>
                <w:sz w:val="16"/>
                <w:szCs w:val="16"/>
              </w:rPr>
            </w:pPr>
            <w:r w:rsidRPr="001B1679">
              <w:rPr>
                <w:sz w:val="16"/>
                <w:szCs w:val="16"/>
              </w:rPr>
              <w:t>SP-231751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C37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37266"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887A6"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8C7E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A49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BF5E0" w14:textId="77777777" w:rsidR="00C521B3" w:rsidRPr="001B1679" w:rsidRDefault="00C521B3" w:rsidP="00015975">
            <w:pPr>
              <w:pStyle w:val="TAL"/>
              <w:rPr>
                <w:sz w:val="16"/>
                <w:szCs w:val="16"/>
              </w:rPr>
            </w:pPr>
            <w:r w:rsidRPr="001B1679">
              <w:rPr>
                <w:sz w:val="16"/>
                <w:szCs w:val="16"/>
              </w:rPr>
              <w:t>Revision of SP-231691. This new SID was agreed. Revised to SP-231798.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494D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1E45A2" w14:textId="77777777" w:rsidR="00C521B3" w:rsidRPr="001B1679" w:rsidRDefault="00C521B3" w:rsidP="00015975">
            <w:pPr>
              <w:pStyle w:val="TAL"/>
              <w:rPr>
                <w:sz w:val="16"/>
                <w:szCs w:val="16"/>
              </w:rPr>
            </w:pPr>
            <w:r w:rsidRPr="001B1679">
              <w:rPr>
                <w:sz w:val="16"/>
                <w:szCs w:val="16"/>
              </w:rPr>
              <w:t>SP-231798</w:t>
            </w:r>
          </w:p>
        </w:tc>
      </w:tr>
      <w:tr w:rsidR="00C521B3" w14:paraId="57F4C1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CB887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F12CD" w14:textId="77777777" w:rsidR="00C521B3" w:rsidRPr="001B1679" w:rsidRDefault="00C521B3" w:rsidP="00015975">
            <w:pPr>
              <w:pStyle w:val="TAL"/>
              <w:rPr>
                <w:sz w:val="16"/>
                <w:szCs w:val="16"/>
              </w:rPr>
            </w:pPr>
            <w:r w:rsidRPr="001B1679">
              <w:rPr>
                <w:sz w:val="16"/>
                <w:szCs w:val="16"/>
              </w:rPr>
              <w:t>SP-231752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1069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6603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6E36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E6E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CA3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62033" w14:textId="77777777" w:rsidR="00C521B3" w:rsidRPr="001B1679" w:rsidRDefault="00C521B3" w:rsidP="00015975">
            <w:pPr>
              <w:pStyle w:val="TAL"/>
              <w:rPr>
                <w:sz w:val="16"/>
                <w:szCs w:val="16"/>
              </w:rPr>
            </w:pPr>
            <w:r w:rsidRPr="001B1679">
              <w:rPr>
                <w:sz w:val="16"/>
                <w:szCs w:val="16"/>
              </w:rPr>
              <w:t>Revision of SP-231699. Revised to SP-231771.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E1F4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24C45" w14:textId="77777777" w:rsidR="00C521B3" w:rsidRPr="001B1679" w:rsidRDefault="00C521B3" w:rsidP="00015975">
            <w:pPr>
              <w:pStyle w:val="TAL"/>
              <w:rPr>
                <w:sz w:val="16"/>
                <w:szCs w:val="16"/>
              </w:rPr>
            </w:pPr>
            <w:r w:rsidRPr="001B1679">
              <w:rPr>
                <w:sz w:val="16"/>
                <w:szCs w:val="16"/>
              </w:rPr>
              <w:t>SP-231771</w:t>
            </w:r>
          </w:p>
        </w:tc>
      </w:tr>
      <w:tr w:rsidR="00C521B3" w14:paraId="26E81E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B05D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D03DE" w14:textId="77777777" w:rsidR="00C521B3" w:rsidRPr="001B1679" w:rsidRDefault="00C521B3" w:rsidP="00015975">
            <w:pPr>
              <w:pStyle w:val="TAL"/>
              <w:rPr>
                <w:sz w:val="16"/>
                <w:szCs w:val="16"/>
              </w:rPr>
            </w:pPr>
            <w:r w:rsidRPr="001B1679">
              <w:rPr>
                <w:sz w:val="16"/>
                <w:szCs w:val="16"/>
              </w:rPr>
              <w:t>SP-231753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A3CE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F6147"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3C832"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3F3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28E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9259D" w14:textId="77777777" w:rsidR="00C521B3" w:rsidRPr="001B1679" w:rsidRDefault="00C521B3" w:rsidP="00015975">
            <w:pPr>
              <w:pStyle w:val="TAL"/>
              <w:rPr>
                <w:sz w:val="16"/>
                <w:szCs w:val="16"/>
              </w:rPr>
            </w:pPr>
            <w:r w:rsidRPr="001B1679">
              <w:rPr>
                <w:sz w:val="16"/>
                <w:szCs w:val="16"/>
              </w:rPr>
              <w:t>Revision of SP-231703. This new SID was agreed. Revised to SP-231800.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4E07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4D6FB" w14:textId="77777777" w:rsidR="00C521B3" w:rsidRPr="001B1679" w:rsidRDefault="00C521B3" w:rsidP="00015975">
            <w:pPr>
              <w:pStyle w:val="TAL"/>
              <w:rPr>
                <w:sz w:val="16"/>
                <w:szCs w:val="16"/>
              </w:rPr>
            </w:pPr>
            <w:r w:rsidRPr="001B1679">
              <w:rPr>
                <w:sz w:val="16"/>
                <w:szCs w:val="16"/>
              </w:rPr>
              <w:t>SP-231800</w:t>
            </w:r>
          </w:p>
        </w:tc>
      </w:tr>
      <w:tr w:rsidR="00C521B3" w14:paraId="75DE4D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404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E173EF"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966E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C6B0E"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83BD19"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A26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C5B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3964DB"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F2B9B"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8B180" w14:textId="77777777" w:rsidR="00C521B3" w:rsidRPr="001B1679" w:rsidRDefault="00C521B3" w:rsidP="00015975">
            <w:pPr>
              <w:pStyle w:val="TAL"/>
              <w:rPr>
                <w:sz w:val="16"/>
                <w:szCs w:val="16"/>
              </w:rPr>
            </w:pPr>
          </w:p>
        </w:tc>
      </w:tr>
      <w:tr w:rsidR="00C521B3" w14:paraId="581E66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92A1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186F5" w14:textId="77777777" w:rsidR="00C521B3" w:rsidRPr="001B1679" w:rsidRDefault="00C521B3" w:rsidP="00015975">
            <w:pPr>
              <w:pStyle w:val="TAL"/>
              <w:rPr>
                <w:sz w:val="16"/>
                <w:szCs w:val="16"/>
              </w:rPr>
            </w:pPr>
            <w:r w:rsidRPr="001B1679">
              <w:rPr>
                <w:sz w:val="16"/>
                <w:szCs w:val="16"/>
              </w:rPr>
              <w:t>SP-231755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3388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D410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39DA8"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3E4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7FB9E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C38B9" w14:textId="77777777" w:rsidR="00C521B3" w:rsidRPr="001B1679" w:rsidRDefault="00C521B3" w:rsidP="00015975">
            <w:pPr>
              <w:pStyle w:val="TAL"/>
              <w:rPr>
                <w:sz w:val="16"/>
                <w:szCs w:val="16"/>
              </w:rPr>
            </w:pPr>
            <w:r w:rsidRPr="001B1679">
              <w:rPr>
                <w:sz w:val="16"/>
                <w:szCs w:val="16"/>
              </w:rPr>
              <w:t>Revision of SP-231704. Revised to SP-231775.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E8EE9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1516F4" w14:textId="77777777" w:rsidR="00C521B3" w:rsidRPr="001B1679" w:rsidRDefault="00C521B3" w:rsidP="00015975">
            <w:pPr>
              <w:pStyle w:val="TAL"/>
              <w:rPr>
                <w:sz w:val="16"/>
                <w:szCs w:val="16"/>
              </w:rPr>
            </w:pPr>
            <w:r w:rsidRPr="001B1679">
              <w:rPr>
                <w:sz w:val="16"/>
                <w:szCs w:val="16"/>
              </w:rPr>
              <w:t>SP-231775</w:t>
            </w:r>
          </w:p>
        </w:tc>
      </w:tr>
      <w:tr w:rsidR="00C521B3" w14:paraId="4ADA72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1EC5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591D6" w14:textId="77777777" w:rsidR="00C521B3" w:rsidRPr="001B1679" w:rsidRDefault="00C521B3" w:rsidP="00015975">
            <w:pPr>
              <w:pStyle w:val="TAL"/>
              <w:rPr>
                <w:sz w:val="16"/>
                <w:szCs w:val="16"/>
              </w:rPr>
            </w:pPr>
            <w:r w:rsidRPr="001B1679">
              <w:rPr>
                <w:sz w:val="16"/>
                <w:szCs w:val="16"/>
              </w:rPr>
              <w:t>SP-231756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8A7B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703C0"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77C8A6"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951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314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6456A" w14:textId="77777777" w:rsidR="00C521B3" w:rsidRPr="001B1679" w:rsidRDefault="00C521B3" w:rsidP="00015975">
            <w:pPr>
              <w:pStyle w:val="TAL"/>
              <w:rPr>
                <w:sz w:val="16"/>
                <w:szCs w:val="16"/>
              </w:rPr>
            </w:pPr>
            <w:r w:rsidRPr="001B1679">
              <w:rPr>
                <w:sz w:val="16"/>
                <w:szCs w:val="16"/>
              </w:rPr>
              <w:t>Revision of SP-231684. Revised to SP-231774.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1E0E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DDF41" w14:textId="77777777" w:rsidR="00C521B3" w:rsidRPr="001B1679" w:rsidRDefault="00C521B3" w:rsidP="00015975">
            <w:pPr>
              <w:pStyle w:val="TAL"/>
              <w:rPr>
                <w:sz w:val="16"/>
                <w:szCs w:val="16"/>
              </w:rPr>
            </w:pPr>
            <w:r w:rsidRPr="001B1679">
              <w:rPr>
                <w:sz w:val="16"/>
                <w:szCs w:val="16"/>
              </w:rPr>
              <w:t>SP-231774</w:t>
            </w:r>
          </w:p>
        </w:tc>
      </w:tr>
      <w:tr w:rsidR="00C521B3" w14:paraId="08B700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F6B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DC08F" w14:textId="77777777" w:rsidR="00C521B3" w:rsidRPr="001B1679" w:rsidRDefault="00C521B3" w:rsidP="00015975">
            <w:pPr>
              <w:pStyle w:val="TAL"/>
              <w:rPr>
                <w:sz w:val="16"/>
                <w:szCs w:val="16"/>
              </w:rPr>
            </w:pPr>
            <w:r w:rsidRPr="001B1679">
              <w:rPr>
                <w:sz w:val="16"/>
                <w:szCs w:val="16"/>
              </w:rPr>
              <w:t>SP-231757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F0F32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E259F"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60C9F"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EEAA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D000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6F3F2" w14:textId="77777777" w:rsidR="00C521B3" w:rsidRPr="001B1679" w:rsidRDefault="00C521B3" w:rsidP="00015975">
            <w:pPr>
              <w:pStyle w:val="TAL"/>
              <w:rPr>
                <w:sz w:val="16"/>
                <w:szCs w:val="16"/>
              </w:rPr>
            </w:pPr>
            <w:r w:rsidRPr="001B1679">
              <w:rPr>
                <w:sz w:val="16"/>
                <w:szCs w:val="16"/>
              </w:rPr>
              <w:t>Revision of SP-231705. Noted. should be discussed in SA WG2 for consideration as a _TEI19 WI.</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957D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CA807" w14:textId="77777777" w:rsidR="00C521B3" w:rsidRPr="001B1679" w:rsidRDefault="00C521B3" w:rsidP="00015975">
            <w:pPr>
              <w:pStyle w:val="TAL"/>
              <w:rPr>
                <w:sz w:val="16"/>
                <w:szCs w:val="16"/>
              </w:rPr>
            </w:pPr>
          </w:p>
        </w:tc>
      </w:tr>
      <w:tr w:rsidR="00C521B3" w14:paraId="21374C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0187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883CD" w14:textId="77777777" w:rsidR="00C521B3" w:rsidRPr="001B1679" w:rsidRDefault="00C521B3" w:rsidP="00015975">
            <w:pPr>
              <w:pStyle w:val="TAL"/>
              <w:rPr>
                <w:sz w:val="16"/>
                <w:szCs w:val="16"/>
              </w:rPr>
            </w:pPr>
            <w:r w:rsidRPr="001B1679">
              <w:rPr>
                <w:sz w:val="16"/>
                <w:szCs w:val="16"/>
              </w:rPr>
              <w:t>SP-231758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503D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17466" w14:textId="77777777" w:rsidR="00C521B3" w:rsidRPr="001B1679" w:rsidRDefault="00C521B3" w:rsidP="00015975">
            <w:pPr>
              <w:pStyle w:val="TAL"/>
              <w:rPr>
                <w:sz w:val="16"/>
                <w:szCs w:val="16"/>
              </w:rPr>
            </w:pPr>
            <w:r w:rsidRPr="001B1679">
              <w:rPr>
                <w:sz w:val="16"/>
                <w:szCs w:val="16"/>
              </w:rPr>
              <w:t>Some Operator Package Proposal for SA WG2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BB3B5A" w14:textId="77777777" w:rsidR="00C521B3" w:rsidRPr="001B1679" w:rsidRDefault="00C521B3" w:rsidP="00015975">
            <w:pPr>
              <w:pStyle w:val="TAL"/>
              <w:rPr>
                <w:sz w:val="16"/>
                <w:szCs w:val="16"/>
              </w:rPr>
            </w:pPr>
            <w:r w:rsidRPr="001B1679">
              <w:rPr>
                <w:sz w:val="16"/>
                <w:szCs w:val="16"/>
              </w:rPr>
              <w:t>AT&amp;T, BT, China Mobile, China Unicom, China Telecom, CKH IOD UK, Deutsche Telekom, Dish Network, KPN, LG Uplus, NTT DOCOMO, Orange, Rakuten Mobile, SK Telecom, Telecom Italia, Telefonica, T-Mobile US,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E0E4C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594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F46D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1DC3D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E837D" w14:textId="77777777" w:rsidR="00C521B3" w:rsidRPr="001B1679" w:rsidRDefault="00C521B3" w:rsidP="00015975">
            <w:pPr>
              <w:pStyle w:val="TAL"/>
              <w:rPr>
                <w:sz w:val="16"/>
                <w:szCs w:val="16"/>
              </w:rPr>
            </w:pPr>
          </w:p>
        </w:tc>
      </w:tr>
      <w:tr w:rsidR="00C521B3" w14:paraId="0291D9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60CE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AA5C7" w14:textId="77777777" w:rsidR="00C521B3" w:rsidRPr="001B1679" w:rsidRDefault="00C521B3" w:rsidP="00015975">
            <w:pPr>
              <w:pStyle w:val="TAL"/>
              <w:rPr>
                <w:sz w:val="16"/>
                <w:szCs w:val="16"/>
              </w:rPr>
            </w:pPr>
            <w:r w:rsidRPr="001B1679">
              <w:rPr>
                <w:sz w:val="16"/>
                <w:szCs w:val="16"/>
              </w:rPr>
              <w:t>SP-231759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6C0A6"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975CC"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8F69D"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9C7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E5A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51E81" w14:textId="77777777" w:rsidR="00C521B3" w:rsidRPr="001B1679" w:rsidRDefault="00C521B3" w:rsidP="00015975">
            <w:pPr>
              <w:pStyle w:val="TAL"/>
              <w:rPr>
                <w:sz w:val="16"/>
                <w:szCs w:val="16"/>
              </w:rPr>
            </w:pPr>
            <w:r w:rsidRPr="001B1679">
              <w:rPr>
                <w:sz w:val="16"/>
                <w:szCs w:val="16"/>
              </w:rPr>
              <w:t>Revised to SP-231760.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00CC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65CC6" w14:textId="77777777" w:rsidR="00C521B3" w:rsidRPr="001B1679" w:rsidRDefault="00C521B3" w:rsidP="00015975">
            <w:pPr>
              <w:pStyle w:val="TAL"/>
              <w:rPr>
                <w:sz w:val="16"/>
                <w:szCs w:val="16"/>
              </w:rPr>
            </w:pPr>
            <w:r w:rsidRPr="001B1679">
              <w:rPr>
                <w:sz w:val="16"/>
                <w:szCs w:val="16"/>
              </w:rPr>
              <w:t>SP-231760</w:t>
            </w:r>
          </w:p>
        </w:tc>
      </w:tr>
      <w:tr w:rsidR="00C521B3" w14:paraId="1AE96EE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D0DA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07489" w14:textId="77777777" w:rsidR="00C521B3" w:rsidRPr="001B1679" w:rsidRDefault="00C521B3" w:rsidP="00015975">
            <w:pPr>
              <w:pStyle w:val="TAL"/>
              <w:rPr>
                <w:sz w:val="16"/>
                <w:szCs w:val="16"/>
              </w:rPr>
            </w:pPr>
            <w:r w:rsidRPr="001B1679">
              <w:rPr>
                <w:sz w:val="16"/>
                <w:szCs w:val="16"/>
              </w:rPr>
              <w:t>SP-231760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3B291"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35D3"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8BAEA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71B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B3C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2DDA8" w14:textId="77777777" w:rsidR="00C521B3" w:rsidRPr="001B1679" w:rsidRDefault="00C521B3" w:rsidP="00015975">
            <w:pPr>
              <w:pStyle w:val="TAL"/>
              <w:rPr>
                <w:sz w:val="16"/>
                <w:szCs w:val="16"/>
              </w:rPr>
            </w:pPr>
            <w:r w:rsidRPr="001B1679">
              <w:rPr>
                <w:sz w:val="16"/>
                <w:szCs w:val="16"/>
              </w:rPr>
              <w:t>Revision of SP-231759. This was endorsed as the SA WG2 Rel-19 Package.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AE741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7515E" w14:textId="77777777" w:rsidR="00C521B3" w:rsidRPr="001B1679" w:rsidRDefault="00C521B3" w:rsidP="00015975">
            <w:pPr>
              <w:pStyle w:val="TAL"/>
              <w:rPr>
                <w:sz w:val="16"/>
                <w:szCs w:val="16"/>
              </w:rPr>
            </w:pPr>
          </w:p>
        </w:tc>
      </w:tr>
      <w:tr w:rsidR="00C521B3" w14:paraId="4813C5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028A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53464" w14:textId="77777777" w:rsidR="00C521B3" w:rsidRPr="001B1679" w:rsidRDefault="00C521B3" w:rsidP="00015975">
            <w:pPr>
              <w:pStyle w:val="TAL"/>
              <w:rPr>
                <w:sz w:val="16"/>
                <w:szCs w:val="16"/>
              </w:rPr>
            </w:pPr>
            <w:r w:rsidRPr="001B1679">
              <w:rPr>
                <w:sz w:val="16"/>
                <w:szCs w:val="16"/>
              </w:rPr>
              <w:t>SP-231761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7950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C1571" w14:textId="77777777" w:rsidR="00C521B3" w:rsidRPr="001B1679" w:rsidRDefault="00C521B3" w:rsidP="00015975">
            <w:pPr>
              <w:pStyle w:val="TAL"/>
              <w:rPr>
                <w:sz w:val="16"/>
                <w:szCs w:val="16"/>
              </w:rPr>
            </w:pPr>
            <w:r w:rsidRPr="001B1679">
              <w:rPr>
                <w:sz w:val="16"/>
                <w:szCs w:val="16"/>
              </w:rPr>
              <w:t>26.512 CR0060R5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1F4DDE"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B11D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951C8"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34137" w14:textId="77777777" w:rsidR="00C521B3" w:rsidRPr="001B1679" w:rsidRDefault="00C521B3" w:rsidP="00015975">
            <w:pPr>
              <w:pStyle w:val="TAL"/>
              <w:rPr>
                <w:sz w:val="16"/>
                <w:szCs w:val="16"/>
              </w:rPr>
            </w:pPr>
            <w:r w:rsidRPr="001B1679">
              <w:rPr>
                <w:sz w:val="16"/>
                <w:szCs w:val="16"/>
              </w:rPr>
              <w:t>Revision of SP-231382.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19D9D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6AE27" w14:textId="77777777" w:rsidR="00C521B3" w:rsidRPr="001B1679" w:rsidRDefault="00C521B3" w:rsidP="00015975">
            <w:pPr>
              <w:pStyle w:val="TAL"/>
              <w:rPr>
                <w:sz w:val="16"/>
                <w:szCs w:val="16"/>
              </w:rPr>
            </w:pPr>
          </w:p>
        </w:tc>
      </w:tr>
      <w:tr w:rsidR="00C521B3" w14:paraId="237A09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3E1A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3BE84" w14:textId="77777777" w:rsidR="00C521B3" w:rsidRPr="001B1679" w:rsidRDefault="00C521B3" w:rsidP="00015975">
            <w:pPr>
              <w:pStyle w:val="TAL"/>
              <w:rPr>
                <w:sz w:val="16"/>
                <w:szCs w:val="16"/>
              </w:rPr>
            </w:pPr>
            <w:r w:rsidRPr="001B1679">
              <w:rPr>
                <w:sz w:val="16"/>
                <w:szCs w:val="16"/>
              </w:rPr>
              <w:t>SP-231762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0D6C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C377B" w14:textId="77777777" w:rsidR="00C521B3" w:rsidRPr="001B1679" w:rsidRDefault="00C521B3" w:rsidP="00015975">
            <w:pPr>
              <w:pStyle w:val="TAL"/>
              <w:rPr>
                <w:sz w:val="16"/>
                <w:szCs w:val="16"/>
              </w:rPr>
            </w:pPr>
            <w:r w:rsidRPr="001B1679">
              <w:rPr>
                <w:sz w:val="16"/>
                <w:szCs w:val="16"/>
              </w:rPr>
              <w:t>23.501 CR5186R3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994372"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BD5D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B81531"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1ED03" w14:textId="77777777" w:rsidR="00C521B3" w:rsidRPr="001B1679" w:rsidRDefault="00C521B3" w:rsidP="00015975">
            <w:pPr>
              <w:pStyle w:val="TAL"/>
              <w:rPr>
                <w:sz w:val="16"/>
                <w:szCs w:val="16"/>
              </w:rPr>
            </w:pPr>
            <w:r w:rsidRPr="001B1679">
              <w:rPr>
                <w:sz w:val="16"/>
                <w:szCs w:val="16"/>
              </w:rPr>
              <w:t>Revision of SP-231292.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E81C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67D19" w14:textId="77777777" w:rsidR="00C521B3" w:rsidRPr="001B1679" w:rsidRDefault="00C521B3" w:rsidP="00015975">
            <w:pPr>
              <w:pStyle w:val="TAL"/>
              <w:rPr>
                <w:sz w:val="16"/>
                <w:szCs w:val="16"/>
              </w:rPr>
            </w:pPr>
          </w:p>
        </w:tc>
      </w:tr>
      <w:tr w:rsidR="00C521B3" w14:paraId="3CD69B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C1E9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D8D78" w14:textId="77777777" w:rsidR="00C521B3" w:rsidRPr="001B1679" w:rsidRDefault="00C521B3" w:rsidP="00015975">
            <w:pPr>
              <w:pStyle w:val="TAL"/>
              <w:rPr>
                <w:sz w:val="16"/>
                <w:szCs w:val="16"/>
              </w:rPr>
            </w:pPr>
            <w:r w:rsidRPr="001B1679">
              <w:rPr>
                <w:sz w:val="16"/>
                <w:szCs w:val="16"/>
              </w:rPr>
              <w:t>SP-231763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92AE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FD8DA" w14:textId="77777777" w:rsidR="00C521B3" w:rsidRPr="001B1679" w:rsidRDefault="00C521B3" w:rsidP="00015975">
            <w:pPr>
              <w:pStyle w:val="TAL"/>
              <w:rPr>
                <w:sz w:val="16"/>
                <w:szCs w:val="16"/>
              </w:rPr>
            </w:pPr>
            <w:r w:rsidRPr="001B1679">
              <w:rPr>
                <w:sz w:val="16"/>
                <w:szCs w:val="16"/>
              </w:rPr>
              <w:t>23.501 CR5008R7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DF037A"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548D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7708A"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52637" w14:textId="77777777" w:rsidR="00C521B3" w:rsidRPr="001B1679" w:rsidRDefault="00C521B3" w:rsidP="00015975">
            <w:pPr>
              <w:pStyle w:val="TAL"/>
              <w:rPr>
                <w:sz w:val="16"/>
                <w:szCs w:val="16"/>
              </w:rPr>
            </w:pPr>
            <w:r w:rsidRPr="001B1679">
              <w:rPr>
                <w:sz w:val="16"/>
                <w:szCs w:val="16"/>
              </w:rPr>
              <w:t>Revision of SP-231610.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7DB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74C4A" w14:textId="77777777" w:rsidR="00C521B3" w:rsidRPr="001B1679" w:rsidRDefault="00C521B3" w:rsidP="00015975">
            <w:pPr>
              <w:pStyle w:val="TAL"/>
              <w:rPr>
                <w:sz w:val="16"/>
                <w:szCs w:val="16"/>
              </w:rPr>
            </w:pPr>
          </w:p>
        </w:tc>
      </w:tr>
      <w:tr w:rsidR="00C521B3" w14:paraId="7AE5BE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4D92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B3DA8" w14:textId="77777777" w:rsidR="00C521B3" w:rsidRPr="001B1679" w:rsidRDefault="00C521B3" w:rsidP="00015975">
            <w:pPr>
              <w:pStyle w:val="TAL"/>
              <w:rPr>
                <w:sz w:val="16"/>
                <w:szCs w:val="16"/>
              </w:rPr>
            </w:pPr>
            <w:r w:rsidRPr="001B1679">
              <w:rPr>
                <w:sz w:val="16"/>
                <w:szCs w:val="16"/>
              </w:rPr>
              <w:t>SP-231764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D9080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5147B" w14:textId="77777777" w:rsidR="00C521B3" w:rsidRPr="001B1679" w:rsidRDefault="00C521B3" w:rsidP="00015975">
            <w:pPr>
              <w:pStyle w:val="TAL"/>
              <w:rPr>
                <w:sz w:val="16"/>
                <w:szCs w:val="16"/>
              </w:rPr>
            </w:pPr>
            <w:r w:rsidRPr="001B1679">
              <w:rPr>
                <w:sz w:val="16"/>
                <w:szCs w:val="16"/>
              </w:rPr>
              <w:t>23.502 CR4622R4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FB821"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7B72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A6C53"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A6A1F" w14:textId="77777777" w:rsidR="00C521B3" w:rsidRPr="001B1679" w:rsidRDefault="00C521B3" w:rsidP="00015975">
            <w:pPr>
              <w:pStyle w:val="TAL"/>
              <w:rPr>
                <w:sz w:val="16"/>
                <w:szCs w:val="16"/>
              </w:rPr>
            </w:pPr>
            <w:r w:rsidRPr="001B1679">
              <w:rPr>
                <w:sz w:val="16"/>
                <w:szCs w:val="16"/>
              </w:rPr>
              <w:t>Revision of SP-231360.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F5E3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467FB" w14:textId="77777777" w:rsidR="00C521B3" w:rsidRPr="001B1679" w:rsidRDefault="00C521B3" w:rsidP="00015975">
            <w:pPr>
              <w:pStyle w:val="TAL"/>
              <w:rPr>
                <w:sz w:val="16"/>
                <w:szCs w:val="16"/>
              </w:rPr>
            </w:pPr>
          </w:p>
        </w:tc>
      </w:tr>
      <w:tr w:rsidR="00C521B3" w14:paraId="77F48F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BEFC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B5007" w14:textId="77777777" w:rsidR="00C521B3" w:rsidRPr="001B1679" w:rsidRDefault="00C521B3" w:rsidP="00015975">
            <w:pPr>
              <w:pStyle w:val="TAL"/>
              <w:rPr>
                <w:sz w:val="16"/>
                <w:szCs w:val="16"/>
              </w:rPr>
            </w:pPr>
            <w:r w:rsidRPr="001B1679">
              <w:rPr>
                <w:sz w:val="16"/>
                <w:szCs w:val="16"/>
              </w:rPr>
              <w:t>SP-231765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A247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5AFE3" w14:textId="77777777" w:rsidR="00C521B3" w:rsidRPr="001B1679" w:rsidRDefault="00C521B3" w:rsidP="00015975">
            <w:pPr>
              <w:pStyle w:val="TAL"/>
              <w:rPr>
                <w:sz w:val="16"/>
                <w:szCs w:val="16"/>
              </w:rPr>
            </w:pPr>
            <w:r w:rsidRPr="001B1679">
              <w:rPr>
                <w:sz w:val="16"/>
                <w:szCs w:val="16"/>
              </w:rPr>
              <w:t>23.501 CR5014R6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397C52"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31BF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5E70B"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D6FED" w14:textId="77777777" w:rsidR="00C521B3" w:rsidRPr="001B1679" w:rsidRDefault="00C521B3" w:rsidP="00015975">
            <w:pPr>
              <w:pStyle w:val="TAL"/>
              <w:rPr>
                <w:sz w:val="16"/>
                <w:szCs w:val="16"/>
              </w:rPr>
            </w:pPr>
            <w:r w:rsidRPr="001B1679">
              <w:rPr>
                <w:sz w:val="16"/>
                <w:szCs w:val="16"/>
              </w:rPr>
              <w:t>Revision of SP-231383.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BDCA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B8D9D" w14:textId="77777777" w:rsidR="00C521B3" w:rsidRPr="001B1679" w:rsidRDefault="00C521B3" w:rsidP="00015975">
            <w:pPr>
              <w:pStyle w:val="TAL"/>
              <w:rPr>
                <w:sz w:val="16"/>
                <w:szCs w:val="16"/>
              </w:rPr>
            </w:pPr>
          </w:p>
        </w:tc>
      </w:tr>
      <w:tr w:rsidR="00C521B3" w14:paraId="2334B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AC14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5E377" w14:textId="77777777" w:rsidR="00C521B3" w:rsidRPr="001B1679" w:rsidRDefault="00C521B3" w:rsidP="00015975">
            <w:pPr>
              <w:pStyle w:val="TAL"/>
              <w:rPr>
                <w:sz w:val="16"/>
                <w:szCs w:val="16"/>
              </w:rPr>
            </w:pPr>
            <w:r w:rsidRPr="001B1679">
              <w:rPr>
                <w:sz w:val="16"/>
                <w:szCs w:val="16"/>
              </w:rPr>
              <w:t>SP-231766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40CE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F7DA9" w14:textId="77777777" w:rsidR="00C521B3" w:rsidRPr="001B1679" w:rsidRDefault="00C521B3" w:rsidP="00015975">
            <w:pPr>
              <w:pStyle w:val="TAL"/>
              <w:rPr>
                <w:sz w:val="16"/>
                <w:szCs w:val="16"/>
              </w:rPr>
            </w:pPr>
            <w:r w:rsidRPr="001B1679">
              <w:rPr>
                <w:sz w:val="16"/>
                <w:szCs w:val="16"/>
              </w:rPr>
              <w:t>23.501 CR5175R6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4BFBF"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9CC5E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60D549"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31C00" w14:textId="77777777" w:rsidR="00C521B3" w:rsidRPr="001B1679" w:rsidRDefault="00C521B3" w:rsidP="00015975">
            <w:pPr>
              <w:pStyle w:val="TAL"/>
              <w:rPr>
                <w:sz w:val="16"/>
                <w:szCs w:val="16"/>
              </w:rPr>
            </w:pPr>
            <w:r w:rsidRPr="001B1679">
              <w:rPr>
                <w:sz w:val="16"/>
                <w:szCs w:val="16"/>
              </w:rPr>
              <w:t>Revision of SP-231504.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5F4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5B886" w14:textId="77777777" w:rsidR="00C521B3" w:rsidRPr="001B1679" w:rsidRDefault="00C521B3" w:rsidP="00015975">
            <w:pPr>
              <w:pStyle w:val="TAL"/>
              <w:rPr>
                <w:sz w:val="16"/>
                <w:szCs w:val="16"/>
              </w:rPr>
            </w:pPr>
          </w:p>
        </w:tc>
      </w:tr>
      <w:tr w:rsidR="00C521B3" w14:paraId="23E486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F0422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27155A" w14:textId="77777777" w:rsidR="00C521B3" w:rsidRPr="001B1679" w:rsidRDefault="00C521B3" w:rsidP="00015975">
            <w:pPr>
              <w:pStyle w:val="TAL"/>
              <w:rPr>
                <w:sz w:val="16"/>
                <w:szCs w:val="16"/>
              </w:rPr>
            </w:pPr>
            <w:r w:rsidRPr="001B1679">
              <w:rPr>
                <w:sz w:val="16"/>
                <w:szCs w:val="16"/>
              </w:rPr>
              <w:t>SP-231767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B2492"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6A6B8" w14:textId="77777777" w:rsidR="00C521B3" w:rsidRPr="001B1679" w:rsidRDefault="00C521B3" w:rsidP="00015975">
            <w:pPr>
              <w:pStyle w:val="TAL"/>
              <w:rPr>
                <w:sz w:val="16"/>
                <w:szCs w:val="16"/>
              </w:rPr>
            </w:pPr>
            <w:r w:rsidRPr="001B1679">
              <w:rPr>
                <w:sz w:val="16"/>
                <w:szCs w:val="16"/>
              </w:rPr>
              <w:t>23.501 CR4736R9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16A4BA"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A632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7A2150"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5CCD9B" w14:textId="77777777" w:rsidR="00C521B3" w:rsidRPr="001B1679" w:rsidRDefault="00C521B3" w:rsidP="00015975">
            <w:pPr>
              <w:pStyle w:val="TAL"/>
              <w:rPr>
                <w:sz w:val="16"/>
                <w:szCs w:val="16"/>
              </w:rPr>
            </w:pPr>
            <w:r w:rsidRPr="001B1679">
              <w:rPr>
                <w:sz w:val="16"/>
                <w:szCs w:val="16"/>
              </w:rPr>
              <w:t>Revision of SP-231349.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8A17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6B96D" w14:textId="77777777" w:rsidR="00C521B3" w:rsidRPr="001B1679" w:rsidRDefault="00C521B3" w:rsidP="00015975">
            <w:pPr>
              <w:pStyle w:val="TAL"/>
              <w:rPr>
                <w:sz w:val="16"/>
                <w:szCs w:val="16"/>
              </w:rPr>
            </w:pPr>
          </w:p>
        </w:tc>
      </w:tr>
      <w:tr w:rsidR="00C521B3" w14:paraId="6D6CED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8944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DD1B8" w14:textId="77777777" w:rsidR="00C521B3" w:rsidRPr="001B1679" w:rsidRDefault="00C521B3" w:rsidP="00015975">
            <w:pPr>
              <w:pStyle w:val="TAL"/>
              <w:rPr>
                <w:sz w:val="16"/>
                <w:szCs w:val="16"/>
              </w:rPr>
            </w:pPr>
            <w:r w:rsidRPr="001B1679">
              <w:rPr>
                <w:sz w:val="16"/>
                <w:szCs w:val="16"/>
              </w:rPr>
              <w:t>SP-231768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35CD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D1AD1" w14:textId="77777777" w:rsidR="00C521B3" w:rsidRPr="001B1679" w:rsidRDefault="00C521B3" w:rsidP="00015975">
            <w:pPr>
              <w:pStyle w:val="TAL"/>
              <w:rPr>
                <w:sz w:val="16"/>
                <w:szCs w:val="16"/>
              </w:rPr>
            </w:pPr>
            <w:r w:rsidRPr="001B1679">
              <w:rPr>
                <w:sz w:val="16"/>
                <w:szCs w:val="16"/>
              </w:rPr>
              <w:t>23.502 CR4276R4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A89B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DC8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94512"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B8596" w14:textId="77777777" w:rsidR="00C521B3" w:rsidRPr="001B1679" w:rsidRDefault="00C521B3" w:rsidP="00015975">
            <w:pPr>
              <w:pStyle w:val="TAL"/>
              <w:rPr>
                <w:sz w:val="16"/>
                <w:szCs w:val="16"/>
              </w:rPr>
            </w:pPr>
            <w:r w:rsidRPr="001B1679">
              <w:rPr>
                <w:sz w:val="16"/>
                <w:szCs w:val="16"/>
              </w:rPr>
              <w:t>Revision of SP-231513.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0BCF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E66DC" w14:textId="77777777" w:rsidR="00C521B3" w:rsidRPr="001B1679" w:rsidRDefault="00C521B3" w:rsidP="00015975">
            <w:pPr>
              <w:pStyle w:val="TAL"/>
              <w:rPr>
                <w:sz w:val="16"/>
                <w:szCs w:val="16"/>
              </w:rPr>
            </w:pPr>
          </w:p>
        </w:tc>
      </w:tr>
      <w:tr w:rsidR="00C521B3" w14:paraId="11DC88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0551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FC6164" w14:textId="77777777" w:rsidR="00C521B3" w:rsidRPr="001B1679" w:rsidRDefault="00C521B3" w:rsidP="00015975">
            <w:pPr>
              <w:pStyle w:val="TAL"/>
              <w:rPr>
                <w:sz w:val="16"/>
                <w:szCs w:val="16"/>
              </w:rPr>
            </w:pPr>
            <w:r w:rsidRPr="001B1679">
              <w:rPr>
                <w:sz w:val="16"/>
                <w:szCs w:val="16"/>
              </w:rPr>
              <w:t>SP-231769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1089B"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23DC87" w14:textId="77777777" w:rsidR="00C521B3" w:rsidRPr="001B1679" w:rsidRDefault="00C521B3" w:rsidP="00015975">
            <w:pPr>
              <w:pStyle w:val="TAL"/>
              <w:rPr>
                <w:sz w:val="16"/>
                <w:szCs w:val="16"/>
              </w:rPr>
            </w:pPr>
            <w:r w:rsidRPr="001B1679">
              <w:rPr>
                <w:sz w:val="16"/>
                <w:szCs w:val="16"/>
              </w:rPr>
              <w:t>23.501 CR4749R8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0060E"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506D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4A2C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56E00" w14:textId="77777777" w:rsidR="00C521B3" w:rsidRPr="001B1679" w:rsidRDefault="00C521B3" w:rsidP="00015975">
            <w:pPr>
              <w:pStyle w:val="TAL"/>
              <w:rPr>
                <w:sz w:val="16"/>
                <w:szCs w:val="16"/>
              </w:rPr>
            </w:pPr>
            <w:r w:rsidRPr="001B1679">
              <w:rPr>
                <w:sz w:val="16"/>
                <w:szCs w:val="16"/>
              </w:rPr>
              <w:t>Revision of SP-231622.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A01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BEC6C6" w14:textId="77777777" w:rsidR="00C521B3" w:rsidRPr="001B1679" w:rsidRDefault="00C521B3" w:rsidP="00015975">
            <w:pPr>
              <w:pStyle w:val="TAL"/>
              <w:rPr>
                <w:sz w:val="16"/>
                <w:szCs w:val="16"/>
              </w:rPr>
            </w:pPr>
          </w:p>
        </w:tc>
      </w:tr>
      <w:tr w:rsidR="00C521B3" w14:paraId="4F9C82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F99A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5F29C" w14:textId="77777777" w:rsidR="00C521B3" w:rsidRPr="001B1679" w:rsidRDefault="00C521B3" w:rsidP="00015975">
            <w:pPr>
              <w:pStyle w:val="TAL"/>
              <w:rPr>
                <w:sz w:val="16"/>
                <w:szCs w:val="16"/>
              </w:rPr>
            </w:pPr>
            <w:r w:rsidRPr="001B1679">
              <w:rPr>
                <w:sz w:val="16"/>
                <w:szCs w:val="16"/>
              </w:rPr>
              <w:t>SP-231770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90F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12AF5"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9C4E9"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3D23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3A0C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8CD41B" w14:textId="77777777" w:rsidR="00C521B3" w:rsidRPr="001B1679" w:rsidRDefault="00C521B3" w:rsidP="00015975">
            <w:pPr>
              <w:pStyle w:val="TAL"/>
              <w:rPr>
                <w:sz w:val="16"/>
                <w:szCs w:val="16"/>
              </w:rPr>
            </w:pPr>
            <w:r w:rsidRPr="001B1679">
              <w:rPr>
                <w:sz w:val="16"/>
                <w:szCs w:val="16"/>
              </w:rPr>
              <w:t>Revision of SP-231676. This new SID was agreed. Revised to SP-231799.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1DE6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E2A60" w14:textId="77777777" w:rsidR="00C521B3" w:rsidRPr="001B1679" w:rsidRDefault="00C521B3" w:rsidP="00015975">
            <w:pPr>
              <w:pStyle w:val="TAL"/>
              <w:rPr>
                <w:sz w:val="16"/>
                <w:szCs w:val="16"/>
              </w:rPr>
            </w:pPr>
            <w:r w:rsidRPr="001B1679">
              <w:rPr>
                <w:sz w:val="16"/>
                <w:szCs w:val="16"/>
              </w:rPr>
              <w:t>SP-231799</w:t>
            </w:r>
          </w:p>
        </w:tc>
      </w:tr>
      <w:tr w:rsidR="00C521B3" w14:paraId="38D4CD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7D6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7A7DF" w14:textId="77777777" w:rsidR="00C521B3" w:rsidRPr="001B1679" w:rsidRDefault="00C521B3" w:rsidP="00015975">
            <w:pPr>
              <w:pStyle w:val="TAL"/>
              <w:rPr>
                <w:sz w:val="16"/>
                <w:szCs w:val="16"/>
              </w:rPr>
            </w:pPr>
            <w:r w:rsidRPr="001B1679">
              <w:rPr>
                <w:sz w:val="16"/>
                <w:szCs w:val="16"/>
              </w:rPr>
              <w:t>SP-231771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FF7B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F224A"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733F8F"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A202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902B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E8B01" w14:textId="77777777" w:rsidR="00C521B3" w:rsidRPr="001B1679" w:rsidRDefault="00C521B3" w:rsidP="00015975">
            <w:pPr>
              <w:pStyle w:val="TAL"/>
              <w:rPr>
                <w:sz w:val="16"/>
                <w:szCs w:val="16"/>
              </w:rPr>
            </w:pPr>
            <w:r w:rsidRPr="001B1679">
              <w:rPr>
                <w:sz w:val="16"/>
                <w:szCs w:val="16"/>
              </w:rPr>
              <w:t>Revision of SP-231752. This new SID was agreed. Revised to SP-231804.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764C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10D38" w14:textId="77777777" w:rsidR="00C521B3" w:rsidRPr="001B1679" w:rsidRDefault="00C521B3" w:rsidP="00015975">
            <w:pPr>
              <w:pStyle w:val="TAL"/>
              <w:rPr>
                <w:sz w:val="16"/>
                <w:szCs w:val="16"/>
              </w:rPr>
            </w:pPr>
            <w:r w:rsidRPr="001B1679">
              <w:rPr>
                <w:sz w:val="16"/>
                <w:szCs w:val="16"/>
              </w:rPr>
              <w:t>SP-231804</w:t>
            </w:r>
          </w:p>
        </w:tc>
      </w:tr>
      <w:tr w:rsidR="00C521B3" w14:paraId="576789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79FE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E84CA" w14:textId="77777777" w:rsidR="00C521B3" w:rsidRPr="001B1679" w:rsidRDefault="00C521B3" w:rsidP="00015975">
            <w:pPr>
              <w:pStyle w:val="TAL"/>
              <w:rPr>
                <w:sz w:val="16"/>
                <w:szCs w:val="16"/>
              </w:rPr>
            </w:pPr>
            <w:r w:rsidRPr="001B1679">
              <w:rPr>
                <w:sz w:val="16"/>
                <w:szCs w:val="16"/>
              </w:rPr>
              <w:t>SP-231772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8F6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0952C"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779B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585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50A2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6414CC" w14:textId="77777777" w:rsidR="00C521B3" w:rsidRPr="001B1679" w:rsidRDefault="00C521B3" w:rsidP="00015975">
            <w:pPr>
              <w:pStyle w:val="TAL"/>
              <w:rPr>
                <w:sz w:val="16"/>
                <w:szCs w:val="16"/>
              </w:rPr>
            </w:pPr>
            <w:r w:rsidRPr="001B1679">
              <w:rPr>
                <w:sz w:val="16"/>
                <w:szCs w:val="16"/>
              </w:rPr>
              <w:t>Revision of SP-231673. This new SID was agreed. Revised to SP-231796.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EB5A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B451E" w14:textId="77777777" w:rsidR="00C521B3" w:rsidRPr="001B1679" w:rsidRDefault="00C521B3" w:rsidP="00015975">
            <w:pPr>
              <w:pStyle w:val="TAL"/>
              <w:rPr>
                <w:sz w:val="16"/>
                <w:szCs w:val="16"/>
              </w:rPr>
            </w:pPr>
            <w:r w:rsidRPr="001B1679">
              <w:rPr>
                <w:sz w:val="16"/>
                <w:szCs w:val="16"/>
              </w:rPr>
              <w:t>SP-231796</w:t>
            </w:r>
          </w:p>
        </w:tc>
      </w:tr>
      <w:tr w:rsidR="00C521B3" w14:paraId="6AD187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D52D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F8900" w14:textId="77777777" w:rsidR="00C521B3" w:rsidRPr="001B1679" w:rsidRDefault="00C521B3" w:rsidP="00015975">
            <w:pPr>
              <w:pStyle w:val="TAL"/>
              <w:rPr>
                <w:sz w:val="16"/>
                <w:szCs w:val="16"/>
              </w:rPr>
            </w:pPr>
            <w:r w:rsidRPr="001B1679">
              <w:rPr>
                <w:sz w:val="16"/>
                <w:szCs w:val="16"/>
              </w:rPr>
              <w:t>SP-231773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A793C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C02EB"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8C6DD"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1EF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8FA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337F8" w14:textId="77777777" w:rsidR="00C521B3" w:rsidRPr="001B1679" w:rsidRDefault="00C521B3" w:rsidP="00015975">
            <w:pPr>
              <w:pStyle w:val="TAL"/>
              <w:rPr>
                <w:sz w:val="16"/>
                <w:szCs w:val="16"/>
              </w:rPr>
            </w:pPr>
            <w:r w:rsidRPr="001B1679">
              <w:rPr>
                <w:sz w:val="16"/>
                <w:szCs w:val="16"/>
              </w:rPr>
              <w:t>Revision of SP-231680. This new SID was agreed. Revised to SP-231801.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F7044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AFF50" w14:textId="77777777" w:rsidR="00C521B3" w:rsidRPr="001B1679" w:rsidRDefault="00C521B3" w:rsidP="00015975">
            <w:pPr>
              <w:pStyle w:val="TAL"/>
              <w:rPr>
                <w:sz w:val="16"/>
                <w:szCs w:val="16"/>
              </w:rPr>
            </w:pPr>
            <w:r w:rsidRPr="001B1679">
              <w:rPr>
                <w:sz w:val="16"/>
                <w:szCs w:val="16"/>
              </w:rPr>
              <w:t>SP-231801</w:t>
            </w:r>
          </w:p>
        </w:tc>
      </w:tr>
      <w:tr w:rsidR="00C521B3" w14:paraId="40CE77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522CA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85419" w14:textId="77777777" w:rsidR="00C521B3" w:rsidRPr="001B1679" w:rsidRDefault="00C521B3" w:rsidP="00015975">
            <w:pPr>
              <w:pStyle w:val="TAL"/>
              <w:rPr>
                <w:sz w:val="16"/>
                <w:szCs w:val="16"/>
              </w:rPr>
            </w:pPr>
            <w:r w:rsidRPr="001B1679">
              <w:rPr>
                <w:sz w:val="16"/>
                <w:szCs w:val="16"/>
              </w:rPr>
              <w:t>SP-231774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EEA7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6E971"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6680B"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25F9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9E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3113D" w14:textId="77777777" w:rsidR="00C521B3" w:rsidRPr="001B1679" w:rsidRDefault="00C521B3" w:rsidP="00015975">
            <w:pPr>
              <w:pStyle w:val="TAL"/>
              <w:rPr>
                <w:sz w:val="16"/>
                <w:szCs w:val="16"/>
              </w:rPr>
            </w:pPr>
            <w:r w:rsidRPr="001B1679">
              <w:rPr>
                <w:sz w:val="16"/>
                <w:szCs w:val="16"/>
              </w:rPr>
              <w:t>Revision of SP-231756. This new SID was agreed. Revised to SP-231803.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9230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2BE61" w14:textId="77777777" w:rsidR="00C521B3" w:rsidRPr="001B1679" w:rsidRDefault="00C521B3" w:rsidP="00015975">
            <w:pPr>
              <w:pStyle w:val="TAL"/>
              <w:rPr>
                <w:sz w:val="16"/>
                <w:szCs w:val="16"/>
              </w:rPr>
            </w:pPr>
            <w:r w:rsidRPr="001B1679">
              <w:rPr>
                <w:sz w:val="16"/>
                <w:szCs w:val="16"/>
              </w:rPr>
              <w:t>SP-231803</w:t>
            </w:r>
          </w:p>
        </w:tc>
      </w:tr>
      <w:tr w:rsidR="00C521B3" w14:paraId="76A03C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C9DD1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43C96" w14:textId="77777777" w:rsidR="00C521B3" w:rsidRPr="001B1679" w:rsidRDefault="00C521B3" w:rsidP="00015975">
            <w:pPr>
              <w:pStyle w:val="TAL"/>
              <w:rPr>
                <w:sz w:val="16"/>
                <w:szCs w:val="16"/>
              </w:rPr>
            </w:pPr>
            <w:r w:rsidRPr="001B1679">
              <w:rPr>
                <w:sz w:val="16"/>
                <w:szCs w:val="16"/>
              </w:rPr>
              <w:t>SP-231775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50F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0AAE0"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E81A8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FA8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DA94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41330" w14:textId="77777777" w:rsidR="00C521B3" w:rsidRPr="001B1679" w:rsidRDefault="00C521B3" w:rsidP="00015975">
            <w:pPr>
              <w:pStyle w:val="TAL"/>
              <w:rPr>
                <w:sz w:val="16"/>
                <w:szCs w:val="16"/>
              </w:rPr>
            </w:pPr>
            <w:r w:rsidRPr="001B1679">
              <w:rPr>
                <w:sz w:val="16"/>
                <w:szCs w:val="16"/>
              </w:rPr>
              <w:t>Revision of SP-231755. This new SID was agreed. Revised to SP-231802.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0DEB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D2137" w14:textId="77777777" w:rsidR="00C521B3" w:rsidRPr="001B1679" w:rsidRDefault="00C521B3" w:rsidP="00015975">
            <w:pPr>
              <w:pStyle w:val="TAL"/>
              <w:rPr>
                <w:sz w:val="16"/>
                <w:szCs w:val="16"/>
              </w:rPr>
            </w:pPr>
            <w:r w:rsidRPr="001B1679">
              <w:rPr>
                <w:sz w:val="16"/>
                <w:szCs w:val="16"/>
              </w:rPr>
              <w:t>SP-231802</w:t>
            </w:r>
          </w:p>
        </w:tc>
      </w:tr>
      <w:tr w:rsidR="00C521B3" w14:paraId="1FA06E9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0AA10"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9186D" w14:textId="77777777" w:rsidR="00C521B3" w:rsidRPr="001B1679" w:rsidRDefault="00C521B3" w:rsidP="00015975">
            <w:pPr>
              <w:pStyle w:val="TAL"/>
              <w:rPr>
                <w:sz w:val="16"/>
                <w:szCs w:val="16"/>
              </w:rPr>
            </w:pPr>
            <w:r w:rsidRPr="001B1679">
              <w:rPr>
                <w:sz w:val="16"/>
                <w:szCs w:val="16"/>
              </w:rPr>
              <w:t>SP-231776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2B0E19"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8C2B4" w14:textId="77777777" w:rsidR="00C521B3" w:rsidRPr="001B1679" w:rsidRDefault="00C521B3" w:rsidP="00015975">
            <w:pPr>
              <w:pStyle w:val="TAL"/>
              <w:rPr>
                <w:sz w:val="16"/>
                <w:szCs w:val="16"/>
              </w:rPr>
            </w:pPr>
            <w:r w:rsidRPr="001B1679">
              <w:rPr>
                <w:sz w:val="16"/>
                <w:szCs w:val="16"/>
              </w:rPr>
              <w:t>Status report of TSG RAN#102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24357" w14:textId="77777777" w:rsidR="00C521B3" w:rsidRPr="001B1679" w:rsidRDefault="00C521B3" w:rsidP="00015975">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E332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E25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7AFE" w14:textId="77777777" w:rsidR="00C521B3" w:rsidRPr="001B1679" w:rsidRDefault="00C521B3" w:rsidP="00015975">
            <w:pPr>
              <w:pStyle w:val="TAL"/>
              <w:rPr>
                <w:sz w:val="16"/>
                <w:szCs w:val="16"/>
              </w:rPr>
            </w:pPr>
            <w:r w:rsidRPr="001B1679">
              <w:rPr>
                <w:sz w:val="16"/>
                <w:szCs w:val="16"/>
              </w:rPr>
              <w:t>The TSG RAN Chair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190C2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448F9" w14:textId="77777777" w:rsidR="00C521B3" w:rsidRPr="001B1679" w:rsidRDefault="00C521B3" w:rsidP="00015975">
            <w:pPr>
              <w:pStyle w:val="TAL"/>
              <w:rPr>
                <w:sz w:val="16"/>
                <w:szCs w:val="16"/>
              </w:rPr>
            </w:pPr>
          </w:p>
        </w:tc>
      </w:tr>
      <w:tr w:rsidR="00C521B3" w14:paraId="39D187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C08E78"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68116" w14:textId="77777777" w:rsidR="00C521B3" w:rsidRPr="001B1679" w:rsidRDefault="00C521B3" w:rsidP="00015975">
            <w:pPr>
              <w:pStyle w:val="TAL"/>
              <w:rPr>
                <w:sz w:val="16"/>
                <w:szCs w:val="16"/>
              </w:rPr>
            </w:pPr>
            <w:r w:rsidRPr="001B1679">
              <w:rPr>
                <w:sz w:val="16"/>
                <w:szCs w:val="16"/>
              </w:rPr>
              <w:t>SP-231777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30D9E"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E646D"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F975F"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ECE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B676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F5A2BA" w14:textId="77777777" w:rsidR="00C521B3" w:rsidRPr="001B1679" w:rsidRDefault="00C521B3" w:rsidP="00015975">
            <w:pPr>
              <w:pStyle w:val="TAL"/>
              <w:rPr>
                <w:sz w:val="16"/>
                <w:szCs w:val="16"/>
              </w:rPr>
            </w:pPr>
            <w:r w:rsidRPr="001B1679">
              <w:rPr>
                <w:sz w:val="16"/>
                <w:szCs w:val="16"/>
              </w:rPr>
              <w:t>Created at meeting. Revised to SP-231782.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70754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068CE" w14:textId="77777777" w:rsidR="00C521B3" w:rsidRPr="001B1679" w:rsidRDefault="00C521B3" w:rsidP="00015975">
            <w:pPr>
              <w:pStyle w:val="TAL"/>
              <w:rPr>
                <w:sz w:val="16"/>
                <w:szCs w:val="16"/>
              </w:rPr>
            </w:pPr>
            <w:r w:rsidRPr="001B1679">
              <w:rPr>
                <w:sz w:val="16"/>
                <w:szCs w:val="16"/>
              </w:rPr>
              <w:t>SP-231782</w:t>
            </w:r>
          </w:p>
        </w:tc>
      </w:tr>
      <w:tr w:rsidR="00C521B3" w14:paraId="1CCD27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F332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99B416" w14:textId="77777777" w:rsidR="00C521B3" w:rsidRPr="001B1679" w:rsidRDefault="00C521B3" w:rsidP="00015975">
            <w:pPr>
              <w:pStyle w:val="TAL"/>
              <w:rPr>
                <w:sz w:val="16"/>
                <w:szCs w:val="16"/>
              </w:rPr>
            </w:pPr>
            <w:r w:rsidRPr="001B1679">
              <w:rPr>
                <w:sz w:val="16"/>
                <w:szCs w:val="16"/>
              </w:rPr>
              <w:t>SP-231778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9E78D2"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DFF69"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2103"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B16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EF9B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BEF7A4" w14:textId="77777777" w:rsidR="00C521B3" w:rsidRPr="001B1679" w:rsidRDefault="00C521B3" w:rsidP="00015975">
            <w:pPr>
              <w:pStyle w:val="TAL"/>
              <w:rPr>
                <w:sz w:val="16"/>
                <w:szCs w:val="16"/>
              </w:rPr>
            </w:pPr>
            <w:r w:rsidRPr="001B1679">
              <w:rPr>
                <w:sz w:val="16"/>
                <w:szCs w:val="16"/>
              </w:rPr>
              <w:t>Revision of SP-231669.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F025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A243E" w14:textId="77777777" w:rsidR="00C521B3" w:rsidRPr="001B1679" w:rsidRDefault="00C521B3" w:rsidP="00015975">
            <w:pPr>
              <w:pStyle w:val="TAL"/>
              <w:rPr>
                <w:sz w:val="16"/>
                <w:szCs w:val="16"/>
              </w:rPr>
            </w:pPr>
          </w:p>
        </w:tc>
      </w:tr>
      <w:tr w:rsidR="00C521B3" w14:paraId="69FC1F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E76B0"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BFB9A" w14:textId="77777777" w:rsidR="00C521B3" w:rsidRPr="001B1679" w:rsidRDefault="00C521B3" w:rsidP="00015975">
            <w:pPr>
              <w:pStyle w:val="TAL"/>
              <w:rPr>
                <w:sz w:val="16"/>
                <w:szCs w:val="16"/>
              </w:rPr>
            </w:pPr>
            <w:r w:rsidRPr="001B1679">
              <w:rPr>
                <w:sz w:val="16"/>
                <w:szCs w:val="16"/>
              </w:rPr>
              <w:t>SP-231779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02F9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AE9C61" w14:textId="77777777" w:rsidR="00C521B3" w:rsidRPr="001B1679" w:rsidRDefault="00C521B3" w:rsidP="00015975">
            <w:pPr>
              <w:pStyle w:val="TAL"/>
              <w:rPr>
                <w:sz w:val="16"/>
                <w:szCs w:val="16"/>
              </w:rPr>
            </w:pPr>
            <w:r w:rsidRPr="001B1679">
              <w:rPr>
                <w:sz w:val="16"/>
                <w:szCs w:val="16"/>
              </w:rPr>
              <w:t>Way forward on Prohibiting GEA1 and GEA2 in devices in Rel6 and Rel7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21DFD"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54A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6C77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D7F58" w14:textId="77777777" w:rsidR="00C521B3" w:rsidRPr="001B1679" w:rsidRDefault="00C521B3" w:rsidP="00015975">
            <w:pPr>
              <w:pStyle w:val="TAL"/>
              <w:rPr>
                <w:sz w:val="16"/>
                <w:szCs w:val="16"/>
              </w:rPr>
            </w:pPr>
            <w:r w:rsidRPr="001B1679">
              <w:rPr>
                <w:sz w:val="16"/>
                <w:szCs w:val="16"/>
              </w:rPr>
              <w:t>Revision of SP-231534.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B147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C9CE7" w14:textId="77777777" w:rsidR="00C521B3" w:rsidRPr="001B1679" w:rsidRDefault="00C521B3" w:rsidP="00015975">
            <w:pPr>
              <w:pStyle w:val="TAL"/>
              <w:rPr>
                <w:sz w:val="16"/>
                <w:szCs w:val="16"/>
              </w:rPr>
            </w:pPr>
          </w:p>
        </w:tc>
      </w:tr>
      <w:tr w:rsidR="00C521B3" w14:paraId="6E1751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201B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9C1C5" w14:textId="77777777" w:rsidR="00C521B3" w:rsidRPr="001B1679" w:rsidRDefault="00C521B3" w:rsidP="00015975">
            <w:pPr>
              <w:pStyle w:val="TAL"/>
              <w:rPr>
                <w:sz w:val="16"/>
                <w:szCs w:val="16"/>
              </w:rPr>
            </w:pPr>
            <w:r w:rsidRPr="001B1679">
              <w:rPr>
                <w:sz w:val="16"/>
                <w:szCs w:val="16"/>
              </w:rPr>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B840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5A643"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8336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7DE5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887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929BE"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33E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46018" w14:textId="77777777" w:rsidR="00C521B3" w:rsidRPr="001B1679" w:rsidRDefault="00C521B3" w:rsidP="00015975">
            <w:pPr>
              <w:pStyle w:val="TAL"/>
              <w:rPr>
                <w:sz w:val="16"/>
                <w:szCs w:val="16"/>
              </w:rPr>
            </w:pPr>
          </w:p>
        </w:tc>
      </w:tr>
      <w:tr w:rsidR="00C521B3" w14:paraId="76F1A1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934BF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5801F"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ECB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719CD"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95B31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3C56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9EB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D3000"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72C0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08240" w14:textId="77777777" w:rsidR="00C521B3" w:rsidRPr="001B1679" w:rsidRDefault="00C521B3" w:rsidP="00015975">
            <w:pPr>
              <w:pStyle w:val="TAL"/>
              <w:rPr>
                <w:sz w:val="16"/>
                <w:szCs w:val="16"/>
              </w:rPr>
            </w:pPr>
          </w:p>
        </w:tc>
      </w:tr>
      <w:tr w:rsidR="00C521B3" w14:paraId="11791E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1F41A"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BE4383" w14:textId="77777777" w:rsidR="00C521B3" w:rsidRPr="001B1679" w:rsidRDefault="00C521B3" w:rsidP="00015975">
            <w:pPr>
              <w:pStyle w:val="TAL"/>
              <w:rPr>
                <w:sz w:val="16"/>
                <w:szCs w:val="16"/>
              </w:rPr>
            </w:pPr>
            <w:r w:rsidRPr="001B1679">
              <w:rPr>
                <w:sz w:val="16"/>
                <w:szCs w:val="16"/>
              </w:rPr>
              <w:t>SP-231782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0F006"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048C"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C5E0E"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107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6AB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A4C909" w14:textId="77777777" w:rsidR="00C521B3" w:rsidRPr="001B1679" w:rsidRDefault="00C521B3" w:rsidP="00015975">
            <w:pPr>
              <w:pStyle w:val="TAL"/>
              <w:rPr>
                <w:sz w:val="16"/>
                <w:szCs w:val="16"/>
              </w:rPr>
            </w:pPr>
            <w:r w:rsidRPr="001B1679">
              <w:rPr>
                <w:sz w:val="16"/>
                <w:szCs w:val="16"/>
              </w:rPr>
              <w:t>Revision of SP-231777.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131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E06D6" w14:textId="77777777" w:rsidR="00C521B3" w:rsidRPr="001B1679" w:rsidRDefault="00C521B3" w:rsidP="00015975">
            <w:pPr>
              <w:pStyle w:val="TAL"/>
              <w:rPr>
                <w:sz w:val="16"/>
                <w:szCs w:val="16"/>
              </w:rPr>
            </w:pPr>
          </w:p>
        </w:tc>
      </w:tr>
      <w:tr w:rsidR="00C521B3" w14:paraId="6A67B0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692E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EDF31"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85400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63598"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2D50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301A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224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5DA9C"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2083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6AC72C" w14:textId="77777777" w:rsidR="00C521B3" w:rsidRPr="001B1679" w:rsidRDefault="00C521B3" w:rsidP="00015975">
            <w:pPr>
              <w:pStyle w:val="TAL"/>
              <w:rPr>
                <w:sz w:val="16"/>
                <w:szCs w:val="16"/>
              </w:rPr>
            </w:pPr>
          </w:p>
        </w:tc>
      </w:tr>
      <w:tr w:rsidR="00C521B3" w14:paraId="64FF84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7D10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A670A"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FA34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C0EB"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0E76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9B0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B21DE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23DAC"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74DB0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2A84E" w14:textId="77777777" w:rsidR="00C521B3" w:rsidRPr="001B1679" w:rsidRDefault="00C521B3" w:rsidP="00015975">
            <w:pPr>
              <w:pStyle w:val="TAL"/>
              <w:rPr>
                <w:sz w:val="16"/>
                <w:szCs w:val="16"/>
              </w:rPr>
            </w:pPr>
          </w:p>
        </w:tc>
      </w:tr>
      <w:tr w:rsidR="00C521B3" w14:paraId="2F6FE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0F21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D39B8B"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2F8C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E45CE"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8B81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A41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F6A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1B455"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AFDC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04B26" w14:textId="77777777" w:rsidR="00C521B3" w:rsidRPr="001B1679" w:rsidRDefault="00C521B3" w:rsidP="00015975">
            <w:pPr>
              <w:pStyle w:val="TAL"/>
              <w:rPr>
                <w:sz w:val="16"/>
                <w:szCs w:val="16"/>
              </w:rPr>
            </w:pPr>
          </w:p>
        </w:tc>
      </w:tr>
      <w:tr w:rsidR="00C521B3" w14:paraId="6E7CD4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15EA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99FBC"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E1D26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528559"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29AC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5A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EEB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B46E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8B0FC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E88681" w14:textId="77777777" w:rsidR="00C521B3" w:rsidRPr="001B1679" w:rsidRDefault="00C521B3" w:rsidP="00015975">
            <w:pPr>
              <w:pStyle w:val="TAL"/>
              <w:rPr>
                <w:sz w:val="16"/>
                <w:szCs w:val="16"/>
              </w:rPr>
            </w:pPr>
          </w:p>
        </w:tc>
      </w:tr>
      <w:tr w:rsidR="00C521B3" w14:paraId="03FF67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5450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60E28"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A14F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2E1BA"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DA9DF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B279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B507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A68C0"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017C4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0939E9" w14:textId="77777777" w:rsidR="00C521B3" w:rsidRPr="001B1679" w:rsidRDefault="00C521B3" w:rsidP="00015975">
            <w:pPr>
              <w:pStyle w:val="TAL"/>
              <w:rPr>
                <w:sz w:val="16"/>
                <w:szCs w:val="16"/>
              </w:rPr>
            </w:pPr>
          </w:p>
        </w:tc>
      </w:tr>
      <w:tr w:rsidR="00C521B3" w14:paraId="073A3AA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26FB4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28DEA"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B09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CFAC4"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D218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BCF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26E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E07A5"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E822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BAA1F" w14:textId="77777777" w:rsidR="00C521B3" w:rsidRPr="001B1679" w:rsidRDefault="00C521B3" w:rsidP="00015975">
            <w:pPr>
              <w:pStyle w:val="TAL"/>
              <w:rPr>
                <w:sz w:val="16"/>
                <w:szCs w:val="16"/>
              </w:rPr>
            </w:pPr>
          </w:p>
        </w:tc>
      </w:tr>
      <w:tr w:rsidR="00C521B3" w14:paraId="159522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91F3D"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049B2"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7DF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C9130"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AD81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F1F6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A732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70732A"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EDD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6A5D8" w14:textId="77777777" w:rsidR="00C521B3" w:rsidRPr="001B1679" w:rsidRDefault="00C521B3" w:rsidP="00015975">
            <w:pPr>
              <w:pStyle w:val="TAL"/>
              <w:rPr>
                <w:sz w:val="16"/>
                <w:szCs w:val="16"/>
              </w:rPr>
            </w:pPr>
          </w:p>
        </w:tc>
      </w:tr>
      <w:tr w:rsidR="00C521B3" w14:paraId="2449C4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6198C1"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DE885"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E30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FC8B9"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4376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D33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880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3C68E6"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11E6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8A0B3" w14:textId="77777777" w:rsidR="00C521B3" w:rsidRPr="001B1679" w:rsidRDefault="00C521B3" w:rsidP="00015975">
            <w:pPr>
              <w:pStyle w:val="TAL"/>
              <w:rPr>
                <w:sz w:val="16"/>
                <w:szCs w:val="16"/>
              </w:rPr>
            </w:pPr>
          </w:p>
        </w:tc>
      </w:tr>
      <w:tr w:rsidR="00C521B3" w14:paraId="25D63A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1A02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0AE0"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026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7DD76"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7AF8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6196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936D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9F6AD"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92E8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9D4D0" w14:textId="77777777" w:rsidR="00C521B3" w:rsidRPr="001B1679" w:rsidRDefault="00C521B3" w:rsidP="00015975">
            <w:pPr>
              <w:pStyle w:val="TAL"/>
              <w:rPr>
                <w:sz w:val="16"/>
                <w:szCs w:val="16"/>
              </w:rPr>
            </w:pPr>
          </w:p>
        </w:tc>
      </w:tr>
      <w:tr w:rsidR="00C521B3" w14:paraId="7674C4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E5188"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DAA7DF"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EB3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A17E3"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32BD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4CE4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2AACC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3E59F"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D0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A3F21" w14:textId="77777777" w:rsidR="00C521B3" w:rsidRPr="001B1679" w:rsidRDefault="00C521B3" w:rsidP="00015975">
            <w:pPr>
              <w:pStyle w:val="TAL"/>
              <w:rPr>
                <w:sz w:val="16"/>
                <w:szCs w:val="16"/>
              </w:rPr>
            </w:pPr>
          </w:p>
        </w:tc>
      </w:tr>
      <w:tr w:rsidR="00C521B3" w14:paraId="0BBDFD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3C68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45B26"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9918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FCD63"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752C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EF0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902F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71D311"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AEF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B36B2" w14:textId="77777777" w:rsidR="00C521B3" w:rsidRPr="001B1679" w:rsidRDefault="00C521B3" w:rsidP="00015975">
            <w:pPr>
              <w:pStyle w:val="TAL"/>
              <w:rPr>
                <w:sz w:val="16"/>
                <w:szCs w:val="16"/>
              </w:rPr>
            </w:pPr>
          </w:p>
        </w:tc>
      </w:tr>
      <w:tr w:rsidR="00C521B3" w14:paraId="73AED0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BD1D66"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D99AF" w14:textId="77777777" w:rsidR="00C521B3" w:rsidRPr="001B1679" w:rsidRDefault="00C521B3" w:rsidP="00015975">
            <w:pPr>
              <w:pStyle w:val="TAL"/>
              <w:rPr>
                <w:sz w:val="16"/>
                <w:szCs w:val="16"/>
              </w:rPr>
            </w:pPr>
            <w:r w:rsidRPr="001B1679">
              <w:rPr>
                <w:sz w:val="16"/>
                <w:szCs w:val="16"/>
              </w:rPr>
              <w:t>SP-231794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9DC14B"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D115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5E3DAC"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0C2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111F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A5371" w14:textId="77777777" w:rsidR="00C521B3" w:rsidRPr="001B1679" w:rsidRDefault="00C521B3" w:rsidP="00015975">
            <w:pPr>
              <w:pStyle w:val="TAL"/>
              <w:rPr>
                <w:sz w:val="16"/>
                <w:szCs w:val="16"/>
              </w:rPr>
            </w:pPr>
            <w:r w:rsidRPr="001B1679">
              <w:rPr>
                <w:sz w:val="16"/>
                <w:szCs w:val="16"/>
              </w:rPr>
              <w:t>Revision of SP-231698. Revised to SP-231807.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010C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0B6B9" w14:textId="77777777" w:rsidR="00C521B3" w:rsidRPr="001B1679" w:rsidRDefault="00C521B3" w:rsidP="00015975">
            <w:pPr>
              <w:pStyle w:val="TAL"/>
              <w:rPr>
                <w:sz w:val="16"/>
                <w:szCs w:val="16"/>
              </w:rPr>
            </w:pPr>
            <w:r w:rsidRPr="001B1679">
              <w:rPr>
                <w:sz w:val="16"/>
                <w:szCs w:val="16"/>
              </w:rPr>
              <w:t>SP-231807</w:t>
            </w:r>
          </w:p>
        </w:tc>
      </w:tr>
      <w:tr w:rsidR="00C521B3" w14:paraId="75D7B1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0941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D36E8"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016E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AA336"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54108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0BEB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3BE9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47D35"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40A8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3F62C" w14:textId="77777777" w:rsidR="00C521B3" w:rsidRPr="001B1679" w:rsidRDefault="00C521B3" w:rsidP="00015975">
            <w:pPr>
              <w:pStyle w:val="TAL"/>
              <w:rPr>
                <w:sz w:val="16"/>
                <w:szCs w:val="16"/>
              </w:rPr>
            </w:pPr>
          </w:p>
        </w:tc>
      </w:tr>
      <w:tr w:rsidR="00C521B3" w14:paraId="501272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D97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69C78"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D9C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BE242"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3BC5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C4E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B7F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7C045"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7D6E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C52D5" w14:textId="77777777" w:rsidR="00C521B3" w:rsidRPr="001B1679" w:rsidRDefault="00C521B3" w:rsidP="00015975">
            <w:pPr>
              <w:pStyle w:val="TAL"/>
              <w:rPr>
                <w:sz w:val="16"/>
                <w:szCs w:val="16"/>
              </w:rPr>
            </w:pPr>
          </w:p>
        </w:tc>
      </w:tr>
      <w:tr w:rsidR="00C521B3" w14:paraId="485860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179C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9670F"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3AB4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D9961"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203F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FF4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49C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655804"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EE47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A8C62" w14:textId="77777777" w:rsidR="00C521B3" w:rsidRPr="001B1679" w:rsidRDefault="00C521B3" w:rsidP="00015975">
            <w:pPr>
              <w:pStyle w:val="TAL"/>
              <w:rPr>
                <w:sz w:val="16"/>
                <w:szCs w:val="16"/>
              </w:rPr>
            </w:pPr>
          </w:p>
        </w:tc>
      </w:tr>
      <w:tr w:rsidR="00C521B3" w14:paraId="5420434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D9A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EBCB4" w14:textId="77777777" w:rsidR="00C521B3" w:rsidRPr="001B1679" w:rsidRDefault="00C521B3" w:rsidP="00015975">
            <w:pPr>
              <w:pStyle w:val="TAL"/>
              <w:rPr>
                <w:sz w:val="16"/>
                <w:szCs w:val="16"/>
              </w:rPr>
            </w:pPr>
            <w:r w:rsidRPr="001B1679">
              <w:rPr>
                <w:sz w:val="16"/>
                <w:szCs w:val="16"/>
              </w:rPr>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A21A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8F36F"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FA9EB"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63F8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F65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D4717"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D06A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4676C" w14:textId="77777777" w:rsidR="00C521B3" w:rsidRPr="001B1679" w:rsidRDefault="00C521B3" w:rsidP="00015975">
            <w:pPr>
              <w:pStyle w:val="TAL"/>
              <w:rPr>
                <w:sz w:val="16"/>
                <w:szCs w:val="16"/>
              </w:rPr>
            </w:pPr>
          </w:p>
        </w:tc>
      </w:tr>
      <w:tr w:rsidR="00C521B3" w14:paraId="2CA951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C282C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F6FF8"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7642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8C9BC"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100E4A"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0E0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2FA1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FF03C"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FFF0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738C3" w14:textId="77777777" w:rsidR="00C521B3" w:rsidRPr="001B1679" w:rsidRDefault="00C521B3" w:rsidP="00015975">
            <w:pPr>
              <w:pStyle w:val="TAL"/>
              <w:rPr>
                <w:sz w:val="16"/>
                <w:szCs w:val="16"/>
              </w:rPr>
            </w:pPr>
          </w:p>
        </w:tc>
      </w:tr>
      <w:tr w:rsidR="00C521B3" w14:paraId="260B2AD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5B27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6056"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8ACA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4E568"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316CA0"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20DF3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1EFC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D40FE"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307B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C0791" w14:textId="77777777" w:rsidR="00C521B3" w:rsidRPr="001B1679" w:rsidRDefault="00C521B3" w:rsidP="00015975">
            <w:pPr>
              <w:pStyle w:val="TAL"/>
              <w:rPr>
                <w:sz w:val="16"/>
                <w:szCs w:val="16"/>
              </w:rPr>
            </w:pPr>
          </w:p>
        </w:tc>
      </w:tr>
      <w:tr w:rsidR="00C521B3" w14:paraId="68EDA4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6E91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93502"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D347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62E2F"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68914"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5B3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27EA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081EA"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4B3E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703E8" w14:textId="77777777" w:rsidR="00C521B3" w:rsidRPr="001B1679" w:rsidRDefault="00C521B3" w:rsidP="00015975">
            <w:pPr>
              <w:pStyle w:val="TAL"/>
              <w:rPr>
                <w:sz w:val="16"/>
                <w:szCs w:val="16"/>
              </w:rPr>
            </w:pPr>
          </w:p>
        </w:tc>
      </w:tr>
      <w:tr w:rsidR="00C521B3" w14:paraId="592589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654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3FDB4"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8CF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B134C"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50258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B5F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0DC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D2CB0"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181C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3D028" w14:textId="77777777" w:rsidR="00C521B3" w:rsidRPr="001B1679" w:rsidRDefault="00C521B3" w:rsidP="00015975">
            <w:pPr>
              <w:pStyle w:val="TAL"/>
              <w:rPr>
                <w:sz w:val="16"/>
                <w:szCs w:val="16"/>
              </w:rPr>
            </w:pPr>
          </w:p>
        </w:tc>
      </w:tr>
      <w:tr w:rsidR="00C521B3" w14:paraId="3BCCB4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E1C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529C9"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101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E955F"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51ABB"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F3A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8E72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3F2E6"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4A563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A7524" w14:textId="77777777" w:rsidR="00C521B3" w:rsidRPr="001B1679" w:rsidRDefault="00C521B3" w:rsidP="00015975">
            <w:pPr>
              <w:pStyle w:val="TAL"/>
              <w:rPr>
                <w:sz w:val="16"/>
                <w:szCs w:val="16"/>
              </w:rPr>
            </w:pPr>
          </w:p>
        </w:tc>
      </w:tr>
      <w:tr w:rsidR="00C521B3" w14:paraId="275B71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7BEE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745759"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7D5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D9B6AF"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20D3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21F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4D1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5B0BD"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9F5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95053" w14:textId="77777777" w:rsidR="00C521B3" w:rsidRPr="001B1679" w:rsidRDefault="00C521B3" w:rsidP="00015975">
            <w:pPr>
              <w:pStyle w:val="TAL"/>
              <w:rPr>
                <w:sz w:val="16"/>
                <w:szCs w:val="16"/>
              </w:rPr>
            </w:pPr>
          </w:p>
        </w:tc>
      </w:tr>
      <w:tr w:rsidR="00C521B3" w14:paraId="4964F9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0AC63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4300A"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9852"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74D77"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3B99A"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42E0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6774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9B4D4A"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0EFF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31C526" w14:textId="77777777" w:rsidR="00C521B3" w:rsidRPr="001B1679" w:rsidRDefault="00C521B3" w:rsidP="00015975">
            <w:pPr>
              <w:pStyle w:val="TAL"/>
              <w:rPr>
                <w:sz w:val="16"/>
                <w:szCs w:val="16"/>
              </w:rPr>
            </w:pPr>
          </w:p>
        </w:tc>
      </w:tr>
      <w:tr w:rsidR="00C521B3" w14:paraId="275794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3550B"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2615D"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DE28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7822"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68813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15AF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97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B9E4D"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84C3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44ED7D" w14:textId="77777777" w:rsidR="00C521B3" w:rsidRPr="001B1679" w:rsidRDefault="00C521B3" w:rsidP="00015975">
            <w:pPr>
              <w:pStyle w:val="TAL"/>
              <w:rPr>
                <w:sz w:val="16"/>
                <w:szCs w:val="16"/>
              </w:rPr>
            </w:pPr>
          </w:p>
        </w:tc>
      </w:tr>
      <w:tr w:rsidR="00C521B3" w14:paraId="086CC2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34AE4"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8CFA4C" w14:textId="77777777" w:rsidR="00C521B3" w:rsidRPr="001B1679" w:rsidRDefault="00C521B3" w:rsidP="00015975">
            <w:pPr>
              <w:pStyle w:val="TAL"/>
              <w:rPr>
                <w:sz w:val="16"/>
                <w:szCs w:val="16"/>
              </w:rPr>
            </w:pPr>
            <w:r w:rsidRPr="001B1679">
              <w:rPr>
                <w:sz w:val="16"/>
                <w:szCs w:val="16"/>
              </w:rPr>
              <w:t>SP-231807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B1DE9"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67477E"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E6A11"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7D7F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58EC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14276A" w14:textId="77777777" w:rsidR="00C521B3" w:rsidRPr="001B1679" w:rsidRDefault="00C521B3" w:rsidP="00015975">
            <w:pPr>
              <w:pStyle w:val="TAL"/>
              <w:rPr>
                <w:sz w:val="16"/>
                <w:szCs w:val="16"/>
              </w:rPr>
            </w:pPr>
            <w:r w:rsidRPr="001B1679">
              <w:rPr>
                <w:sz w:val="16"/>
                <w:szCs w:val="16"/>
              </w:rPr>
              <w:t>Revision of SP-231794. The Work Plan manager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8D84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E4CFF" w14:textId="77777777" w:rsidR="00C521B3" w:rsidRPr="001B1679" w:rsidRDefault="00C521B3" w:rsidP="00015975">
            <w:pPr>
              <w:pStyle w:val="TAL"/>
              <w:rPr>
                <w:sz w:val="16"/>
                <w:szCs w:val="16"/>
              </w:rPr>
            </w:pPr>
          </w:p>
        </w:tc>
      </w:tr>
    </w:tbl>
    <w:p w14:paraId="4F774F95" w14:textId="77777777" w:rsidR="00C521B3" w:rsidRDefault="00C521B3" w:rsidP="00C521B3">
      <w:r>
        <w:t>593 Entries</w:t>
      </w:r>
    </w:p>
    <w:p w14:paraId="2F34E431" w14:textId="77777777" w:rsidR="00C521B3" w:rsidRDefault="00C521B3" w:rsidP="00C521B3"/>
    <w:p w14:paraId="1B22F635" w14:textId="77777777" w:rsidR="00C521B3" w:rsidRDefault="00C521B3" w:rsidP="00C521B3">
      <w:pPr>
        <w:pStyle w:val="Heading1"/>
      </w:pPr>
      <w:bookmarkStart w:id="141" w:name="_Toc153785325"/>
      <w:r>
        <w:t>B.2</w:t>
      </w:r>
      <w:r>
        <w:tab/>
        <w:t>List of documents by Agenda Item</w:t>
      </w:r>
      <w:bookmarkEnd w:id="141"/>
    </w:p>
    <w:p w14:paraId="274C10E5" w14:textId="77777777" w:rsidR="00C521B3" w:rsidRDefault="00C521B3" w:rsidP="00C521B3">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C521B3" w14:paraId="517FF53F" w14:textId="77777777" w:rsidTr="00015975">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C30D92A" w14:textId="77777777" w:rsidR="00C521B3" w:rsidRDefault="00C521B3" w:rsidP="00015975">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7EE08"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439793"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1AC71B"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553571" w14:textId="77777777" w:rsidR="00C521B3" w:rsidRDefault="00C521B3" w:rsidP="00015975">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1F019C7" w14:textId="77777777" w:rsidR="00C521B3" w:rsidRDefault="00C521B3" w:rsidP="00015975">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19A615"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0555B6"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B5F80A" w14:textId="77777777" w:rsidR="00C521B3" w:rsidRDefault="00C521B3" w:rsidP="00015975">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F97810" w14:textId="77777777" w:rsidR="00C521B3" w:rsidRDefault="00C521B3" w:rsidP="00015975">
            <w:pPr>
              <w:pStyle w:val="TAH"/>
            </w:pPr>
            <w:r w:rsidRPr="00BB3F37">
              <w:t>Revised to</w:t>
            </w:r>
          </w:p>
        </w:tc>
      </w:tr>
      <w:tr w:rsidR="00C521B3" w14:paraId="02A2AC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06042"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98CD0" w14:textId="77777777" w:rsidR="00C521B3" w:rsidRPr="001B1679" w:rsidRDefault="00C521B3" w:rsidP="00015975">
            <w:pPr>
              <w:pStyle w:val="TAL"/>
              <w:rPr>
                <w:sz w:val="16"/>
                <w:szCs w:val="16"/>
              </w:rPr>
            </w:pPr>
            <w:r w:rsidRPr="001B1679">
              <w:rPr>
                <w:sz w:val="16"/>
                <w:szCs w:val="16"/>
              </w:rPr>
              <w:t>SP-231205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BA9F4"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3DDCB"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07ACD"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404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60B8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647EFF" w14:textId="77777777" w:rsidR="00C521B3" w:rsidRPr="001B1679" w:rsidRDefault="00C521B3" w:rsidP="00015975">
            <w:pPr>
              <w:pStyle w:val="TAL"/>
              <w:rPr>
                <w:sz w:val="16"/>
                <w:szCs w:val="16"/>
              </w:rPr>
            </w:pPr>
            <w:r w:rsidRPr="001B1679">
              <w:rPr>
                <w:sz w:val="16"/>
                <w:szCs w:val="16"/>
              </w:rPr>
              <w:t>Revised to SP-231667.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8F7B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51E93" w14:textId="77777777" w:rsidR="00C521B3" w:rsidRPr="001B1679" w:rsidRDefault="00C521B3" w:rsidP="00015975">
            <w:pPr>
              <w:pStyle w:val="TAL"/>
              <w:rPr>
                <w:sz w:val="16"/>
                <w:szCs w:val="16"/>
              </w:rPr>
            </w:pPr>
            <w:r w:rsidRPr="001B1679">
              <w:rPr>
                <w:sz w:val="16"/>
                <w:szCs w:val="16"/>
              </w:rPr>
              <w:t>SP-231667</w:t>
            </w:r>
          </w:p>
        </w:tc>
      </w:tr>
      <w:tr w:rsidR="00C521B3" w14:paraId="2992E3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B795C1" w14:textId="77777777" w:rsidR="00C521B3" w:rsidRPr="001B1679" w:rsidRDefault="00C521B3" w:rsidP="00015975">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8D9EA" w14:textId="77777777" w:rsidR="00C521B3" w:rsidRPr="001B1679" w:rsidRDefault="00C521B3" w:rsidP="00015975">
            <w:pPr>
              <w:pStyle w:val="TAL"/>
              <w:rPr>
                <w:sz w:val="16"/>
                <w:szCs w:val="16"/>
              </w:rPr>
            </w:pPr>
            <w:r w:rsidRPr="001B1679">
              <w:rPr>
                <w:sz w:val="16"/>
                <w:szCs w:val="16"/>
              </w:rPr>
              <w:t>SP-231667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CDDD2" w14:textId="77777777" w:rsidR="00C521B3" w:rsidRPr="001B1679" w:rsidRDefault="00C521B3" w:rsidP="00015975">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685C6" w14:textId="77777777" w:rsidR="00C521B3" w:rsidRPr="001B1679" w:rsidRDefault="00C521B3" w:rsidP="00015975">
            <w:pPr>
              <w:pStyle w:val="TAL"/>
              <w:rPr>
                <w:sz w:val="16"/>
                <w:szCs w:val="16"/>
              </w:rPr>
            </w:pPr>
            <w:r w:rsidRPr="001B1679">
              <w:rPr>
                <w:sz w:val="16"/>
                <w:szCs w:val="16"/>
              </w:rPr>
              <w:t>Agenda, Procedures and Time Schedule for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6D784"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6D3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9DC1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13778D" w14:textId="77777777" w:rsidR="00C521B3" w:rsidRPr="001B1679" w:rsidRDefault="00C521B3" w:rsidP="00015975">
            <w:pPr>
              <w:pStyle w:val="TAL"/>
              <w:rPr>
                <w:sz w:val="16"/>
                <w:szCs w:val="16"/>
              </w:rPr>
            </w:pPr>
            <w:r w:rsidRPr="001B1679">
              <w:rPr>
                <w:sz w:val="16"/>
                <w:szCs w:val="16"/>
              </w:rPr>
              <w:t>Revision of SP-231205. Approved. To be updated if needed throughout the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E321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47C56" w14:textId="77777777" w:rsidR="00C521B3" w:rsidRPr="001B1679" w:rsidRDefault="00C521B3" w:rsidP="00015975">
            <w:pPr>
              <w:pStyle w:val="TAL"/>
              <w:rPr>
                <w:sz w:val="16"/>
                <w:szCs w:val="16"/>
              </w:rPr>
            </w:pPr>
          </w:p>
        </w:tc>
      </w:tr>
      <w:tr w:rsidR="00C521B3" w14:paraId="06829D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242F2C"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24B35" w14:textId="77777777" w:rsidR="00C521B3" w:rsidRPr="001B1679" w:rsidRDefault="00C521B3" w:rsidP="00015975">
            <w:pPr>
              <w:pStyle w:val="TAL"/>
              <w:rPr>
                <w:sz w:val="16"/>
                <w:szCs w:val="16"/>
              </w:rPr>
            </w:pPr>
            <w:r w:rsidRPr="001B1679">
              <w:rPr>
                <w:sz w:val="16"/>
                <w:szCs w:val="16"/>
              </w:rPr>
              <w:t>SP-231206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7BE7C8"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79EA0" w14:textId="77777777" w:rsidR="00C521B3" w:rsidRPr="001B1679" w:rsidRDefault="00C521B3" w:rsidP="00015975">
            <w:pPr>
              <w:pStyle w:val="TAL"/>
              <w:rPr>
                <w:sz w:val="16"/>
                <w:szCs w:val="16"/>
              </w:rPr>
            </w:pPr>
            <w:r w:rsidRPr="001B1679">
              <w:rPr>
                <w:sz w:val="16"/>
                <w:szCs w:val="16"/>
              </w:rPr>
              <w:t>Draft report of TSG SA meeting #101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D3817" w14:textId="77777777" w:rsidR="00C521B3" w:rsidRPr="001B1679" w:rsidRDefault="00C521B3" w:rsidP="00015975">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DAD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6B13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D9805C" w14:textId="77777777" w:rsidR="00C521B3" w:rsidRPr="001B1679" w:rsidRDefault="00C521B3" w:rsidP="00015975">
            <w:pPr>
              <w:pStyle w:val="TAL"/>
              <w:rPr>
                <w:sz w:val="16"/>
                <w:szCs w:val="16"/>
              </w:rPr>
            </w:pPr>
            <w:r w:rsidRPr="001B1679">
              <w:rPr>
                <w:sz w:val="16"/>
                <w:szCs w:val="16"/>
              </w:rPr>
              <w:t>This REPORT was approved. The revision marks will be accepted and the report placed on the FTP server as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DFA1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17A03" w14:textId="77777777" w:rsidR="00C521B3" w:rsidRPr="001B1679" w:rsidRDefault="00C521B3" w:rsidP="00015975">
            <w:pPr>
              <w:pStyle w:val="TAL"/>
              <w:rPr>
                <w:sz w:val="16"/>
                <w:szCs w:val="16"/>
              </w:rPr>
            </w:pPr>
          </w:p>
        </w:tc>
      </w:tr>
      <w:tr w:rsidR="00C521B3" w14:paraId="6DEC84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4247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799B5" w14:textId="77777777" w:rsidR="00C521B3" w:rsidRPr="001B1679" w:rsidRDefault="00C521B3" w:rsidP="00015975">
            <w:pPr>
              <w:pStyle w:val="TAL"/>
              <w:rPr>
                <w:sz w:val="16"/>
                <w:szCs w:val="16"/>
              </w:rPr>
            </w:pPr>
            <w:r w:rsidRPr="001B1679">
              <w:rPr>
                <w:sz w:val="16"/>
                <w:szCs w:val="16"/>
              </w:rPr>
              <w:t>SP-231209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B0A29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AAC5D"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32B1A" w14:textId="77777777" w:rsidR="00C521B3" w:rsidRPr="001B1679" w:rsidRDefault="00C521B3" w:rsidP="00015975">
            <w:pPr>
              <w:pStyle w:val="TAL"/>
              <w:rPr>
                <w:sz w:val="16"/>
                <w:szCs w:val="16"/>
              </w:rPr>
            </w:pPr>
            <w:r w:rsidRPr="001B1679">
              <w:rPr>
                <w:sz w:val="16"/>
                <w:szCs w:val="16"/>
              </w:rPr>
              <w:t>ITU-T SG20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94A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EEA3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BAFF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29CCC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1BD6C" w14:textId="77777777" w:rsidR="00C521B3" w:rsidRPr="001B1679" w:rsidRDefault="00C521B3" w:rsidP="00015975">
            <w:pPr>
              <w:pStyle w:val="TAL"/>
              <w:rPr>
                <w:sz w:val="16"/>
                <w:szCs w:val="16"/>
              </w:rPr>
            </w:pPr>
          </w:p>
        </w:tc>
      </w:tr>
      <w:tr w:rsidR="00C521B3" w14:paraId="457B41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4A33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5E76B" w14:textId="77777777" w:rsidR="00C521B3" w:rsidRPr="001B1679" w:rsidRDefault="00C521B3" w:rsidP="00015975">
            <w:pPr>
              <w:pStyle w:val="TAL"/>
              <w:rPr>
                <w:sz w:val="16"/>
                <w:szCs w:val="16"/>
              </w:rPr>
            </w:pPr>
            <w:r w:rsidRPr="001B1679">
              <w:rPr>
                <w:sz w:val="16"/>
                <w:szCs w:val="16"/>
              </w:rPr>
              <w:t>SP-231210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BD26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4A8A4"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E67DE2" w14:textId="77777777" w:rsidR="00C521B3" w:rsidRPr="001B1679" w:rsidRDefault="00C521B3" w:rsidP="00015975">
            <w:pPr>
              <w:pStyle w:val="TAL"/>
              <w:rPr>
                <w:sz w:val="16"/>
                <w:szCs w:val="16"/>
              </w:rPr>
            </w:pPr>
            <w:r w:rsidRPr="001B1679">
              <w:rPr>
                <w:sz w:val="16"/>
                <w:szCs w:val="16"/>
              </w:rPr>
              <w:t>ITU-T SG2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2C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07A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49859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748C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EC57F" w14:textId="77777777" w:rsidR="00C521B3" w:rsidRPr="001B1679" w:rsidRDefault="00C521B3" w:rsidP="00015975">
            <w:pPr>
              <w:pStyle w:val="TAL"/>
              <w:rPr>
                <w:sz w:val="16"/>
                <w:szCs w:val="16"/>
              </w:rPr>
            </w:pPr>
          </w:p>
        </w:tc>
      </w:tr>
      <w:tr w:rsidR="00C521B3" w14:paraId="523D33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F287F"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153DF" w14:textId="77777777" w:rsidR="00C521B3" w:rsidRPr="001B1679" w:rsidRDefault="00C521B3" w:rsidP="00015975">
            <w:pPr>
              <w:pStyle w:val="TAL"/>
              <w:rPr>
                <w:sz w:val="16"/>
                <w:szCs w:val="16"/>
              </w:rPr>
            </w:pPr>
            <w:r w:rsidRPr="001B1679">
              <w:rPr>
                <w:sz w:val="16"/>
                <w:szCs w:val="16"/>
              </w:rPr>
              <w:t>SP-231222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B73A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04E6B"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5D31AA" w14:textId="77777777" w:rsidR="00C521B3" w:rsidRPr="001B1679" w:rsidRDefault="00C521B3" w:rsidP="00015975">
            <w:pPr>
              <w:pStyle w:val="TAL"/>
              <w:rPr>
                <w:sz w:val="16"/>
                <w:szCs w:val="16"/>
              </w:rPr>
            </w:pPr>
            <w:r w:rsidRPr="001B1679">
              <w:rPr>
                <w:sz w:val="16"/>
                <w:szCs w:val="16"/>
              </w:rPr>
              <w:t>ITU-T SG13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73BF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390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A142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4A07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F62F" w14:textId="77777777" w:rsidR="00C521B3" w:rsidRPr="001B1679" w:rsidRDefault="00C521B3" w:rsidP="00015975">
            <w:pPr>
              <w:pStyle w:val="TAL"/>
              <w:rPr>
                <w:sz w:val="16"/>
                <w:szCs w:val="16"/>
              </w:rPr>
            </w:pPr>
          </w:p>
        </w:tc>
      </w:tr>
      <w:tr w:rsidR="00C521B3" w14:paraId="08271C0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556F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4E0CC" w14:textId="77777777" w:rsidR="00C521B3" w:rsidRPr="001B1679" w:rsidRDefault="00C521B3" w:rsidP="00015975">
            <w:pPr>
              <w:pStyle w:val="TAL"/>
              <w:rPr>
                <w:sz w:val="16"/>
                <w:szCs w:val="16"/>
              </w:rPr>
            </w:pPr>
            <w:r w:rsidRPr="001B1679">
              <w:rPr>
                <w:sz w:val="16"/>
                <w:szCs w:val="16"/>
              </w:rPr>
              <w:t>SP-231221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00C102"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94DD4"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2BB1A0" w14:textId="77777777" w:rsidR="00C521B3" w:rsidRPr="001B1679" w:rsidRDefault="00C521B3" w:rsidP="00015975">
            <w:pPr>
              <w:pStyle w:val="TAL"/>
              <w:rPr>
                <w:sz w:val="16"/>
                <w:szCs w:val="16"/>
              </w:rPr>
            </w:pPr>
            <w:r w:rsidRPr="001B1679">
              <w:rPr>
                <w:sz w:val="16"/>
                <w:szCs w:val="16"/>
              </w:rPr>
              <w:t>ITU-T JCA-IMT2000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A51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31A1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005A6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8868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D6E24" w14:textId="77777777" w:rsidR="00C521B3" w:rsidRPr="001B1679" w:rsidRDefault="00C521B3" w:rsidP="00015975">
            <w:pPr>
              <w:pStyle w:val="TAL"/>
              <w:rPr>
                <w:sz w:val="16"/>
                <w:szCs w:val="16"/>
              </w:rPr>
            </w:pPr>
          </w:p>
        </w:tc>
      </w:tr>
      <w:tr w:rsidR="00C521B3" w14:paraId="2C7484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B97F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244B0" w14:textId="77777777" w:rsidR="00C521B3" w:rsidRPr="001B1679" w:rsidRDefault="00C521B3" w:rsidP="00015975">
            <w:pPr>
              <w:pStyle w:val="TAL"/>
              <w:rPr>
                <w:sz w:val="16"/>
                <w:szCs w:val="16"/>
              </w:rPr>
            </w:pPr>
            <w:r w:rsidRPr="001B1679">
              <w:rPr>
                <w:sz w:val="16"/>
                <w:szCs w:val="16"/>
              </w:rPr>
              <w:t>SP-231211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1D8D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9C10D"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9FC1B2" w14:textId="77777777" w:rsidR="00C521B3" w:rsidRPr="001B1679" w:rsidRDefault="00C521B3" w:rsidP="00015975">
            <w:pPr>
              <w:pStyle w:val="TAL"/>
              <w:rPr>
                <w:sz w:val="16"/>
                <w:szCs w:val="16"/>
              </w:rPr>
            </w:pPr>
            <w:r w:rsidRPr="001B1679">
              <w:rPr>
                <w:sz w:val="16"/>
                <w:szCs w:val="16"/>
              </w:rPr>
              <w:t>NGMN Board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D6CF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EE31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45F5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B109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8EF63" w14:textId="77777777" w:rsidR="00C521B3" w:rsidRPr="001B1679" w:rsidRDefault="00C521B3" w:rsidP="00015975">
            <w:pPr>
              <w:pStyle w:val="TAL"/>
              <w:rPr>
                <w:sz w:val="16"/>
                <w:szCs w:val="16"/>
              </w:rPr>
            </w:pPr>
          </w:p>
        </w:tc>
      </w:tr>
      <w:tr w:rsidR="00C521B3" w14:paraId="7F191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FBC85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05EC2" w14:textId="77777777" w:rsidR="00C521B3" w:rsidRPr="001B1679" w:rsidRDefault="00C521B3" w:rsidP="00015975">
            <w:pPr>
              <w:pStyle w:val="TAL"/>
              <w:rPr>
                <w:sz w:val="16"/>
                <w:szCs w:val="16"/>
              </w:rPr>
            </w:pPr>
            <w:r w:rsidRPr="001B1679">
              <w:rPr>
                <w:sz w:val="16"/>
                <w:szCs w:val="16"/>
              </w:rPr>
              <w:t>SP-231212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0D1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24826"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16C721"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1F0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6F5F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81A9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1F73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5CE53" w14:textId="77777777" w:rsidR="00C521B3" w:rsidRPr="001B1679" w:rsidRDefault="00C521B3" w:rsidP="00015975">
            <w:pPr>
              <w:pStyle w:val="TAL"/>
              <w:rPr>
                <w:sz w:val="16"/>
                <w:szCs w:val="16"/>
              </w:rPr>
            </w:pPr>
          </w:p>
        </w:tc>
      </w:tr>
      <w:tr w:rsidR="00C521B3" w14:paraId="3873B4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494C52"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19D9C" w14:textId="77777777" w:rsidR="00C521B3" w:rsidRPr="001B1679" w:rsidRDefault="00C521B3" w:rsidP="00015975">
            <w:pPr>
              <w:pStyle w:val="TAL"/>
              <w:rPr>
                <w:sz w:val="16"/>
                <w:szCs w:val="16"/>
              </w:rPr>
            </w:pPr>
            <w:r w:rsidRPr="001B1679">
              <w:rPr>
                <w:sz w:val="16"/>
                <w:szCs w:val="16"/>
              </w:rPr>
              <w:t>SP-231219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84FD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D2076"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331DA"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C29A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69A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97A7F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2E0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5DD33" w14:textId="77777777" w:rsidR="00C521B3" w:rsidRPr="001B1679" w:rsidRDefault="00C521B3" w:rsidP="00015975">
            <w:pPr>
              <w:pStyle w:val="TAL"/>
              <w:rPr>
                <w:sz w:val="16"/>
                <w:szCs w:val="16"/>
              </w:rPr>
            </w:pPr>
          </w:p>
        </w:tc>
      </w:tr>
      <w:tr w:rsidR="00C521B3" w14:paraId="3A92A5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B52E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7E6CB" w14:textId="77777777" w:rsidR="00C521B3" w:rsidRPr="001B1679" w:rsidRDefault="00C521B3" w:rsidP="00015975">
            <w:pPr>
              <w:pStyle w:val="TAL"/>
              <w:rPr>
                <w:sz w:val="16"/>
                <w:szCs w:val="16"/>
              </w:rPr>
            </w:pPr>
            <w:r w:rsidRPr="001B1679">
              <w:rPr>
                <w:sz w:val="16"/>
                <w:szCs w:val="16"/>
              </w:rPr>
              <w:t>SP-231220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DDE2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040EE"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C7BE4E" w14:textId="77777777" w:rsidR="00C521B3" w:rsidRPr="001B1679" w:rsidRDefault="00C521B3" w:rsidP="00015975">
            <w:pPr>
              <w:pStyle w:val="TAL"/>
              <w:rPr>
                <w:sz w:val="16"/>
                <w:szCs w:val="16"/>
              </w:rPr>
            </w:pPr>
            <w:r w:rsidRPr="001B1679">
              <w:rPr>
                <w:sz w:val="16"/>
                <w:szCs w:val="16"/>
              </w:rPr>
              <w:t>GSMA 5GMRR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C99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0C6F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0E28E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34A8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F8FF6" w14:textId="77777777" w:rsidR="00C521B3" w:rsidRPr="001B1679" w:rsidRDefault="00C521B3" w:rsidP="00015975">
            <w:pPr>
              <w:pStyle w:val="TAL"/>
              <w:rPr>
                <w:sz w:val="16"/>
                <w:szCs w:val="16"/>
              </w:rPr>
            </w:pPr>
          </w:p>
        </w:tc>
      </w:tr>
      <w:tr w:rsidR="00C521B3" w14:paraId="3DFC34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64CF2"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2AC43" w14:textId="77777777" w:rsidR="00C521B3" w:rsidRPr="001B1679" w:rsidRDefault="00C521B3" w:rsidP="00015975">
            <w:pPr>
              <w:pStyle w:val="TAL"/>
              <w:rPr>
                <w:sz w:val="16"/>
                <w:szCs w:val="16"/>
              </w:rPr>
            </w:pPr>
            <w:r w:rsidRPr="001B1679">
              <w:rPr>
                <w:sz w:val="16"/>
                <w:szCs w:val="16"/>
              </w:rPr>
              <w:t>SP-231213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78A1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B86E3E"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9FF9C" w14:textId="77777777" w:rsidR="00C521B3" w:rsidRPr="001B1679" w:rsidRDefault="00C521B3" w:rsidP="00015975">
            <w:pPr>
              <w:pStyle w:val="TAL"/>
              <w:rPr>
                <w:sz w:val="16"/>
                <w:szCs w:val="16"/>
              </w:rPr>
            </w:pPr>
            <w:r w:rsidRPr="001B1679">
              <w:rPr>
                <w:sz w:val="16"/>
                <w:szCs w:val="16"/>
              </w:rPr>
              <w:t>ITU-T CITS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001A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CB3D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138F0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62E8E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D5B82" w14:textId="77777777" w:rsidR="00C521B3" w:rsidRPr="001B1679" w:rsidRDefault="00C521B3" w:rsidP="00015975">
            <w:pPr>
              <w:pStyle w:val="TAL"/>
              <w:rPr>
                <w:sz w:val="16"/>
                <w:szCs w:val="16"/>
              </w:rPr>
            </w:pPr>
          </w:p>
        </w:tc>
      </w:tr>
      <w:tr w:rsidR="00C521B3" w14:paraId="76E5C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AE47D"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C5B17" w14:textId="77777777" w:rsidR="00C521B3" w:rsidRPr="001B1679" w:rsidRDefault="00C521B3" w:rsidP="00015975">
            <w:pPr>
              <w:pStyle w:val="TAL"/>
              <w:rPr>
                <w:sz w:val="16"/>
                <w:szCs w:val="16"/>
              </w:rPr>
            </w:pPr>
            <w:r w:rsidRPr="001B1679">
              <w:rPr>
                <w:sz w:val="16"/>
                <w:szCs w:val="16"/>
              </w:rPr>
              <w:t>SP-231225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F465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B42C9"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E138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FFB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E4FFF0" w14:textId="77777777" w:rsidR="00C521B3" w:rsidRPr="001B1679" w:rsidRDefault="00C521B3" w:rsidP="00015975">
            <w:pPr>
              <w:pStyle w:val="TAL"/>
              <w:rPr>
                <w:sz w:val="16"/>
                <w:szCs w:val="16"/>
              </w:rPr>
            </w:pPr>
            <w:r w:rsidRPr="001B1679">
              <w:rPr>
                <w:sz w:val="16"/>
                <w:szCs w:val="16"/>
              </w:rPr>
              <w:t>PLMNsel_NS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B724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CE53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14DE3" w14:textId="77777777" w:rsidR="00C521B3" w:rsidRPr="001B1679" w:rsidRDefault="00C521B3" w:rsidP="00015975">
            <w:pPr>
              <w:pStyle w:val="TAL"/>
              <w:rPr>
                <w:sz w:val="16"/>
                <w:szCs w:val="16"/>
              </w:rPr>
            </w:pPr>
          </w:p>
        </w:tc>
      </w:tr>
      <w:tr w:rsidR="00C521B3" w14:paraId="383853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F3FA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BA5492" w14:textId="77777777" w:rsidR="00C521B3" w:rsidRPr="001B1679" w:rsidRDefault="00C521B3" w:rsidP="00015975">
            <w:pPr>
              <w:pStyle w:val="TAL"/>
              <w:rPr>
                <w:sz w:val="16"/>
                <w:szCs w:val="16"/>
              </w:rPr>
            </w:pPr>
            <w:r w:rsidRPr="001B1679">
              <w:rPr>
                <w:sz w:val="16"/>
                <w:szCs w:val="16"/>
              </w:rPr>
              <w:t>SP-231218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B298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4D444"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025B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2F43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9F673A"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7EAF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0E10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041C8" w14:textId="77777777" w:rsidR="00C521B3" w:rsidRPr="001B1679" w:rsidRDefault="00C521B3" w:rsidP="00015975">
            <w:pPr>
              <w:pStyle w:val="TAL"/>
              <w:rPr>
                <w:sz w:val="16"/>
                <w:szCs w:val="16"/>
              </w:rPr>
            </w:pPr>
          </w:p>
        </w:tc>
      </w:tr>
      <w:tr w:rsidR="00C521B3" w14:paraId="1A6AB2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9FD0C"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D9160" w14:textId="77777777" w:rsidR="00C521B3" w:rsidRPr="001B1679" w:rsidRDefault="00C521B3" w:rsidP="00015975">
            <w:pPr>
              <w:pStyle w:val="TAL"/>
              <w:rPr>
                <w:sz w:val="16"/>
                <w:szCs w:val="16"/>
              </w:rPr>
            </w:pPr>
            <w:r w:rsidRPr="001B1679">
              <w:rPr>
                <w:sz w:val="16"/>
                <w:szCs w:val="16"/>
              </w:rPr>
              <w:t>SP-231227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DEC57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49A1BF"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EF57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C22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A28F82" w14:textId="77777777" w:rsidR="00C521B3" w:rsidRPr="001B1679" w:rsidRDefault="00C521B3" w:rsidP="00015975">
            <w:pPr>
              <w:pStyle w:val="TAL"/>
              <w:rPr>
                <w:sz w:val="16"/>
                <w:szCs w:val="16"/>
              </w:rPr>
            </w:pPr>
            <w:r w:rsidRPr="001B1679">
              <w:rPr>
                <w:sz w:val="16"/>
                <w:szCs w:val="16"/>
              </w:rPr>
              <w:t xml:space="preserve">PINAPP, </w:t>
            </w:r>
            <w:proofErr w:type="spellStart"/>
            <w:r w:rsidRPr="001B1679">
              <w:rPr>
                <w:sz w:val="16"/>
                <w:szCs w:val="16"/>
              </w:rPr>
              <w:t>FS_PIN_Sec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6838B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54405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5E3A2" w14:textId="77777777" w:rsidR="00C521B3" w:rsidRPr="001B1679" w:rsidRDefault="00C521B3" w:rsidP="00015975">
            <w:pPr>
              <w:pStyle w:val="TAL"/>
              <w:rPr>
                <w:sz w:val="16"/>
                <w:szCs w:val="16"/>
              </w:rPr>
            </w:pPr>
          </w:p>
        </w:tc>
      </w:tr>
      <w:tr w:rsidR="00C521B3" w14:paraId="222051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4984F0"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94EC" w14:textId="77777777" w:rsidR="00C521B3" w:rsidRPr="001B1679" w:rsidRDefault="00C521B3" w:rsidP="00015975">
            <w:pPr>
              <w:pStyle w:val="TAL"/>
              <w:rPr>
                <w:sz w:val="16"/>
                <w:szCs w:val="16"/>
              </w:rPr>
            </w:pPr>
            <w:r w:rsidRPr="001B1679">
              <w:rPr>
                <w:sz w:val="16"/>
                <w:szCs w:val="16"/>
              </w:rPr>
              <w:t>SP-231228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7023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DDC91"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36A8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BDF8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AB6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A12C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3ED76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B2B7D" w14:textId="77777777" w:rsidR="00C521B3" w:rsidRPr="001B1679" w:rsidRDefault="00C521B3" w:rsidP="00015975">
            <w:pPr>
              <w:pStyle w:val="TAL"/>
              <w:rPr>
                <w:sz w:val="16"/>
                <w:szCs w:val="16"/>
              </w:rPr>
            </w:pPr>
          </w:p>
        </w:tc>
      </w:tr>
      <w:tr w:rsidR="00C521B3" w14:paraId="747B937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399C9"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F7FB3" w14:textId="77777777" w:rsidR="00C521B3" w:rsidRPr="001B1679" w:rsidRDefault="00C521B3" w:rsidP="00015975">
            <w:pPr>
              <w:pStyle w:val="TAL"/>
              <w:rPr>
                <w:sz w:val="16"/>
                <w:szCs w:val="16"/>
              </w:rPr>
            </w:pPr>
            <w:r w:rsidRPr="001B1679">
              <w:rPr>
                <w:sz w:val="16"/>
                <w:szCs w:val="16"/>
              </w:rPr>
              <w:t>SP-231217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B2BB0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E2D45"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DBAA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BA29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8745D"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4C59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DE9D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15DE2" w14:textId="77777777" w:rsidR="00C521B3" w:rsidRPr="001B1679" w:rsidRDefault="00C521B3" w:rsidP="00015975">
            <w:pPr>
              <w:pStyle w:val="TAL"/>
              <w:rPr>
                <w:sz w:val="16"/>
                <w:szCs w:val="16"/>
              </w:rPr>
            </w:pPr>
          </w:p>
        </w:tc>
      </w:tr>
      <w:tr w:rsidR="00C521B3" w14:paraId="43D8D0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46F4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E22A" w14:textId="77777777" w:rsidR="00C521B3" w:rsidRPr="001B1679" w:rsidRDefault="00C521B3" w:rsidP="00015975">
            <w:pPr>
              <w:pStyle w:val="TAL"/>
              <w:rPr>
                <w:sz w:val="16"/>
                <w:szCs w:val="16"/>
              </w:rPr>
            </w:pPr>
            <w:r w:rsidRPr="001B1679">
              <w:rPr>
                <w:sz w:val="16"/>
                <w:szCs w:val="16"/>
              </w:rPr>
              <w:t>SP-231284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A4A4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FC07B"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82E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1AD7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7FAD4"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8E7F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0F91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165BD" w14:textId="77777777" w:rsidR="00C521B3" w:rsidRPr="001B1679" w:rsidRDefault="00C521B3" w:rsidP="00015975">
            <w:pPr>
              <w:pStyle w:val="TAL"/>
              <w:rPr>
                <w:sz w:val="16"/>
                <w:szCs w:val="16"/>
              </w:rPr>
            </w:pPr>
          </w:p>
        </w:tc>
      </w:tr>
      <w:tr w:rsidR="00C521B3" w14:paraId="034FE8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07F06"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60EDA" w14:textId="77777777" w:rsidR="00C521B3" w:rsidRPr="001B1679" w:rsidRDefault="00C521B3" w:rsidP="00015975">
            <w:pPr>
              <w:pStyle w:val="TAL"/>
              <w:rPr>
                <w:sz w:val="16"/>
                <w:szCs w:val="16"/>
              </w:rPr>
            </w:pPr>
            <w:r w:rsidRPr="001B1679">
              <w:rPr>
                <w:sz w:val="16"/>
                <w:szCs w:val="16"/>
              </w:rPr>
              <w:t>SP-231285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49CD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176D6"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8D97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B8F6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884AE"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6FE8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2E2E9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D681D" w14:textId="77777777" w:rsidR="00C521B3" w:rsidRPr="001B1679" w:rsidRDefault="00C521B3" w:rsidP="00015975">
            <w:pPr>
              <w:pStyle w:val="TAL"/>
              <w:rPr>
                <w:sz w:val="16"/>
                <w:szCs w:val="16"/>
              </w:rPr>
            </w:pPr>
          </w:p>
        </w:tc>
      </w:tr>
      <w:tr w:rsidR="00C521B3" w14:paraId="22239D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E554"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29047" w14:textId="77777777" w:rsidR="00C521B3" w:rsidRPr="001B1679" w:rsidRDefault="00C521B3" w:rsidP="00015975">
            <w:pPr>
              <w:pStyle w:val="TAL"/>
              <w:rPr>
                <w:sz w:val="16"/>
                <w:szCs w:val="16"/>
              </w:rPr>
            </w:pPr>
            <w:r w:rsidRPr="001B1679">
              <w:rPr>
                <w:sz w:val="16"/>
                <w:szCs w:val="16"/>
              </w:rPr>
              <w:t>SP-231286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5A63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6958C"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E4089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A051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12D9DE" w14:textId="77777777" w:rsidR="00C521B3" w:rsidRPr="00D779B5" w:rsidRDefault="00C521B3" w:rsidP="00015975">
            <w:pPr>
              <w:pStyle w:val="TAL"/>
              <w:rPr>
                <w:sz w:val="16"/>
                <w:szCs w:val="16"/>
                <w:lang w:val="fr-FR"/>
              </w:rPr>
            </w:pPr>
            <w:r w:rsidRPr="00D779B5">
              <w:rPr>
                <w:sz w:val="16"/>
                <w:szCs w:val="16"/>
                <w:lang w:val="fr-FR"/>
              </w:rPr>
              <w:t xml:space="preserve">AIML_MGT, </w:t>
            </w:r>
            <w:proofErr w:type="spellStart"/>
            <w:r w:rsidRPr="00D779B5">
              <w:rPr>
                <w:sz w:val="16"/>
                <w:szCs w:val="16"/>
                <w:lang w:val="fr-FR"/>
              </w:rPr>
              <w:t>FS_NR_AIML_air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CD33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EEBD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9BC24" w14:textId="77777777" w:rsidR="00C521B3" w:rsidRPr="001B1679" w:rsidRDefault="00C521B3" w:rsidP="00015975">
            <w:pPr>
              <w:pStyle w:val="TAL"/>
              <w:rPr>
                <w:sz w:val="16"/>
                <w:szCs w:val="16"/>
              </w:rPr>
            </w:pPr>
          </w:p>
        </w:tc>
      </w:tr>
      <w:tr w:rsidR="00C521B3" w14:paraId="31379BE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98A87"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43AB4" w14:textId="77777777" w:rsidR="00C521B3" w:rsidRPr="001B1679" w:rsidRDefault="00C521B3" w:rsidP="00015975">
            <w:pPr>
              <w:pStyle w:val="TAL"/>
              <w:rPr>
                <w:sz w:val="16"/>
                <w:szCs w:val="16"/>
              </w:rPr>
            </w:pPr>
            <w:r w:rsidRPr="001B1679">
              <w:rPr>
                <w:sz w:val="16"/>
                <w:szCs w:val="16"/>
              </w:rPr>
              <w:t>SP-231223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CE72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D96BF"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4CD85A" w14:textId="77777777" w:rsidR="00C521B3" w:rsidRPr="001B1679" w:rsidRDefault="00C521B3" w:rsidP="00015975">
            <w:pPr>
              <w:pStyle w:val="TAL"/>
              <w:rPr>
                <w:sz w:val="16"/>
                <w:szCs w:val="16"/>
              </w:rPr>
            </w:pPr>
            <w:r w:rsidRPr="001B1679">
              <w:rPr>
                <w:sz w:val="16"/>
                <w:szCs w:val="16"/>
              </w:rPr>
              <w:t>CT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4F30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C109D" w14:textId="77777777" w:rsidR="00C521B3" w:rsidRPr="001B1679" w:rsidRDefault="00C521B3" w:rsidP="00015975">
            <w:pPr>
              <w:pStyle w:val="TAL"/>
              <w:rPr>
                <w:sz w:val="16"/>
                <w:szCs w:val="16"/>
              </w:rPr>
            </w:pPr>
            <w:r w:rsidRPr="001B1679">
              <w:rPr>
                <w:sz w:val="16"/>
                <w:szCs w:val="16"/>
              </w:rPr>
              <w:t>NBI18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60BEF"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94B2C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C60BA" w14:textId="77777777" w:rsidR="00C521B3" w:rsidRPr="001B1679" w:rsidRDefault="00C521B3" w:rsidP="00015975">
            <w:pPr>
              <w:pStyle w:val="TAL"/>
              <w:rPr>
                <w:sz w:val="16"/>
                <w:szCs w:val="16"/>
              </w:rPr>
            </w:pPr>
          </w:p>
        </w:tc>
      </w:tr>
      <w:tr w:rsidR="00C521B3" w14:paraId="3CE4D5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3FE8D"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92BB5" w14:textId="77777777" w:rsidR="00C521B3" w:rsidRPr="001B1679" w:rsidRDefault="00C521B3" w:rsidP="00015975">
            <w:pPr>
              <w:pStyle w:val="TAL"/>
              <w:rPr>
                <w:sz w:val="16"/>
                <w:szCs w:val="16"/>
              </w:rPr>
            </w:pPr>
            <w:r w:rsidRPr="001B1679">
              <w:rPr>
                <w:sz w:val="16"/>
                <w:szCs w:val="16"/>
              </w:rPr>
              <w:t>SP-231215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E995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8F99"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0AB721" w14:textId="77777777" w:rsidR="00C521B3" w:rsidRPr="001B1679" w:rsidRDefault="00C521B3" w:rsidP="00015975">
            <w:pPr>
              <w:pStyle w:val="TAL"/>
              <w:rPr>
                <w:sz w:val="16"/>
                <w:szCs w:val="16"/>
              </w:rPr>
            </w:pPr>
            <w:r w:rsidRPr="001B1679">
              <w:rPr>
                <w:sz w:val="16"/>
                <w:szCs w:val="16"/>
              </w:rPr>
              <w:t>CT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018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5C747B"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D76C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2F0A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65B2F" w14:textId="77777777" w:rsidR="00C521B3" w:rsidRPr="001B1679" w:rsidRDefault="00C521B3" w:rsidP="00015975">
            <w:pPr>
              <w:pStyle w:val="TAL"/>
              <w:rPr>
                <w:sz w:val="16"/>
                <w:szCs w:val="16"/>
              </w:rPr>
            </w:pPr>
          </w:p>
        </w:tc>
      </w:tr>
      <w:tr w:rsidR="00C521B3" w14:paraId="3B8605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D7D8A"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5F371" w14:textId="77777777" w:rsidR="00C521B3" w:rsidRPr="001B1679" w:rsidRDefault="00C521B3" w:rsidP="00015975">
            <w:pPr>
              <w:pStyle w:val="TAL"/>
              <w:rPr>
                <w:sz w:val="16"/>
                <w:szCs w:val="16"/>
              </w:rPr>
            </w:pPr>
            <w:r w:rsidRPr="001B1679">
              <w:rPr>
                <w:sz w:val="16"/>
                <w:szCs w:val="16"/>
              </w:rPr>
              <w:t>SP-231446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892DDD"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13BD7"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1AF07" w14:textId="77777777" w:rsidR="00C521B3" w:rsidRPr="001B1679" w:rsidRDefault="00C521B3" w:rsidP="00015975">
            <w:pPr>
              <w:pStyle w:val="TAL"/>
              <w:rPr>
                <w:sz w:val="16"/>
                <w:szCs w:val="16"/>
              </w:rPr>
            </w:pPr>
            <w:r w:rsidRPr="001B1679">
              <w:rPr>
                <w:sz w:val="16"/>
                <w:szCs w:val="16"/>
              </w:rPr>
              <w:t>ETSI ISG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B466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C1976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D950F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3B6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74B06" w14:textId="77777777" w:rsidR="00C521B3" w:rsidRPr="001B1679" w:rsidRDefault="00C521B3" w:rsidP="00015975">
            <w:pPr>
              <w:pStyle w:val="TAL"/>
              <w:rPr>
                <w:sz w:val="16"/>
                <w:szCs w:val="16"/>
              </w:rPr>
            </w:pPr>
          </w:p>
        </w:tc>
      </w:tr>
      <w:tr w:rsidR="00C521B3" w14:paraId="5FFE75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E2105" w14:textId="77777777" w:rsidR="00C521B3" w:rsidRPr="001B1679" w:rsidRDefault="00C521B3" w:rsidP="00015975">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C5723E" w14:textId="77777777" w:rsidR="00C521B3" w:rsidRPr="001B1679" w:rsidRDefault="00C521B3" w:rsidP="00015975">
            <w:pPr>
              <w:pStyle w:val="TAL"/>
              <w:rPr>
                <w:sz w:val="16"/>
                <w:szCs w:val="16"/>
              </w:rPr>
            </w:pPr>
            <w:r w:rsidRPr="001B1679">
              <w:rPr>
                <w:sz w:val="16"/>
                <w:szCs w:val="16"/>
              </w:rPr>
              <w:t>SP-231589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C7B8E"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CD7EC"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542A56" w14:textId="77777777" w:rsidR="00C521B3" w:rsidRPr="001B1679" w:rsidRDefault="00C521B3" w:rsidP="00015975">
            <w:pPr>
              <w:pStyle w:val="TAL"/>
              <w:rPr>
                <w:sz w:val="16"/>
                <w:szCs w:val="16"/>
              </w:rPr>
            </w:pPr>
            <w:r w:rsidRPr="001B1679">
              <w:rPr>
                <w:sz w:val="16"/>
                <w:szCs w:val="16"/>
              </w:rPr>
              <w:t>ETSI EE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E908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F8CA0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A739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E1188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80256" w14:textId="77777777" w:rsidR="00C521B3" w:rsidRPr="001B1679" w:rsidRDefault="00C521B3" w:rsidP="00015975">
            <w:pPr>
              <w:pStyle w:val="TAL"/>
              <w:rPr>
                <w:sz w:val="16"/>
                <w:szCs w:val="16"/>
              </w:rPr>
            </w:pPr>
          </w:p>
        </w:tc>
      </w:tr>
      <w:tr w:rsidR="00C521B3" w14:paraId="196B6E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494C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BB171" w14:textId="77777777" w:rsidR="00C521B3" w:rsidRPr="001B1679" w:rsidRDefault="00C521B3" w:rsidP="00015975">
            <w:pPr>
              <w:pStyle w:val="TAL"/>
              <w:rPr>
                <w:sz w:val="16"/>
                <w:szCs w:val="16"/>
              </w:rPr>
            </w:pPr>
            <w:r w:rsidRPr="001B1679">
              <w:rPr>
                <w:sz w:val="16"/>
                <w:szCs w:val="16"/>
              </w:rPr>
              <w:t>SP-231214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30328"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FDD5"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2A83A" w14:textId="77777777" w:rsidR="00C521B3" w:rsidRPr="001B1679" w:rsidRDefault="00C521B3" w:rsidP="00015975">
            <w:pPr>
              <w:pStyle w:val="TAL"/>
              <w:rPr>
                <w:sz w:val="16"/>
                <w:szCs w:val="16"/>
              </w:rPr>
            </w:pPr>
            <w:r w:rsidRPr="001B1679">
              <w:rPr>
                <w:sz w:val="16"/>
                <w:szCs w:val="16"/>
              </w:rPr>
              <w:t>ETSI SAI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C76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597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55DF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1911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8BF9A" w14:textId="77777777" w:rsidR="00C521B3" w:rsidRPr="001B1679" w:rsidRDefault="00C521B3" w:rsidP="00015975">
            <w:pPr>
              <w:pStyle w:val="TAL"/>
              <w:rPr>
                <w:sz w:val="16"/>
                <w:szCs w:val="16"/>
              </w:rPr>
            </w:pPr>
          </w:p>
        </w:tc>
      </w:tr>
      <w:tr w:rsidR="00C521B3" w14:paraId="4B4415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66DC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D823E" w14:textId="77777777" w:rsidR="00C521B3" w:rsidRPr="001B1679" w:rsidRDefault="00C521B3" w:rsidP="00015975">
            <w:pPr>
              <w:pStyle w:val="TAL"/>
              <w:rPr>
                <w:sz w:val="16"/>
                <w:szCs w:val="16"/>
              </w:rPr>
            </w:pPr>
            <w:r w:rsidRPr="001B1679">
              <w:rPr>
                <w:sz w:val="16"/>
                <w:szCs w:val="16"/>
              </w:rPr>
              <w:t>SP-231226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A6B67"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710F5"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B245D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F3EB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8525D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916E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04A1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E6908B" w14:textId="77777777" w:rsidR="00C521B3" w:rsidRPr="001B1679" w:rsidRDefault="00C521B3" w:rsidP="00015975">
            <w:pPr>
              <w:pStyle w:val="TAL"/>
              <w:rPr>
                <w:sz w:val="16"/>
                <w:szCs w:val="16"/>
              </w:rPr>
            </w:pPr>
          </w:p>
        </w:tc>
      </w:tr>
      <w:tr w:rsidR="00C521B3" w14:paraId="411ECB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A725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0C7B3" w14:textId="77777777" w:rsidR="00C521B3" w:rsidRPr="001B1679" w:rsidRDefault="00C521B3" w:rsidP="00015975">
            <w:pPr>
              <w:pStyle w:val="TAL"/>
              <w:rPr>
                <w:sz w:val="16"/>
                <w:szCs w:val="16"/>
              </w:rPr>
            </w:pPr>
            <w:r w:rsidRPr="001B1679">
              <w:rPr>
                <w:sz w:val="16"/>
                <w:szCs w:val="16"/>
              </w:rPr>
              <w:t>SP-231287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9E6F0"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D2E8D"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9F94E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FC0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D17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F172F5" w14:textId="77777777" w:rsidR="00C521B3" w:rsidRPr="001B1679" w:rsidRDefault="00C521B3" w:rsidP="00015975">
            <w:pPr>
              <w:pStyle w:val="TAL"/>
              <w:rPr>
                <w:sz w:val="16"/>
                <w:szCs w:val="16"/>
              </w:rPr>
            </w:pPr>
            <w:r w:rsidRPr="001B1679">
              <w:rPr>
                <w:sz w:val="16"/>
                <w:szCs w:val="16"/>
              </w:rPr>
              <w:t>LS to GSMA 5GPKIWP drafted in SP-231533.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3DC3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5708" w14:textId="77777777" w:rsidR="00C521B3" w:rsidRPr="001B1679" w:rsidRDefault="00C521B3" w:rsidP="00015975">
            <w:pPr>
              <w:pStyle w:val="TAL"/>
              <w:rPr>
                <w:sz w:val="16"/>
                <w:szCs w:val="16"/>
              </w:rPr>
            </w:pPr>
          </w:p>
        </w:tc>
      </w:tr>
      <w:tr w:rsidR="00C521B3" w14:paraId="1E6D088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89ED5"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234E3" w14:textId="77777777" w:rsidR="00C521B3" w:rsidRPr="001B1679" w:rsidRDefault="00C521B3" w:rsidP="00015975">
            <w:pPr>
              <w:pStyle w:val="TAL"/>
              <w:rPr>
                <w:sz w:val="16"/>
                <w:szCs w:val="16"/>
              </w:rPr>
            </w:pPr>
            <w:r w:rsidRPr="001B1679">
              <w:rPr>
                <w:sz w:val="16"/>
                <w:szCs w:val="16"/>
              </w:rPr>
              <w:t>SP-231585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3A45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42FBD" w14:textId="77777777" w:rsidR="00C521B3" w:rsidRPr="001B1679" w:rsidRDefault="00C521B3" w:rsidP="00015975">
            <w:pPr>
              <w:pStyle w:val="TAL"/>
              <w:rPr>
                <w:sz w:val="16"/>
                <w:szCs w:val="16"/>
              </w:rPr>
            </w:pPr>
            <w:r w:rsidRPr="001B1679">
              <w:rPr>
                <w:sz w:val="16"/>
                <w:szCs w:val="16"/>
              </w:rPr>
              <w:t>Discussion Paper on traffic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83DDA"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9A6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2CEC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394B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7D03F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D6873" w14:textId="77777777" w:rsidR="00C521B3" w:rsidRPr="001B1679" w:rsidRDefault="00C521B3" w:rsidP="00015975">
            <w:pPr>
              <w:pStyle w:val="TAL"/>
              <w:rPr>
                <w:sz w:val="16"/>
                <w:szCs w:val="16"/>
              </w:rPr>
            </w:pPr>
          </w:p>
        </w:tc>
      </w:tr>
      <w:tr w:rsidR="00C521B3" w14:paraId="5C003A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DDDF7"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93747" w14:textId="77777777" w:rsidR="00C521B3" w:rsidRPr="001B1679" w:rsidRDefault="00C521B3" w:rsidP="00015975">
            <w:pPr>
              <w:pStyle w:val="TAL"/>
              <w:rPr>
                <w:sz w:val="16"/>
                <w:szCs w:val="16"/>
              </w:rPr>
            </w:pPr>
            <w:r w:rsidRPr="001B1679">
              <w:rPr>
                <w:sz w:val="16"/>
                <w:szCs w:val="16"/>
              </w:rPr>
              <w:t>SP-231533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A83DE"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1DD1F" w14:textId="77777777" w:rsidR="00C521B3" w:rsidRPr="001B1679" w:rsidRDefault="00C521B3" w:rsidP="00015975">
            <w:pPr>
              <w:pStyle w:val="TAL"/>
              <w:rPr>
                <w:sz w:val="16"/>
                <w:szCs w:val="16"/>
              </w:rPr>
            </w:pPr>
            <w:r w:rsidRPr="001B1679">
              <w:rPr>
                <w:sz w:val="16"/>
                <w:szCs w:val="16"/>
              </w:rPr>
              <w:t>[DRAFT] 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2CE9AB"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D254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5B0A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238D7" w14:textId="77777777" w:rsidR="00C521B3" w:rsidRPr="001B1679" w:rsidRDefault="00C521B3" w:rsidP="00015975">
            <w:pPr>
              <w:pStyle w:val="TAL"/>
              <w:rPr>
                <w:sz w:val="16"/>
                <w:szCs w:val="16"/>
              </w:rPr>
            </w:pPr>
            <w:r w:rsidRPr="001B1679">
              <w:rPr>
                <w:sz w:val="16"/>
                <w:szCs w:val="16"/>
              </w:rPr>
              <w:t>Response to request in SP-231287. Revised to SP-231668.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B57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63A87" w14:textId="77777777" w:rsidR="00C521B3" w:rsidRPr="001B1679" w:rsidRDefault="00C521B3" w:rsidP="00015975">
            <w:pPr>
              <w:pStyle w:val="TAL"/>
              <w:rPr>
                <w:sz w:val="16"/>
                <w:szCs w:val="16"/>
              </w:rPr>
            </w:pPr>
            <w:r w:rsidRPr="001B1679">
              <w:rPr>
                <w:sz w:val="16"/>
                <w:szCs w:val="16"/>
              </w:rPr>
              <w:t>SP-231668</w:t>
            </w:r>
          </w:p>
        </w:tc>
      </w:tr>
      <w:tr w:rsidR="00C521B3" w14:paraId="490756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FFB66"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1EDF" w14:textId="77777777" w:rsidR="00C521B3" w:rsidRPr="001B1679" w:rsidRDefault="00C521B3" w:rsidP="00015975">
            <w:pPr>
              <w:pStyle w:val="TAL"/>
              <w:rPr>
                <w:sz w:val="16"/>
                <w:szCs w:val="16"/>
              </w:rPr>
            </w:pPr>
            <w:r w:rsidRPr="001B1679">
              <w:rPr>
                <w:sz w:val="16"/>
                <w:szCs w:val="16"/>
              </w:rPr>
              <w:t>SP-231668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F907EF"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23B22" w14:textId="77777777" w:rsidR="00C521B3" w:rsidRPr="001B1679" w:rsidRDefault="00C521B3" w:rsidP="00015975">
            <w:pPr>
              <w:pStyle w:val="TAL"/>
              <w:rPr>
                <w:sz w:val="16"/>
                <w:szCs w:val="16"/>
              </w:rPr>
            </w:pPr>
            <w:r w:rsidRPr="001B1679">
              <w:rPr>
                <w:sz w:val="16"/>
                <w:szCs w:val="16"/>
              </w:rPr>
              <w:t>Reply LS to GSMA on Monitoring of Encrypted 5GS Signalling Traffic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362FE"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963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5F6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86EE6D" w14:textId="77777777" w:rsidR="00C521B3" w:rsidRPr="001B1679" w:rsidRDefault="00C521B3" w:rsidP="00015975">
            <w:pPr>
              <w:pStyle w:val="TAL"/>
              <w:rPr>
                <w:sz w:val="16"/>
                <w:szCs w:val="16"/>
              </w:rPr>
            </w:pPr>
            <w:r w:rsidRPr="001B1679">
              <w:rPr>
                <w:sz w:val="16"/>
                <w:szCs w:val="16"/>
              </w:rPr>
              <w:t>Revision of SP-231533. Response to request in SP-231287.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5A68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3A96C" w14:textId="77777777" w:rsidR="00C521B3" w:rsidRPr="001B1679" w:rsidRDefault="00C521B3" w:rsidP="00015975">
            <w:pPr>
              <w:pStyle w:val="TAL"/>
              <w:rPr>
                <w:sz w:val="16"/>
                <w:szCs w:val="16"/>
              </w:rPr>
            </w:pPr>
          </w:p>
        </w:tc>
      </w:tr>
      <w:tr w:rsidR="00C521B3" w14:paraId="521CBB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489B3"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37790" w14:textId="77777777" w:rsidR="00C521B3" w:rsidRPr="001B1679" w:rsidRDefault="00C521B3" w:rsidP="00015975">
            <w:pPr>
              <w:pStyle w:val="TAL"/>
              <w:rPr>
                <w:sz w:val="16"/>
                <w:szCs w:val="16"/>
              </w:rPr>
            </w:pPr>
            <w:r w:rsidRPr="001B1679">
              <w:rPr>
                <w:sz w:val="16"/>
                <w:szCs w:val="16"/>
              </w:rPr>
              <w:t>SP-231207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2E997F"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349DF"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5B45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486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B44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CC92A9" w14:textId="77777777" w:rsidR="00C521B3" w:rsidRPr="001B1679" w:rsidRDefault="00C521B3" w:rsidP="00015975">
            <w:pPr>
              <w:pStyle w:val="TAL"/>
              <w:rPr>
                <w:sz w:val="16"/>
                <w:szCs w:val="16"/>
              </w:rPr>
            </w:pPr>
            <w:r w:rsidRPr="001B1679">
              <w:rPr>
                <w:sz w:val="16"/>
                <w:szCs w:val="16"/>
              </w:rPr>
              <w:t>Revision of postponed SP-230786 from TSG SA#101. Related input contributions were requested for this meeting.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35CD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DC9A0" w14:textId="77777777" w:rsidR="00C521B3" w:rsidRPr="001B1679" w:rsidRDefault="00C521B3" w:rsidP="00015975">
            <w:pPr>
              <w:pStyle w:val="TAL"/>
              <w:rPr>
                <w:sz w:val="16"/>
                <w:szCs w:val="16"/>
              </w:rPr>
            </w:pPr>
          </w:p>
        </w:tc>
      </w:tr>
      <w:tr w:rsidR="00C521B3" w14:paraId="09E46C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63DF74"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02E20" w14:textId="77777777" w:rsidR="00C521B3" w:rsidRPr="001B1679" w:rsidRDefault="00C521B3" w:rsidP="00015975">
            <w:pPr>
              <w:pStyle w:val="TAL"/>
              <w:rPr>
                <w:sz w:val="16"/>
                <w:szCs w:val="16"/>
              </w:rPr>
            </w:pPr>
            <w:r w:rsidRPr="001B1679">
              <w:rPr>
                <w:sz w:val="16"/>
                <w:szCs w:val="16"/>
              </w:rPr>
              <w:t>SP-231289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631F4"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73D8E"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110E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16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FE06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1B44D" w14:textId="77777777" w:rsidR="00C521B3" w:rsidRPr="001B1679" w:rsidRDefault="00C521B3" w:rsidP="00015975">
            <w:pPr>
              <w:pStyle w:val="TAL"/>
              <w:rPr>
                <w:sz w:val="16"/>
                <w:szCs w:val="16"/>
              </w:rPr>
            </w:pPr>
            <w:r w:rsidRPr="001B1679">
              <w:rPr>
                <w:sz w:val="16"/>
                <w:szCs w:val="16"/>
              </w:rPr>
              <w:t>This was noted and the content left for off-line discussion and an LS from TSG SA created in SP-231669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0ECDB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75E2C" w14:textId="77777777" w:rsidR="00C521B3" w:rsidRPr="001B1679" w:rsidRDefault="00C521B3" w:rsidP="00015975">
            <w:pPr>
              <w:pStyle w:val="TAL"/>
              <w:rPr>
                <w:sz w:val="16"/>
                <w:szCs w:val="16"/>
              </w:rPr>
            </w:pPr>
          </w:p>
        </w:tc>
      </w:tr>
      <w:tr w:rsidR="00C521B3" w14:paraId="6CB331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E1657"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BB6F3" w14:textId="77777777" w:rsidR="00C521B3" w:rsidRPr="001B1679" w:rsidRDefault="00C521B3" w:rsidP="00015975">
            <w:pPr>
              <w:pStyle w:val="TAL"/>
              <w:rPr>
                <w:sz w:val="16"/>
                <w:szCs w:val="16"/>
              </w:rPr>
            </w:pPr>
            <w:r w:rsidRPr="001B1679">
              <w:rPr>
                <w:sz w:val="16"/>
                <w:szCs w:val="16"/>
              </w:rPr>
              <w:t>SP-231669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67171"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AC02A"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1AC301"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7D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6AE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7B0D5" w14:textId="77777777" w:rsidR="00C521B3" w:rsidRPr="001B1679" w:rsidRDefault="00C521B3" w:rsidP="00015975">
            <w:pPr>
              <w:pStyle w:val="TAL"/>
              <w:rPr>
                <w:sz w:val="16"/>
                <w:szCs w:val="16"/>
              </w:rPr>
            </w:pPr>
            <w:r w:rsidRPr="001B1679">
              <w:rPr>
                <w:sz w:val="16"/>
                <w:szCs w:val="16"/>
              </w:rPr>
              <w:t>Created at the meeting. Revised to SP-231778.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79E3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D7EB8" w14:textId="77777777" w:rsidR="00C521B3" w:rsidRPr="001B1679" w:rsidRDefault="00C521B3" w:rsidP="00015975">
            <w:pPr>
              <w:pStyle w:val="TAL"/>
              <w:rPr>
                <w:sz w:val="16"/>
                <w:szCs w:val="16"/>
              </w:rPr>
            </w:pPr>
            <w:r w:rsidRPr="001B1679">
              <w:rPr>
                <w:sz w:val="16"/>
                <w:szCs w:val="16"/>
              </w:rPr>
              <w:t>SP-231778</w:t>
            </w:r>
          </w:p>
        </w:tc>
      </w:tr>
      <w:tr w:rsidR="00C521B3" w14:paraId="3FCC59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B5772" w14:textId="77777777" w:rsidR="00C521B3" w:rsidRPr="001B1679" w:rsidRDefault="00C521B3" w:rsidP="00015975">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68335" w14:textId="77777777" w:rsidR="00C521B3" w:rsidRPr="001B1679" w:rsidRDefault="00C521B3" w:rsidP="00015975">
            <w:pPr>
              <w:pStyle w:val="TAL"/>
              <w:rPr>
                <w:sz w:val="16"/>
                <w:szCs w:val="16"/>
              </w:rPr>
            </w:pPr>
            <w:r w:rsidRPr="001B1679">
              <w:rPr>
                <w:sz w:val="16"/>
                <w:szCs w:val="16"/>
              </w:rPr>
              <w:t>SP-231778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747D71"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D3531" w14:textId="77777777" w:rsidR="00C521B3" w:rsidRPr="001B1679" w:rsidRDefault="00C521B3" w:rsidP="00015975">
            <w:pPr>
              <w:pStyle w:val="TAL"/>
              <w:rPr>
                <w:sz w:val="16"/>
                <w:szCs w:val="16"/>
              </w:rPr>
            </w:pPr>
            <w:r w:rsidRPr="001B1679">
              <w:rPr>
                <w:sz w:val="16"/>
                <w:szCs w:val="16"/>
              </w:rPr>
              <w:t>LS on collaboration and alignment of 3GPP defined application enablers with GSMA Open Gateway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EE43D0"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40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31D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41CA13" w14:textId="77777777" w:rsidR="00C521B3" w:rsidRPr="001B1679" w:rsidRDefault="00C521B3" w:rsidP="00015975">
            <w:pPr>
              <w:pStyle w:val="TAL"/>
              <w:rPr>
                <w:sz w:val="16"/>
                <w:szCs w:val="16"/>
              </w:rPr>
            </w:pPr>
            <w:r w:rsidRPr="001B1679">
              <w:rPr>
                <w:sz w:val="16"/>
                <w:szCs w:val="16"/>
              </w:rPr>
              <w:t>Revision of SP-231669.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214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B2E4F" w14:textId="77777777" w:rsidR="00C521B3" w:rsidRPr="001B1679" w:rsidRDefault="00C521B3" w:rsidP="00015975">
            <w:pPr>
              <w:pStyle w:val="TAL"/>
              <w:rPr>
                <w:sz w:val="16"/>
                <w:szCs w:val="16"/>
              </w:rPr>
            </w:pPr>
          </w:p>
        </w:tc>
      </w:tr>
      <w:tr w:rsidR="00C521B3" w14:paraId="45427B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03EC" w14:textId="77777777" w:rsidR="00C521B3" w:rsidRPr="001B1679" w:rsidRDefault="00C521B3" w:rsidP="00015975">
            <w:pPr>
              <w:pStyle w:val="TAL"/>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235EC" w14:textId="77777777" w:rsidR="00C521B3" w:rsidRPr="001B1679" w:rsidRDefault="00C521B3" w:rsidP="00015975">
            <w:pPr>
              <w:pStyle w:val="TAL"/>
              <w:rPr>
                <w:sz w:val="16"/>
                <w:szCs w:val="16"/>
              </w:rPr>
            </w:pPr>
            <w:r w:rsidRPr="001B1679">
              <w:rPr>
                <w:sz w:val="16"/>
                <w:szCs w:val="16"/>
              </w:rPr>
              <w:t>SP-231234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0B79A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5AF44" w14:textId="77777777" w:rsidR="00C521B3" w:rsidRPr="001B1679" w:rsidRDefault="00C521B3" w:rsidP="00015975">
            <w:pPr>
              <w:pStyle w:val="TAL"/>
              <w:rPr>
                <w:sz w:val="16"/>
                <w:szCs w:val="16"/>
              </w:rPr>
            </w:pPr>
            <w:r w:rsidRPr="001B1679">
              <w:rPr>
                <w:sz w:val="16"/>
                <w:szCs w:val="16"/>
              </w:rPr>
              <w:t>CR agreed subject to a Working Agreement (23.501, Rel-18, XRM)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6189C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ED1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E0AA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831CA" w14:textId="77777777" w:rsidR="00C521B3" w:rsidRPr="001B1679" w:rsidRDefault="00C521B3" w:rsidP="00015975">
            <w:pPr>
              <w:pStyle w:val="TAL"/>
              <w:rPr>
                <w:sz w:val="16"/>
                <w:szCs w:val="16"/>
              </w:rPr>
            </w:pPr>
            <w:r w:rsidRPr="001B1679">
              <w:rPr>
                <w:sz w:val="16"/>
                <w:szCs w:val="16"/>
              </w:rPr>
              <w:t>CR Subject to Working Agreement #60 (unchallenged, confirmed). 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ACC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29AF99" w14:textId="77777777" w:rsidR="00C521B3" w:rsidRPr="001B1679" w:rsidRDefault="00C521B3" w:rsidP="00015975">
            <w:pPr>
              <w:pStyle w:val="TAL"/>
              <w:rPr>
                <w:sz w:val="16"/>
                <w:szCs w:val="16"/>
              </w:rPr>
            </w:pPr>
          </w:p>
        </w:tc>
      </w:tr>
      <w:tr w:rsidR="00C521B3" w14:paraId="7379AB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19A22"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2DDAC" w14:textId="77777777" w:rsidR="00C521B3" w:rsidRPr="001B1679" w:rsidRDefault="00C521B3" w:rsidP="00015975">
            <w:pPr>
              <w:pStyle w:val="TAL"/>
              <w:rPr>
                <w:sz w:val="16"/>
                <w:szCs w:val="16"/>
              </w:rPr>
            </w:pPr>
            <w:r w:rsidRPr="001B1679">
              <w:rPr>
                <w:sz w:val="16"/>
                <w:szCs w:val="16"/>
              </w:rPr>
              <w:t>SP-231534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EE8B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32E7DB" w14:textId="77777777" w:rsidR="00C521B3" w:rsidRPr="001B1679" w:rsidRDefault="00C521B3" w:rsidP="00015975">
            <w:pPr>
              <w:pStyle w:val="TAL"/>
              <w:rPr>
                <w:sz w:val="16"/>
                <w:szCs w:val="16"/>
              </w:rPr>
            </w:pPr>
            <w:r w:rsidRPr="001B1679">
              <w:rPr>
                <w:sz w:val="16"/>
                <w:szCs w:val="16"/>
              </w:rPr>
              <w:t>Consideration on CRs on closed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5B6EB"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720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A75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AD3AB" w14:textId="77777777" w:rsidR="00C521B3" w:rsidRPr="001B1679" w:rsidRDefault="00C521B3" w:rsidP="00015975">
            <w:pPr>
              <w:pStyle w:val="TAL"/>
              <w:rPr>
                <w:sz w:val="16"/>
                <w:szCs w:val="16"/>
              </w:rPr>
            </w:pPr>
            <w:r w:rsidRPr="001B1679">
              <w:rPr>
                <w:sz w:val="16"/>
                <w:szCs w:val="16"/>
              </w:rPr>
              <w:t>MCC provided a way forward statement in SP-231779.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71FF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2F0B8" w14:textId="77777777" w:rsidR="00C521B3" w:rsidRPr="001B1679" w:rsidRDefault="00C521B3" w:rsidP="00015975">
            <w:pPr>
              <w:pStyle w:val="TAL"/>
              <w:rPr>
                <w:sz w:val="16"/>
                <w:szCs w:val="16"/>
              </w:rPr>
            </w:pPr>
          </w:p>
        </w:tc>
      </w:tr>
      <w:tr w:rsidR="00C521B3" w14:paraId="74233F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B2FDC5"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E41CF" w14:textId="77777777" w:rsidR="00C521B3" w:rsidRPr="001B1679" w:rsidRDefault="00C521B3" w:rsidP="00015975">
            <w:pPr>
              <w:pStyle w:val="TAL"/>
              <w:rPr>
                <w:sz w:val="16"/>
                <w:szCs w:val="16"/>
              </w:rPr>
            </w:pPr>
            <w:r w:rsidRPr="001B1679">
              <w:rPr>
                <w:sz w:val="16"/>
                <w:szCs w:val="16"/>
              </w:rPr>
              <w:t>SP-231779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EF9AD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3C84E" w14:textId="77777777" w:rsidR="00C521B3" w:rsidRPr="001B1679" w:rsidRDefault="00C521B3" w:rsidP="00015975">
            <w:pPr>
              <w:pStyle w:val="TAL"/>
              <w:rPr>
                <w:sz w:val="16"/>
                <w:szCs w:val="16"/>
              </w:rPr>
            </w:pPr>
            <w:r w:rsidRPr="001B1679">
              <w:rPr>
                <w:sz w:val="16"/>
                <w:szCs w:val="16"/>
              </w:rPr>
              <w:t>Way forward on Prohibiting GEA1 and GEA2 in devices in Rel6 and Rel7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8139B" w14:textId="77777777" w:rsidR="00C521B3" w:rsidRPr="001B1679" w:rsidRDefault="00C521B3" w:rsidP="00015975">
            <w:pPr>
              <w:pStyle w:val="TAL"/>
              <w:rPr>
                <w:sz w:val="16"/>
                <w:szCs w:val="16"/>
              </w:rPr>
            </w:pPr>
            <w:r w:rsidRPr="001B1679">
              <w:rPr>
                <w:sz w:val="16"/>
                <w:szCs w:val="16"/>
              </w:rPr>
              <w:t>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4EE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967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08BC1" w14:textId="77777777" w:rsidR="00C521B3" w:rsidRPr="001B1679" w:rsidRDefault="00C521B3" w:rsidP="00015975">
            <w:pPr>
              <w:pStyle w:val="TAL"/>
              <w:rPr>
                <w:sz w:val="16"/>
                <w:szCs w:val="16"/>
              </w:rPr>
            </w:pPr>
            <w:r w:rsidRPr="001B1679">
              <w:rPr>
                <w:sz w:val="16"/>
                <w:szCs w:val="16"/>
              </w:rPr>
              <w:t>Revision of SP-231534.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E21E2"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D2D6" w14:textId="77777777" w:rsidR="00C521B3" w:rsidRPr="001B1679" w:rsidRDefault="00C521B3" w:rsidP="00015975">
            <w:pPr>
              <w:pStyle w:val="TAL"/>
              <w:rPr>
                <w:sz w:val="16"/>
                <w:szCs w:val="16"/>
              </w:rPr>
            </w:pPr>
          </w:p>
        </w:tc>
      </w:tr>
      <w:tr w:rsidR="00C521B3" w14:paraId="2A4E1D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25537"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BE124" w14:textId="77777777" w:rsidR="00C521B3" w:rsidRPr="001B1679" w:rsidRDefault="00C521B3" w:rsidP="00015975">
            <w:pPr>
              <w:pStyle w:val="TAL"/>
              <w:rPr>
                <w:sz w:val="16"/>
                <w:szCs w:val="16"/>
              </w:rPr>
            </w:pPr>
            <w:r w:rsidRPr="001B1679">
              <w:rPr>
                <w:sz w:val="16"/>
                <w:szCs w:val="16"/>
              </w:rPr>
              <w:t>SP-231644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90AD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13E74" w14:textId="77777777" w:rsidR="00C521B3" w:rsidRPr="001B1679" w:rsidRDefault="00C521B3" w:rsidP="00015975">
            <w:pPr>
              <w:pStyle w:val="TAL"/>
              <w:rPr>
                <w:sz w:val="16"/>
                <w:szCs w:val="16"/>
              </w:rPr>
            </w:pPr>
            <w:r w:rsidRPr="001B1679">
              <w:rPr>
                <w:sz w:val="16"/>
                <w:szCs w:val="16"/>
              </w:rPr>
              <w:t>Prohibiting GEA1 and GEA2 in devices in Rel 6 and 7 (Relates to LS to SA WG3 in S3-234488)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5E75E"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A0265" w14:textId="77777777" w:rsidR="00C521B3" w:rsidRPr="001B1679" w:rsidRDefault="00C521B3" w:rsidP="00015975">
            <w:pPr>
              <w:pStyle w:val="TAL"/>
              <w:rPr>
                <w:sz w:val="16"/>
                <w:szCs w:val="16"/>
              </w:rPr>
            </w:pPr>
            <w:r w:rsidRPr="001B1679">
              <w:rPr>
                <w:sz w:val="16"/>
                <w:szCs w:val="16"/>
              </w:rPr>
              <w:t>Rel-6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AE9A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1B8F3" w14:textId="77777777" w:rsidR="00C521B3" w:rsidRPr="001B1679" w:rsidRDefault="00C521B3" w:rsidP="00015975">
            <w:pPr>
              <w:pStyle w:val="TAL"/>
              <w:rPr>
                <w:sz w:val="16"/>
                <w:szCs w:val="16"/>
              </w:rPr>
            </w:pPr>
            <w:r w:rsidRPr="001B1679">
              <w:rPr>
                <w:sz w:val="16"/>
                <w:szCs w:val="16"/>
              </w:rPr>
              <w:t>An LS was drafted in SP-2311777 and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13EF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92070" w14:textId="77777777" w:rsidR="00C521B3" w:rsidRPr="001B1679" w:rsidRDefault="00C521B3" w:rsidP="00015975">
            <w:pPr>
              <w:pStyle w:val="TAL"/>
              <w:rPr>
                <w:sz w:val="16"/>
                <w:szCs w:val="16"/>
              </w:rPr>
            </w:pPr>
          </w:p>
        </w:tc>
      </w:tr>
      <w:tr w:rsidR="00C521B3" w14:paraId="24D475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1E67A"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387C6" w14:textId="77777777" w:rsidR="00C521B3" w:rsidRPr="001B1679" w:rsidRDefault="00C521B3" w:rsidP="00015975">
            <w:pPr>
              <w:pStyle w:val="TAL"/>
              <w:rPr>
                <w:sz w:val="16"/>
                <w:szCs w:val="16"/>
              </w:rPr>
            </w:pPr>
            <w:r w:rsidRPr="001B1679">
              <w:rPr>
                <w:sz w:val="16"/>
                <w:szCs w:val="16"/>
              </w:rPr>
              <w:t>SP-231344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FC8C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E2F00" w14:textId="77777777" w:rsidR="00C521B3" w:rsidRPr="001B1679" w:rsidRDefault="00C521B3" w:rsidP="00015975">
            <w:pPr>
              <w:pStyle w:val="TAL"/>
              <w:rPr>
                <w:sz w:val="16"/>
                <w:szCs w:val="16"/>
              </w:rPr>
            </w:pPr>
            <w:r w:rsidRPr="001B1679">
              <w:rPr>
                <w:sz w:val="16"/>
                <w:szCs w:val="16"/>
              </w:rPr>
              <w:t>Rel-6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7DD71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22B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34864" w14:textId="77777777" w:rsidR="00C521B3" w:rsidRPr="001B1679" w:rsidRDefault="00C521B3" w:rsidP="00015975">
            <w:pPr>
              <w:pStyle w:val="TAL"/>
              <w:rPr>
                <w:sz w:val="16"/>
                <w:szCs w:val="16"/>
              </w:rPr>
            </w:pPr>
            <w:r w:rsidRPr="001B1679">
              <w:rPr>
                <w:sz w:val="16"/>
                <w:szCs w:val="16"/>
              </w:rPr>
              <w:t>TEI6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CF900" w14:textId="77777777" w:rsidR="00C521B3" w:rsidRPr="001B1679" w:rsidRDefault="00C521B3" w:rsidP="00015975">
            <w:pPr>
              <w:pStyle w:val="TAL"/>
              <w:rPr>
                <w:sz w:val="16"/>
                <w:szCs w:val="16"/>
              </w:rPr>
            </w:pPr>
            <w:r w:rsidRPr="001B1679">
              <w:rPr>
                <w:sz w:val="16"/>
                <w:szCs w:val="16"/>
              </w:rPr>
              <w:t>43.020 CR0075R1; 43.020 CR0076R1 were noted. The remaining CRs were approved.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93DAF"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E01D66" w14:textId="77777777" w:rsidR="00C521B3" w:rsidRPr="001B1679" w:rsidRDefault="00C521B3" w:rsidP="00015975">
            <w:pPr>
              <w:pStyle w:val="TAL"/>
              <w:rPr>
                <w:sz w:val="16"/>
                <w:szCs w:val="16"/>
              </w:rPr>
            </w:pPr>
          </w:p>
        </w:tc>
      </w:tr>
      <w:tr w:rsidR="00C521B3" w14:paraId="161A35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4FF5F"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585BB" w14:textId="77777777" w:rsidR="00C521B3" w:rsidRPr="001B1679" w:rsidRDefault="00C521B3" w:rsidP="00015975">
            <w:pPr>
              <w:pStyle w:val="TAL"/>
              <w:rPr>
                <w:sz w:val="16"/>
                <w:szCs w:val="16"/>
              </w:rPr>
            </w:pPr>
            <w:r w:rsidRPr="001B1679">
              <w:rPr>
                <w:sz w:val="16"/>
                <w:szCs w:val="16"/>
              </w:rPr>
              <w:t>SP-231777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7FC79"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D87DE"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24EA7" w14:textId="77777777" w:rsidR="00C521B3" w:rsidRPr="001B1679" w:rsidRDefault="00C521B3" w:rsidP="00015975">
            <w:pPr>
              <w:pStyle w:val="TAL"/>
              <w:rPr>
                <w:sz w:val="16"/>
                <w:szCs w:val="16"/>
              </w:rPr>
            </w:pPr>
            <w:r w:rsidRPr="001B1679">
              <w:rPr>
                <w:sz w:val="16"/>
                <w:szCs w:val="16"/>
              </w:rPr>
              <w:t>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032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B72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A8182" w14:textId="77777777" w:rsidR="00C521B3" w:rsidRPr="001B1679" w:rsidRDefault="00C521B3" w:rsidP="00015975">
            <w:pPr>
              <w:pStyle w:val="TAL"/>
              <w:rPr>
                <w:sz w:val="16"/>
                <w:szCs w:val="16"/>
              </w:rPr>
            </w:pPr>
            <w:r w:rsidRPr="001B1679">
              <w:rPr>
                <w:sz w:val="16"/>
                <w:szCs w:val="16"/>
              </w:rPr>
              <w:t>Created at meeting. Revised to SP-231782.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70FF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CA2B0" w14:textId="77777777" w:rsidR="00C521B3" w:rsidRPr="001B1679" w:rsidRDefault="00C521B3" w:rsidP="00015975">
            <w:pPr>
              <w:pStyle w:val="TAL"/>
              <w:rPr>
                <w:sz w:val="16"/>
                <w:szCs w:val="16"/>
              </w:rPr>
            </w:pPr>
            <w:r w:rsidRPr="001B1679">
              <w:rPr>
                <w:sz w:val="16"/>
                <w:szCs w:val="16"/>
              </w:rPr>
              <w:t>SP-231782</w:t>
            </w:r>
          </w:p>
        </w:tc>
      </w:tr>
      <w:tr w:rsidR="00C521B3" w14:paraId="1535CD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1D18C" w14:textId="77777777" w:rsidR="00C521B3" w:rsidRPr="001B1679" w:rsidRDefault="00C521B3" w:rsidP="00015975">
            <w:pPr>
              <w:pStyle w:val="TAL"/>
              <w:rPr>
                <w:sz w:val="16"/>
                <w:szCs w:val="16"/>
              </w:rPr>
            </w:pPr>
            <w:r w:rsidRPr="001B1679">
              <w:rPr>
                <w:sz w:val="16"/>
                <w:szCs w:val="16"/>
              </w:rPr>
              <w:t>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0A693" w14:textId="77777777" w:rsidR="00C521B3" w:rsidRPr="001B1679" w:rsidRDefault="00C521B3" w:rsidP="00015975">
            <w:pPr>
              <w:pStyle w:val="TAL"/>
              <w:rPr>
                <w:sz w:val="16"/>
                <w:szCs w:val="16"/>
              </w:rPr>
            </w:pPr>
            <w:r w:rsidRPr="001B1679">
              <w:rPr>
                <w:sz w:val="16"/>
                <w:szCs w:val="16"/>
              </w:rPr>
              <w:t>SP-231782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833083" w14:textId="77777777" w:rsidR="00C521B3" w:rsidRPr="001B1679" w:rsidRDefault="00C521B3" w:rsidP="00015975">
            <w:pPr>
              <w:pStyle w:val="TAL"/>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90D00" w14:textId="77777777" w:rsidR="00C521B3" w:rsidRPr="001B1679" w:rsidRDefault="00C521B3" w:rsidP="00015975">
            <w:pPr>
              <w:pStyle w:val="TAL"/>
              <w:rPr>
                <w:sz w:val="16"/>
                <w:szCs w:val="16"/>
              </w:rPr>
            </w:pPr>
            <w:r w:rsidRPr="001B1679">
              <w:rPr>
                <w:sz w:val="16"/>
                <w:szCs w:val="16"/>
              </w:rPr>
              <w:t>LS on Prohibition of GEA1 &amp; GEA2 Support in all releases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472C6"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3CB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4897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AFB05" w14:textId="77777777" w:rsidR="00C521B3" w:rsidRPr="001B1679" w:rsidRDefault="00C521B3" w:rsidP="00015975">
            <w:pPr>
              <w:pStyle w:val="TAL"/>
              <w:rPr>
                <w:sz w:val="16"/>
                <w:szCs w:val="16"/>
              </w:rPr>
            </w:pPr>
            <w:r w:rsidRPr="001B1679">
              <w:rPr>
                <w:sz w:val="16"/>
                <w:szCs w:val="16"/>
              </w:rPr>
              <w:t>Revision of SP-231777.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C9F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7EE17" w14:textId="77777777" w:rsidR="00C521B3" w:rsidRPr="001B1679" w:rsidRDefault="00C521B3" w:rsidP="00015975">
            <w:pPr>
              <w:pStyle w:val="TAL"/>
              <w:rPr>
                <w:sz w:val="16"/>
                <w:szCs w:val="16"/>
              </w:rPr>
            </w:pPr>
          </w:p>
        </w:tc>
      </w:tr>
      <w:tr w:rsidR="00C521B3" w14:paraId="57063B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0B7707"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23409" w14:textId="77777777" w:rsidR="00C521B3" w:rsidRPr="001B1679" w:rsidRDefault="00C521B3" w:rsidP="00015975">
            <w:pPr>
              <w:pStyle w:val="TAL"/>
              <w:rPr>
                <w:sz w:val="16"/>
                <w:szCs w:val="16"/>
              </w:rPr>
            </w:pPr>
            <w:r w:rsidRPr="001B1679">
              <w:rPr>
                <w:sz w:val="16"/>
                <w:szCs w:val="16"/>
              </w:rPr>
              <w:t>SP-231392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33E11"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11BAB" w14:textId="77777777" w:rsidR="00C521B3" w:rsidRPr="001B1679" w:rsidRDefault="00C521B3" w:rsidP="00015975">
            <w:pPr>
              <w:pStyle w:val="TAL"/>
              <w:rPr>
                <w:sz w:val="16"/>
                <w:szCs w:val="16"/>
              </w:rPr>
            </w:pPr>
            <w:r w:rsidRPr="001B1679">
              <w:rPr>
                <w:sz w:val="16"/>
                <w:szCs w:val="16"/>
              </w:rPr>
              <w:t>SA WG1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AF54F2"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AC26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182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57429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32EA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22159" w14:textId="77777777" w:rsidR="00C521B3" w:rsidRPr="001B1679" w:rsidRDefault="00C521B3" w:rsidP="00015975">
            <w:pPr>
              <w:pStyle w:val="TAL"/>
              <w:rPr>
                <w:sz w:val="16"/>
                <w:szCs w:val="16"/>
              </w:rPr>
            </w:pPr>
          </w:p>
        </w:tc>
      </w:tr>
      <w:tr w:rsidR="00C521B3" w14:paraId="430B2B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C2A6B" w14:textId="77777777" w:rsidR="00C521B3" w:rsidRPr="001B1679" w:rsidRDefault="00C521B3" w:rsidP="00015975">
            <w:pPr>
              <w:pStyle w:val="TAL"/>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423BC" w14:textId="77777777" w:rsidR="00C521B3" w:rsidRPr="001B1679" w:rsidRDefault="00C521B3" w:rsidP="00015975">
            <w:pPr>
              <w:pStyle w:val="TAL"/>
              <w:rPr>
                <w:sz w:val="16"/>
                <w:szCs w:val="16"/>
              </w:rPr>
            </w:pPr>
            <w:r w:rsidRPr="001B1679">
              <w:rPr>
                <w:sz w:val="16"/>
                <w:szCs w:val="16"/>
              </w:rPr>
              <w:t>SP-231619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BCD79"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65D31" w14:textId="77777777" w:rsidR="00C521B3" w:rsidRPr="001B1679" w:rsidRDefault="00C521B3" w:rsidP="00015975">
            <w:pPr>
              <w:pStyle w:val="TAL"/>
              <w:rPr>
                <w:sz w:val="16"/>
                <w:szCs w:val="16"/>
              </w:rPr>
            </w:pPr>
            <w:r w:rsidRPr="001B1679">
              <w:rPr>
                <w:sz w:val="16"/>
                <w:szCs w:val="16"/>
              </w:rPr>
              <w:t>Workshop on Stage 1 IMT 2030 Use Cases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21086" w14:textId="77777777" w:rsidR="00C521B3" w:rsidRPr="001B1679" w:rsidRDefault="00C521B3" w:rsidP="00015975">
            <w:pPr>
              <w:pStyle w:val="TAL"/>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0A8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CAC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FB872" w14:textId="77777777" w:rsidR="00C521B3" w:rsidRPr="001B1679" w:rsidRDefault="00C521B3" w:rsidP="00015975">
            <w:pPr>
              <w:pStyle w:val="TAL"/>
              <w:rPr>
                <w:sz w:val="16"/>
                <w:szCs w:val="16"/>
              </w:rPr>
            </w:pPr>
            <w:r w:rsidRPr="001B1679">
              <w:rPr>
                <w:sz w:val="16"/>
                <w:szCs w:val="16"/>
              </w:rPr>
              <w:t>On-line broadcast should be considered.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3C09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005CC" w14:textId="77777777" w:rsidR="00C521B3" w:rsidRPr="001B1679" w:rsidRDefault="00C521B3" w:rsidP="00015975">
            <w:pPr>
              <w:pStyle w:val="TAL"/>
              <w:rPr>
                <w:sz w:val="16"/>
                <w:szCs w:val="16"/>
              </w:rPr>
            </w:pPr>
          </w:p>
        </w:tc>
      </w:tr>
      <w:tr w:rsidR="00C521B3" w14:paraId="6716B3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605D3" w14:textId="77777777" w:rsidR="00C521B3" w:rsidRPr="001B1679" w:rsidRDefault="00C521B3" w:rsidP="00015975">
            <w:pPr>
              <w:pStyle w:val="TAL"/>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A41EC" w14:textId="77777777" w:rsidR="00C521B3" w:rsidRPr="001B1679" w:rsidRDefault="00C521B3" w:rsidP="00015975">
            <w:pPr>
              <w:pStyle w:val="TAL"/>
              <w:rPr>
                <w:sz w:val="16"/>
                <w:szCs w:val="16"/>
              </w:rPr>
            </w:pPr>
            <w:r w:rsidRPr="001B1679">
              <w:rPr>
                <w:sz w:val="16"/>
                <w:szCs w:val="16"/>
              </w:rPr>
              <w:t>SP-231233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FE583"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47FEC" w14:textId="77777777" w:rsidR="00C521B3" w:rsidRPr="001B1679" w:rsidRDefault="00C521B3" w:rsidP="00015975">
            <w:pPr>
              <w:pStyle w:val="TAL"/>
              <w:rPr>
                <w:sz w:val="16"/>
                <w:szCs w:val="16"/>
              </w:rPr>
            </w:pPr>
            <w:r w:rsidRPr="001B1679">
              <w:rPr>
                <w:sz w:val="16"/>
                <w:szCs w:val="16"/>
              </w:rPr>
              <w:t>SA WG2 Chair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C5673"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72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5271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D47D3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38A7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37330" w14:textId="77777777" w:rsidR="00C521B3" w:rsidRPr="001B1679" w:rsidRDefault="00C521B3" w:rsidP="00015975">
            <w:pPr>
              <w:pStyle w:val="TAL"/>
              <w:rPr>
                <w:sz w:val="16"/>
                <w:szCs w:val="16"/>
              </w:rPr>
            </w:pPr>
          </w:p>
        </w:tc>
      </w:tr>
      <w:tr w:rsidR="00C521B3" w14:paraId="09D171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7B501"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7D2E3" w14:textId="77777777" w:rsidR="00C521B3" w:rsidRPr="001B1679" w:rsidRDefault="00C521B3" w:rsidP="00015975">
            <w:pPr>
              <w:pStyle w:val="TAL"/>
              <w:rPr>
                <w:sz w:val="16"/>
                <w:szCs w:val="16"/>
              </w:rPr>
            </w:pPr>
            <w:r w:rsidRPr="001B1679">
              <w:rPr>
                <w:sz w:val="16"/>
                <w:szCs w:val="16"/>
              </w:rPr>
              <w:t>SP-231348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021B1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D720C5"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0FB82"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D912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75B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32E17" w14:textId="77777777" w:rsidR="00C521B3" w:rsidRPr="001B1679" w:rsidRDefault="00C521B3" w:rsidP="00015975">
            <w:pPr>
              <w:pStyle w:val="TAL"/>
              <w:rPr>
                <w:sz w:val="16"/>
                <w:szCs w:val="16"/>
              </w:rPr>
            </w:pPr>
            <w:r w:rsidRPr="001B1679">
              <w:rPr>
                <w:sz w:val="16"/>
                <w:szCs w:val="16"/>
              </w:rPr>
              <w:t>Revised to SP-231687.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4BEB6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33126" w14:textId="77777777" w:rsidR="00C521B3" w:rsidRPr="001B1679" w:rsidRDefault="00C521B3" w:rsidP="00015975">
            <w:pPr>
              <w:pStyle w:val="TAL"/>
              <w:rPr>
                <w:sz w:val="16"/>
                <w:szCs w:val="16"/>
              </w:rPr>
            </w:pPr>
            <w:r w:rsidRPr="001B1679">
              <w:rPr>
                <w:sz w:val="16"/>
                <w:szCs w:val="16"/>
              </w:rPr>
              <w:t>SP-231687</w:t>
            </w:r>
          </w:p>
        </w:tc>
      </w:tr>
      <w:tr w:rsidR="00C521B3" w14:paraId="7BBC45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718F0"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47759" w14:textId="77777777" w:rsidR="00C521B3" w:rsidRPr="001B1679" w:rsidRDefault="00C521B3" w:rsidP="00015975">
            <w:pPr>
              <w:pStyle w:val="TAL"/>
              <w:rPr>
                <w:sz w:val="16"/>
                <w:szCs w:val="16"/>
              </w:rPr>
            </w:pPr>
            <w:r w:rsidRPr="001B1679">
              <w:rPr>
                <w:sz w:val="16"/>
                <w:szCs w:val="16"/>
              </w:rPr>
              <w:t>SP-231687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341BD"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DB02C"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C70E3"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3735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C469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BF5A0" w14:textId="77777777" w:rsidR="00C521B3" w:rsidRPr="001B1679" w:rsidRDefault="00C521B3" w:rsidP="00015975">
            <w:pPr>
              <w:pStyle w:val="TAL"/>
              <w:rPr>
                <w:sz w:val="16"/>
                <w:szCs w:val="16"/>
              </w:rPr>
            </w:pPr>
            <w:r w:rsidRPr="001B1679">
              <w:rPr>
                <w:sz w:val="16"/>
                <w:szCs w:val="16"/>
              </w:rPr>
              <w:t>Revision of SP-231348. Revised to SP-231692.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AE9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AD579" w14:textId="77777777" w:rsidR="00C521B3" w:rsidRPr="001B1679" w:rsidRDefault="00C521B3" w:rsidP="00015975">
            <w:pPr>
              <w:pStyle w:val="TAL"/>
              <w:rPr>
                <w:sz w:val="16"/>
                <w:szCs w:val="16"/>
              </w:rPr>
            </w:pPr>
            <w:r w:rsidRPr="001B1679">
              <w:rPr>
                <w:sz w:val="16"/>
                <w:szCs w:val="16"/>
              </w:rPr>
              <w:t>SP-231692</w:t>
            </w:r>
          </w:p>
        </w:tc>
      </w:tr>
      <w:tr w:rsidR="00C521B3" w14:paraId="757F0F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198C8" w14:textId="77777777" w:rsidR="00C521B3" w:rsidRPr="001B1679" w:rsidRDefault="00C521B3" w:rsidP="00015975">
            <w:pPr>
              <w:pStyle w:val="TAL"/>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EE5C8" w14:textId="77777777" w:rsidR="00C521B3" w:rsidRPr="001B1679" w:rsidRDefault="00C521B3" w:rsidP="00015975">
            <w:pPr>
              <w:pStyle w:val="TAL"/>
              <w:rPr>
                <w:sz w:val="16"/>
                <w:szCs w:val="16"/>
              </w:rPr>
            </w:pPr>
            <w:r w:rsidRPr="001B1679">
              <w:rPr>
                <w:sz w:val="16"/>
                <w:szCs w:val="16"/>
              </w:rPr>
              <w:t>SP-231692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01FB2E"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DEAA1" w14:textId="77777777" w:rsidR="00C521B3" w:rsidRPr="001B1679" w:rsidRDefault="00C521B3" w:rsidP="00015975">
            <w:pPr>
              <w:pStyle w:val="TAL"/>
              <w:rPr>
                <w:sz w:val="16"/>
                <w:szCs w:val="16"/>
              </w:rPr>
            </w:pPr>
            <w:r w:rsidRPr="001B1679">
              <w:rPr>
                <w:sz w:val="16"/>
                <w:szCs w:val="16"/>
              </w:rPr>
              <w:t>SA WG3 Report to 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EF0EF" w14:textId="77777777" w:rsidR="00C521B3" w:rsidRPr="001B1679" w:rsidRDefault="00C521B3" w:rsidP="00015975">
            <w:pPr>
              <w:pStyle w:val="TAL"/>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07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9FCF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BEA29" w14:textId="77777777" w:rsidR="00C521B3" w:rsidRPr="001B1679" w:rsidRDefault="00C521B3" w:rsidP="00015975">
            <w:pPr>
              <w:pStyle w:val="TAL"/>
              <w:rPr>
                <w:sz w:val="16"/>
                <w:szCs w:val="16"/>
              </w:rPr>
            </w:pPr>
            <w:r w:rsidRPr="001B1679">
              <w:rPr>
                <w:sz w:val="16"/>
                <w:szCs w:val="16"/>
              </w:rPr>
              <w:t>Revision of SP-231687.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830EF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23102" w14:textId="77777777" w:rsidR="00C521B3" w:rsidRPr="001B1679" w:rsidRDefault="00C521B3" w:rsidP="00015975">
            <w:pPr>
              <w:pStyle w:val="TAL"/>
              <w:rPr>
                <w:sz w:val="16"/>
                <w:szCs w:val="16"/>
              </w:rPr>
            </w:pPr>
          </w:p>
        </w:tc>
      </w:tr>
      <w:tr w:rsidR="00C521B3" w14:paraId="4F95EF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BA2CC"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13D8E" w14:textId="77777777" w:rsidR="00C521B3" w:rsidRPr="001B1679" w:rsidRDefault="00C521B3" w:rsidP="00015975">
            <w:pPr>
              <w:pStyle w:val="TAL"/>
              <w:rPr>
                <w:sz w:val="16"/>
                <w:szCs w:val="16"/>
              </w:rPr>
            </w:pPr>
            <w:r w:rsidRPr="001B1679">
              <w:rPr>
                <w:sz w:val="16"/>
                <w:szCs w:val="16"/>
              </w:rPr>
              <w:t>SP-231231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35B70"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78BEA" w14:textId="77777777" w:rsidR="00C521B3" w:rsidRPr="001B1679" w:rsidRDefault="00C521B3" w:rsidP="00015975">
            <w:pPr>
              <w:pStyle w:val="TAL"/>
              <w:rPr>
                <w:sz w:val="16"/>
                <w:szCs w:val="16"/>
              </w:rPr>
            </w:pPr>
            <w:r w:rsidRPr="001B1679">
              <w:rPr>
                <w:sz w:val="16"/>
                <w:szCs w:val="16"/>
              </w:rPr>
              <w:t>SA WG4 Chair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F5AA4" w14:textId="77777777" w:rsidR="00C521B3" w:rsidRPr="001B1679" w:rsidRDefault="00C521B3" w:rsidP="00015975">
            <w:pPr>
              <w:pStyle w:val="TAL"/>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4F5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84E5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33BD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AFFB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014AD" w14:textId="77777777" w:rsidR="00C521B3" w:rsidRPr="001B1679" w:rsidRDefault="00C521B3" w:rsidP="00015975">
            <w:pPr>
              <w:pStyle w:val="TAL"/>
              <w:rPr>
                <w:sz w:val="16"/>
                <w:szCs w:val="16"/>
              </w:rPr>
            </w:pPr>
          </w:p>
        </w:tc>
      </w:tr>
      <w:tr w:rsidR="00C521B3" w14:paraId="63E215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1628E" w14:textId="77777777" w:rsidR="00C521B3" w:rsidRPr="001B1679" w:rsidRDefault="00C521B3" w:rsidP="00015975">
            <w:pPr>
              <w:pStyle w:val="TAL"/>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EC924" w14:textId="77777777" w:rsidR="00C521B3" w:rsidRPr="001B1679" w:rsidRDefault="00C521B3" w:rsidP="00015975">
            <w:pPr>
              <w:pStyle w:val="TAL"/>
              <w:rPr>
                <w:sz w:val="16"/>
                <w:szCs w:val="16"/>
              </w:rPr>
            </w:pPr>
            <w:r w:rsidRPr="001B1679">
              <w:rPr>
                <w:sz w:val="16"/>
                <w:szCs w:val="16"/>
              </w:rPr>
              <w:t>SP-231232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71E9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DDE072" w14:textId="77777777" w:rsidR="00C521B3" w:rsidRPr="001B1679" w:rsidRDefault="00C521B3" w:rsidP="00015975">
            <w:pPr>
              <w:pStyle w:val="TAL"/>
              <w:rPr>
                <w:sz w:val="16"/>
                <w:szCs w:val="16"/>
              </w:rPr>
            </w:pPr>
            <w:r w:rsidRPr="001B1679">
              <w:rPr>
                <w:sz w:val="16"/>
                <w:szCs w:val="16"/>
              </w:rPr>
              <w:t>New 3GPP codec for Immersive Voice and Audio Services (IVAS)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861D5" w14:textId="77777777" w:rsidR="00C521B3" w:rsidRPr="001B1679" w:rsidRDefault="00C521B3" w:rsidP="00015975">
            <w:pPr>
              <w:pStyle w:val="TAL"/>
              <w:rPr>
                <w:sz w:val="16"/>
                <w:szCs w:val="16"/>
              </w:rPr>
            </w:pPr>
            <w:r w:rsidRPr="001B1679">
              <w:rPr>
                <w:sz w:val="16"/>
                <w:szCs w:val="16"/>
              </w:rPr>
              <w:t xml:space="preserve">Dolby Laboratories Inc., Ericsson LM, Fraunhofer IIS, Huawei Technologies Co Ltd., Nokia Corporation, NTT, Orange, Panasonic Holdings Corporation, Philips International B.V., Qualcomm Incorporated, </w:t>
            </w:r>
            <w:proofErr w:type="spellStart"/>
            <w:r w:rsidRPr="001B1679">
              <w:rPr>
                <w:sz w:val="16"/>
                <w:szCs w:val="16"/>
              </w:rPr>
              <w:t>VoiceAge</w:t>
            </w:r>
            <w:proofErr w:type="spellEnd"/>
            <w:r w:rsidRPr="001B1679">
              <w:rPr>
                <w:sz w:val="16"/>
                <w:szCs w:val="16"/>
              </w:rPr>
              <w:t xml:space="preserve"> Corporation, Cadence Design Systems Inc., Xiaomi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E2D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0E4D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173F1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BC69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E9760" w14:textId="77777777" w:rsidR="00C521B3" w:rsidRPr="001B1679" w:rsidRDefault="00C521B3" w:rsidP="00015975">
            <w:pPr>
              <w:pStyle w:val="TAL"/>
              <w:rPr>
                <w:sz w:val="16"/>
                <w:szCs w:val="16"/>
              </w:rPr>
            </w:pPr>
          </w:p>
        </w:tc>
      </w:tr>
      <w:tr w:rsidR="00C521B3" w14:paraId="6EEFCC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9DC83" w14:textId="77777777" w:rsidR="00C521B3" w:rsidRPr="001B1679" w:rsidRDefault="00C521B3" w:rsidP="00015975">
            <w:pPr>
              <w:pStyle w:val="TAL"/>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D8567" w14:textId="77777777" w:rsidR="00C521B3" w:rsidRPr="001B1679" w:rsidRDefault="00C521B3" w:rsidP="00015975">
            <w:pPr>
              <w:pStyle w:val="TAL"/>
              <w:rPr>
                <w:sz w:val="16"/>
                <w:szCs w:val="16"/>
              </w:rPr>
            </w:pPr>
            <w:r w:rsidRPr="001B1679">
              <w:rPr>
                <w:sz w:val="16"/>
                <w:szCs w:val="16"/>
              </w:rPr>
              <w:t>SP-231532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384FA"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14C60" w14:textId="77777777" w:rsidR="00C521B3" w:rsidRPr="001B1679" w:rsidRDefault="00C521B3" w:rsidP="00015975">
            <w:pPr>
              <w:pStyle w:val="TAL"/>
              <w:rPr>
                <w:sz w:val="16"/>
                <w:szCs w:val="16"/>
              </w:rPr>
            </w:pPr>
            <w:r w:rsidRPr="001B1679">
              <w:rPr>
                <w:sz w:val="16"/>
                <w:szCs w:val="16"/>
              </w:rPr>
              <w:t>SA WG5 report to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BEBC0" w14:textId="77777777" w:rsidR="00C521B3" w:rsidRPr="001B1679" w:rsidRDefault="00C521B3" w:rsidP="00015975">
            <w:pPr>
              <w:pStyle w:val="TAL"/>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FD5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9BF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1A6C9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3DD0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33407" w14:textId="77777777" w:rsidR="00C521B3" w:rsidRPr="001B1679" w:rsidRDefault="00C521B3" w:rsidP="00015975">
            <w:pPr>
              <w:pStyle w:val="TAL"/>
              <w:rPr>
                <w:sz w:val="16"/>
                <w:szCs w:val="16"/>
              </w:rPr>
            </w:pPr>
          </w:p>
        </w:tc>
      </w:tr>
      <w:tr w:rsidR="00C521B3" w14:paraId="373E88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BC00B" w14:textId="77777777" w:rsidR="00C521B3" w:rsidRPr="001B1679" w:rsidRDefault="00C521B3" w:rsidP="00015975">
            <w:pPr>
              <w:pStyle w:val="TAL"/>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3252A" w14:textId="77777777" w:rsidR="00C521B3" w:rsidRPr="001B1679" w:rsidRDefault="00C521B3" w:rsidP="00015975">
            <w:pPr>
              <w:pStyle w:val="TAL"/>
              <w:rPr>
                <w:sz w:val="16"/>
                <w:szCs w:val="16"/>
              </w:rPr>
            </w:pPr>
            <w:r w:rsidRPr="001B1679">
              <w:rPr>
                <w:sz w:val="16"/>
                <w:szCs w:val="16"/>
              </w:rPr>
              <w:t>SP-231537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57475"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17452" w14:textId="77777777" w:rsidR="00C521B3" w:rsidRPr="001B1679" w:rsidRDefault="00C521B3" w:rsidP="00015975">
            <w:pPr>
              <w:pStyle w:val="TAL"/>
              <w:rPr>
                <w:sz w:val="16"/>
                <w:szCs w:val="16"/>
              </w:rPr>
            </w:pPr>
            <w:r w:rsidRPr="001B1679">
              <w:rPr>
                <w:sz w:val="16"/>
                <w:szCs w:val="16"/>
              </w:rPr>
              <w:t>SA WG6 status report to TSG SA#102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85EBF" w14:textId="77777777" w:rsidR="00C521B3" w:rsidRPr="001B1679" w:rsidRDefault="00C521B3" w:rsidP="00015975">
            <w:pPr>
              <w:pStyle w:val="TAL"/>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785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41B27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9453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2419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A8D60" w14:textId="77777777" w:rsidR="00C521B3" w:rsidRPr="001B1679" w:rsidRDefault="00C521B3" w:rsidP="00015975">
            <w:pPr>
              <w:pStyle w:val="TAL"/>
              <w:rPr>
                <w:sz w:val="16"/>
                <w:szCs w:val="16"/>
              </w:rPr>
            </w:pPr>
          </w:p>
        </w:tc>
      </w:tr>
      <w:tr w:rsidR="00C521B3" w14:paraId="2D45132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9DF69"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CB588" w14:textId="77777777" w:rsidR="00C521B3" w:rsidRPr="001B1679" w:rsidRDefault="00C521B3" w:rsidP="00015975">
            <w:pPr>
              <w:pStyle w:val="TAL"/>
              <w:rPr>
                <w:sz w:val="16"/>
                <w:szCs w:val="16"/>
              </w:rPr>
            </w:pPr>
            <w:r w:rsidRPr="001B1679">
              <w:rPr>
                <w:sz w:val="16"/>
                <w:szCs w:val="16"/>
              </w:rPr>
              <w:t>SP-231700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CFBF1"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A4F13"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875C6" w14:textId="77777777" w:rsidR="00C521B3" w:rsidRPr="001B1679" w:rsidRDefault="00C521B3" w:rsidP="00015975">
            <w:pPr>
              <w:pStyle w:val="TAL"/>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20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B199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1FD78" w14:textId="77777777" w:rsidR="00C521B3" w:rsidRPr="001B1679" w:rsidRDefault="00C521B3" w:rsidP="00015975">
            <w:pPr>
              <w:pStyle w:val="TAL"/>
              <w:rPr>
                <w:sz w:val="16"/>
                <w:szCs w:val="16"/>
              </w:rPr>
            </w:pPr>
            <w:r w:rsidRPr="001B1679">
              <w:rPr>
                <w:sz w:val="16"/>
                <w:szCs w:val="16"/>
              </w:rPr>
              <w:t>For endorsement and forwarding to PCG. This was endorsed and will be forwarded to the PCG for approval and transmission to the ITU.</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C593D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6C374" w14:textId="77777777" w:rsidR="00C521B3" w:rsidRPr="001B1679" w:rsidRDefault="00C521B3" w:rsidP="00015975">
            <w:pPr>
              <w:pStyle w:val="TAL"/>
              <w:rPr>
                <w:sz w:val="16"/>
                <w:szCs w:val="16"/>
              </w:rPr>
            </w:pPr>
          </w:p>
        </w:tc>
      </w:tr>
      <w:tr w:rsidR="00C521B3" w14:paraId="47F0A5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BB899" w14:textId="77777777" w:rsidR="00C521B3" w:rsidRPr="001B1679" w:rsidRDefault="00C521B3" w:rsidP="00015975">
            <w:pPr>
              <w:pStyle w:val="TAL"/>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596BB" w14:textId="77777777" w:rsidR="00C521B3" w:rsidRPr="001B1679" w:rsidRDefault="00C521B3" w:rsidP="00015975">
            <w:pPr>
              <w:pStyle w:val="TAL"/>
              <w:rPr>
                <w:sz w:val="16"/>
                <w:szCs w:val="16"/>
              </w:rPr>
            </w:pPr>
            <w:r w:rsidRPr="001B1679">
              <w:rPr>
                <w:sz w:val="16"/>
                <w:szCs w:val="16"/>
              </w:rPr>
              <w:t>SP-231776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452E9"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D795A" w14:textId="77777777" w:rsidR="00C521B3" w:rsidRPr="001B1679" w:rsidRDefault="00C521B3" w:rsidP="00015975">
            <w:pPr>
              <w:pStyle w:val="TAL"/>
              <w:rPr>
                <w:sz w:val="16"/>
                <w:szCs w:val="16"/>
              </w:rPr>
            </w:pPr>
            <w:r w:rsidRPr="001B1679">
              <w:rPr>
                <w:sz w:val="16"/>
                <w:szCs w:val="16"/>
              </w:rPr>
              <w:t>Status report of TSG RAN#102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A56131" w14:textId="77777777" w:rsidR="00C521B3" w:rsidRPr="001B1679" w:rsidRDefault="00C521B3" w:rsidP="00015975">
            <w:pPr>
              <w:pStyle w:val="TAL"/>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E531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58A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7C47E0" w14:textId="77777777" w:rsidR="00C521B3" w:rsidRPr="001B1679" w:rsidRDefault="00C521B3" w:rsidP="00015975">
            <w:pPr>
              <w:pStyle w:val="TAL"/>
              <w:rPr>
                <w:sz w:val="16"/>
                <w:szCs w:val="16"/>
              </w:rPr>
            </w:pPr>
            <w:r w:rsidRPr="001B1679">
              <w:rPr>
                <w:sz w:val="16"/>
                <w:szCs w:val="16"/>
              </w:rPr>
              <w:t>The TSG RAN Chair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DE3A3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B06CB" w14:textId="77777777" w:rsidR="00C521B3" w:rsidRPr="001B1679" w:rsidRDefault="00C521B3" w:rsidP="00015975">
            <w:pPr>
              <w:pStyle w:val="TAL"/>
              <w:rPr>
                <w:sz w:val="16"/>
                <w:szCs w:val="16"/>
              </w:rPr>
            </w:pPr>
          </w:p>
        </w:tc>
      </w:tr>
      <w:tr w:rsidR="00C521B3" w14:paraId="5D2271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0DD91"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4108E7" w14:textId="77777777" w:rsidR="00C521B3" w:rsidRPr="001B1679" w:rsidRDefault="00C521B3" w:rsidP="00015975">
            <w:pPr>
              <w:pStyle w:val="TAL"/>
              <w:rPr>
                <w:sz w:val="16"/>
                <w:szCs w:val="16"/>
              </w:rPr>
            </w:pPr>
            <w:r w:rsidRPr="001B1679">
              <w:rPr>
                <w:sz w:val="16"/>
                <w:szCs w:val="16"/>
              </w:rPr>
              <w:t>SP-231695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F37E5"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02BF4" w14:textId="77777777" w:rsidR="00C521B3" w:rsidRPr="001B1679" w:rsidRDefault="00C521B3" w:rsidP="00015975">
            <w:pPr>
              <w:pStyle w:val="TAL"/>
              <w:rPr>
                <w:sz w:val="16"/>
                <w:szCs w:val="16"/>
              </w:rPr>
            </w:pPr>
            <w:r w:rsidRPr="001B1679">
              <w:rPr>
                <w:sz w:val="16"/>
                <w:szCs w:val="16"/>
              </w:rPr>
              <w:t>Status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72E85D"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8FE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58F9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73097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E8FE4"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22F51F" w14:textId="77777777" w:rsidR="00C521B3" w:rsidRPr="001B1679" w:rsidRDefault="00C521B3" w:rsidP="00015975">
            <w:pPr>
              <w:pStyle w:val="TAL"/>
              <w:rPr>
                <w:sz w:val="16"/>
                <w:szCs w:val="16"/>
              </w:rPr>
            </w:pPr>
          </w:p>
        </w:tc>
      </w:tr>
      <w:tr w:rsidR="00C521B3" w14:paraId="1C877B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D30DB"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8030C" w14:textId="77777777" w:rsidR="00C521B3" w:rsidRPr="001B1679" w:rsidRDefault="00C521B3" w:rsidP="00015975">
            <w:pPr>
              <w:pStyle w:val="TAL"/>
              <w:rPr>
                <w:sz w:val="16"/>
                <w:szCs w:val="16"/>
              </w:rPr>
            </w:pPr>
            <w:r w:rsidRPr="001B1679">
              <w:rPr>
                <w:sz w:val="16"/>
                <w:szCs w:val="16"/>
              </w:rPr>
              <w:t>SP-231696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9B3C2"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1EF7E" w14:textId="77777777" w:rsidR="00C521B3" w:rsidRPr="001B1679" w:rsidRDefault="00C521B3" w:rsidP="00015975">
            <w:pPr>
              <w:pStyle w:val="TAL"/>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DA2B1" w14:textId="77777777" w:rsidR="00C521B3" w:rsidRPr="001B1679" w:rsidRDefault="00C521B3" w:rsidP="00015975">
            <w:pPr>
              <w:pStyle w:val="TAL"/>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74C0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D49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A6A302"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85EC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85EBD" w14:textId="77777777" w:rsidR="00C521B3" w:rsidRPr="001B1679" w:rsidRDefault="00C521B3" w:rsidP="00015975">
            <w:pPr>
              <w:pStyle w:val="TAL"/>
              <w:rPr>
                <w:sz w:val="16"/>
                <w:szCs w:val="16"/>
              </w:rPr>
            </w:pPr>
          </w:p>
        </w:tc>
      </w:tr>
      <w:tr w:rsidR="00C521B3" w14:paraId="4D418A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DA41A" w14:textId="77777777" w:rsidR="00C521B3" w:rsidRPr="001B1679" w:rsidRDefault="00C521B3" w:rsidP="00015975">
            <w:pPr>
              <w:pStyle w:val="TAL"/>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D2DBF" w14:textId="77777777" w:rsidR="00C521B3" w:rsidRPr="001B1679" w:rsidRDefault="00C521B3" w:rsidP="00015975">
            <w:pPr>
              <w:pStyle w:val="TAL"/>
              <w:rPr>
                <w:sz w:val="16"/>
                <w:szCs w:val="16"/>
              </w:rPr>
            </w:pPr>
            <w:r w:rsidRPr="001B1679">
              <w:rPr>
                <w:sz w:val="16"/>
                <w:szCs w:val="16"/>
              </w:rPr>
              <w:t>SP-231697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0C9FB"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19AF9" w14:textId="77777777" w:rsidR="00C521B3" w:rsidRPr="001B1679" w:rsidRDefault="00C521B3" w:rsidP="00015975">
            <w:pPr>
              <w:pStyle w:val="TAL"/>
              <w:rPr>
                <w:sz w:val="16"/>
                <w:szCs w:val="16"/>
              </w:rPr>
            </w:pPr>
            <w:r w:rsidRPr="001B1679">
              <w:rPr>
                <w:sz w:val="16"/>
                <w:szCs w:val="16"/>
              </w:rPr>
              <w:t>Draft report of TSG CT#102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62EE70" w14:textId="77777777" w:rsidR="00C521B3" w:rsidRPr="001B1679" w:rsidRDefault="00C521B3" w:rsidP="00015975">
            <w:pPr>
              <w:pStyle w:val="TAL"/>
              <w:rPr>
                <w:sz w:val="16"/>
                <w:szCs w:val="16"/>
              </w:rPr>
            </w:pPr>
            <w:r w:rsidRPr="001B1679">
              <w:rPr>
                <w:sz w:val="16"/>
                <w:szCs w:val="16"/>
              </w:rPr>
              <w:t>TSG CT Secretary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230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8D27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EE54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F1B5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932DF" w14:textId="77777777" w:rsidR="00C521B3" w:rsidRPr="001B1679" w:rsidRDefault="00C521B3" w:rsidP="00015975">
            <w:pPr>
              <w:pStyle w:val="TAL"/>
              <w:rPr>
                <w:sz w:val="16"/>
                <w:szCs w:val="16"/>
              </w:rPr>
            </w:pPr>
          </w:p>
        </w:tc>
      </w:tr>
      <w:tr w:rsidR="00C521B3" w14:paraId="5C514B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684346"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9BFCD" w14:textId="77777777" w:rsidR="00C521B3" w:rsidRPr="001B1679" w:rsidRDefault="00C521B3" w:rsidP="00015975">
            <w:pPr>
              <w:pStyle w:val="TAL"/>
              <w:rPr>
                <w:sz w:val="16"/>
                <w:szCs w:val="16"/>
              </w:rPr>
            </w:pPr>
            <w:r w:rsidRPr="001B1679">
              <w:rPr>
                <w:sz w:val="16"/>
                <w:szCs w:val="16"/>
              </w:rPr>
              <w:t>SP-231434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0007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F1C77"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83DA6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E34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C1EF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0DC121" w14:textId="77777777" w:rsidR="00C521B3" w:rsidRPr="001B1679" w:rsidRDefault="00C521B3" w:rsidP="00015975">
            <w:pPr>
              <w:pStyle w:val="TAL"/>
              <w:rPr>
                <w:sz w:val="16"/>
                <w:szCs w:val="16"/>
              </w:rPr>
            </w:pPr>
            <w:r w:rsidRPr="001B1679">
              <w:rPr>
                <w:sz w:val="16"/>
                <w:szCs w:val="16"/>
              </w:rPr>
              <w:t>Revised to SP-231706.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6D41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2A283" w14:textId="77777777" w:rsidR="00C521B3" w:rsidRPr="001B1679" w:rsidRDefault="00C521B3" w:rsidP="00015975">
            <w:pPr>
              <w:pStyle w:val="TAL"/>
              <w:rPr>
                <w:sz w:val="16"/>
                <w:szCs w:val="16"/>
              </w:rPr>
            </w:pPr>
            <w:r w:rsidRPr="001B1679">
              <w:rPr>
                <w:sz w:val="16"/>
                <w:szCs w:val="16"/>
              </w:rPr>
              <w:t>SP-231706</w:t>
            </w:r>
          </w:p>
        </w:tc>
      </w:tr>
      <w:tr w:rsidR="00C521B3" w14:paraId="6321B1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E9F93"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CA690"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ECC3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C1A2B"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4971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56BC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3A4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FACE18"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C1317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40F73" w14:textId="77777777" w:rsidR="00C521B3" w:rsidRPr="001B1679" w:rsidRDefault="00C521B3" w:rsidP="00015975">
            <w:pPr>
              <w:pStyle w:val="TAL"/>
              <w:rPr>
                <w:sz w:val="16"/>
                <w:szCs w:val="16"/>
              </w:rPr>
            </w:pPr>
          </w:p>
        </w:tc>
      </w:tr>
      <w:tr w:rsidR="00C521B3" w14:paraId="0EBE1C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59FC2"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EAA72" w14:textId="77777777" w:rsidR="00C521B3" w:rsidRPr="001B1679" w:rsidRDefault="00C521B3" w:rsidP="00015975">
            <w:pPr>
              <w:pStyle w:val="TAL"/>
              <w:rPr>
                <w:sz w:val="16"/>
                <w:szCs w:val="16"/>
              </w:rPr>
            </w:pPr>
            <w:r w:rsidRPr="001B1679">
              <w:rPr>
                <w:sz w:val="16"/>
                <w:szCs w:val="16"/>
              </w:rPr>
              <w:t>SP-231462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DB0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891D95" w14:textId="77777777" w:rsidR="00C521B3" w:rsidRPr="001B1679" w:rsidRDefault="00C521B3" w:rsidP="00015975">
            <w:pPr>
              <w:pStyle w:val="TAL"/>
              <w:rPr>
                <w:sz w:val="16"/>
                <w:szCs w:val="16"/>
              </w:rPr>
            </w:pPr>
            <w:r w:rsidRPr="001B1679">
              <w:rPr>
                <w:sz w:val="16"/>
                <w:szCs w:val="16"/>
              </w:rPr>
              <w:t>Rel-18 CRs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0930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457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AC213"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B42D1F"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3A6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60583" w14:textId="77777777" w:rsidR="00C521B3" w:rsidRPr="001B1679" w:rsidRDefault="00C521B3" w:rsidP="00015975">
            <w:pPr>
              <w:pStyle w:val="TAL"/>
              <w:rPr>
                <w:sz w:val="16"/>
                <w:szCs w:val="16"/>
              </w:rPr>
            </w:pPr>
          </w:p>
        </w:tc>
      </w:tr>
      <w:tr w:rsidR="00C521B3" w14:paraId="18B848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73C67"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50B37" w14:textId="77777777" w:rsidR="00C521B3" w:rsidRPr="001B1679" w:rsidRDefault="00C521B3" w:rsidP="00015975">
            <w:pPr>
              <w:pStyle w:val="TAL"/>
              <w:rPr>
                <w:sz w:val="16"/>
                <w:szCs w:val="16"/>
              </w:rPr>
            </w:pPr>
            <w:r w:rsidRPr="001B1679">
              <w:rPr>
                <w:sz w:val="16"/>
                <w:szCs w:val="16"/>
              </w:rPr>
              <w:t>SP-231435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C27F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68A59"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63AB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77C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215A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3526FE" w14:textId="77777777" w:rsidR="00C521B3" w:rsidRPr="001B1679" w:rsidRDefault="00C521B3" w:rsidP="00015975">
            <w:pPr>
              <w:pStyle w:val="TAL"/>
              <w:rPr>
                <w:sz w:val="16"/>
                <w:szCs w:val="16"/>
              </w:rPr>
            </w:pPr>
            <w:r w:rsidRPr="001B1679">
              <w:rPr>
                <w:sz w:val="16"/>
                <w:szCs w:val="16"/>
              </w:rPr>
              <w:t>Revised to SP-231707.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5C63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169E6" w14:textId="77777777" w:rsidR="00C521B3" w:rsidRPr="001B1679" w:rsidRDefault="00C521B3" w:rsidP="00015975">
            <w:pPr>
              <w:pStyle w:val="TAL"/>
              <w:rPr>
                <w:sz w:val="16"/>
                <w:szCs w:val="16"/>
              </w:rPr>
            </w:pPr>
            <w:r w:rsidRPr="001B1679">
              <w:rPr>
                <w:sz w:val="16"/>
                <w:szCs w:val="16"/>
              </w:rPr>
              <w:t>SP-231707</w:t>
            </w:r>
          </w:p>
        </w:tc>
      </w:tr>
      <w:tr w:rsidR="00C521B3" w14:paraId="044450F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26249"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172C0"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4BD65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A8FFC"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2A2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618E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E7538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C3F8D"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EF87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DAFF6" w14:textId="77777777" w:rsidR="00C521B3" w:rsidRPr="001B1679" w:rsidRDefault="00C521B3" w:rsidP="00015975">
            <w:pPr>
              <w:pStyle w:val="TAL"/>
              <w:rPr>
                <w:sz w:val="16"/>
                <w:szCs w:val="16"/>
              </w:rPr>
            </w:pPr>
          </w:p>
        </w:tc>
      </w:tr>
      <w:tr w:rsidR="00C521B3" w14:paraId="2AD0F4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264C0"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FF7DC" w14:textId="77777777" w:rsidR="00C521B3" w:rsidRPr="001B1679" w:rsidRDefault="00C521B3" w:rsidP="00015975">
            <w:pPr>
              <w:pStyle w:val="TAL"/>
              <w:rPr>
                <w:sz w:val="16"/>
                <w:szCs w:val="16"/>
              </w:rPr>
            </w:pPr>
            <w:r w:rsidRPr="001B1679">
              <w:rPr>
                <w:sz w:val="16"/>
                <w:szCs w:val="16"/>
              </w:rPr>
              <w:t>SP-231463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4922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7DD33" w14:textId="77777777" w:rsidR="00C521B3" w:rsidRPr="001B1679" w:rsidRDefault="00C521B3" w:rsidP="00015975">
            <w:pPr>
              <w:pStyle w:val="TAL"/>
              <w:rPr>
                <w:sz w:val="16"/>
                <w:szCs w:val="16"/>
              </w:rPr>
            </w:pPr>
            <w:r w:rsidRPr="001B1679">
              <w:rPr>
                <w:sz w:val="16"/>
                <w:szCs w:val="16"/>
              </w:rPr>
              <w:t xml:space="preserve">Rel-18 CRs on </w:t>
            </w:r>
            <w:proofErr w:type="spellStart"/>
            <w:r w:rsidRPr="001B1679">
              <w:rPr>
                <w:sz w:val="16"/>
                <w:szCs w:val="16"/>
              </w:rPr>
              <w:t>on</w:t>
            </w:r>
            <w:proofErr w:type="spellEnd"/>
            <w:r w:rsidRPr="001B1679">
              <w:rPr>
                <w:sz w:val="16"/>
                <w:szCs w:val="16"/>
              </w:rPr>
              <w:t xml:space="preserve">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DD14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1A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7153F"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6EB33" w14:textId="77777777" w:rsidR="00C521B3" w:rsidRPr="001B1679" w:rsidRDefault="00C521B3" w:rsidP="00015975">
            <w:pPr>
              <w:pStyle w:val="TAL"/>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9F12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50EAE" w14:textId="77777777" w:rsidR="00C521B3" w:rsidRPr="001B1679" w:rsidRDefault="00C521B3" w:rsidP="00015975">
            <w:pPr>
              <w:pStyle w:val="TAL"/>
              <w:rPr>
                <w:sz w:val="16"/>
                <w:szCs w:val="16"/>
              </w:rPr>
            </w:pPr>
          </w:p>
        </w:tc>
      </w:tr>
      <w:tr w:rsidR="00C521B3" w14:paraId="1970EA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CB3F8"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0F3DA" w14:textId="77777777" w:rsidR="00C521B3" w:rsidRPr="001B1679" w:rsidRDefault="00C521B3" w:rsidP="00015975">
            <w:pPr>
              <w:pStyle w:val="TAL"/>
              <w:rPr>
                <w:sz w:val="16"/>
                <w:szCs w:val="16"/>
              </w:rPr>
            </w:pPr>
            <w:r w:rsidRPr="001B1679">
              <w:rPr>
                <w:sz w:val="16"/>
                <w:szCs w:val="16"/>
              </w:rPr>
              <w:t>SP-231445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B7EC5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22F5A" w14:textId="77777777" w:rsidR="00C521B3" w:rsidRPr="001B1679" w:rsidRDefault="00C521B3" w:rsidP="00015975">
            <w:pPr>
              <w:pStyle w:val="TAL"/>
              <w:rPr>
                <w:sz w:val="16"/>
                <w:szCs w:val="16"/>
              </w:rPr>
            </w:pPr>
            <w:r w:rsidRPr="001B1679">
              <w:rPr>
                <w:sz w:val="16"/>
                <w:szCs w:val="16"/>
              </w:rPr>
              <w:t>New WID on Management aspects of 5G system with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0F6B8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9E1AF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CB9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E4C8C0" w14:textId="77777777" w:rsidR="00C521B3" w:rsidRPr="001B1679" w:rsidRDefault="00C521B3" w:rsidP="00015975">
            <w:pPr>
              <w:pStyle w:val="TAL"/>
              <w:rPr>
                <w:sz w:val="16"/>
                <w:szCs w:val="16"/>
              </w:rPr>
            </w:pPr>
            <w:r w:rsidRPr="001B1679">
              <w:rPr>
                <w:sz w:val="16"/>
                <w:szCs w:val="16"/>
              </w:rPr>
              <w:t>UID missing. Revised to SP-231708.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F64D8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8534F" w14:textId="77777777" w:rsidR="00C521B3" w:rsidRPr="001B1679" w:rsidRDefault="00C521B3" w:rsidP="00015975">
            <w:pPr>
              <w:pStyle w:val="TAL"/>
              <w:rPr>
                <w:sz w:val="16"/>
                <w:szCs w:val="16"/>
              </w:rPr>
            </w:pPr>
            <w:r w:rsidRPr="001B1679">
              <w:rPr>
                <w:sz w:val="16"/>
                <w:szCs w:val="16"/>
              </w:rPr>
              <w:t>SP-231708</w:t>
            </w:r>
          </w:p>
        </w:tc>
      </w:tr>
      <w:tr w:rsidR="00C521B3" w14:paraId="6BA5CC4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EF3971" w14:textId="77777777" w:rsidR="00C521B3" w:rsidRPr="001B1679" w:rsidRDefault="00C521B3" w:rsidP="00015975">
            <w:pPr>
              <w:pStyle w:val="TAL"/>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B6204"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C159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5D991"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F845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6BC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821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C4AA41"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46D1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9A6EE" w14:textId="77777777" w:rsidR="00C521B3" w:rsidRPr="001B1679" w:rsidRDefault="00C521B3" w:rsidP="00015975">
            <w:pPr>
              <w:pStyle w:val="TAL"/>
              <w:rPr>
                <w:sz w:val="16"/>
                <w:szCs w:val="16"/>
              </w:rPr>
            </w:pPr>
          </w:p>
        </w:tc>
      </w:tr>
      <w:tr w:rsidR="00C521B3" w14:paraId="1833B8F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BAFFD" w14:textId="77777777" w:rsidR="00C521B3" w:rsidRPr="001B1679" w:rsidRDefault="00C521B3" w:rsidP="00015975">
            <w:pPr>
              <w:pStyle w:val="TAL"/>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B6D3A"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5A2E9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B80D3"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9EA2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9C4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6ACAF"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BAF55"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230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E7E65" w14:textId="77777777" w:rsidR="00C521B3" w:rsidRPr="001B1679" w:rsidRDefault="00C521B3" w:rsidP="00015975">
            <w:pPr>
              <w:pStyle w:val="TAL"/>
              <w:rPr>
                <w:sz w:val="16"/>
                <w:szCs w:val="16"/>
              </w:rPr>
            </w:pPr>
          </w:p>
        </w:tc>
      </w:tr>
      <w:tr w:rsidR="00C521B3" w14:paraId="1E04E0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ABDA3"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9BFA7" w14:textId="77777777" w:rsidR="00C521B3" w:rsidRPr="001B1679" w:rsidRDefault="00C521B3" w:rsidP="00015975">
            <w:pPr>
              <w:pStyle w:val="TAL"/>
              <w:rPr>
                <w:sz w:val="16"/>
                <w:szCs w:val="16"/>
              </w:rPr>
            </w:pPr>
            <w:r w:rsidRPr="001B1679">
              <w:rPr>
                <w:sz w:val="16"/>
                <w:szCs w:val="16"/>
              </w:rPr>
              <w:t>SP-231290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1A2E4D"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F2880"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178E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773C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60A467"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FF5D5" w14:textId="77777777" w:rsidR="00C521B3" w:rsidRPr="001B1679" w:rsidRDefault="00C521B3" w:rsidP="00015975">
            <w:pPr>
              <w:pStyle w:val="TAL"/>
              <w:rPr>
                <w:sz w:val="16"/>
                <w:szCs w:val="16"/>
              </w:rPr>
            </w:pPr>
            <w:r w:rsidRPr="001B1679">
              <w:rPr>
                <w:sz w:val="16"/>
                <w:szCs w:val="16"/>
              </w:rPr>
              <w:t>Revised to SP-231709.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6D43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8ABD6" w14:textId="77777777" w:rsidR="00C521B3" w:rsidRPr="001B1679" w:rsidRDefault="00C521B3" w:rsidP="00015975">
            <w:pPr>
              <w:pStyle w:val="TAL"/>
              <w:rPr>
                <w:sz w:val="16"/>
                <w:szCs w:val="16"/>
              </w:rPr>
            </w:pPr>
            <w:r w:rsidRPr="001B1679">
              <w:rPr>
                <w:sz w:val="16"/>
                <w:szCs w:val="16"/>
              </w:rPr>
              <w:t>SP-231709</w:t>
            </w:r>
          </w:p>
        </w:tc>
      </w:tr>
      <w:tr w:rsidR="00C521B3" w14:paraId="63A884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21709D"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9FC6B"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85765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A4099"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D08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089D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4BAEB"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3C3F4"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A147C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B527F" w14:textId="77777777" w:rsidR="00C521B3" w:rsidRPr="001B1679" w:rsidRDefault="00C521B3" w:rsidP="00015975">
            <w:pPr>
              <w:pStyle w:val="TAL"/>
              <w:rPr>
                <w:sz w:val="16"/>
                <w:szCs w:val="16"/>
              </w:rPr>
            </w:pPr>
          </w:p>
        </w:tc>
      </w:tr>
      <w:tr w:rsidR="00C521B3" w14:paraId="6ABCF3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6EC09" w14:textId="77777777" w:rsidR="00C521B3" w:rsidRPr="001B1679" w:rsidRDefault="00C521B3" w:rsidP="00015975">
            <w:pPr>
              <w:pStyle w:val="TAL"/>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9EC1C"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3DC05"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C6A63"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09FEC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FF59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D0E26"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4AA6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A59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7ADA1" w14:textId="77777777" w:rsidR="00C521B3" w:rsidRPr="001B1679" w:rsidRDefault="00C521B3" w:rsidP="00015975">
            <w:pPr>
              <w:pStyle w:val="TAL"/>
              <w:rPr>
                <w:sz w:val="16"/>
                <w:szCs w:val="16"/>
              </w:rPr>
            </w:pPr>
          </w:p>
        </w:tc>
      </w:tr>
      <w:tr w:rsidR="00C521B3" w14:paraId="2F04C9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817A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03AB0"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81D53"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9B325"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DA82E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CF0C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DA464"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8363E"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5BE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A0167" w14:textId="77777777" w:rsidR="00C521B3" w:rsidRPr="001B1679" w:rsidRDefault="00C521B3" w:rsidP="00015975">
            <w:pPr>
              <w:pStyle w:val="TAL"/>
              <w:rPr>
                <w:sz w:val="16"/>
                <w:szCs w:val="16"/>
              </w:rPr>
            </w:pPr>
          </w:p>
        </w:tc>
      </w:tr>
      <w:tr w:rsidR="00C521B3" w14:paraId="6AF7D3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4616"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4B4A7"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732B68"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50C39"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2BF9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C2E3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5B63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C4BB4"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0E5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5A0D4" w14:textId="77777777" w:rsidR="00C521B3" w:rsidRPr="001B1679" w:rsidRDefault="00C521B3" w:rsidP="00015975">
            <w:pPr>
              <w:pStyle w:val="TAL"/>
              <w:rPr>
                <w:sz w:val="16"/>
                <w:szCs w:val="16"/>
              </w:rPr>
            </w:pPr>
          </w:p>
        </w:tc>
      </w:tr>
      <w:tr w:rsidR="00C521B3" w14:paraId="7BFBA2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964E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0512C"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66F6B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40D39"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BFA6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2323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C1D13"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4403C"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131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58C7E" w14:textId="77777777" w:rsidR="00C521B3" w:rsidRPr="001B1679" w:rsidRDefault="00C521B3" w:rsidP="00015975">
            <w:pPr>
              <w:pStyle w:val="TAL"/>
              <w:rPr>
                <w:sz w:val="16"/>
                <w:szCs w:val="16"/>
              </w:rPr>
            </w:pPr>
          </w:p>
        </w:tc>
      </w:tr>
      <w:tr w:rsidR="00C521B3" w14:paraId="5FE4FB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9500F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27A5E" w14:textId="77777777" w:rsidR="00C521B3" w:rsidRPr="001B1679" w:rsidRDefault="00C521B3" w:rsidP="00015975">
            <w:pPr>
              <w:pStyle w:val="TAL"/>
              <w:rPr>
                <w:sz w:val="16"/>
                <w:szCs w:val="16"/>
              </w:rPr>
            </w:pPr>
            <w:r w:rsidRPr="001B1679">
              <w:rPr>
                <w:sz w:val="16"/>
                <w:szCs w:val="16"/>
              </w:rPr>
              <w:t>SP-231441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D2704"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E8724"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D33CE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3700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CE89F"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50B2E" w14:textId="77777777" w:rsidR="00C521B3" w:rsidRPr="001B1679" w:rsidRDefault="00C521B3" w:rsidP="00015975">
            <w:pPr>
              <w:pStyle w:val="TAL"/>
              <w:rPr>
                <w:sz w:val="16"/>
                <w:szCs w:val="16"/>
              </w:rPr>
            </w:pPr>
            <w:r w:rsidRPr="001B1679">
              <w:rPr>
                <w:sz w:val="16"/>
                <w:szCs w:val="16"/>
              </w:rPr>
              <w:t>Revised to SP-231710.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C1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C152B" w14:textId="77777777" w:rsidR="00C521B3" w:rsidRPr="001B1679" w:rsidRDefault="00C521B3" w:rsidP="00015975">
            <w:pPr>
              <w:pStyle w:val="TAL"/>
              <w:rPr>
                <w:sz w:val="16"/>
                <w:szCs w:val="16"/>
              </w:rPr>
            </w:pPr>
            <w:r w:rsidRPr="001B1679">
              <w:rPr>
                <w:sz w:val="16"/>
                <w:szCs w:val="16"/>
              </w:rPr>
              <w:t>SP-231710</w:t>
            </w:r>
          </w:p>
        </w:tc>
      </w:tr>
      <w:tr w:rsidR="00C521B3" w14:paraId="3C9CF1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061E5"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88900"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C93C0"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D02EB"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5C6D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9AEFC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DFA9D"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437F8"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4045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6DF30" w14:textId="77777777" w:rsidR="00C521B3" w:rsidRPr="001B1679" w:rsidRDefault="00C521B3" w:rsidP="00015975">
            <w:pPr>
              <w:pStyle w:val="TAL"/>
              <w:rPr>
                <w:sz w:val="16"/>
                <w:szCs w:val="16"/>
              </w:rPr>
            </w:pPr>
          </w:p>
        </w:tc>
      </w:tr>
      <w:tr w:rsidR="00C521B3" w14:paraId="2DD8DF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F7CDE"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64263"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DC5FA"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0E4E2"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97C8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A48D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A249F"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BB589"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04E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E20B0" w14:textId="77777777" w:rsidR="00C521B3" w:rsidRPr="001B1679" w:rsidRDefault="00C521B3" w:rsidP="00015975">
            <w:pPr>
              <w:pStyle w:val="TAL"/>
              <w:rPr>
                <w:sz w:val="16"/>
                <w:szCs w:val="16"/>
              </w:rPr>
            </w:pPr>
          </w:p>
        </w:tc>
      </w:tr>
      <w:tr w:rsidR="00C521B3" w14:paraId="0BD0B5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F0F43"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97AEC" w14:textId="77777777" w:rsidR="00C521B3" w:rsidRPr="001B1679" w:rsidRDefault="00C521B3" w:rsidP="00015975">
            <w:pPr>
              <w:pStyle w:val="TAL"/>
              <w:rPr>
                <w:sz w:val="16"/>
                <w:szCs w:val="16"/>
              </w:rPr>
            </w:pPr>
            <w:r w:rsidRPr="001B1679">
              <w:rPr>
                <w:sz w:val="16"/>
                <w:szCs w:val="16"/>
              </w:rPr>
              <w:t>SP-231444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D73B1"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7C43D7"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43505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6F080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2F0BF"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2A95D2" w14:textId="77777777" w:rsidR="00C521B3" w:rsidRPr="001B1679" w:rsidRDefault="00C521B3" w:rsidP="00015975">
            <w:pPr>
              <w:pStyle w:val="TAL"/>
              <w:rPr>
                <w:sz w:val="16"/>
                <w:szCs w:val="16"/>
              </w:rPr>
            </w:pPr>
            <w:r w:rsidRPr="001B1679">
              <w:rPr>
                <w:sz w:val="16"/>
                <w:szCs w:val="16"/>
              </w:rPr>
              <w:t>Revised to SP-231711.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C2693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C1BBC" w14:textId="77777777" w:rsidR="00C521B3" w:rsidRPr="001B1679" w:rsidRDefault="00C521B3" w:rsidP="00015975">
            <w:pPr>
              <w:pStyle w:val="TAL"/>
              <w:rPr>
                <w:sz w:val="16"/>
                <w:szCs w:val="16"/>
              </w:rPr>
            </w:pPr>
            <w:r w:rsidRPr="001B1679">
              <w:rPr>
                <w:sz w:val="16"/>
                <w:szCs w:val="16"/>
              </w:rPr>
              <w:t>SP-231711</w:t>
            </w:r>
          </w:p>
        </w:tc>
      </w:tr>
      <w:tr w:rsidR="00C521B3" w14:paraId="5F8B6A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C4E87A"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786EE"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046E9"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D023B"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DB640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85AA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A5585"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F802B"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B4DBF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6A316" w14:textId="77777777" w:rsidR="00C521B3" w:rsidRPr="001B1679" w:rsidRDefault="00C521B3" w:rsidP="00015975">
            <w:pPr>
              <w:pStyle w:val="TAL"/>
              <w:rPr>
                <w:sz w:val="16"/>
                <w:szCs w:val="16"/>
              </w:rPr>
            </w:pPr>
          </w:p>
        </w:tc>
      </w:tr>
      <w:tr w:rsidR="00C521B3" w14:paraId="676DBC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05184"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3F937" w14:textId="77777777" w:rsidR="00C521B3" w:rsidRPr="001B1679" w:rsidRDefault="00C521B3" w:rsidP="00015975">
            <w:pPr>
              <w:pStyle w:val="TAL"/>
              <w:rPr>
                <w:sz w:val="16"/>
                <w:szCs w:val="16"/>
              </w:rPr>
            </w:pPr>
            <w:r w:rsidRPr="001B1679">
              <w:rPr>
                <w:sz w:val="16"/>
                <w:szCs w:val="16"/>
              </w:rPr>
              <w:t>SP-231442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C78A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DFFC0"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95B7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6C19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2DA423"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FE83F1" w14:textId="77777777" w:rsidR="00C521B3" w:rsidRPr="001B1679" w:rsidRDefault="00C521B3" w:rsidP="00015975">
            <w:pPr>
              <w:pStyle w:val="TAL"/>
              <w:rPr>
                <w:sz w:val="16"/>
                <w:szCs w:val="16"/>
              </w:rPr>
            </w:pPr>
            <w:r w:rsidRPr="001B1679">
              <w:rPr>
                <w:sz w:val="16"/>
                <w:szCs w:val="16"/>
              </w:rPr>
              <w:t>Revised to SP-231712.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89B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CADA1" w14:textId="77777777" w:rsidR="00C521B3" w:rsidRPr="001B1679" w:rsidRDefault="00C521B3" w:rsidP="00015975">
            <w:pPr>
              <w:pStyle w:val="TAL"/>
              <w:rPr>
                <w:sz w:val="16"/>
                <w:szCs w:val="16"/>
              </w:rPr>
            </w:pPr>
            <w:r w:rsidRPr="001B1679">
              <w:rPr>
                <w:sz w:val="16"/>
                <w:szCs w:val="16"/>
              </w:rPr>
              <w:t>SP-231712</w:t>
            </w:r>
          </w:p>
        </w:tc>
      </w:tr>
      <w:tr w:rsidR="00C521B3" w14:paraId="408C5C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73680" w14:textId="77777777" w:rsidR="00C521B3" w:rsidRPr="001B1679" w:rsidRDefault="00C521B3" w:rsidP="00015975">
            <w:pPr>
              <w:pStyle w:val="TAL"/>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2BF10"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8BEA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7C20C"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C1FF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3769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93E3F"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55C3FD"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C97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26F80" w14:textId="77777777" w:rsidR="00C521B3" w:rsidRPr="001B1679" w:rsidRDefault="00C521B3" w:rsidP="00015975">
            <w:pPr>
              <w:pStyle w:val="TAL"/>
              <w:rPr>
                <w:sz w:val="16"/>
                <w:szCs w:val="16"/>
              </w:rPr>
            </w:pPr>
          </w:p>
        </w:tc>
      </w:tr>
      <w:tr w:rsidR="00C521B3" w14:paraId="0D1225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87D1" w14:textId="77777777" w:rsidR="00C521B3" w:rsidRPr="001B1679" w:rsidRDefault="00C521B3" w:rsidP="00015975">
            <w:pPr>
              <w:pStyle w:val="TAL"/>
              <w:rPr>
                <w:sz w:val="16"/>
                <w:szCs w:val="16"/>
              </w:rPr>
            </w:pPr>
            <w:r w:rsidRPr="001B1679">
              <w:rPr>
                <w:sz w:val="16"/>
                <w:szCs w:val="16"/>
              </w:rPr>
              <w:t>6.4.1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A5B1B" w14:textId="77777777" w:rsidR="00C521B3" w:rsidRPr="001B1679" w:rsidRDefault="00C521B3" w:rsidP="00015975">
            <w:pPr>
              <w:pStyle w:val="TAL"/>
              <w:rPr>
                <w:sz w:val="16"/>
                <w:szCs w:val="16"/>
              </w:rPr>
            </w:pPr>
            <w:r w:rsidRPr="001B1679">
              <w:rPr>
                <w:sz w:val="16"/>
                <w:szCs w:val="16"/>
              </w:rPr>
              <w:t>SP-231376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5F02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ADDBD" w14:textId="77777777" w:rsidR="00C521B3" w:rsidRPr="001B1679" w:rsidRDefault="00C521B3" w:rsidP="00015975">
            <w:pPr>
              <w:pStyle w:val="TAL"/>
              <w:rPr>
                <w:sz w:val="16"/>
                <w:szCs w:val="16"/>
              </w:rPr>
            </w:pPr>
            <w:r w:rsidRPr="001B1679">
              <w:rPr>
                <w:sz w:val="16"/>
                <w:szCs w:val="16"/>
              </w:rPr>
              <w:t>MBS Use Cases for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95FC5" w14:textId="77777777" w:rsidR="00C521B3" w:rsidRPr="001B1679" w:rsidRDefault="00C521B3" w:rsidP="00015975">
            <w:pPr>
              <w:pStyle w:val="TAL"/>
              <w:rPr>
                <w:sz w:val="16"/>
                <w:szCs w:val="16"/>
              </w:rPr>
            </w:pPr>
            <w:r w:rsidRPr="001B1679">
              <w:rPr>
                <w:sz w:val="16"/>
                <w:szCs w:val="16"/>
              </w:rPr>
              <w:t>SES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BE6A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4D5A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5AC60" w14:textId="77777777" w:rsidR="00C521B3" w:rsidRPr="001B1679" w:rsidRDefault="00C521B3" w:rsidP="00015975">
            <w:pPr>
              <w:pStyle w:val="TAL"/>
              <w:rPr>
                <w:sz w:val="16"/>
                <w:szCs w:val="16"/>
              </w:rPr>
            </w:pPr>
            <w:r w:rsidRPr="001B1679">
              <w:rPr>
                <w:sz w:val="16"/>
                <w:szCs w:val="16"/>
              </w:rPr>
              <w:t>The source companies were asked to submit this proposal to SA WG1.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2A30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65B87" w14:textId="77777777" w:rsidR="00C521B3" w:rsidRPr="001B1679" w:rsidRDefault="00C521B3" w:rsidP="00015975">
            <w:pPr>
              <w:pStyle w:val="TAL"/>
              <w:rPr>
                <w:sz w:val="16"/>
                <w:szCs w:val="16"/>
              </w:rPr>
            </w:pPr>
          </w:p>
        </w:tc>
      </w:tr>
      <w:tr w:rsidR="00C521B3" w14:paraId="24A3A4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B2473"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20559" w14:textId="77777777" w:rsidR="00C521B3" w:rsidRPr="001B1679" w:rsidRDefault="00C521B3" w:rsidP="00015975">
            <w:pPr>
              <w:pStyle w:val="TAL"/>
              <w:rPr>
                <w:sz w:val="16"/>
                <w:szCs w:val="16"/>
              </w:rPr>
            </w:pPr>
            <w:r w:rsidRPr="001B1679">
              <w:rPr>
                <w:sz w:val="16"/>
                <w:szCs w:val="16"/>
              </w:rPr>
              <w:t>SP-231307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422A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22AD00"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3994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C7F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32A5F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5DCA9" w14:textId="77777777" w:rsidR="00C521B3" w:rsidRPr="001B1679" w:rsidRDefault="00C521B3" w:rsidP="00015975">
            <w:pPr>
              <w:pStyle w:val="TAL"/>
              <w:rPr>
                <w:sz w:val="16"/>
                <w:szCs w:val="16"/>
              </w:rPr>
            </w:pPr>
            <w:r w:rsidRPr="001B1679">
              <w:rPr>
                <w:sz w:val="16"/>
                <w:szCs w:val="16"/>
              </w:rPr>
              <w:t>Revised to SP-231713.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EF07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1C2AD3" w14:textId="77777777" w:rsidR="00C521B3" w:rsidRPr="001B1679" w:rsidRDefault="00C521B3" w:rsidP="00015975">
            <w:pPr>
              <w:pStyle w:val="TAL"/>
              <w:rPr>
                <w:sz w:val="16"/>
                <w:szCs w:val="16"/>
              </w:rPr>
            </w:pPr>
            <w:r w:rsidRPr="001B1679">
              <w:rPr>
                <w:sz w:val="16"/>
                <w:szCs w:val="16"/>
              </w:rPr>
              <w:t>SP-231713</w:t>
            </w:r>
          </w:p>
        </w:tc>
      </w:tr>
      <w:tr w:rsidR="00C521B3" w14:paraId="059AB8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92B7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563F2" w14:textId="77777777" w:rsidR="00C521B3" w:rsidRPr="001B1679" w:rsidRDefault="00C521B3" w:rsidP="00015975">
            <w:pPr>
              <w:pStyle w:val="TAL"/>
              <w:rPr>
                <w:sz w:val="16"/>
                <w:szCs w:val="16"/>
              </w:rPr>
            </w:pPr>
            <w:r w:rsidRPr="001B1679">
              <w:rPr>
                <w:sz w:val="16"/>
                <w:szCs w:val="16"/>
              </w:rPr>
              <w:t>SP-231713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8347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0EB3B" w14:textId="77777777" w:rsidR="00C521B3" w:rsidRPr="001B1679" w:rsidRDefault="00C521B3" w:rsidP="00015975">
            <w:pPr>
              <w:pStyle w:val="TAL"/>
              <w:rPr>
                <w:sz w:val="16"/>
                <w:szCs w:val="16"/>
              </w:rPr>
            </w:pPr>
            <w:r w:rsidRPr="001B1679">
              <w:rPr>
                <w:sz w:val="16"/>
                <w:szCs w:val="16"/>
              </w:rPr>
              <w:t>New Study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D0CE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4C4E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364C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D23D8" w14:textId="77777777" w:rsidR="00C521B3" w:rsidRPr="001B1679" w:rsidRDefault="00C521B3" w:rsidP="00015975">
            <w:pPr>
              <w:pStyle w:val="TAL"/>
              <w:rPr>
                <w:sz w:val="16"/>
                <w:szCs w:val="16"/>
              </w:rPr>
            </w:pPr>
            <w:r w:rsidRPr="001B1679">
              <w:rPr>
                <w:sz w:val="16"/>
                <w:szCs w:val="16"/>
              </w:rPr>
              <w:t>Revision of SP-231307. This new SID was agreed. Revised to SP-231784.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14E6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1AB06" w14:textId="77777777" w:rsidR="00C521B3" w:rsidRPr="001B1679" w:rsidRDefault="00C521B3" w:rsidP="00015975">
            <w:pPr>
              <w:pStyle w:val="TAL"/>
              <w:rPr>
                <w:sz w:val="16"/>
                <w:szCs w:val="16"/>
              </w:rPr>
            </w:pPr>
            <w:r w:rsidRPr="001B1679">
              <w:rPr>
                <w:sz w:val="16"/>
                <w:szCs w:val="16"/>
              </w:rPr>
              <w:t>SP-231784</w:t>
            </w:r>
          </w:p>
        </w:tc>
      </w:tr>
      <w:tr w:rsidR="00C521B3" w14:paraId="32E961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6B79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EAB8D"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7E57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AC445"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881D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978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4198B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8BCC4B"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914B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D790B" w14:textId="77777777" w:rsidR="00C521B3" w:rsidRPr="001B1679" w:rsidRDefault="00C521B3" w:rsidP="00015975">
            <w:pPr>
              <w:pStyle w:val="TAL"/>
              <w:rPr>
                <w:sz w:val="16"/>
                <w:szCs w:val="16"/>
              </w:rPr>
            </w:pPr>
          </w:p>
        </w:tc>
      </w:tr>
      <w:tr w:rsidR="00C521B3" w14:paraId="793607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B88E9"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02536" w14:textId="77777777" w:rsidR="00C521B3" w:rsidRPr="001B1679" w:rsidRDefault="00C521B3" w:rsidP="00015975">
            <w:pPr>
              <w:pStyle w:val="TAL"/>
              <w:rPr>
                <w:sz w:val="16"/>
                <w:szCs w:val="16"/>
              </w:rPr>
            </w:pPr>
            <w:r w:rsidRPr="001B1679">
              <w:rPr>
                <w:sz w:val="16"/>
                <w:szCs w:val="16"/>
              </w:rPr>
              <w:t>SP-231310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308F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4E6E9" w14:textId="77777777" w:rsidR="00C521B3" w:rsidRPr="001B1679" w:rsidRDefault="00C521B3" w:rsidP="00015975">
            <w:pPr>
              <w:pStyle w:val="TAL"/>
              <w:rPr>
                <w:sz w:val="16"/>
                <w:szCs w:val="16"/>
              </w:rPr>
            </w:pPr>
            <w:r w:rsidRPr="001B1679">
              <w:rPr>
                <w:sz w:val="16"/>
                <w:szCs w:val="16"/>
              </w:rPr>
              <w:t>New Study on privacy and security aspects of 5GS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B763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353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952A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F08B0"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D1EB4"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FC644" w14:textId="77777777" w:rsidR="00C521B3" w:rsidRPr="001B1679" w:rsidRDefault="00C521B3" w:rsidP="00015975">
            <w:pPr>
              <w:pStyle w:val="TAL"/>
              <w:rPr>
                <w:sz w:val="16"/>
                <w:szCs w:val="16"/>
              </w:rPr>
            </w:pPr>
          </w:p>
        </w:tc>
      </w:tr>
      <w:tr w:rsidR="00C521B3" w14:paraId="66AA45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842D"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1751D" w14:textId="77777777" w:rsidR="00C521B3" w:rsidRPr="001B1679" w:rsidRDefault="00C521B3" w:rsidP="00015975">
            <w:pPr>
              <w:pStyle w:val="TAL"/>
              <w:rPr>
                <w:sz w:val="16"/>
                <w:szCs w:val="16"/>
              </w:rPr>
            </w:pPr>
            <w:r w:rsidRPr="001B1679">
              <w:rPr>
                <w:sz w:val="16"/>
                <w:szCs w:val="16"/>
              </w:rPr>
              <w:t>SP-231311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686F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3A83D"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E9FA1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BF43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57E4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9895D" w14:textId="77777777" w:rsidR="00C521B3" w:rsidRPr="001B1679" w:rsidRDefault="00C521B3" w:rsidP="00015975">
            <w:pPr>
              <w:pStyle w:val="TAL"/>
              <w:rPr>
                <w:sz w:val="16"/>
                <w:szCs w:val="16"/>
              </w:rPr>
            </w:pPr>
            <w:r w:rsidRPr="001B1679">
              <w:rPr>
                <w:sz w:val="16"/>
                <w:szCs w:val="16"/>
              </w:rPr>
              <w:t>Revised to SP-231714.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E7710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7F4E2" w14:textId="77777777" w:rsidR="00C521B3" w:rsidRPr="001B1679" w:rsidRDefault="00C521B3" w:rsidP="00015975">
            <w:pPr>
              <w:pStyle w:val="TAL"/>
              <w:rPr>
                <w:sz w:val="16"/>
                <w:szCs w:val="16"/>
              </w:rPr>
            </w:pPr>
            <w:r w:rsidRPr="001B1679">
              <w:rPr>
                <w:sz w:val="16"/>
                <w:szCs w:val="16"/>
              </w:rPr>
              <w:t>SP-231714</w:t>
            </w:r>
          </w:p>
        </w:tc>
      </w:tr>
      <w:tr w:rsidR="00C521B3" w14:paraId="0BB258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044A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5D093" w14:textId="77777777" w:rsidR="00C521B3" w:rsidRPr="001B1679" w:rsidRDefault="00C521B3" w:rsidP="00015975">
            <w:pPr>
              <w:pStyle w:val="TAL"/>
              <w:rPr>
                <w:sz w:val="16"/>
                <w:szCs w:val="16"/>
              </w:rPr>
            </w:pPr>
            <w:r w:rsidRPr="001B1679">
              <w:rPr>
                <w:sz w:val="16"/>
                <w:szCs w:val="16"/>
              </w:rPr>
              <w:t>SP-231714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6F431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D78DC" w14:textId="77777777" w:rsidR="00C521B3" w:rsidRPr="001B1679" w:rsidRDefault="00C521B3" w:rsidP="00015975">
            <w:pPr>
              <w:pStyle w:val="TAL"/>
              <w:rPr>
                <w:sz w:val="16"/>
                <w:szCs w:val="16"/>
              </w:rPr>
            </w:pPr>
            <w:r w:rsidRPr="001B1679">
              <w:rPr>
                <w:sz w:val="16"/>
                <w:szCs w:val="16"/>
              </w:rPr>
              <w:t>New Study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C26F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E4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979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C4550A" w14:textId="77777777" w:rsidR="00C521B3" w:rsidRPr="001B1679" w:rsidRDefault="00C521B3" w:rsidP="00015975">
            <w:pPr>
              <w:pStyle w:val="TAL"/>
              <w:rPr>
                <w:sz w:val="16"/>
                <w:szCs w:val="16"/>
              </w:rPr>
            </w:pPr>
            <w:r w:rsidRPr="001B1679">
              <w:rPr>
                <w:sz w:val="16"/>
                <w:szCs w:val="16"/>
              </w:rPr>
              <w:t>Revision of SP-231311. This new SID was agreed. Revised to SP-231785.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FF18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E80DD" w14:textId="77777777" w:rsidR="00C521B3" w:rsidRPr="001B1679" w:rsidRDefault="00C521B3" w:rsidP="00015975">
            <w:pPr>
              <w:pStyle w:val="TAL"/>
              <w:rPr>
                <w:sz w:val="16"/>
                <w:szCs w:val="16"/>
              </w:rPr>
            </w:pPr>
            <w:r w:rsidRPr="001B1679">
              <w:rPr>
                <w:sz w:val="16"/>
                <w:szCs w:val="16"/>
              </w:rPr>
              <w:t>SP-231785</w:t>
            </w:r>
          </w:p>
        </w:tc>
      </w:tr>
      <w:tr w:rsidR="00C521B3" w14:paraId="25E82B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B6B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86B7B"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3FE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F4752"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FF18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283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2CE8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DE4A6"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C9B6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C4D8F" w14:textId="77777777" w:rsidR="00C521B3" w:rsidRPr="001B1679" w:rsidRDefault="00C521B3" w:rsidP="00015975">
            <w:pPr>
              <w:pStyle w:val="TAL"/>
              <w:rPr>
                <w:sz w:val="16"/>
                <w:szCs w:val="16"/>
              </w:rPr>
            </w:pPr>
          </w:p>
        </w:tc>
      </w:tr>
      <w:tr w:rsidR="00C521B3" w14:paraId="28EB9D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57B4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6BC17" w14:textId="77777777" w:rsidR="00C521B3" w:rsidRPr="001B1679" w:rsidRDefault="00C521B3" w:rsidP="00015975">
            <w:pPr>
              <w:pStyle w:val="TAL"/>
              <w:rPr>
                <w:sz w:val="16"/>
                <w:szCs w:val="16"/>
              </w:rPr>
            </w:pPr>
            <w:r w:rsidRPr="001B1679">
              <w:rPr>
                <w:sz w:val="16"/>
                <w:szCs w:val="16"/>
              </w:rPr>
              <w:t>SP-231312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5A96C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6EA4B"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71A3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550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6B1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49C13" w14:textId="77777777" w:rsidR="00C521B3" w:rsidRPr="001B1679" w:rsidRDefault="00C521B3" w:rsidP="00015975">
            <w:pPr>
              <w:pStyle w:val="TAL"/>
              <w:rPr>
                <w:sz w:val="16"/>
                <w:szCs w:val="16"/>
              </w:rPr>
            </w:pPr>
            <w:r w:rsidRPr="001B1679">
              <w:rPr>
                <w:sz w:val="16"/>
                <w:szCs w:val="16"/>
              </w:rPr>
              <w:t>Revised to SP-231715.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4423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2C41F8" w14:textId="77777777" w:rsidR="00C521B3" w:rsidRPr="001B1679" w:rsidRDefault="00C521B3" w:rsidP="00015975">
            <w:pPr>
              <w:pStyle w:val="TAL"/>
              <w:rPr>
                <w:sz w:val="16"/>
                <w:szCs w:val="16"/>
              </w:rPr>
            </w:pPr>
            <w:r w:rsidRPr="001B1679">
              <w:rPr>
                <w:sz w:val="16"/>
                <w:szCs w:val="16"/>
              </w:rPr>
              <w:t>SP-231715</w:t>
            </w:r>
          </w:p>
        </w:tc>
      </w:tr>
      <w:tr w:rsidR="00C521B3" w14:paraId="641C4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E280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3923B" w14:textId="77777777" w:rsidR="00C521B3" w:rsidRPr="001B1679" w:rsidRDefault="00C521B3" w:rsidP="00015975">
            <w:pPr>
              <w:pStyle w:val="TAL"/>
              <w:rPr>
                <w:sz w:val="16"/>
                <w:szCs w:val="16"/>
              </w:rPr>
            </w:pPr>
            <w:r w:rsidRPr="001B1679">
              <w:rPr>
                <w:sz w:val="16"/>
                <w:szCs w:val="16"/>
              </w:rPr>
              <w:t>SP-231715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D9F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46DB2" w14:textId="77777777" w:rsidR="00C521B3" w:rsidRPr="001B1679" w:rsidRDefault="00C521B3" w:rsidP="00015975">
            <w:pPr>
              <w:pStyle w:val="TAL"/>
              <w:rPr>
                <w:sz w:val="16"/>
                <w:szCs w:val="16"/>
              </w:rPr>
            </w:pPr>
            <w:r w:rsidRPr="001B1679">
              <w:rPr>
                <w:sz w:val="16"/>
                <w:szCs w:val="16"/>
              </w:rPr>
              <w:t>New Study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10D1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F49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DC50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D8F3D" w14:textId="77777777" w:rsidR="00C521B3" w:rsidRPr="001B1679" w:rsidRDefault="00C521B3" w:rsidP="00015975">
            <w:pPr>
              <w:pStyle w:val="TAL"/>
              <w:rPr>
                <w:sz w:val="16"/>
                <w:szCs w:val="16"/>
              </w:rPr>
            </w:pPr>
            <w:r w:rsidRPr="001B1679">
              <w:rPr>
                <w:sz w:val="16"/>
                <w:szCs w:val="16"/>
              </w:rPr>
              <w:t>Revision of SP-231312. This new SID was agreed. Revised to SP-231786.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CF93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29072" w14:textId="77777777" w:rsidR="00C521B3" w:rsidRPr="001B1679" w:rsidRDefault="00C521B3" w:rsidP="00015975">
            <w:pPr>
              <w:pStyle w:val="TAL"/>
              <w:rPr>
                <w:sz w:val="16"/>
                <w:szCs w:val="16"/>
              </w:rPr>
            </w:pPr>
            <w:r w:rsidRPr="001B1679">
              <w:rPr>
                <w:sz w:val="16"/>
                <w:szCs w:val="16"/>
              </w:rPr>
              <w:t>SP-231786</w:t>
            </w:r>
          </w:p>
        </w:tc>
      </w:tr>
      <w:tr w:rsidR="00C521B3" w14:paraId="19AF6E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066E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89A4A"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F3D1B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1223D"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B3FF3"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1132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A9DD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5628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91194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828830" w14:textId="77777777" w:rsidR="00C521B3" w:rsidRPr="001B1679" w:rsidRDefault="00C521B3" w:rsidP="00015975">
            <w:pPr>
              <w:pStyle w:val="TAL"/>
              <w:rPr>
                <w:sz w:val="16"/>
                <w:szCs w:val="16"/>
              </w:rPr>
            </w:pPr>
          </w:p>
        </w:tc>
      </w:tr>
      <w:tr w:rsidR="00C521B3" w14:paraId="72FCF0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B64DE"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997B9" w14:textId="77777777" w:rsidR="00C521B3" w:rsidRPr="001B1679" w:rsidRDefault="00C521B3" w:rsidP="00015975">
            <w:pPr>
              <w:pStyle w:val="TAL"/>
              <w:rPr>
                <w:sz w:val="16"/>
                <w:szCs w:val="16"/>
              </w:rPr>
            </w:pPr>
            <w:r w:rsidRPr="001B1679">
              <w:rPr>
                <w:sz w:val="16"/>
                <w:szCs w:val="16"/>
              </w:rPr>
              <w:t>SP-231313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E96C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C4DC1"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FB4A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39A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8F38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28A76" w14:textId="77777777" w:rsidR="00C521B3" w:rsidRPr="001B1679" w:rsidRDefault="00C521B3" w:rsidP="00015975">
            <w:pPr>
              <w:pStyle w:val="TAL"/>
              <w:rPr>
                <w:sz w:val="16"/>
                <w:szCs w:val="16"/>
              </w:rPr>
            </w:pPr>
            <w:r w:rsidRPr="001B1679">
              <w:rPr>
                <w:sz w:val="16"/>
                <w:szCs w:val="16"/>
              </w:rPr>
              <w:t>Revised to SP-231716.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688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56EEB" w14:textId="77777777" w:rsidR="00C521B3" w:rsidRPr="001B1679" w:rsidRDefault="00C521B3" w:rsidP="00015975">
            <w:pPr>
              <w:pStyle w:val="TAL"/>
              <w:rPr>
                <w:sz w:val="16"/>
                <w:szCs w:val="16"/>
              </w:rPr>
            </w:pPr>
            <w:r w:rsidRPr="001B1679">
              <w:rPr>
                <w:sz w:val="16"/>
                <w:szCs w:val="16"/>
              </w:rPr>
              <w:t>SP-231716</w:t>
            </w:r>
          </w:p>
        </w:tc>
      </w:tr>
      <w:tr w:rsidR="00C521B3" w14:paraId="6AE05F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ADBD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181BC" w14:textId="77777777" w:rsidR="00C521B3" w:rsidRPr="001B1679" w:rsidRDefault="00C521B3" w:rsidP="00015975">
            <w:pPr>
              <w:pStyle w:val="TAL"/>
              <w:rPr>
                <w:sz w:val="16"/>
                <w:szCs w:val="16"/>
              </w:rPr>
            </w:pPr>
            <w:r w:rsidRPr="001B1679">
              <w:rPr>
                <w:sz w:val="16"/>
                <w:szCs w:val="16"/>
              </w:rPr>
              <w:t>SP-231716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AB1A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F5CBD"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A5BA8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13D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273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A9DC0C" w14:textId="77777777" w:rsidR="00C521B3" w:rsidRPr="001B1679" w:rsidRDefault="00C521B3" w:rsidP="00015975">
            <w:pPr>
              <w:pStyle w:val="TAL"/>
              <w:rPr>
                <w:sz w:val="16"/>
                <w:szCs w:val="16"/>
              </w:rPr>
            </w:pPr>
            <w:r w:rsidRPr="001B1679">
              <w:rPr>
                <w:sz w:val="16"/>
                <w:szCs w:val="16"/>
              </w:rPr>
              <w:t>Revision of SP-231313. This new SID was agreed. Revised to SP-231787.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6B90F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68246" w14:textId="77777777" w:rsidR="00C521B3" w:rsidRPr="001B1679" w:rsidRDefault="00C521B3" w:rsidP="00015975">
            <w:pPr>
              <w:pStyle w:val="TAL"/>
              <w:rPr>
                <w:sz w:val="16"/>
                <w:szCs w:val="16"/>
              </w:rPr>
            </w:pPr>
            <w:r w:rsidRPr="001B1679">
              <w:rPr>
                <w:sz w:val="16"/>
                <w:szCs w:val="16"/>
              </w:rPr>
              <w:t>SP-231787</w:t>
            </w:r>
          </w:p>
        </w:tc>
      </w:tr>
      <w:tr w:rsidR="00C521B3" w14:paraId="0639EE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8AB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588D5C"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3F3D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F3F6D"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0FFC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1649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BB8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0154D"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DF1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D32FE" w14:textId="77777777" w:rsidR="00C521B3" w:rsidRPr="001B1679" w:rsidRDefault="00C521B3" w:rsidP="00015975">
            <w:pPr>
              <w:pStyle w:val="TAL"/>
              <w:rPr>
                <w:sz w:val="16"/>
                <w:szCs w:val="16"/>
              </w:rPr>
            </w:pPr>
          </w:p>
        </w:tc>
      </w:tr>
      <w:tr w:rsidR="00C521B3" w14:paraId="464AF5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AEE9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0C318" w14:textId="77777777" w:rsidR="00C521B3" w:rsidRPr="001B1679" w:rsidRDefault="00C521B3" w:rsidP="00015975">
            <w:pPr>
              <w:pStyle w:val="TAL"/>
              <w:rPr>
                <w:sz w:val="16"/>
                <w:szCs w:val="16"/>
              </w:rPr>
            </w:pPr>
            <w:r w:rsidRPr="001B1679">
              <w:rPr>
                <w:sz w:val="16"/>
                <w:szCs w:val="16"/>
              </w:rPr>
              <w:t>SP-231314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943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64F7B"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4225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612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8E1A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948824" w14:textId="77777777" w:rsidR="00C521B3" w:rsidRPr="001B1679" w:rsidRDefault="00C521B3" w:rsidP="00015975">
            <w:pPr>
              <w:pStyle w:val="TAL"/>
              <w:rPr>
                <w:sz w:val="16"/>
                <w:szCs w:val="16"/>
              </w:rPr>
            </w:pPr>
            <w:r w:rsidRPr="001B1679">
              <w:rPr>
                <w:sz w:val="16"/>
                <w:szCs w:val="16"/>
              </w:rPr>
              <w:t>Revised to SP-231717.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7AA8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550D6" w14:textId="77777777" w:rsidR="00C521B3" w:rsidRPr="001B1679" w:rsidRDefault="00C521B3" w:rsidP="00015975">
            <w:pPr>
              <w:pStyle w:val="TAL"/>
              <w:rPr>
                <w:sz w:val="16"/>
                <w:szCs w:val="16"/>
              </w:rPr>
            </w:pPr>
            <w:r w:rsidRPr="001B1679">
              <w:rPr>
                <w:sz w:val="16"/>
                <w:szCs w:val="16"/>
              </w:rPr>
              <w:t>SP-231717</w:t>
            </w:r>
          </w:p>
        </w:tc>
      </w:tr>
      <w:tr w:rsidR="00C521B3" w14:paraId="388E777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B1FEC"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48343" w14:textId="77777777" w:rsidR="00C521B3" w:rsidRPr="001B1679" w:rsidRDefault="00C521B3" w:rsidP="00015975">
            <w:pPr>
              <w:pStyle w:val="TAL"/>
              <w:rPr>
                <w:sz w:val="16"/>
                <w:szCs w:val="16"/>
              </w:rPr>
            </w:pPr>
            <w:r w:rsidRPr="001B1679">
              <w:rPr>
                <w:sz w:val="16"/>
                <w:szCs w:val="16"/>
              </w:rPr>
              <w:t>SP-231717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C9C1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C4CC3" w14:textId="77777777" w:rsidR="00C521B3" w:rsidRPr="001B1679" w:rsidRDefault="00C521B3" w:rsidP="00015975">
            <w:pPr>
              <w:pStyle w:val="TAL"/>
              <w:rPr>
                <w:sz w:val="16"/>
                <w:szCs w:val="16"/>
              </w:rPr>
            </w:pPr>
            <w:r w:rsidRPr="001B1679">
              <w:rPr>
                <w:sz w:val="16"/>
                <w:szCs w:val="16"/>
              </w:rPr>
              <w:t>New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98FB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BF04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8E54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23142" w14:textId="77777777" w:rsidR="00C521B3" w:rsidRPr="001B1679" w:rsidRDefault="00C521B3" w:rsidP="00015975">
            <w:pPr>
              <w:pStyle w:val="TAL"/>
              <w:rPr>
                <w:sz w:val="16"/>
                <w:szCs w:val="16"/>
              </w:rPr>
            </w:pPr>
            <w:r w:rsidRPr="001B1679">
              <w:rPr>
                <w:sz w:val="16"/>
                <w:szCs w:val="16"/>
              </w:rPr>
              <w:t>Revision of SP-231314. This new SID was agreed. Revised to SP-231788.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8795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483BC" w14:textId="77777777" w:rsidR="00C521B3" w:rsidRPr="001B1679" w:rsidRDefault="00C521B3" w:rsidP="00015975">
            <w:pPr>
              <w:pStyle w:val="TAL"/>
              <w:rPr>
                <w:sz w:val="16"/>
                <w:szCs w:val="16"/>
              </w:rPr>
            </w:pPr>
            <w:r w:rsidRPr="001B1679">
              <w:rPr>
                <w:sz w:val="16"/>
                <w:szCs w:val="16"/>
              </w:rPr>
              <w:t>SP-231788</w:t>
            </w:r>
          </w:p>
        </w:tc>
      </w:tr>
      <w:tr w:rsidR="00C521B3" w14:paraId="14EC6B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93A70"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3B55A"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A10F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482AB"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5AC77"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642F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D419F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F49B21"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013A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E151A" w14:textId="77777777" w:rsidR="00C521B3" w:rsidRPr="001B1679" w:rsidRDefault="00C521B3" w:rsidP="00015975">
            <w:pPr>
              <w:pStyle w:val="TAL"/>
              <w:rPr>
                <w:sz w:val="16"/>
                <w:szCs w:val="16"/>
              </w:rPr>
            </w:pPr>
          </w:p>
        </w:tc>
      </w:tr>
      <w:tr w:rsidR="00C521B3" w14:paraId="75732F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14E46"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4BE5A" w14:textId="77777777" w:rsidR="00C521B3" w:rsidRPr="001B1679" w:rsidRDefault="00C521B3" w:rsidP="00015975">
            <w:pPr>
              <w:pStyle w:val="TAL"/>
              <w:rPr>
                <w:sz w:val="16"/>
                <w:szCs w:val="16"/>
              </w:rPr>
            </w:pPr>
            <w:r w:rsidRPr="001B1679">
              <w:rPr>
                <w:sz w:val="16"/>
                <w:szCs w:val="16"/>
              </w:rPr>
              <w:t>SP-231316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7644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DD81F"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08F42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C57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8A08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42735" w14:textId="77777777" w:rsidR="00C521B3" w:rsidRPr="001B1679" w:rsidRDefault="00C521B3" w:rsidP="00015975">
            <w:pPr>
              <w:pStyle w:val="TAL"/>
              <w:rPr>
                <w:sz w:val="16"/>
                <w:szCs w:val="16"/>
              </w:rPr>
            </w:pPr>
            <w:r w:rsidRPr="001B1679">
              <w:rPr>
                <w:sz w:val="16"/>
                <w:szCs w:val="16"/>
              </w:rPr>
              <w:t>Revised to SP-231718.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0BD2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F52AAE" w14:textId="77777777" w:rsidR="00C521B3" w:rsidRPr="001B1679" w:rsidRDefault="00C521B3" w:rsidP="00015975">
            <w:pPr>
              <w:pStyle w:val="TAL"/>
              <w:rPr>
                <w:sz w:val="16"/>
                <w:szCs w:val="16"/>
              </w:rPr>
            </w:pPr>
            <w:r w:rsidRPr="001B1679">
              <w:rPr>
                <w:sz w:val="16"/>
                <w:szCs w:val="16"/>
              </w:rPr>
              <w:t>SP-231718</w:t>
            </w:r>
          </w:p>
        </w:tc>
      </w:tr>
      <w:tr w:rsidR="00C521B3" w14:paraId="780B8A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6972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0EADD" w14:textId="77777777" w:rsidR="00C521B3" w:rsidRPr="001B1679" w:rsidRDefault="00C521B3" w:rsidP="00015975">
            <w:pPr>
              <w:pStyle w:val="TAL"/>
              <w:rPr>
                <w:sz w:val="16"/>
                <w:szCs w:val="16"/>
              </w:rPr>
            </w:pPr>
            <w:r w:rsidRPr="001B1679">
              <w:rPr>
                <w:sz w:val="16"/>
                <w:szCs w:val="16"/>
              </w:rPr>
              <w:t>SP-231718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EEF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DA20E" w14:textId="77777777" w:rsidR="00C521B3" w:rsidRPr="001B1679" w:rsidRDefault="00C521B3" w:rsidP="00015975">
            <w:pPr>
              <w:pStyle w:val="TAL"/>
              <w:rPr>
                <w:sz w:val="16"/>
                <w:szCs w:val="16"/>
              </w:rPr>
            </w:pPr>
            <w:r w:rsidRPr="001B1679">
              <w:rPr>
                <w:sz w:val="16"/>
                <w:szCs w:val="16"/>
              </w:rPr>
              <w:t>New Study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E95D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7B0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766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D1F59" w14:textId="77777777" w:rsidR="00C521B3" w:rsidRPr="001B1679" w:rsidRDefault="00C521B3" w:rsidP="00015975">
            <w:pPr>
              <w:pStyle w:val="TAL"/>
              <w:rPr>
                <w:sz w:val="16"/>
                <w:szCs w:val="16"/>
              </w:rPr>
            </w:pPr>
            <w:r w:rsidRPr="001B1679">
              <w:rPr>
                <w:sz w:val="16"/>
                <w:szCs w:val="16"/>
              </w:rPr>
              <w:t>Revision of SP-231316. This new SID was agreed. Revised to SP-231789.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85EB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3673F6" w14:textId="77777777" w:rsidR="00C521B3" w:rsidRPr="001B1679" w:rsidRDefault="00C521B3" w:rsidP="00015975">
            <w:pPr>
              <w:pStyle w:val="TAL"/>
              <w:rPr>
                <w:sz w:val="16"/>
                <w:szCs w:val="16"/>
              </w:rPr>
            </w:pPr>
            <w:r w:rsidRPr="001B1679">
              <w:rPr>
                <w:sz w:val="16"/>
                <w:szCs w:val="16"/>
              </w:rPr>
              <w:t>SP-231789</w:t>
            </w:r>
          </w:p>
        </w:tc>
      </w:tr>
      <w:tr w:rsidR="00C521B3" w14:paraId="015622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4541A"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B5DF6"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06B3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0E6723"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7861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06BD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36BD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66459"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452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C542D" w14:textId="77777777" w:rsidR="00C521B3" w:rsidRPr="001B1679" w:rsidRDefault="00C521B3" w:rsidP="00015975">
            <w:pPr>
              <w:pStyle w:val="TAL"/>
              <w:rPr>
                <w:sz w:val="16"/>
                <w:szCs w:val="16"/>
              </w:rPr>
            </w:pPr>
          </w:p>
        </w:tc>
      </w:tr>
      <w:tr w:rsidR="00C521B3" w14:paraId="3A8B5A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46505"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4620A" w14:textId="77777777" w:rsidR="00C521B3" w:rsidRPr="001B1679" w:rsidRDefault="00C521B3" w:rsidP="00015975">
            <w:pPr>
              <w:pStyle w:val="TAL"/>
              <w:rPr>
                <w:sz w:val="16"/>
                <w:szCs w:val="16"/>
              </w:rPr>
            </w:pPr>
            <w:r w:rsidRPr="001B1679">
              <w:rPr>
                <w:sz w:val="16"/>
                <w:szCs w:val="16"/>
              </w:rPr>
              <w:t>SP-231317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1C3D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B20CE2" w14:textId="77777777" w:rsidR="00C521B3" w:rsidRPr="001B1679" w:rsidRDefault="00C521B3" w:rsidP="00015975">
            <w:pPr>
              <w:pStyle w:val="TAL"/>
              <w:rPr>
                <w:sz w:val="16"/>
                <w:szCs w:val="16"/>
              </w:rPr>
            </w:pPr>
            <w:r w:rsidRPr="001B1679">
              <w:rPr>
                <w:sz w:val="16"/>
                <w:szCs w:val="16"/>
              </w:rPr>
              <w:t>New Study on Security Aspects of 5G Satellite Access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4F96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14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ACBC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977D3" w14:textId="77777777" w:rsidR="00C521B3" w:rsidRPr="001B1679" w:rsidRDefault="00C521B3" w:rsidP="00015975">
            <w:pPr>
              <w:pStyle w:val="TAL"/>
              <w:rPr>
                <w:sz w:val="16"/>
                <w:szCs w:val="16"/>
              </w:rPr>
            </w:pPr>
            <w:r w:rsidRPr="001B1679">
              <w:rPr>
                <w:sz w:val="16"/>
                <w:szCs w:val="16"/>
              </w:rPr>
              <w:t>Revised to SP-231719.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6B94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107C" w14:textId="77777777" w:rsidR="00C521B3" w:rsidRPr="001B1679" w:rsidRDefault="00C521B3" w:rsidP="00015975">
            <w:pPr>
              <w:pStyle w:val="TAL"/>
              <w:rPr>
                <w:sz w:val="16"/>
                <w:szCs w:val="16"/>
              </w:rPr>
            </w:pPr>
            <w:r w:rsidRPr="001B1679">
              <w:rPr>
                <w:sz w:val="16"/>
                <w:szCs w:val="16"/>
              </w:rPr>
              <w:t>SP-231719</w:t>
            </w:r>
          </w:p>
        </w:tc>
      </w:tr>
      <w:tr w:rsidR="00C521B3" w14:paraId="333798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74CD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B11B9" w14:textId="77777777" w:rsidR="00C521B3" w:rsidRPr="001B1679" w:rsidRDefault="00C521B3" w:rsidP="00015975">
            <w:pPr>
              <w:pStyle w:val="TAL"/>
              <w:rPr>
                <w:sz w:val="16"/>
                <w:szCs w:val="16"/>
              </w:rPr>
            </w:pPr>
            <w:r w:rsidRPr="001B1679">
              <w:rPr>
                <w:sz w:val="16"/>
                <w:szCs w:val="16"/>
              </w:rPr>
              <w:t>SP-231719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139C3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5D5BDA" w14:textId="77777777" w:rsidR="00C521B3" w:rsidRPr="001B1679" w:rsidRDefault="00C521B3" w:rsidP="00015975">
            <w:pPr>
              <w:pStyle w:val="TAL"/>
              <w:rPr>
                <w:sz w:val="16"/>
                <w:szCs w:val="16"/>
              </w:rPr>
            </w:pPr>
            <w:r w:rsidRPr="001B1679">
              <w:rPr>
                <w:sz w:val="16"/>
                <w:szCs w:val="16"/>
              </w:rPr>
              <w:t>New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97A9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F9A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6CA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4A2D7" w14:textId="77777777" w:rsidR="00C521B3" w:rsidRPr="001B1679" w:rsidRDefault="00C521B3" w:rsidP="00015975">
            <w:pPr>
              <w:pStyle w:val="TAL"/>
              <w:rPr>
                <w:sz w:val="16"/>
                <w:szCs w:val="16"/>
              </w:rPr>
            </w:pPr>
            <w:r w:rsidRPr="001B1679">
              <w:rPr>
                <w:sz w:val="16"/>
                <w:szCs w:val="16"/>
              </w:rPr>
              <w:t>Revision of SP-231317. This new SID was agreed. Revised to SP-231790.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7BF9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DC126" w14:textId="77777777" w:rsidR="00C521B3" w:rsidRPr="001B1679" w:rsidRDefault="00C521B3" w:rsidP="00015975">
            <w:pPr>
              <w:pStyle w:val="TAL"/>
              <w:rPr>
                <w:sz w:val="16"/>
                <w:szCs w:val="16"/>
              </w:rPr>
            </w:pPr>
            <w:r w:rsidRPr="001B1679">
              <w:rPr>
                <w:sz w:val="16"/>
                <w:szCs w:val="16"/>
              </w:rPr>
              <w:t>SP-231790</w:t>
            </w:r>
          </w:p>
        </w:tc>
      </w:tr>
      <w:tr w:rsidR="00C521B3" w14:paraId="3F1AB0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C2F07"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5169A"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103E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FE60D"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9437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EBF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191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C01F6"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5410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E0D23" w14:textId="77777777" w:rsidR="00C521B3" w:rsidRPr="001B1679" w:rsidRDefault="00C521B3" w:rsidP="00015975">
            <w:pPr>
              <w:pStyle w:val="TAL"/>
              <w:rPr>
                <w:sz w:val="16"/>
                <w:szCs w:val="16"/>
              </w:rPr>
            </w:pPr>
          </w:p>
        </w:tc>
      </w:tr>
      <w:tr w:rsidR="00C521B3" w14:paraId="78357B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0BEA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E9309" w14:textId="77777777" w:rsidR="00C521B3" w:rsidRPr="001B1679" w:rsidRDefault="00C521B3" w:rsidP="00015975">
            <w:pPr>
              <w:pStyle w:val="TAL"/>
              <w:rPr>
                <w:sz w:val="16"/>
                <w:szCs w:val="16"/>
              </w:rPr>
            </w:pPr>
            <w:r w:rsidRPr="001B1679">
              <w:rPr>
                <w:sz w:val="16"/>
                <w:szCs w:val="16"/>
              </w:rPr>
              <w:t>SP-231318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BAB0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D98B0"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7940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655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8D5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E6194E" w14:textId="77777777" w:rsidR="00C521B3" w:rsidRPr="001B1679" w:rsidRDefault="00C521B3" w:rsidP="00015975">
            <w:pPr>
              <w:pStyle w:val="TAL"/>
              <w:rPr>
                <w:sz w:val="16"/>
                <w:szCs w:val="16"/>
              </w:rPr>
            </w:pPr>
            <w:r w:rsidRPr="001B1679">
              <w:rPr>
                <w:sz w:val="16"/>
                <w:szCs w:val="16"/>
              </w:rPr>
              <w:t>Revised to SP-231720.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657A8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AB244" w14:textId="77777777" w:rsidR="00C521B3" w:rsidRPr="001B1679" w:rsidRDefault="00C521B3" w:rsidP="00015975">
            <w:pPr>
              <w:pStyle w:val="TAL"/>
              <w:rPr>
                <w:sz w:val="16"/>
                <w:szCs w:val="16"/>
              </w:rPr>
            </w:pPr>
            <w:r w:rsidRPr="001B1679">
              <w:rPr>
                <w:sz w:val="16"/>
                <w:szCs w:val="16"/>
              </w:rPr>
              <w:t>SP-231720</w:t>
            </w:r>
          </w:p>
        </w:tc>
      </w:tr>
      <w:tr w:rsidR="00C521B3" w14:paraId="52CD59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64C54"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59C" w14:textId="77777777" w:rsidR="00C521B3" w:rsidRPr="001B1679" w:rsidRDefault="00C521B3" w:rsidP="00015975">
            <w:pPr>
              <w:pStyle w:val="TAL"/>
              <w:rPr>
                <w:sz w:val="16"/>
                <w:szCs w:val="16"/>
              </w:rPr>
            </w:pPr>
            <w:r w:rsidRPr="001B1679">
              <w:rPr>
                <w:sz w:val="16"/>
                <w:szCs w:val="16"/>
              </w:rPr>
              <w:t>SP-231720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31C5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743529" w14:textId="77777777" w:rsidR="00C521B3" w:rsidRPr="001B1679" w:rsidRDefault="00C521B3" w:rsidP="00015975">
            <w:pPr>
              <w:pStyle w:val="TAL"/>
              <w:rPr>
                <w:sz w:val="16"/>
                <w:szCs w:val="16"/>
              </w:rPr>
            </w:pPr>
            <w:r w:rsidRPr="001B1679">
              <w:rPr>
                <w:sz w:val="16"/>
                <w:szCs w:val="16"/>
              </w:rPr>
              <w:t>New Study on Security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85F2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D64AC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FFB3C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F7F1A" w14:textId="77777777" w:rsidR="00C521B3" w:rsidRPr="001B1679" w:rsidRDefault="00C521B3" w:rsidP="00015975">
            <w:pPr>
              <w:pStyle w:val="TAL"/>
              <w:rPr>
                <w:sz w:val="16"/>
                <w:szCs w:val="16"/>
              </w:rPr>
            </w:pPr>
            <w:r w:rsidRPr="001B1679">
              <w:rPr>
                <w:sz w:val="16"/>
                <w:szCs w:val="16"/>
              </w:rPr>
              <w:t>Revision of SP-231318. This new SID was agreed. Revised to SP-231791.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BE4A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0D80E" w14:textId="77777777" w:rsidR="00C521B3" w:rsidRPr="001B1679" w:rsidRDefault="00C521B3" w:rsidP="00015975">
            <w:pPr>
              <w:pStyle w:val="TAL"/>
              <w:rPr>
                <w:sz w:val="16"/>
                <w:szCs w:val="16"/>
              </w:rPr>
            </w:pPr>
            <w:r w:rsidRPr="001B1679">
              <w:rPr>
                <w:sz w:val="16"/>
                <w:szCs w:val="16"/>
              </w:rPr>
              <w:t>SP-231791</w:t>
            </w:r>
          </w:p>
        </w:tc>
      </w:tr>
      <w:tr w:rsidR="00C521B3" w14:paraId="70E0B0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C7542"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B2AE3"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90C0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E250F"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1067B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8E6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3136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B5193"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1526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FD7A5" w14:textId="77777777" w:rsidR="00C521B3" w:rsidRPr="001B1679" w:rsidRDefault="00C521B3" w:rsidP="00015975">
            <w:pPr>
              <w:pStyle w:val="TAL"/>
              <w:rPr>
                <w:sz w:val="16"/>
                <w:szCs w:val="16"/>
              </w:rPr>
            </w:pPr>
          </w:p>
        </w:tc>
      </w:tr>
      <w:tr w:rsidR="00C521B3" w14:paraId="4BE925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5DD18" w14:textId="77777777" w:rsidR="00C521B3" w:rsidRPr="001B1679" w:rsidRDefault="00C521B3" w:rsidP="00015975">
            <w:pPr>
              <w:pStyle w:val="TAL"/>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FC73F" w14:textId="77777777" w:rsidR="00C521B3" w:rsidRPr="001B1679" w:rsidRDefault="00C521B3" w:rsidP="00015975">
            <w:pPr>
              <w:pStyle w:val="TAL"/>
              <w:rPr>
                <w:sz w:val="16"/>
                <w:szCs w:val="16"/>
              </w:rPr>
            </w:pPr>
            <w:r w:rsidRPr="001B1679">
              <w:rPr>
                <w:sz w:val="16"/>
                <w:szCs w:val="16"/>
              </w:rPr>
              <w:t>SP-231578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B9A8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3CA0A" w14:textId="77777777" w:rsidR="00C521B3" w:rsidRPr="001B1679" w:rsidRDefault="00C521B3" w:rsidP="00015975">
            <w:pPr>
              <w:pStyle w:val="TAL"/>
              <w:rPr>
                <w:sz w:val="16"/>
                <w:szCs w:val="16"/>
              </w:rPr>
            </w:pPr>
            <w:r w:rsidRPr="001B1679">
              <w:rPr>
                <w:sz w:val="16"/>
                <w:szCs w:val="16"/>
              </w:rPr>
              <w:t>Study on Security Aspect of Ambient IoT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3AC6C8" w14:textId="77777777" w:rsidR="00C521B3" w:rsidRPr="001B1679" w:rsidRDefault="00C521B3" w:rsidP="00015975">
            <w:pPr>
              <w:pStyle w:val="TAL"/>
              <w:rPr>
                <w:sz w:val="16"/>
                <w:szCs w:val="16"/>
              </w:rPr>
            </w:pPr>
            <w:r w:rsidRPr="001B1679">
              <w:rPr>
                <w:sz w:val="16"/>
                <w:szCs w:val="16"/>
              </w:rPr>
              <w:t xml:space="preserve">OPPO, Apple, BUPT, CATT, China Mobile, China Unicom, </w:t>
            </w:r>
            <w:proofErr w:type="spellStart"/>
            <w:r w:rsidRPr="001B1679">
              <w:rPr>
                <w:sz w:val="16"/>
                <w:szCs w:val="16"/>
              </w:rPr>
              <w:t>HiSilicon</w:t>
            </w:r>
            <w:proofErr w:type="spellEnd"/>
            <w:r w:rsidRPr="001B1679">
              <w:rPr>
                <w:sz w:val="16"/>
                <w:szCs w:val="16"/>
              </w:rPr>
              <w:t xml:space="preserve">, Huawei, Lenovo, Philips International B.V., Samsung, Verizon, Vivo, Xiaomi, </w:t>
            </w:r>
            <w:proofErr w:type="spellStart"/>
            <w:r w:rsidRPr="001B1679">
              <w:rPr>
                <w:sz w:val="16"/>
                <w:szCs w:val="16"/>
              </w:rPr>
              <w:t>Xidian</w:t>
            </w:r>
            <w:proofErr w:type="spellEnd"/>
            <w:r w:rsidRPr="001B1679">
              <w:rPr>
                <w:sz w:val="16"/>
                <w:szCs w:val="16"/>
              </w:rPr>
              <w:t>,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8EF1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9897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A9B87"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7D5DF6"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A90FD" w14:textId="77777777" w:rsidR="00C521B3" w:rsidRPr="001B1679" w:rsidRDefault="00C521B3" w:rsidP="00015975">
            <w:pPr>
              <w:pStyle w:val="TAL"/>
              <w:rPr>
                <w:sz w:val="16"/>
                <w:szCs w:val="16"/>
              </w:rPr>
            </w:pPr>
          </w:p>
        </w:tc>
      </w:tr>
      <w:tr w:rsidR="00C521B3" w14:paraId="081924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1FEF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0520E" w14:textId="77777777" w:rsidR="00C521B3" w:rsidRPr="001B1679" w:rsidRDefault="00C521B3" w:rsidP="00015975">
            <w:pPr>
              <w:pStyle w:val="TAL"/>
              <w:rPr>
                <w:sz w:val="16"/>
                <w:szCs w:val="16"/>
              </w:rPr>
            </w:pPr>
            <w:r w:rsidRPr="001B1679">
              <w:rPr>
                <w:sz w:val="16"/>
                <w:szCs w:val="16"/>
              </w:rPr>
              <w:t>SP-231528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8BF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C1D1E" w14:textId="77777777" w:rsidR="00C521B3" w:rsidRPr="001B1679" w:rsidRDefault="00C521B3" w:rsidP="00015975">
            <w:pPr>
              <w:pStyle w:val="TAL"/>
              <w:rPr>
                <w:sz w:val="16"/>
                <w:szCs w:val="16"/>
              </w:rPr>
            </w:pPr>
            <w:r w:rsidRPr="001B1679">
              <w:rPr>
                <w:sz w:val="16"/>
                <w:szCs w:val="16"/>
              </w:rPr>
              <w:t>New SID: Study on Plan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5C00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145B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8477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AC959" w14:textId="77777777" w:rsidR="00C521B3" w:rsidRPr="001B1679" w:rsidRDefault="00C521B3" w:rsidP="00015975">
            <w:pPr>
              <w:pStyle w:val="TAL"/>
              <w:rPr>
                <w:sz w:val="16"/>
                <w:szCs w:val="16"/>
              </w:rPr>
            </w:pPr>
            <w:r w:rsidRPr="001B1679">
              <w:rPr>
                <w:sz w:val="16"/>
                <w:szCs w:val="16"/>
              </w:rPr>
              <w:t>Revised to SP-231721.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B0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D4F54" w14:textId="77777777" w:rsidR="00C521B3" w:rsidRPr="001B1679" w:rsidRDefault="00C521B3" w:rsidP="00015975">
            <w:pPr>
              <w:pStyle w:val="TAL"/>
              <w:rPr>
                <w:sz w:val="16"/>
                <w:szCs w:val="16"/>
              </w:rPr>
            </w:pPr>
            <w:r w:rsidRPr="001B1679">
              <w:rPr>
                <w:sz w:val="16"/>
                <w:szCs w:val="16"/>
              </w:rPr>
              <w:t>SP-231721</w:t>
            </w:r>
          </w:p>
        </w:tc>
      </w:tr>
      <w:tr w:rsidR="00C521B3" w14:paraId="305E1E4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949CA"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B0B2AE"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3B76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06786"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706F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7FAE7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44AB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C33FB2"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F7B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5AD17" w14:textId="77777777" w:rsidR="00C521B3" w:rsidRPr="001B1679" w:rsidRDefault="00C521B3" w:rsidP="00015975">
            <w:pPr>
              <w:pStyle w:val="TAL"/>
              <w:rPr>
                <w:sz w:val="16"/>
                <w:szCs w:val="16"/>
              </w:rPr>
            </w:pPr>
          </w:p>
        </w:tc>
      </w:tr>
      <w:tr w:rsidR="00C521B3" w14:paraId="02629E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D4CB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59D30" w14:textId="77777777" w:rsidR="00C521B3" w:rsidRPr="001B1679" w:rsidRDefault="00C521B3" w:rsidP="00015975">
            <w:pPr>
              <w:pStyle w:val="TAL"/>
              <w:rPr>
                <w:sz w:val="16"/>
                <w:szCs w:val="16"/>
              </w:rPr>
            </w:pPr>
            <w:r w:rsidRPr="001B1679">
              <w:rPr>
                <w:sz w:val="16"/>
                <w:szCs w:val="16"/>
              </w:rPr>
              <w:t>SP-231417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C32E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A6493"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1110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23BE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183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1C379" w14:textId="77777777" w:rsidR="00C521B3" w:rsidRPr="001B1679" w:rsidRDefault="00C521B3" w:rsidP="00015975">
            <w:pPr>
              <w:pStyle w:val="TAL"/>
              <w:rPr>
                <w:sz w:val="16"/>
                <w:szCs w:val="16"/>
              </w:rPr>
            </w:pPr>
            <w:r w:rsidRPr="001B1679">
              <w:rPr>
                <w:sz w:val="16"/>
                <w:szCs w:val="16"/>
              </w:rPr>
              <w:t>Revised to SP-231722.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4B2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B1147" w14:textId="77777777" w:rsidR="00C521B3" w:rsidRPr="001B1679" w:rsidRDefault="00C521B3" w:rsidP="00015975">
            <w:pPr>
              <w:pStyle w:val="TAL"/>
              <w:rPr>
                <w:sz w:val="16"/>
                <w:szCs w:val="16"/>
              </w:rPr>
            </w:pPr>
            <w:r w:rsidRPr="001B1679">
              <w:rPr>
                <w:sz w:val="16"/>
                <w:szCs w:val="16"/>
              </w:rPr>
              <w:t>SP-231722</w:t>
            </w:r>
          </w:p>
        </w:tc>
      </w:tr>
      <w:tr w:rsidR="00C521B3" w14:paraId="25B466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CEF38"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21F191" w14:textId="77777777" w:rsidR="00C521B3" w:rsidRPr="001B1679" w:rsidRDefault="00C521B3" w:rsidP="00015975">
            <w:pPr>
              <w:pStyle w:val="TAL"/>
              <w:rPr>
                <w:sz w:val="16"/>
                <w:szCs w:val="16"/>
              </w:rPr>
            </w:pPr>
            <w:r w:rsidRPr="001B1679">
              <w:rPr>
                <w:sz w:val="16"/>
                <w:szCs w:val="16"/>
              </w:rPr>
              <w:t>SP-231722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D175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4A836" w14:textId="77777777" w:rsidR="00C521B3" w:rsidRPr="001B1679" w:rsidRDefault="00C521B3" w:rsidP="00015975">
            <w:pPr>
              <w:pStyle w:val="TAL"/>
              <w:rPr>
                <w:sz w:val="16"/>
                <w:szCs w:val="16"/>
              </w:rPr>
            </w:pPr>
            <w:r w:rsidRPr="001B1679">
              <w:rPr>
                <w:sz w:val="16"/>
                <w:szCs w:val="16"/>
              </w:rPr>
              <w:t>New SID: Study on AI and 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6106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F67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93D2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3BCAD3" w14:textId="77777777" w:rsidR="00C521B3" w:rsidRPr="001B1679" w:rsidRDefault="00C521B3" w:rsidP="00015975">
            <w:pPr>
              <w:pStyle w:val="TAL"/>
              <w:rPr>
                <w:sz w:val="16"/>
                <w:szCs w:val="16"/>
              </w:rPr>
            </w:pPr>
            <w:r w:rsidRPr="001B1679">
              <w:rPr>
                <w:sz w:val="16"/>
                <w:szCs w:val="16"/>
              </w:rPr>
              <w:t>Revision of SP-231417. Revised to SP-231780.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0C9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8A310" w14:textId="77777777" w:rsidR="00C521B3" w:rsidRPr="001B1679" w:rsidRDefault="00C521B3" w:rsidP="00015975">
            <w:pPr>
              <w:pStyle w:val="TAL"/>
              <w:rPr>
                <w:sz w:val="16"/>
                <w:szCs w:val="16"/>
              </w:rPr>
            </w:pPr>
            <w:r w:rsidRPr="001B1679">
              <w:rPr>
                <w:sz w:val="16"/>
                <w:szCs w:val="16"/>
              </w:rPr>
              <w:t>SP-231780</w:t>
            </w:r>
          </w:p>
        </w:tc>
      </w:tr>
      <w:tr w:rsidR="00C521B3" w14:paraId="004D4F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A48A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1325D" w14:textId="77777777" w:rsidR="00C521B3" w:rsidRPr="001B1679" w:rsidRDefault="00C521B3" w:rsidP="00015975">
            <w:pPr>
              <w:pStyle w:val="TAL"/>
              <w:rPr>
                <w:sz w:val="16"/>
                <w:szCs w:val="16"/>
              </w:rPr>
            </w:pPr>
            <w:r w:rsidRPr="001B1679">
              <w:rPr>
                <w:sz w:val="16"/>
                <w:szCs w:val="16"/>
              </w:rPr>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5E68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9096E"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AB92A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52A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25A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04380"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A77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733DC" w14:textId="77777777" w:rsidR="00C521B3" w:rsidRPr="001B1679" w:rsidRDefault="00C521B3" w:rsidP="00015975">
            <w:pPr>
              <w:pStyle w:val="TAL"/>
              <w:rPr>
                <w:sz w:val="16"/>
                <w:szCs w:val="16"/>
              </w:rPr>
            </w:pPr>
          </w:p>
        </w:tc>
      </w:tr>
      <w:tr w:rsidR="00C521B3" w14:paraId="468220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E8D2C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C16C1" w14:textId="77777777" w:rsidR="00C521B3" w:rsidRPr="001B1679" w:rsidRDefault="00C521B3" w:rsidP="00015975">
            <w:pPr>
              <w:pStyle w:val="TAL"/>
              <w:rPr>
                <w:sz w:val="16"/>
                <w:szCs w:val="16"/>
              </w:rPr>
            </w:pPr>
            <w:r w:rsidRPr="001B1679">
              <w:rPr>
                <w:sz w:val="16"/>
                <w:szCs w:val="16"/>
              </w:rPr>
              <w:t>SP-231431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1E4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E21B8"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30922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36A7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F8F7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C9B68" w14:textId="77777777" w:rsidR="00C521B3" w:rsidRPr="001B1679" w:rsidRDefault="00C521B3" w:rsidP="00015975">
            <w:pPr>
              <w:pStyle w:val="TAL"/>
              <w:rPr>
                <w:sz w:val="16"/>
                <w:szCs w:val="16"/>
              </w:rPr>
            </w:pPr>
            <w:r w:rsidRPr="001B1679">
              <w:rPr>
                <w:sz w:val="16"/>
                <w:szCs w:val="16"/>
              </w:rPr>
              <w:t>Revised to SP-231723.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29B0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248DD" w14:textId="77777777" w:rsidR="00C521B3" w:rsidRPr="001B1679" w:rsidRDefault="00C521B3" w:rsidP="00015975">
            <w:pPr>
              <w:pStyle w:val="TAL"/>
              <w:rPr>
                <w:sz w:val="16"/>
                <w:szCs w:val="16"/>
              </w:rPr>
            </w:pPr>
            <w:r w:rsidRPr="001B1679">
              <w:rPr>
                <w:sz w:val="16"/>
                <w:szCs w:val="16"/>
              </w:rPr>
              <w:t>SP-231723</w:t>
            </w:r>
          </w:p>
        </w:tc>
      </w:tr>
      <w:tr w:rsidR="00C521B3" w14:paraId="4D22518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B5C6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44B3B"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70DA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34C68"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7072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92C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13E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3EE18A"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5F4A5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4CCD1" w14:textId="77777777" w:rsidR="00C521B3" w:rsidRPr="001B1679" w:rsidRDefault="00C521B3" w:rsidP="00015975">
            <w:pPr>
              <w:pStyle w:val="TAL"/>
              <w:rPr>
                <w:sz w:val="16"/>
                <w:szCs w:val="16"/>
              </w:rPr>
            </w:pPr>
          </w:p>
        </w:tc>
      </w:tr>
      <w:tr w:rsidR="00C521B3" w14:paraId="07DB74F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DB97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046B9" w14:textId="77777777" w:rsidR="00C521B3" w:rsidRPr="001B1679" w:rsidRDefault="00C521B3" w:rsidP="00015975">
            <w:pPr>
              <w:pStyle w:val="TAL"/>
              <w:rPr>
                <w:sz w:val="16"/>
                <w:szCs w:val="16"/>
              </w:rPr>
            </w:pPr>
            <w:r w:rsidRPr="001B1679">
              <w:rPr>
                <w:sz w:val="16"/>
                <w:szCs w:val="16"/>
              </w:rPr>
              <w:t>SP-231430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5E7C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A469C"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93D62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B0C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6B7A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9A9A5" w14:textId="77777777" w:rsidR="00C521B3" w:rsidRPr="001B1679" w:rsidRDefault="00C521B3" w:rsidP="00015975">
            <w:pPr>
              <w:pStyle w:val="TAL"/>
              <w:rPr>
                <w:sz w:val="16"/>
                <w:szCs w:val="16"/>
              </w:rPr>
            </w:pPr>
            <w:r w:rsidRPr="001B1679">
              <w:rPr>
                <w:sz w:val="16"/>
                <w:szCs w:val="16"/>
              </w:rPr>
              <w:t>Revised to SP-231724.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EE7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1342E" w14:textId="77777777" w:rsidR="00C521B3" w:rsidRPr="001B1679" w:rsidRDefault="00C521B3" w:rsidP="00015975">
            <w:pPr>
              <w:pStyle w:val="TAL"/>
              <w:rPr>
                <w:sz w:val="16"/>
                <w:szCs w:val="16"/>
              </w:rPr>
            </w:pPr>
            <w:r w:rsidRPr="001B1679">
              <w:rPr>
                <w:sz w:val="16"/>
                <w:szCs w:val="16"/>
              </w:rPr>
              <w:t>SP-231724</w:t>
            </w:r>
          </w:p>
        </w:tc>
      </w:tr>
      <w:tr w:rsidR="00C521B3" w14:paraId="6BBE5D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241B87"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0C90F"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E151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B3E75"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08166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11A4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914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05CD"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26A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B18AC" w14:textId="77777777" w:rsidR="00C521B3" w:rsidRPr="001B1679" w:rsidRDefault="00C521B3" w:rsidP="00015975">
            <w:pPr>
              <w:pStyle w:val="TAL"/>
              <w:rPr>
                <w:sz w:val="16"/>
                <w:szCs w:val="16"/>
              </w:rPr>
            </w:pPr>
          </w:p>
        </w:tc>
      </w:tr>
      <w:tr w:rsidR="00C521B3" w14:paraId="2C8F29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B50A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18B5B" w14:textId="77777777" w:rsidR="00C521B3" w:rsidRPr="001B1679" w:rsidRDefault="00C521B3" w:rsidP="00015975">
            <w:pPr>
              <w:pStyle w:val="TAL"/>
              <w:rPr>
                <w:sz w:val="16"/>
                <w:szCs w:val="16"/>
              </w:rPr>
            </w:pPr>
            <w:r w:rsidRPr="001B1679">
              <w:rPr>
                <w:sz w:val="16"/>
                <w:szCs w:val="16"/>
              </w:rPr>
              <w:t>SP-231421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BEB7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6000C" w14:textId="77777777" w:rsidR="00C521B3" w:rsidRPr="001B1679" w:rsidRDefault="00C521B3" w:rsidP="00015975">
            <w:pPr>
              <w:pStyle w:val="TAL"/>
              <w:rPr>
                <w:sz w:val="16"/>
                <w:szCs w:val="16"/>
              </w:rPr>
            </w:pPr>
            <w:r w:rsidRPr="001B1679">
              <w:rPr>
                <w:sz w:val="16"/>
                <w:szCs w:val="16"/>
              </w:rPr>
              <w:t>New SID: Study on SBMA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CC89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828F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794D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DF372" w14:textId="77777777" w:rsidR="00C521B3" w:rsidRPr="001B1679" w:rsidRDefault="00C521B3" w:rsidP="00015975">
            <w:pPr>
              <w:pStyle w:val="TAL"/>
              <w:rPr>
                <w:sz w:val="16"/>
                <w:szCs w:val="16"/>
              </w:rPr>
            </w:pPr>
            <w:r w:rsidRPr="001B1679">
              <w:rPr>
                <w:sz w:val="16"/>
                <w:szCs w:val="16"/>
              </w:rPr>
              <w:t>Revised to SP-231725.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4A3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7CAE2" w14:textId="77777777" w:rsidR="00C521B3" w:rsidRPr="001B1679" w:rsidRDefault="00C521B3" w:rsidP="00015975">
            <w:pPr>
              <w:pStyle w:val="TAL"/>
              <w:rPr>
                <w:sz w:val="16"/>
                <w:szCs w:val="16"/>
              </w:rPr>
            </w:pPr>
            <w:r w:rsidRPr="001B1679">
              <w:rPr>
                <w:sz w:val="16"/>
                <w:szCs w:val="16"/>
              </w:rPr>
              <w:t>SP-231725</w:t>
            </w:r>
          </w:p>
        </w:tc>
      </w:tr>
      <w:tr w:rsidR="00C521B3" w14:paraId="367953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468E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868C9"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58DA2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71DE1"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234A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AC47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EA1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47E0C"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46E3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54EB4" w14:textId="77777777" w:rsidR="00C521B3" w:rsidRPr="001B1679" w:rsidRDefault="00C521B3" w:rsidP="00015975">
            <w:pPr>
              <w:pStyle w:val="TAL"/>
              <w:rPr>
                <w:sz w:val="16"/>
                <w:szCs w:val="16"/>
              </w:rPr>
            </w:pPr>
          </w:p>
        </w:tc>
      </w:tr>
      <w:tr w:rsidR="00C521B3" w14:paraId="031B627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3860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92A0F" w14:textId="77777777" w:rsidR="00C521B3" w:rsidRPr="001B1679" w:rsidRDefault="00C521B3" w:rsidP="00015975">
            <w:pPr>
              <w:pStyle w:val="TAL"/>
              <w:rPr>
                <w:sz w:val="16"/>
                <w:szCs w:val="16"/>
              </w:rPr>
            </w:pPr>
            <w:r w:rsidRPr="001B1679">
              <w:rPr>
                <w:sz w:val="16"/>
                <w:szCs w:val="16"/>
              </w:rPr>
              <w:t>SP-231429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F5CC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774F8"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F21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5D7D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643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AFAB1F" w14:textId="77777777" w:rsidR="00C521B3" w:rsidRPr="001B1679" w:rsidRDefault="00C521B3" w:rsidP="00015975">
            <w:pPr>
              <w:pStyle w:val="TAL"/>
              <w:rPr>
                <w:sz w:val="16"/>
                <w:szCs w:val="16"/>
              </w:rPr>
            </w:pPr>
            <w:r w:rsidRPr="001B1679">
              <w:rPr>
                <w:sz w:val="16"/>
                <w:szCs w:val="16"/>
              </w:rPr>
              <w:t>Revised to SP-231726.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44A42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AF2A4" w14:textId="77777777" w:rsidR="00C521B3" w:rsidRPr="001B1679" w:rsidRDefault="00C521B3" w:rsidP="00015975">
            <w:pPr>
              <w:pStyle w:val="TAL"/>
              <w:rPr>
                <w:sz w:val="16"/>
                <w:szCs w:val="16"/>
              </w:rPr>
            </w:pPr>
            <w:r w:rsidRPr="001B1679">
              <w:rPr>
                <w:sz w:val="16"/>
                <w:szCs w:val="16"/>
              </w:rPr>
              <w:t>SP-231726</w:t>
            </w:r>
          </w:p>
        </w:tc>
      </w:tr>
      <w:tr w:rsidR="00C521B3" w14:paraId="07E36E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C02AE"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FBC8F"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9181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97E00"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038D7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578C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4707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B911F"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B30D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CCAF8" w14:textId="77777777" w:rsidR="00C521B3" w:rsidRPr="001B1679" w:rsidRDefault="00C521B3" w:rsidP="00015975">
            <w:pPr>
              <w:pStyle w:val="TAL"/>
              <w:rPr>
                <w:sz w:val="16"/>
                <w:szCs w:val="16"/>
              </w:rPr>
            </w:pPr>
          </w:p>
        </w:tc>
      </w:tr>
      <w:tr w:rsidR="00C521B3" w14:paraId="490172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1204C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D3010" w14:textId="77777777" w:rsidR="00C521B3" w:rsidRPr="001B1679" w:rsidRDefault="00C521B3" w:rsidP="00015975">
            <w:pPr>
              <w:pStyle w:val="TAL"/>
              <w:rPr>
                <w:sz w:val="16"/>
                <w:szCs w:val="16"/>
              </w:rPr>
            </w:pPr>
            <w:r w:rsidRPr="001B1679">
              <w:rPr>
                <w:sz w:val="16"/>
                <w:szCs w:val="16"/>
              </w:rPr>
              <w:t>SP-231428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9A86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D97E3" w14:textId="77777777" w:rsidR="00C521B3" w:rsidRPr="001B1679" w:rsidRDefault="00C521B3" w:rsidP="00015975">
            <w:pPr>
              <w:pStyle w:val="TAL"/>
              <w:rPr>
                <w:sz w:val="16"/>
                <w:szCs w:val="16"/>
              </w:rPr>
            </w:pPr>
            <w:r w:rsidRPr="001B1679">
              <w:rPr>
                <w:sz w:val="16"/>
                <w:szCs w:val="16"/>
              </w:rPr>
              <w:t>New SID: Study on Management aspect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8A29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2BE3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74C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4DCD5" w14:textId="77777777" w:rsidR="00C521B3" w:rsidRPr="001B1679" w:rsidRDefault="00C521B3" w:rsidP="00015975">
            <w:pPr>
              <w:pStyle w:val="TAL"/>
              <w:rPr>
                <w:sz w:val="16"/>
                <w:szCs w:val="16"/>
              </w:rPr>
            </w:pPr>
            <w:r w:rsidRPr="001B1679">
              <w:rPr>
                <w:sz w:val="16"/>
                <w:szCs w:val="16"/>
              </w:rPr>
              <w:t>Revised to SP-231727.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18D05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C6D7F" w14:textId="77777777" w:rsidR="00C521B3" w:rsidRPr="001B1679" w:rsidRDefault="00C521B3" w:rsidP="00015975">
            <w:pPr>
              <w:pStyle w:val="TAL"/>
              <w:rPr>
                <w:sz w:val="16"/>
                <w:szCs w:val="16"/>
              </w:rPr>
            </w:pPr>
            <w:r w:rsidRPr="001B1679">
              <w:rPr>
                <w:sz w:val="16"/>
                <w:szCs w:val="16"/>
              </w:rPr>
              <w:t>SP-231727</w:t>
            </w:r>
          </w:p>
        </w:tc>
      </w:tr>
      <w:tr w:rsidR="00C521B3" w14:paraId="66A222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7499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047F4"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754AC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1DCB4"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3CB25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2A25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6B1C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1E43E2"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1EEF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13B07" w14:textId="77777777" w:rsidR="00C521B3" w:rsidRPr="001B1679" w:rsidRDefault="00C521B3" w:rsidP="00015975">
            <w:pPr>
              <w:pStyle w:val="TAL"/>
              <w:rPr>
                <w:sz w:val="16"/>
                <w:szCs w:val="16"/>
              </w:rPr>
            </w:pPr>
          </w:p>
        </w:tc>
      </w:tr>
      <w:tr w:rsidR="00C521B3" w14:paraId="28302C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579F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F47EF3" w14:textId="77777777" w:rsidR="00C521B3" w:rsidRPr="001B1679" w:rsidRDefault="00C521B3" w:rsidP="00015975">
            <w:pPr>
              <w:pStyle w:val="TAL"/>
              <w:rPr>
                <w:sz w:val="16"/>
                <w:szCs w:val="16"/>
              </w:rPr>
            </w:pPr>
            <w:r w:rsidRPr="001B1679">
              <w:rPr>
                <w:sz w:val="16"/>
                <w:szCs w:val="16"/>
              </w:rPr>
              <w:t>SP-231433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70D1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EED66"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6300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E664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B749F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CCF09" w14:textId="77777777" w:rsidR="00C521B3" w:rsidRPr="001B1679" w:rsidRDefault="00C521B3" w:rsidP="00015975">
            <w:pPr>
              <w:pStyle w:val="TAL"/>
              <w:rPr>
                <w:sz w:val="16"/>
                <w:szCs w:val="16"/>
              </w:rPr>
            </w:pPr>
            <w:r w:rsidRPr="001B1679">
              <w:rPr>
                <w:sz w:val="16"/>
                <w:szCs w:val="16"/>
              </w:rPr>
              <w:t>Revised, merging SP-231641, 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BF6B8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C0888" w14:textId="77777777" w:rsidR="00C521B3" w:rsidRPr="001B1679" w:rsidRDefault="00C521B3" w:rsidP="00015975">
            <w:pPr>
              <w:pStyle w:val="TAL"/>
              <w:rPr>
                <w:sz w:val="16"/>
                <w:szCs w:val="16"/>
              </w:rPr>
            </w:pPr>
            <w:r w:rsidRPr="001B1679">
              <w:rPr>
                <w:sz w:val="16"/>
                <w:szCs w:val="16"/>
              </w:rPr>
              <w:t>SP-231728</w:t>
            </w:r>
          </w:p>
        </w:tc>
      </w:tr>
      <w:tr w:rsidR="00C521B3" w14:paraId="394ACD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AA8BF"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8821F"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4DE3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CCC41"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493E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B114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D1F2F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637781"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C4E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B3FC8" w14:textId="77777777" w:rsidR="00C521B3" w:rsidRPr="001B1679" w:rsidRDefault="00C521B3" w:rsidP="00015975">
            <w:pPr>
              <w:pStyle w:val="TAL"/>
              <w:rPr>
                <w:sz w:val="16"/>
                <w:szCs w:val="16"/>
              </w:rPr>
            </w:pPr>
          </w:p>
        </w:tc>
      </w:tr>
      <w:tr w:rsidR="00C521B3" w14:paraId="108008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C514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7977E" w14:textId="77777777" w:rsidR="00C521B3" w:rsidRPr="001B1679" w:rsidRDefault="00C521B3" w:rsidP="00015975">
            <w:pPr>
              <w:pStyle w:val="TAL"/>
              <w:rPr>
                <w:sz w:val="16"/>
                <w:szCs w:val="16"/>
              </w:rPr>
            </w:pPr>
            <w:r w:rsidRPr="001B1679">
              <w:rPr>
                <w:sz w:val="16"/>
                <w:szCs w:val="16"/>
              </w:rPr>
              <w:t>SP-231641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CB90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6A1D5"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5B248D"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5EE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4524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5B4A8" w14:textId="77777777" w:rsidR="00C521B3" w:rsidRPr="001B1679" w:rsidRDefault="00C521B3" w:rsidP="00015975">
            <w:pPr>
              <w:pStyle w:val="TAL"/>
              <w:rPr>
                <w:sz w:val="16"/>
                <w:szCs w:val="16"/>
              </w:rPr>
            </w:pPr>
            <w:r w:rsidRPr="001B1679">
              <w:rPr>
                <w:sz w:val="16"/>
                <w:szCs w:val="16"/>
              </w:rPr>
              <w:t>Revision of SP-231433 (SA WG5 agreed SID). Merged into SP-231728.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0475A" w14:textId="77777777" w:rsidR="00C521B3" w:rsidRPr="001B1679" w:rsidRDefault="00C521B3" w:rsidP="00015975">
            <w:pPr>
              <w:pStyle w:val="TAL"/>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E3BFC" w14:textId="77777777" w:rsidR="00C521B3" w:rsidRPr="001B1679" w:rsidRDefault="00C521B3" w:rsidP="00015975">
            <w:pPr>
              <w:pStyle w:val="TAL"/>
              <w:rPr>
                <w:sz w:val="16"/>
                <w:szCs w:val="16"/>
              </w:rPr>
            </w:pPr>
          </w:p>
        </w:tc>
      </w:tr>
      <w:tr w:rsidR="00C521B3" w14:paraId="028147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DE09D9"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C82DA" w14:textId="77777777" w:rsidR="00C521B3" w:rsidRPr="001B1679" w:rsidRDefault="00C521B3" w:rsidP="00015975">
            <w:pPr>
              <w:pStyle w:val="TAL"/>
              <w:rPr>
                <w:sz w:val="16"/>
                <w:szCs w:val="16"/>
              </w:rPr>
            </w:pPr>
            <w:r w:rsidRPr="001B1679">
              <w:rPr>
                <w:sz w:val="16"/>
                <w:szCs w:val="16"/>
              </w:rPr>
              <w:t>SP-231424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A4C7C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91DECF"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1D953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286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9BC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25099" w14:textId="77777777" w:rsidR="00C521B3" w:rsidRPr="001B1679" w:rsidRDefault="00C521B3" w:rsidP="00015975">
            <w:pPr>
              <w:pStyle w:val="TAL"/>
              <w:rPr>
                <w:sz w:val="16"/>
                <w:szCs w:val="16"/>
              </w:rPr>
            </w:pPr>
            <w:r w:rsidRPr="001B1679">
              <w:rPr>
                <w:sz w:val="16"/>
                <w:szCs w:val="16"/>
              </w:rPr>
              <w:t>Revised to SP-231729.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AA99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7EB0E" w14:textId="77777777" w:rsidR="00C521B3" w:rsidRPr="001B1679" w:rsidRDefault="00C521B3" w:rsidP="00015975">
            <w:pPr>
              <w:pStyle w:val="TAL"/>
              <w:rPr>
                <w:sz w:val="16"/>
                <w:szCs w:val="16"/>
              </w:rPr>
            </w:pPr>
            <w:r w:rsidRPr="001B1679">
              <w:rPr>
                <w:sz w:val="16"/>
                <w:szCs w:val="16"/>
              </w:rPr>
              <w:t>SP-231729</w:t>
            </w:r>
          </w:p>
        </w:tc>
      </w:tr>
      <w:tr w:rsidR="00C521B3" w14:paraId="5FF3E9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9D45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497D3"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8178A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E9A61"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52A7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A1B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EC1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D419E"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B1F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692A0" w14:textId="77777777" w:rsidR="00C521B3" w:rsidRPr="001B1679" w:rsidRDefault="00C521B3" w:rsidP="00015975">
            <w:pPr>
              <w:pStyle w:val="TAL"/>
              <w:rPr>
                <w:sz w:val="16"/>
                <w:szCs w:val="16"/>
              </w:rPr>
            </w:pPr>
          </w:p>
        </w:tc>
      </w:tr>
      <w:tr w:rsidR="00C521B3" w14:paraId="6BA57A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64B01"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83A68" w14:textId="77777777" w:rsidR="00C521B3" w:rsidRPr="001B1679" w:rsidRDefault="00C521B3" w:rsidP="00015975">
            <w:pPr>
              <w:pStyle w:val="TAL"/>
              <w:rPr>
                <w:sz w:val="16"/>
                <w:szCs w:val="16"/>
              </w:rPr>
            </w:pPr>
            <w:r w:rsidRPr="001B1679">
              <w:rPr>
                <w:sz w:val="16"/>
                <w:szCs w:val="16"/>
              </w:rPr>
              <w:t>SP-231420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587D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917B3"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EF0AA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7FC8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1FEE2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F6A96" w14:textId="77777777" w:rsidR="00C521B3" w:rsidRPr="001B1679" w:rsidRDefault="00C521B3" w:rsidP="00015975">
            <w:pPr>
              <w:pStyle w:val="TAL"/>
              <w:rPr>
                <w:sz w:val="16"/>
                <w:szCs w:val="16"/>
              </w:rPr>
            </w:pPr>
            <w:r w:rsidRPr="001B1679">
              <w:rPr>
                <w:sz w:val="16"/>
                <w:szCs w:val="16"/>
              </w:rPr>
              <w:t>Revised to SP-231730.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8ED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5D33B" w14:textId="77777777" w:rsidR="00C521B3" w:rsidRPr="001B1679" w:rsidRDefault="00C521B3" w:rsidP="00015975">
            <w:pPr>
              <w:pStyle w:val="TAL"/>
              <w:rPr>
                <w:sz w:val="16"/>
                <w:szCs w:val="16"/>
              </w:rPr>
            </w:pPr>
            <w:r w:rsidRPr="001B1679">
              <w:rPr>
                <w:sz w:val="16"/>
                <w:szCs w:val="16"/>
              </w:rPr>
              <w:t>SP-231730</w:t>
            </w:r>
          </w:p>
        </w:tc>
      </w:tr>
      <w:tr w:rsidR="00C521B3" w14:paraId="7E7E5B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4E6C84"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5EA61" w14:textId="77777777" w:rsidR="00C521B3" w:rsidRPr="001B1679" w:rsidRDefault="00C521B3" w:rsidP="00015975">
            <w:pPr>
              <w:pStyle w:val="TAL"/>
              <w:rPr>
                <w:sz w:val="16"/>
                <w:szCs w:val="16"/>
              </w:rPr>
            </w:pPr>
            <w:r w:rsidRPr="001B1679">
              <w:rPr>
                <w:sz w:val="16"/>
                <w:szCs w:val="16"/>
              </w:rPr>
              <w:t>SP-231730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D70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90DE4"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6CA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B44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2A8FF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2751C" w14:textId="77777777" w:rsidR="00C521B3" w:rsidRPr="001B1679" w:rsidRDefault="00C521B3" w:rsidP="00015975">
            <w:pPr>
              <w:pStyle w:val="TAL"/>
              <w:rPr>
                <w:sz w:val="16"/>
                <w:szCs w:val="16"/>
              </w:rPr>
            </w:pPr>
            <w:r w:rsidRPr="001B1679">
              <w:rPr>
                <w:sz w:val="16"/>
                <w:szCs w:val="16"/>
              </w:rPr>
              <w:t>Revision of SP-231420. Revised to SP-231781.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3A6B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F7167" w14:textId="77777777" w:rsidR="00C521B3" w:rsidRPr="001B1679" w:rsidRDefault="00C521B3" w:rsidP="00015975">
            <w:pPr>
              <w:pStyle w:val="TAL"/>
              <w:rPr>
                <w:sz w:val="16"/>
                <w:szCs w:val="16"/>
              </w:rPr>
            </w:pPr>
            <w:r w:rsidRPr="001B1679">
              <w:rPr>
                <w:sz w:val="16"/>
                <w:szCs w:val="16"/>
              </w:rPr>
              <w:t>SP-231781</w:t>
            </w:r>
          </w:p>
        </w:tc>
      </w:tr>
      <w:tr w:rsidR="00C521B3" w14:paraId="27AE4D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1CA3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732CB"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4399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1C69"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BAC7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4B7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A31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CAFB53"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89E8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69927" w14:textId="77777777" w:rsidR="00C521B3" w:rsidRPr="001B1679" w:rsidRDefault="00C521B3" w:rsidP="00015975">
            <w:pPr>
              <w:pStyle w:val="TAL"/>
              <w:rPr>
                <w:sz w:val="16"/>
                <w:szCs w:val="16"/>
              </w:rPr>
            </w:pPr>
          </w:p>
        </w:tc>
      </w:tr>
      <w:tr w:rsidR="00C521B3" w14:paraId="610829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0FE2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2C3EF" w14:textId="77777777" w:rsidR="00C521B3" w:rsidRPr="001B1679" w:rsidRDefault="00C521B3" w:rsidP="00015975">
            <w:pPr>
              <w:pStyle w:val="TAL"/>
              <w:rPr>
                <w:sz w:val="16"/>
                <w:szCs w:val="16"/>
              </w:rPr>
            </w:pPr>
            <w:r w:rsidRPr="001B1679">
              <w:rPr>
                <w:sz w:val="16"/>
                <w:szCs w:val="16"/>
              </w:rPr>
              <w:t>SP-231425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370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7466E"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5E6B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0F0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36EE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783217" w14:textId="77777777" w:rsidR="00C521B3" w:rsidRPr="001B1679" w:rsidRDefault="00C521B3" w:rsidP="00015975">
            <w:pPr>
              <w:pStyle w:val="TAL"/>
              <w:rPr>
                <w:sz w:val="16"/>
                <w:szCs w:val="16"/>
              </w:rPr>
            </w:pPr>
            <w:r w:rsidRPr="001B1679">
              <w:rPr>
                <w:sz w:val="16"/>
                <w:szCs w:val="16"/>
              </w:rPr>
              <w:t>Revised to SP-231731.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687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DB07A" w14:textId="77777777" w:rsidR="00C521B3" w:rsidRPr="001B1679" w:rsidRDefault="00C521B3" w:rsidP="00015975">
            <w:pPr>
              <w:pStyle w:val="TAL"/>
              <w:rPr>
                <w:sz w:val="16"/>
                <w:szCs w:val="16"/>
              </w:rPr>
            </w:pPr>
            <w:r w:rsidRPr="001B1679">
              <w:rPr>
                <w:sz w:val="16"/>
                <w:szCs w:val="16"/>
              </w:rPr>
              <w:t>SP-231731</w:t>
            </w:r>
          </w:p>
        </w:tc>
      </w:tr>
      <w:tr w:rsidR="00C521B3" w14:paraId="76DE02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5B89C"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7E447"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6D6D0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D9644"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A82E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FD77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EC5B3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73FF1B"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E9C8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6D7B5" w14:textId="77777777" w:rsidR="00C521B3" w:rsidRPr="001B1679" w:rsidRDefault="00C521B3" w:rsidP="00015975">
            <w:pPr>
              <w:pStyle w:val="TAL"/>
              <w:rPr>
                <w:sz w:val="16"/>
                <w:szCs w:val="16"/>
              </w:rPr>
            </w:pPr>
          </w:p>
        </w:tc>
      </w:tr>
      <w:tr w:rsidR="00C521B3" w14:paraId="6E0AAC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B7C7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2030B" w14:textId="77777777" w:rsidR="00C521B3" w:rsidRPr="001B1679" w:rsidRDefault="00C521B3" w:rsidP="00015975">
            <w:pPr>
              <w:pStyle w:val="TAL"/>
              <w:rPr>
                <w:sz w:val="16"/>
                <w:szCs w:val="16"/>
              </w:rPr>
            </w:pPr>
            <w:r w:rsidRPr="001B1679">
              <w:rPr>
                <w:sz w:val="16"/>
                <w:szCs w:val="16"/>
              </w:rPr>
              <w:t>SP-231422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BB0D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BD48A"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580F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114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5E7A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8C71A8" w14:textId="77777777" w:rsidR="00C521B3" w:rsidRPr="001B1679" w:rsidRDefault="00C521B3" w:rsidP="00015975">
            <w:pPr>
              <w:pStyle w:val="TAL"/>
              <w:rPr>
                <w:sz w:val="16"/>
                <w:szCs w:val="16"/>
              </w:rPr>
            </w:pPr>
            <w:r w:rsidRPr="001B1679">
              <w:rPr>
                <w:sz w:val="16"/>
                <w:szCs w:val="16"/>
              </w:rPr>
              <w:t>Revised to SP-231732.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F118B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EFB48" w14:textId="77777777" w:rsidR="00C521B3" w:rsidRPr="001B1679" w:rsidRDefault="00C521B3" w:rsidP="00015975">
            <w:pPr>
              <w:pStyle w:val="TAL"/>
              <w:rPr>
                <w:sz w:val="16"/>
                <w:szCs w:val="16"/>
              </w:rPr>
            </w:pPr>
            <w:r w:rsidRPr="001B1679">
              <w:rPr>
                <w:sz w:val="16"/>
                <w:szCs w:val="16"/>
              </w:rPr>
              <w:t>SP-231732</w:t>
            </w:r>
          </w:p>
        </w:tc>
      </w:tr>
      <w:tr w:rsidR="00C521B3" w14:paraId="56242D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6342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AEFD1" w14:textId="77777777" w:rsidR="00C521B3" w:rsidRPr="001B1679" w:rsidRDefault="00C521B3" w:rsidP="00015975">
            <w:pPr>
              <w:pStyle w:val="TAL"/>
              <w:rPr>
                <w:sz w:val="16"/>
                <w:szCs w:val="16"/>
              </w:rPr>
            </w:pPr>
            <w:r w:rsidRPr="001B1679">
              <w:rPr>
                <w:sz w:val="16"/>
                <w:szCs w:val="16"/>
              </w:rPr>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EFB3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95CF4"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9FD7E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A9B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B9E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777DC"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DE22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8D018" w14:textId="77777777" w:rsidR="00C521B3" w:rsidRPr="001B1679" w:rsidRDefault="00C521B3" w:rsidP="00015975">
            <w:pPr>
              <w:pStyle w:val="TAL"/>
              <w:rPr>
                <w:sz w:val="16"/>
                <w:szCs w:val="16"/>
              </w:rPr>
            </w:pPr>
          </w:p>
        </w:tc>
      </w:tr>
      <w:tr w:rsidR="00C521B3" w14:paraId="0FFA17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96FFB"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9C7B3" w14:textId="77777777" w:rsidR="00C521B3" w:rsidRPr="001B1679" w:rsidRDefault="00C521B3" w:rsidP="00015975">
            <w:pPr>
              <w:pStyle w:val="TAL"/>
              <w:rPr>
                <w:sz w:val="16"/>
                <w:szCs w:val="16"/>
              </w:rPr>
            </w:pPr>
            <w:r w:rsidRPr="001B1679">
              <w:rPr>
                <w:sz w:val="16"/>
                <w:szCs w:val="16"/>
              </w:rPr>
              <w:t>SP-231423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EFDD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DC6FA"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7276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093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A4A7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75E1E" w14:textId="77777777" w:rsidR="00C521B3" w:rsidRPr="001B1679" w:rsidRDefault="00C521B3" w:rsidP="00015975">
            <w:pPr>
              <w:pStyle w:val="TAL"/>
              <w:rPr>
                <w:sz w:val="16"/>
                <w:szCs w:val="16"/>
              </w:rPr>
            </w:pPr>
            <w:r w:rsidRPr="001B1679">
              <w:rPr>
                <w:sz w:val="16"/>
                <w:szCs w:val="16"/>
              </w:rPr>
              <w:t>Revised to SP-231733.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289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4785A" w14:textId="77777777" w:rsidR="00C521B3" w:rsidRPr="001B1679" w:rsidRDefault="00C521B3" w:rsidP="00015975">
            <w:pPr>
              <w:pStyle w:val="TAL"/>
              <w:rPr>
                <w:sz w:val="16"/>
                <w:szCs w:val="16"/>
              </w:rPr>
            </w:pPr>
            <w:r w:rsidRPr="001B1679">
              <w:rPr>
                <w:sz w:val="16"/>
                <w:szCs w:val="16"/>
              </w:rPr>
              <w:t>SP-231733</w:t>
            </w:r>
          </w:p>
        </w:tc>
      </w:tr>
      <w:tr w:rsidR="00C521B3" w14:paraId="71F4EB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6C96D"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A0C0E"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D241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CD75BF"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2AE47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CBA3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1E2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C93EE"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3F5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C69D5" w14:textId="77777777" w:rsidR="00C521B3" w:rsidRPr="001B1679" w:rsidRDefault="00C521B3" w:rsidP="00015975">
            <w:pPr>
              <w:pStyle w:val="TAL"/>
              <w:rPr>
                <w:sz w:val="16"/>
                <w:szCs w:val="16"/>
              </w:rPr>
            </w:pPr>
          </w:p>
        </w:tc>
      </w:tr>
      <w:tr w:rsidR="00C521B3" w14:paraId="081EBE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CB67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0C1AF" w14:textId="77777777" w:rsidR="00C521B3" w:rsidRPr="001B1679" w:rsidRDefault="00C521B3" w:rsidP="00015975">
            <w:pPr>
              <w:pStyle w:val="TAL"/>
              <w:rPr>
                <w:sz w:val="16"/>
                <w:szCs w:val="16"/>
              </w:rPr>
            </w:pPr>
            <w:r w:rsidRPr="001B1679">
              <w:rPr>
                <w:sz w:val="16"/>
                <w:szCs w:val="16"/>
              </w:rPr>
              <w:t>SP-231427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310D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AFAA1"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8DAE2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E18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763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00FE7" w14:textId="77777777" w:rsidR="00C521B3" w:rsidRPr="001B1679" w:rsidRDefault="00C521B3" w:rsidP="00015975">
            <w:pPr>
              <w:pStyle w:val="TAL"/>
              <w:rPr>
                <w:sz w:val="16"/>
                <w:szCs w:val="16"/>
              </w:rPr>
            </w:pPr>
            <w:r w:rsidRPr="001B1679">
              <w:rPr>
                <w:sz w:val="16"/>
                <w:szCs w:val="16"/>
              </w:rPr>
              <w:t>Revised to SP-231734.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EBDF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99F37D" w14:textId="77777777" w:rsidR="00C521B3" w:rsidRPr="001B1679" w:rsidRDefault="00C521B3" w:rsidP="00015975">
            <w:pPr>
              <w:pStyle w:val="TAL"/>
              <w:rPr>
                <w:sz w:val="16"/>
                <w:szCs w:val="16"/>
              </w:rPr>
            </w:pPr>
            <w:r w:rsidRPr="001B1679">
              <w:rPr>
                <w:sz w:val="16"/>
                <w:szCs w:val="16"/>
              </w:rPr>
              <w:t>SP-231734</w:t>
            </w:r>
          </w:p>
        </w:tc>
      </w:tr>
      <w:tr w:rsidR="00C521B3" w14:paraId="77ADEB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20823"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EEE6B"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D78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6B8D4"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FD5D4F"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14D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30811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5DC3D"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6ECF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8A0CE" w14:textId="77777777" w:rsidR="00C521B3" w:rsidRPr="001B1679" w:rsidRDefault="00C521B3" w:rsidP="00015975">
            <w:pPr>
              <w:pStyle w:val="TAL"/>
              <w:rPr>
                <w:sz w:val="16"/>
                <w:szCs w:val="16"/>
              </w:rPr>
            </w:pPr>
          </w:p>
        </w:tc>
      </w:tr>
      <w:tr w:rsidR="00C521B3" w14:paraId="5DA054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E76D5"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1BCFE" w14:textId="77777777" w:rsidR="00C521B3" w:rsidRPr="001B1679" w:rsidRDefault="00C521B3" w:rsidP="00015975">
            <w:pPr>
              <w:pStyle w:val="TAL"/>
              <w:rPr>
                <w:sz w:val="16"/>
                <w:szCs w:val="16"/>
              </w:rPr>
            </w:pPr>
            <w:r w:rsidRPr="001B1679">
              <w:rPr>
                <w:sz w:val="16"/>
                <w:szCs w:val="16"/>
              </w:rPr>
              <w:t>SP-231419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C408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4563B"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CF17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77E5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F717A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3ADD8" w14:textId="77777777" w:rsidR="00C521B3" w:rsidRPr="001B1679" w:rsidRDefault="00C521B3" w:rsidP="00015975">
            <w:pPr>
              <w:pStyle w:val="TAL"/>
              <w:rPr>
                <w:sz w:val="16"/>
                <w:szCs w:val="16"/>
              </w:rPr>
            </w:pPr>
            <w:r w:rsidRPr="001B1679">
              <w:rPr>
                <w:sz w:val="16"/>
                <w:szCs w:val="16"/>
              </w:rPr>
              <w:t>Revised to SP-231735.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1369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9550A" w14:textId="77777777" w:rsidR="00C521B3" w:rsidRPr="001B1679" w:rsidRDefault="00C521B3" w:rsidP="00015975">
            <w:pPr>
              <w:pStyle w:val="TAL"/>
              <w:rPr>
                <w:sz w:val="16"/>
                <w:szCs w:val="16"/>
              </w:rPr>
            </w:pPr>
            <w:r w:rsidRPr="001B1679">
              <w:rPr>
                <w:sz w:val="16"/>
                <w:szCs w:val="16"/>
              </w:rPr>
              <w:t>SP-231735</w:t>
            </w:r>
          </w:p>
        </w:tc>
      </w:tr>
      <w:tr w:rsidR="00C521B3" w14:paraId="1DC753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FB90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97F28"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FFE1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2B887"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DF18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7A3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209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4D895"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5CA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66E6D" w14:textId="77777777" w:rsidR="00C521B3" w:rsidRPr="001B1679" w:rsidRDefault="00C521B3" w:rsidP="00015975">
            <w:pPr>
              <w:pStyle w:val="TAL"/>
              <w:rPr>
                <w:sz w:val="16"/>
                <w:szCs w:val="16"/>
              </w:rPr>
            </w:pPr>
          </w:p>
        </w:tc>
      </w:tr>
      <w:tr w:rsidR="00C521B3" w14:paraId="64D024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EA3B4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FF5E4" w14:textId="77777777" w:rsidR="00C521B3" w:rsidRPr="001B1679" w:rsidRDefault="00C521B3" w:rsidP="00015975">
            <w:pPr>
              <w:pStyle w:val="TAL"/>
              <w:rPr>
                <w:sz w:val="16"/>
                <w:szCs w:val="16"/>
              </w:rPr>
            </w:pPr>
            <w:r w:rsidRPr="001B1679">
              <w:rPr>
                <w:sz w:val="16"/>
                <w:szCs w:val="16"/>
              </w:rPr>
              <w:t>SP-231426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91E6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FEF1F"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5375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94F4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638A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12D98" w14:textId="77777777" w:rsidR="00C521B3" w:rsidRPr="001B1679" w:rsidRDefault="00C521B3" w:rsidP="00015975">
            <w:pPr>
              <w:pStyle w:val="TAL"/>
              <w:rPr>
                <w:sz w:val="16"/>
                <w:szCs w:val="16"/>
              </w:rPr>
            </w:pPr>
            <w:r w:rsidRPr="001B1679">
              <w:rPr>
                <w:sz w:val="16"/>
                <w:szCs w:val="16"/>
              </w:rPr>
              <w:t>Revised to SP-231736.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EDF1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111AF" w14:textId="77777777" w:rsidR="00C521B3" w:rsidRPr="001B1679" w:rsidRDefault="00C521B3" w:rsidP="00015975">
            <w:pPr>
              <w:pStyle w:val="TAL"/>
              <w:rPr>
                <w:sz w:val="16"/>
                <w:szCs w:val="16"/>
              </w:rPr>
            </w:pPr>
            <w:r w:rsidRPr="001B1679">
              <w:rPr>
                <w:sz w:val="16"/>
                <w:szCs w:val="16"/>
              </w:rPr>
              <w:t>SP-231736</w:t>
            </w:r>
          </w:p>
        </w:tc>
      </w:tr>
      <w:tr w:rsidR="00C521B3" w14:paraId="7D95F78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028532"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9D8B"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490D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4B264"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1C619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D8F80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B12A3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E81CA"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B5E0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6D8BF" w14:textId="77777777" w:rsidR="00C521B3" w:rsidRPr="001B1679" w:rsidRDefault="00C521B3" w:rsidP="00015975">
            <w:pPr>
              <w:pStyle w:val="TAL"/>
              <w:rPr>
                <w:sz w:val="16"/>
                <w:szCs w:val="16"/>
              </w:rPr>
            </w:pPr>
          </w:p>
        </w:tc>
      </w:tr>
      <w:tr w:rsidR="00C521B3" w14:paraId="622639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4584E0"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78460" w14:textId="77777777" w:rsidR="00C521B3" w:rsidRPr="001B1679" w:rsidRDefault="00C521B3" w:rsidP="00015975">
            <w:pPr>
              <w:pStyle w:val="TAL"/>
              <w:rPr>
                <w:sz w:val="16"/>
                <w:szCs w:val="16"/>
              </w:rPr>
            </w:pPr>
            <w:r w:rsidRPr="001B1679">
              <w:rPr>
                <w:sz w:val="16"/>
                <w:szCs w:val="16"/>
              </w:rPr>
              <w:t>SP-231418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E52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2F3C6" w14:textId="77777777" w:rsidR="00C521B3" w:rsidRPr="001B1679" w:rsidRDefault="00C521B3" w:rsidP="00015975">
            <w:pPr>
              <w:pStyle w:val="TAL"/>
              <w:rPr>
                <w:sz w:val="16"/>
                <w:szCs w:val="16"/>
              </w:rPr>
            </w:pPr>
            <w:r w:rsidRPr="001B1679">
              <w:rPr>
                <w:sz w:val="16"/>
                <w:szCs w:val="16"/>
              </w:rPr>
              <w:t>New SID: Study on intent driven management services for mobile networks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EBE0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C2CB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C481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B66B81" w14:textId="77777777" w:rsidR="00C521B3" w:rsidRPr="001B1679" w:rsidRDefault="00C521B3" w:rsidP="00015975">
            <w:pPr>
              <w:pStyle w:val="TAL"/>
              <w:rPr>
                <w:sz w:val="16"/>
                <w:szCs w:val="16"/>
              </w:rPr>
            </w:pPr>
            <w:r w:rsidRPr="001B1679">
              <w:rPr>
                <w:sz w:val="16"/>
                <w:szCs w:val="16"/>
              </w:rPr>
              <w:t>Revised to SP-231737.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702D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4B6D1" w14:textId="77777777" w:rsidR="00C521B3" w:rsidRPr="001B1679" w:rsidRDefault="00C521B3" w:rsidP="00015975">
            <w:pPr>
              <w:pStyle w:val="TAL"/>
              <w:rPr>
                <w:sz w:val="16"/>
                <w:szCs w:val="16"/>
              </w:rPr>
            </w:pPr>
            <w:r w:rsidRPr="001B1679">
              <w:rPr>
                <w:sz w:val="16"/>
                <w:szCs w:val="16"/>
              </w:rPr>
              <w:t>SP-231737</w:t>
            </w:r>
          </w:p>
        </w:tc>
      </w:tr>
      <w:tr w:rsidR="00C521B3" w14:paraId="1AF0AB8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7B2B6" w14:textId="77777777" w:rsidR="00C521B3" w:rsidRPr="001B1679" w:rsidRDefault="00C521B3" w:rsidP="00015975">
            <w:pPr>
              <w:pStyle w:val="TAL"/>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FEE25"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FEF5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E883E"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AD9AFA"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F243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BE13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1B8F5"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215E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3629DC" w14:textId="77777777" w:rsidR="00C521B3" w:rsidRPr="001B1679" w:rsidRDefault="00C521B3" w:rsidP="00015975">
            <w:pPr>
              <w:pStyle w:val="TAL"/>
              <w:rPr>
                <w:sz w:val="16"/>
                <w:szCs w:val="16"/>
              </w:rPr>
            </w:pPr>
          </w:p>
        </w:tc>
      </w:tr>
      <w:tr w:rsidR="00C521B3" w14:paraId="0072CA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F0FBEA"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CF761" w14:textId="77777777" w:rsidR="00C521B3" w:rsidRPr="001B1679" w:rsidRDefault="00C521B3" w:rsidP="00015975">
            <w:pPr>
              <w:pStyle w:val="TAL"/>
              <w:rPr>
                <w:sz w:val="16"/>
                <w:szCs w:val="16"/>
              </w:rPr>
            </w:pPr>
            <w:r w:rsidRPr="001B1679">
              <w:rPr>
                <w:sz w:val="16"/>
                <w:szCs w:val="16"/>
              </w:rPr>
              <w:t>SP-231541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AB26F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3C78D"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B279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9BA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6605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FE9763" w14:textId="77777777" w:rsidR="00C521B3" w:rsidRPr="001B1679" w:rsidRDefault="00C521B3" w:rsidP="00015975">
            <w:pPr>
              <w:pStyle w:val="TAL"/>
              <w:rPr>
                <w:sz w:val="16"/>
                <w:szCs w:val="16"/>
              </w:rPr>
            </w:pPr>
            <w:r w:rsidRPr="001B1679">
              <w:rPr>
                <w:sz w:val="16"/>
                <w:szCs w:val="16"/>
              </w:rPr>
              <w:t>Revised to SP-231738.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28AA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E12C4" w14:textId="77777777" w:rsidR="00C521B3" w:rsidRPr="001B1679" w:rsidRDefault="00C521B3" w:rsidP="00015975">
            <w:pPr>
              <w:pStyle w:val="TAL"/>
              <w:rPr>
                <w:sz w:val="16"/>
                <w:szCs w:val="16"/>
              </w:rPr>
            </w:pPr>
            <w:r w:rsidRPr="001B1679">
              <w:rPr>
                <w:sz w:val="16"/>
                <w:szCs w:val="16"/>
              </w:rPr>
              <w:t>SP-231738</w:t>
            </w:r>
          </w:p>
        </w:tc>
      </w:tr>
      <w:tr w:rsidR="00C521B3" w14:paraId="0330D25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C4138"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ED423"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D43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E4257"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F3F19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886D4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5D9F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7E585"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D04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CD128" w14:textId="77777777" w:rsidR="00C521B3" w:rsidRPr="001B1679" w:rsidRDefault="00C521B3" w:rsidP="00015975">
            <w:pPr>
              <w:pStyle w:val="TAL"/>
              <w:rPr>
                <w:sz w:val="16"/>
                <w:szCs w:val="16"/>
              </w:rPr>
            </w:pPr>
          </w:p>
        </w:tc>
      </w:tr>
      <w:tr w:rsidR="00C521B3" w14:paraId="258ED9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1E8D0"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D368C" w14:textId="77777777" w:rsidR="00C521B3" w:rsidRPr="001B1679" w:rsidRDefault="00C521B3" w:rsidP="00015975">
            <w:pPr>
              <w:pStyle w:val="TAL"/>
              <w:rPr>
                <w:sz w:val="16"/>
                <w:szCs w:val="16"/>
              </w:rPr>
            </w:pPr>
            <w:r w:rsidRPr="001B1679">
              <w:rPr>
                <w:sz w:val="16"/>
                <w:szCs w:val="16"/>
              </w:rPr>
              <w:t>SP-231539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2988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27F89"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B3745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8362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3151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2CB6A6" w14:textId="77777777" w:rsidR="00C521B3" w:rsidRPr="001B1679" w:rsidRDefault="00C521B3" w:rsidP="00015975">
            <w:pPr>
              <w:pStyle w:val="TAL"/>
              <w:rPr>
                <w:sz w:val="16"/>
                <w:szCs w:val="16"/>
              </w:rPr>
            </w:pPr>
            <w:r w:rsidRPr="001B1679">
              <w:rPr>
                <w:sz w:val="16"/>
                <w:szCs w:val="16"/>
              </w:rPr>
              <w:t>Revised to SP-231739.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7C6F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992BA" w14:textId="77777777" w:rsidR="00C521B3" w:rsidRPr="001B1679" w:rsidRDefault="00C521B3" w:rsidP="00015975">
            <w:pPr>
              <w:pStyle w:val="TAL"/>
              <w:rPr>
                <w:sz w:val="16"/>
                <w:szCs w:val="16"/>
              </w:rPr>
            </w:pPr>
            <w:r w:rsidRPr="001B1679">
              <w:rPr>
                <w:sz w:val="16"/>
                <w:szCs w:val="16"/>
              </w:rPr>
              <w:t>SP-231739</w:t>
            </w:r>
          </w:p>
        </w:tc>
      </w:tr>
      <w:tr w:rsidR="00C521B3" w14:paraId="74D78F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C9DE3"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20068"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661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4103A"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F77F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BC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350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DE296"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A6B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EC9FC" w14:textId="77777777" w:rsidR="00C521B3" w:rsidRPr="001B1679" w:rsidRDefault="00C521B3" w:rsidP="00015975">
            <w:pPr>
              <w:pStyle w:val="TAL"/>
              <w:rPr>
                <w:sz w:val="16"/>
                <w:szCs w:val="16"/>
              </w:rPr>
            </w:pPr>
          </w:p>
        </w:tc>
      </w:tr>
      <w:tr w:rsidR="00C521B3" w14:paraId="5F2FD7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DA2BF"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93FBF" w14:textId="77777777" w:rsidR="00C521B3" w:rsidRPr="001B1679" w:rsidRDefault="00C521B3" w:rsidP="00015975">
            <w:pPr>
              <w:pStyle w:val="TAL"/>
              <w:rPr>
                <w:sz w:val="16"/>
                <w:szCs w:val="16"/>
              </w:rPr>
            </w:pPr>
            <w:r w:rsidRPr="001B1679">
              <w:rPr>
                <w:sz w:val="16"/>
                <w:szCs w:val="16"/>
              </w:rPr>
              <w:t>SP-231540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F4B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B2BD7"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DB70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2DB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5CA6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A20C0" w14:textId="77777777" w:rsidR="00C521B3" w:rsidRPr="001B1679" w:rsidRDefault="00C521B3" w:rsidP="00015975">
            <w:pPr>
              <w:pStyle w:val="TAL"/>
              <w:rPr>
                <w:sz w:val="16"/>
                <w:szCs w:val="16"/>
              </w:rPr>
            </w:pPr>
            <w:r w:rsidRPr="001B1679">
              <w:rPr>
                <w:sz w:val="16"/>
                <w:szCs w:val="16"/>
              </w:rPr>
              <w:t>Revised to SP-231740.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75E2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D3C4C1" w14:textId="77777777" w:rsidR="00C521B3" w:rsidRPr="001B1679" w:rsidRDefault="00C521B3" w:rsidP="00015975">
            <w:pPr>
              <w:pStyle w:val="TAL"/>
              <w:rPr>
                <w:sz w:val="16"/>
                <w:szCs w:val="16"/>
              </w:rPr>
            </w:pPr>
            <w:r w:rsidRPr="001B1679">
              <w:rPr>
                <w:sz w:val="16"/>
                <w:szCs w:val="16"/>
              </w:rPr>
              <w:t>SP-231740</w:t>
            </w:r>
          </w:p>
        </w:tc>
      </w:tr>
      <w:tr w:rsidR="00C521B3" w14:paraId="46B92E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0528B"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B7F86" w14:textId="77777777" w:rsidR="00C521B3" w:rsidRPr="001B1679" w:rsidRDefault="00C521B3" w:rsidP="00015975">
            <w:pPr>
              <w:pStyle w:val="TAL"/>
              <w:rPr>
                <w:sz w:val="16"/>
                <w:szCs w:val="16"/>
              </w:rPr>
            </w:pPr>
            <w:r w:rsidRPr="001B1679">
              <w:rPr>
                <w:sz w:val="16"/>
                <w:szCs w:val="16"/>
              </w:rPr>
              <w:t>SP-231740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8408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F3C0D"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F987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9BE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F3C0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FF6636" w14:textId="77777777" w:rsidR="00C521B3" w:rsidRPr="001B1679" w:rsidRDefault="00C521B3" w:rsidP="00015975">
            <w:pPr>
              <w:pStyle w:val="TAL"/>
              <w:rPr>
                <w:sz w:val="16"/>
                <w:szCs w:val="16"/>
              </w:rPr>
            </w:pPr>
            <w:r w:rsidRPr="001B1679">
              <w:rPr>
                <w:sz w:val="16"/>
                <w:szCs w:val="16"/>
              </w:rPr>
              <w:t>Revision of SP-231540. Revised to SP-231806.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0F4E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FAF6A" w14:textId="77777777" w:rsidR="00C521B3" w:rsidRPr="001B1679" w:rsidRDefault="00C521B3" w:rsidP="00015975">
            <w:pPr>
              <w:pStyle w:val="TAL"/>
              <w:rPr>
                <w:sz w:val="16"/>
                <w:szCs w:val="16"/>
              </w:rPr>
            </w:pPr>
            <w:r w:rsidRPr="001B1679">
              <w:rPr>
                <w:sz w:val="16"/>
                <w:szCs w:val="16"/>
              </w:rPr>
              <w:t>SP-231806</w:t>
            </w:r>
          </w:p>
        </w:tc>
      </w:tr>
      <w:tr w:rsidR="00C521B3" w14:paraId="52ABBE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C744C"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5130"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5868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634E4"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7FED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B893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FE9C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81AF5"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F14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34BB2" w14:textId="77777777" w:rsidR="00C521B3" w:rsidRPr="001B1679" w:rsidRDefault="00C521B3" w:rsidP="00015975">
            <w:pPr>
              <w:pStyle w:val="TAL"/>
              <w:rPr>
                <w:sz w:val="16"/>
                <w:szCs w:val="16"/>
              </w:rPr>
            </w:pPr>
          </w:p>
        </w:tc>
      </w:tr>
      <w:tr w:rsidR="00C521B3" w14:paraId="4FB0A8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C436F"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3CE38" w14:textId="77777777" w:rsidR="00C521B3" w:rsidRPr="001B1679" w:rsidRDefault="00C521B3" w:rsidP="00015975">
            <w:pPr>
              <w:pStyle w:val="TAL"/>
              <w:rPr>
                <w:sz w:val="16"/>
                <w:szCs w:val="16"/>
              </w:rPr>
            </w:pPr>
            <w:r w:rsidRPr="001B1679">
              <w:rPr>
                <w:sz w:val="16"/>
                <w:szCs w:val="16"/>
              </w:rPr>
              <w:t>SP-231579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B0C7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DA0E11" w14:textId="77777777" w:rsidR="00C521B3" w:rsidRPr="001B1679" w:rsidRDefault="00C521B3" w:rsidP="00015975">
            <w:pPr>
              <w:pStyle w:val="TAL"/>
              <w:rPr>
                <w:sz w:val="16"/>
                <w:szCs w:val="16"/>
              </w:rPr>
            </w:pPr>
            <w:r w:rsidRPr="001B1679">
              <w:rPr>
                <w:sz w:val="16"/>
                <w:szCs w:val="16"/>
              </w:rPr>
              <w:t>New SID on sensing application enabler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5A7E0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213A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80B1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D3D27"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8FE0EC"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4C32F" w14:textId="77777777" w:rsidR="00C521B3" w:rsidRPr="001B1679" w:rsidRDefault="00C521B3" w:rsidP="00015975">
            <w:pPr>
              <w:pStyle w:val="TAL"/>
              <w:rPr>
                <w:sz w:val="16"/>
                <w:szCs w:val="16"/>
              </w:rPr>
            </w:pPr>
          </w:p>
        </w:tc>
      </w:tr>
      <w:tr w:rsidR="00C521B3" w14:paraId="57178B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4BB287"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CC95F" w14:textId="77777777" w:rsidR="00C521B3" w:rsidRPr="001B1679" w:rsidRDefault="00C521B3" w:rsidP="00015975">
            <w:pPr>
              <w:pStyle w:val="TAL"/>
              <w:rPr>
                <w:sz w:val="16"/>
                <w:szCs w:val="16"/>
              </w:rPr>
            </w:pPr>
            <w:r w:rsidRPr="001B1679">
              <w:rPr>
                <w:sz w:val="16"/>
                <w:szCs w:val="16"/>
              </w:rPr>
              <w:t>SP-231357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9623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E32F04"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8F6267"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EDA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F3B2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EC61F1" w14:textId="77777777" w:rsidR="00C521B3" w:rsidRPr="001B1679" w:rsidRDefault="00C521B3" w:rsidP="00015975">
            <w:pPr>
              <w:pStyle w:val="TAL"/>
              <w:rPr>
                <w:sz w:val="16"/>
                <w:szCs w:val="16"/>
              </w:rPr>
            </w:pPr>
            <w:r w:rsidRPr="001B1679">
              <w:rPr>
                <w:sz w:val="16"/>
                <w:szCs w:val="16"/>
              </w:rPr>
              <w:t>Revised to SP-231741.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6252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D2C41" w14:textId="77777777" w:rsidR="00C521B3" w:rsidRPr="001B1679" w:rsidRDefault="00C521B3" w:rsidP="00015975">
            <w:pPr>
              <w:pStyle w:val="TAL"/>
              <w:rPr>
                <w:sz w:val="16"/>
                <w:szCs w:val="16"/>
              </w:rPr>
            </w:pPr>
            <w:r w:rsidRPr="001B1679">
              <w:rPr>
                <w:sz w:val="16"/>
                <w:szCs w:val="16"/>
              </w:rPr>
              <w:t>SP-231741</w:t>
            </w:r>
          </w:p>
        </w:tc>
      </w:tr>
      <w:tr w:rsidR="00C521B3" w14:paraId="0464E4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2C864" w14:textId="77777777" w:rsidR="00C521B3" w:rsidRPr="001B1679" w:rsidRDefault="00C521B3" w:rsidP="00015975">
            <w:pPr>
              <w:pStyle w:val="TAL"/>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E886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24D79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F06A9"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F3638"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FDE5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F224F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21F9A"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03566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65FC5" w14:textId="77777777" w:rsidR="00C521B3" w:rsidRPr="001B1679" w:rsidRDefault="00C521B3" w:rsidP="00015975">
            <w:pPr>
              <w:pStyle w:val="TAL"/>
              <w:rPr>
                <w:sz w:val="16"/>
                <w:szCs w:val="16"/>
              </w:rPr>
            </w:pPr>
          </w:p>
        </w:tc>
      </w:tr>
      <w:tr w:rsidR="00C521B3" w14:paraId="74C354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A7D51"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65509" w14:textId="77777777" w:rsidR="00C521B3" w:rsidRPr="001B1679" w:rsidRDefault="00C521B3" w:rsidP="00015975">
            <w:pPr>
              <w:pStyle w:val="TAL"/>
              <w:rPr>
                <w:sz w:val="16"/>
                <w:szCs w:val="16"/>
              </w:rPr>
            </w:pPr>
            <w:r w:rsidRPr="001B1679">
              <w:rPr>
                <w:sz w:val="16"/>
                <w:szCs w:val="16"/>
              </w:rPr>
              <w:t>SP-231400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8EE1F" w14:textId="77777777" w:rsidR="00C521B3" w:rsidRPr="001B1679" w:rsidRDefault="00C521B3" w:rsidP="00015975">
            <w:pPr>
              <w:pStyle w:val="TAL"/>
              <w:rPr>
                <w:sz w:val="16"/>
                <w:szCs w:val="16"/>
              </w:rPr>
            </w:pPr>
            <w:r w:rsidRPr="001B1679">
              <w:rPr>
                <w:sz w:val="16"/>
                <w:szCs w:val="16"/>
              </w:rPr>
              <w:t>WI EXCEPTION REQUEST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3E969" w14:textId="77777777" w:rsidR="00C521B3" w:rsidRPr="001B1679" w:rsidRDefault="00C521B3" w:rsidP="00015975">
            <w:pPr>
              <w:pStyle w:val="TAL"/>
              <w:rPr>
                <w:sz w:val="16"/>
                <w:szCs w:val="16"/>
              </w:rPr>
            </w:pPr>
            <w:r w:rsidRPr="001B1679">
              <w:rPr>
                <w:sz w:val="16"/>
                <w:szCs w:val="16"/>
              </w:rPr>
              <w:t>Rel-19 Study Item Exception for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7E57C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AE57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183C2" w14:textId="77777777" w:rsidR="00C521B3" w:rsidRPr="001B1679" w:rsidRDefault="00C521B3" w:rsidP="00015975">
            <w:pPr>
              <w:pStyle w:val="TAL"/>
              <w:rPr>
                <w:sz w:val="16"/>
                <w:szCs w:val="16"/>
              </w:rPr>
            </w:pPr>
            <w:r w:rsidRPr="001B1679">
              <w:rPr>
                <w:sz w:val="16"/>
                <w:szCs w:val="16"/>
              </w:rPr>
              <w:t>FS_ISN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8839E" w14:textId="77777777" w:rsidR="00C521B3" w:rsidRPr="001B1679" w:rsidRDefault="00C521B3" w:rsidP="00015975">
            <w:pPr>
              <w:pStyle w:val="TAL"/>
              <w:rPr>
                <w:sz w:val="16"/>
                <w:szCs w:val="16"/>
              </w:rPr>
            </w:pPr>
            <w:r w:rsidRPr="001B1679">
              <w:rPr>
                <w:sz w:val="16"/>
                <w:szCs w:val="16"/>
              </w:rPr>
              <w:t>Noted. TSG SA encourages SA WG1 to conclude the work on ISN (i.e. study and normative work) by the March 2024 plenary. SA WG1 could submit to TSG SA#103 the agreed normative mini-WID(s) together with the companion CRs and an Exception sheet.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8E0B9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F1C08" w14:textId="77777777" w:rsidR="00C521B3" w:rsidRPr="001B1679" w:rsidRDefault="00C521B3" w:rsidP="00015975">
            <w:pPr>
              <w:pStyle w:val="TAL"/>
              <w:rPr>
                <w:sz w:val="16"/>
                <w:szCs w:val="16"/>
              </w:rPr>
            </w:pPr>
          </w:p>
        </w:tc>
      </w:tr>
      <w:tr w:rsidR="00C521B3" w14:paraId="0C977A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0784F"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40EB2" w14:textId="77777777" w:rsidR="00C521B3" w:rsidRPr="001B1679" w:rsidRDefault="00C521B3" w:rsidP="00015975">
            <w:pPr>
              <w:pStyle w:val="TAL"/>
              <w:rPr>
                <w:sz w:val="16"/>
                <w:szCs w:val="16"/>
              </w:rPr>
            </w:pPr>
            <w:r w:rsidRPr="001B1679">
              <w:rPr>
                <w:sz w:val="16"/>
                <w:szCs w:val="16"/>
              </w:rPr>
              <w:t>SP-231645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48BA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0E0FA3" w14:textId="77777777" w:rsidR="00C521B3" w:rsidRPr="001B1679" w:rsidRDefault="00C521B3" w:rsidP="00015975">
            <w:pPr>
              <w:pStyle w:val="TAL"/>
              <w:rPr>
                <w:sz w:val="16"/>
                <w:szCs w:val="16"/>
              </w:rPr>
            </w:pPr>
            <w:r w:rsidRPr="001B1679">
              <w:rPr>
                <w:sz w:val="16"/>
                <w:szCs w:val="16"/>
              </w:rPr>
              <w:t>Way forward on SNPN Cellular Hotspots (FS_ISN)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A99C3"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9948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72B0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FCC67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73E2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8B72A" w14:textId="77777777" w:rsidR="00C521B3" w:rsidRPr="001B1679" w:rsidRDefault="00C521B3" w:rsidP="00015975">
            <w:pPr>
              <w:pStyle w:val="TAL"/>
              <w:rPr>
                <w:sz w:val="16"/>
                <w:szCs w:val="16"/>
              </w:rPr>
            </w:pPr>
          </w:p>
        </w:tc>
      </w:tr>
      <w:tr w:rsidR="00C521B3" w14:paraId="032A3A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3F0E7"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4D8BBB" w14:textId="77777777" w:rsidR="00C521B3" w:rsidRPr="001B1679" w:rsidRDefault="00C521B3" w:rsidP="00015975">
            <w:pPr>
              <w:pStyle w:val="TAL"/>
              <w:rPr>
                <w:sz w:val="16"/>
                <w:szCs w:val="16"/>
              </w:rPr>
            </w:pPr>
            <w:r w:rsidRPr="001B1679">
              <w:rPr>
                <w:sz w:val="16"/>
                <w:szCs w:val="16"/>
              </w:rPr>
              <w:t>SP-231656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F67F84"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6CB15" w14:textId="77777777" w:rsidR="00C521B3" w:rsidRPr="001B1679" w:rsidRDefault="00C521B3" w:rsidP="00015975">
            <w:pPr>
              <w:pStyle w:val="TAL"/>
              <w:rPr>
                <w:sz w:val="16"/>
                <w:szCs w:val="16"/>
              </w:rPr>
            </w:pPr>
            <w:r w:rsidRPr="001B1679">
              <w:rPr>
                <w:sz w:val="16"/>
                <w:szCs w:val="16"/>
              </w:rPr>
              <w:t>New mini-WID on Scalable Interconnect of SNPN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9E68E" w14:textId="77777777" w:rsidR="00C521B3" w:rsidRPr="001B1679" w:rsidRDefault="00C521B3" w:rsidP="00015975">
            <w:pPr>
              <w:pStyle w:val="TAL"/>
              <w:rPr>
                <w:sz w:val="16"/>
                <w:szCs w:val="16"/>
              </w:rPr>
            </w:pPr>
            <w:r w:rsidRPr="001B1679">
              <w:rPr>
                <w:sz w:val="16"/>
                <w:szCs w:val="16"/>
              </w:rPr>
              <w:t>Intel, Cisco Systems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EAE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EBC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C2435" w14:textId="77777777" w:rsidR="00C521B3" w:rsidRPr="001B1679" w:rsidRDefault="00C521B3" w:rsidP="00015975">
            <w:pPr>
              <w:pStyle w:val="TAL"/>
              <w:rPr>
                <w:sz w:val="16"/>
                <w:szCs w:val="16"/>
              </w:rPr>
            </w:pPr>
            <w:r w:rsidRPr="001B1679">
              <w:rPr>
                <w:sz w:val="16"/>
                <w:szCs w:val="16"/>
              </w:rPr>
              <w:t>Revision of S1-233477, noted at SA1#104.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C5CD7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8EBC7" w14:textId="77777777" w:rsidR="00C521B3" w:rsidRPr="001B1679" w:rsidRDefault="00C521B3" w:rsidP="00015975">
            <w:pPr>
              <w:pStyle w:val="TAL"/>
              <w:rPr>
                <w:sz w:val="16"/>
                <w:szCs w:val="16"/>
              </w:rPr>
            </w:pPr>
          </w:p>
        </w:tc>
      </w:tr>
      <w:tr w:rsidR="00C521B3" w14:paraId="30F3700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2975E"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5AF58" w14:textId="77777777" w:rsidR="00C521B3" w:rsidRPr="001B1679" w:rsidRDefault="00C521B3" w:rsidP="00015975">
            <w:pPr>
              <w:pStyle w:val="TAL"/>
              <w:rPr>
                <w:sz w:val="16"/>
                <w:szCs w:val="16"/>
              </w:rPr>
            </w:pPr>
            <w:r w:rsidRPr="001B1679">
              <w:rPr>
                <w:sz w:val="16"/>
                <w:szCs w:val="16"/>
              </w:rPr>
              <w:t>SP-231657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4844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43130" w14:textId="77777777" w:rsidR="00C521B3" w:rsidRPr="001B1679" w:rsidRDefault="00C521B3" w:rsidP="00015975">
            <w:pPr>
              <w:pStyle w:val="TAL"/>
              <w:rPr>
                <w:sz w:val="16"/>
                <w:szCs w:val="16"/>
              </w:rPr>
            </w:pPr>
            <w:r w:rsidRPr="001B1679">
              <w:rPr>
                <w:sz w:val="16"/>
                <w:szCs w:val="16"/>
              </w:rPr>
              <w:t>22.261 CR0715R3 (Rel-19, 'B'): Service requirements for Scalable SNPN Interconnect with dynamic connections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4FCAE7"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7D48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1F219" w14:textId="77777777" w:rsidR="00C521B3" w:rsidRPr="001B1679" w:rsidRDefault="00C521B3" w:rsidP="00015975">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190DB" w14:textId="77777777" w:rsidR="00C521B3" w:rsidRPr="001B1679" w:rsidRDefault="00C521B3" w:rsidP="00015975">
            <w:pPr>
              <w:pStyle w:val="TAL"/>
              <w:rPr>
                <w:sz w:val="16"/>
                <w:szCs w:val="16"/>
              </w:rPr>
            </w:pPr>
            <w:r w:rsidRPr="001B1679">
              <w:rPr>
                <w:sz w:val="16"/>
                <w:szCs w:val="16"/>
              </w:rPr>
              <w:t>Source to TSG incorrect. Revision of S1-233478, noted at SA1#104. Related to WID NEW in SP-231656.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9F115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6983D5" w14:textId="77777777" w:rsidR="00C521B3" w:rsidRPr="001B1679" w:rsidRDefault="00C521B3" w:rsidP="00015975">
            <w:pPr>
              <w:pStyle w:val="TAL"/>
              <w:rPr>
                <w:sz w:val="16"/>
                <w:szCs w:val="16"/>
              </w:rPr>
            </w:pPr>
          </w:p>
        </w:tc>
      </w:tr>
      <w:tr w:rsidR="00C521B3" w14:paraId="46316D0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C7FF4"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655FDA"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AE81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78A09"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74B8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8F5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9B1A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16B02"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B313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EC612" w14:textId="77777777" w:rsidR="00C521B3" w:rsidRPr="001B1679" w:rsidRDefault="00C521B3" w:rsidP="00015975">
            <w:pPr>
              <w:pStyle w:val="TAL"/>
              <w:rPr>
                <w:sz w:val="16"/>
                <w:szCs w:val="16"/>
              </w:rPr>
            </w:pPr>
          </w:p>
        </w:tc>
      </w:tr>
      <w:tr w:rsidR="00C521B3" w14:paraId="074EF95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103ED"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09F80" w14:textId="77777777" w:rsidR="00C521B3" w:rsidRPr="001B1679" w:rsidRDefault="00C521B3" w:rsidP="00015975">
            <w:pPr>
              <w:pStyle w:val="TAL"/>
              <w:rPr>
                <w:sz w:val="16"/>
                <w:szCs w:val="16"/>
              </w:rPr>
            </w:pPr>
            <w:r w:rsidRPr="001B1679">
              <w:rPr>
                <w:sz w:val="16"/>
                <w:szCs w:val="16"/>
              </w:rPr>
              <w:t>SP-231415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3A37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35F14" w14:textId="77777777" w:rsidR="00C521B3" w:rsidRPr="001B1679" w:rsidRDefault="00C521B3" w:rsidP="00015975">
            <w:pPr>
              <w:pStyle w:val="TAL"/>
              <w:rPr>
                <w:sz w:val="16"/>
                <w:szCs w:val="16"/>
              </w:rPr>
            </w:pPr>
            <w:r w:rsidRPr="001B1679">
              <w:rPr>
                <w:sz w:val="16"/>
                <w:szCs w:val="16"/>
              </w:rPr>
              <w:t>New WID on Timestamp Information Exposure for critical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236CE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52C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59749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DA4D8B" w14:textId="77777777" w:rsidR="00C521B3" w:rsidRPr="001B1679" w:rsidRDefault="00C521B3" w:rsidP="00015975">
            <w:pPr>
              <w:pStyle w:val="TAL"/>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DD066" w14:textId="77777777" w:rsidR="00C521B3" w:rsidRPr="001B1679" w:rsidRDefault="00C521B3" w:rsidP="00015975">
            <w:pPr>
              <w:pStyle w:val="TAL"/>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0991F" w14:textId="77777777" w:rsidR="00C521B3" w:rsidRPr="001B1679" w:rsidRDefault="00C521B3" w:rsidP="00015975">
            <w:pPr>
              <w:pStyle w:val="TAL"/>
              <w:rPr>
                <w:sz w:val="16"/>
                <w:szCs w:val="16"/>
              </w:rPr>
            </w:pPr>
          </w:p>
        </w:tc>
      </w:tr>
      <w:tr w:rsidR="00C521B3" w14:paraId="6E7A55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0E049" w14:textId="77777777" w:rsidR="00C521B3" w:rsidRPr="001B1679" w:rsidRDefault="00C521B3" w:rsidP="00015975">
            <w:pPr>
              <w:pStyle w:val="TAL"/>
              <w:rPr>
                <w:sz w:val="16"/>
                <w:szCs w:val="16"/>
              </w:rPr>
            </w:pPr>
            <w:r w:rsidRPr="001B1679">
              <w:rPr>
                <w:sz w:val="16"/>
                <w:szCs w:val="16"/>
              </w:rPr>
              <w:t>6.5.1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9549F"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0143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74E551"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E0BA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1B4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47FAC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6C8553"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3A39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E86514" w14:textId="77777777" w:rsidR="00C521B3" w:rsidRPr="001B1679" w:rsidRDefault="00C521B3" w:rsidP="00015975">
            <w:pPr>
              <w:pStyle w:val="TAL"/>
              <w:rPr>
                <w:sz w:val="16"/>
                <w:szCs w:val="16"/>
              </w:rPr>
            </w:pPr>
          </w:p>
        </w:tc>
      </w:tr>
      <w:tr w:rsidR="00C521B3" w14:paraId="6E908E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7B9E1"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D51E" w14:textId="77777777" w:rsidR="00C521B3" w:rsidRPr="001B1679" w:rsidRDefault="00C521B3" w:rsidP="00015975">
            <w:pPr>
              <w:pStyle w:val="TAL"/>
              <w:rPr>
                <w:sz w:val="16"/>
                <w:szCs w:val="16"/>
              </w:rPr>
            </w:pPr>
            <w:r w:rsidRPr="001B1679">
              <w:rPr>
                <w:sz w:val="16"/>
                <w:szCs w:val="16"/>
              </w:rPr>
              <w:t>SP-231308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6945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5F9DF"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F9AD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3A76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AA2C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278EB" w14:textId="77777777" w:rsidR="00C521B3" w:rsidRPr="001B1679" w:rsidRDefault="00C521B3" w:rsidP="00015975">
            <w:pPr>
              <w:pStyle w:val="TAL"/>
              <w:rPr>
                <w:sz w:val="16"/>
                <w:szCs w:val="16"/>
              </w:rPr>
            </w:pPr>
            <w:r w:rsidRPr="001B1679">
              <w:rPr>
                <w:sz w:val="16"/>
                <w:szCs w:val="16"/>
              </w:rPr>
              <w:t>Revised to SP-231742.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9574E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2E88F" w14:textId="77777777" w:rsidR="00C521B3" w:rsidRPr="001B1679" w:rsidRDefault="00C521B3" w:rsidP="00015975">
            <w:pPr>
              <w:pStyle w:val="TAL"/>
              <w:rPr>
                <w:sz w:val="16"/>
                <w:szCs w:val="16"/>
              </w:rPr>
            </w:pPr>
            <w:r w:rsidRPr="001B1679">
              <w:rPr>
                <w:sz w:val="16"/>
                <w:szCs w:val="16"/>
              </w:rPr>
              <w:t>SP-231742</w:t>
            </w:r>
          </w:p>
        </w:tc>
      </w:tr>
      <w:tr w:rsidR="00C521B3" w14:paraId="22FA1D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B0C2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CF660" w14:textId="77777777" w:rsidR="00C521B3" w:rsidRPr="001B1679" w:rsidRDefault="00C521B3" w:rsidP="00015975">
            <w:pPr>
              <w:pStyle w:val="TAL"/>
              <w:rPr>
                <w:sz w:val="16"/>
                <w:szCs w:val="16"/>
              </w:rPr>
            </w:pPr>
            <w:r w:rsidRPr="001B1679">
              <w:rPr>
                <w:sz w:val="16"/>
                <w:szCs w:val="16"/>
              </w:rPr>
              <w:t>SP-231742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14970B"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3567D"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49DCE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CDF3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FD060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CC628" w14:textId="77777777" w:rsidR="00C521B3" w:rsidRPr="001B1679" w:rsidRDefault="00C521B3" w:rsidP="00015975">
            <w:pPr>
              <w:pStyle w:val="TAL"/>
              <w:rPr>
                <w:sz w:val="16"/>
                <w:szCs w:val="16"/>
              </w:rPr>
            </w:pPr>
            <w:r w:rsidRPr="001B1679">
              <w:rPr>
                <w:sz w:val="16"/>
                <w:szCs w:val="16"/>
              </w:rPr>
              <w:t>Revision of SP-231308. Revised to SP-231783.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ACC4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C11F7" w14:textId="77777777" w:rsidR="00C521B3" w:rsidRPr="001B1679" w:rsidRDefault="00C521B3" w:rsidP="00015975">
            <w:pPr>
              <w:pStyle w:val="TAL"/>
              <w:rPr>
                <w:sz w:val="16"/>
                <w:szCs w:val="16"/>
              </w:rPr>
            </w:pPr>
            <w:r w:rsidRPr="001B1679">
              <w:rPr>
                <w:sz w:val="16"/>
                <w:szCs w:val="16"/>
              </w:rPr>
              <w:t>SP-231783</w:t>
            </w:r>
          </w:p>
        </w:tc>
      </w:tr>
      <w:tr w:rsidR="00C521B3" w14:paraId="48F792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71379"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2F168"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404B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5A378"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CF4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C389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461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7D219"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3F49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BAAE3" w14:textId="77777777" w:rsidR="00C521B3" w:rsidRPr="001B1679" w:rsidRDefault="00C521B3" w:rsidP="00015975">
            <w:pPr>
              <w:pStyle w:val="TAL"/>
              <w:rPr>
                <w:sz w:val="16"/>
                <w:szCs w:val="16"/>
              </w:rPr>
            </w:pPr>
          </w:p>
        </w:tc>
      </w:tr>
      <w:tr w:rsidR="00C521B3" w14:paraId="202684D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6FA1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41073" w14:textId="77777777" w:rsidR="00C521B3" w:rsidRPr="001B1679" w:rsidRDefault="00C521B3" w:rsidP="00015975">
            <w:pPr>
              <w:pStyle w:val="TAL"/>
              <w:rPr>
                <w:sz w:val="16"/>
                <w:szCs w:val="16"/>
              </w:rPr>
            </w:pPr>
            <w:r w:rsidRPr="001B1679">
              <w:rPr>
                <w:sz w:val="16"/>
                <w:szCs w:val="16"/>
              </w:rPr>
              <w:t>SP-231309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8076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115E6"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11C85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4046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D629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EBFDB1" w14:textId="77777777" w:rsidR="00C521B3" w:rsidRPr="001B1679" w:rsidRDefault="00C521B3" w:rsidP="00015975">
            <w:pPr>
              <w:pStyle w:val="TAL"/>
              <w:rPr>
                <w:sz w:val="16"/>
                <w:szCs w:val="16"/>
              </w:rPr>
            </w:pPr>
            <w:r w:rsidRPr="001B1679">
              <w:rPr>
                <w:sz w:val="16"/>
                <w:szCs w:val="16"/>
              </w:rPr>
              <w:t>Revised to SP-231743.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04A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D53A33" w14:textId="77777777" w:rsidR="00C521B3" w:rsidRPr="001B1679" w:rsidRDefault="00C521B3" w:rsidP="00015975">
            <w:pPr>
              <w:pStyle w:val="TAL"/>
              <w:rPr>
                <w:sz w:val="16"/>
                <w:szCs w:val="16"/>
              </w:rPr>
            </w:pPr>
            <w:r w:rsidRPr="001B1679">
              <w:rPr>
                <w:sz w:val="16"/>
                <w:szCs w:val="16"/>
              </w:rPr>
              <w:t>SP-231743</w:t>
            </w:r>
          </w:p>
        </w:tc>
      </w:tr>
      <w:tr w:rsidR="00C521B3" w14:paraId="37F946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28BBE"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79984" w14:textId="77777777" w:rsidR="00C521B3" w:rsidRPr="001B1679" w:rsidRDefault="00C521B3" w:rsidP="00015975">
            <w:pPr>
              <w:pStyle w:val="TAL"/>
              <w:rPr>
                <w:sz w:val="16"/>
                <w:szCs w:val="16"/>
              </w:rPr>
            </w:pPr>
            <w:r w:rsidRPr="001B1679">
              <w:rPr>
                <w:sz w:val="16"/>
                <w:szCs w:val="16"/>
              </w:rPr>
              <w:t>SP-231743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493E3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47A13"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2C30A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33E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927B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97755" w14:textId="77777777" w:rsidR="00C521B3" w:rsidRPr="001B1679" w:rsidRDefault="00C521B3" w:rsidP="00015975">
            <w:pPr>
              <w:pStyle w:val="TAL"/>
              <w:rPr>
                <w:sz w:val="16"/>
                <w:szCs w:val="16"/>
              </w:rPr>
            </w:pPr>
            <w:r w:rsidRPr="001B1679">
              <w:rPr>
                <w:sz w:val="16"/>
                <w:szCs w:val="16"/>
              </w:rPr>
              <w:t>Revision of SP-231309. This new WID was agreed. Revised to SP-231792.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53ED4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321EC" w14:textId="77777777" w:rsidR="00C521B3" w:rsidRPr="001B1679" w:rsidRDefault="00C521B3" w:rsidP="00015975">
            <w:pPr>
              <w:pStyle w:val="TAL"/>
              <w:rPr>
                <w:sz w:val="16"/>
                <w:szCs w:val="16"/>
              </w:rPr>
            </w:pPr>
            <w:r w:rsidRPr="001B1679">
              <w:rPr>
                <w:sz w:val="16"/>
                <w:szCs w:val="16"/>
              </w:rPr>
              <w:t>SP-231792</w:t>
            </w:r>
          </w:p>
        </w:tc>
      </w:tr>
      <w:tr w:rsidR="00C521B3" w14:paraId="2C0D52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35EE2"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C0594"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ED3C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08C42"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B1949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D81A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3AAA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5967E"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DB15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48C0B" w14:textId="77777777" w:rsidR="00C521B3" w:rsidRPr="001B1679" w:rsidRDefault="00C521B3" w:rsidP="00015975">
            <w:pPr>
              <w:pStyle w:val="TAL"/>
              <w:rPr>
                <w:sz w:val="16"/>
                <w:szCs w:val="16"/>
              </w:rPr>
            </w:pPr>
          </w:p>
        </w:tc>
      </w:tr>
      <w:tr w:rsidR="00C521B3" w14:paraId="1C6C7D3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001F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C70304" w14:textId="77777777" w:rsidR="00C521B3" w:rsidRPr="001B1679" w:rsidRDefault="00C521B3" w:rsidP="00015975">
            <w:pPr>
              <w:pStyle w:val="TAL"/>
              <w:rPr>
                <w:sz w:val="16"/>
                <w:szCs w:val="16"/>
              </w:rPr>
            </w:pPr>
            <w:r w:rsidRPr="001B1679">
              <w:rPr>
                <w:sz w:val="16"/>
                <w:szCs w:val="16"/>
              </w:rPr>
              <w:t>SP-231315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CB9E72"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8A6E21"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FC5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2CD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06B13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C85E45" w14:textId="77777777" w:rsidR="00C521B3" w:rsidRPr="001B1679" w:rsidRDefault="00C521B3" w:rsidP="00015975">
            <w:pPr>
              <w:pStyle w:val="TAL"/>
              <w:rPr>
                <w:sz w:val="16"/>
                <w:szCs w:val="16"/>
              </w:rPr>
            </w:pPr>
            <w:r w:rsidRPr="001B1679">
              <w:rPr>
                <w:sz w:val="16"/>
                <w:szCs w:val="16"/>
              </w:rPr>
              <w:t>Revised to SP-231744.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D5631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85EE0" w14:textId="77777777" w:rsidR="00C521B3" w:rsidRPr="001B1679" w:rsidRDefault="00C521B3" w:rsidP="00015975">
            <w:pPr>
              <w:pStyle w:val="TAL"/>
              <w:rPr>
                <w:sz w:val="16"/>
                <w:szCs w:val="16"/>
              </w:rPr>
            </w:pPr>
            <w:r w:rsidRPr="001B1679">
              <w:rPr>
                <w:sz w:val="16"/>
                <w:szCs w:val="16"/>
              </w:rPr>
              <w:t>SP-231744</w:t>
            </w:r>
          </w:p>
        </w:tc>
      </w:tr>
      <w:tr w:rsidR="00C521B3" w14:paraId="6806E5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C3F30"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0BB40" w14:textId="77777777" w:rsidR="00C521B3" w:rsidRPr="001B1679" w:rsidRDefault="00C521B3" w:rsidP="00015975">
            <w:pPr>
              <w:pStyle w:val="TAL"/>
              <w:rPr>
                <w:sz w:val="16"/>
                <w:szCs w:val="16"/>
              </w:rPr>
            </w:pPr>
            <w:r w:rsidRPr="001B1679">
              <w:rPr>
                <w:sz w:val="16"/>
                <w:szCs w:val="16"/>
              </w:rPr>
              <w:t>SP-231744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7C638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35E15"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D00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87D6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CEB5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13D3FF" w14:textId="77777777" w:rsidR="00C521B3" w:rsidRPr="001B1679" w:rsidRDefault="00C521B3" w:rsidP="00015975">
            <w:pPr>
              <w:pStyle w:val="TAL"/>
              <w:rPr>
                <w:sz w:val="16"/>
                <w:szCs w:val="16"/>
              </w:rPr>
            </w:pPr>
            <w:r w:rsidRPr="001B1679">
              <w:rPr>
                <w:sz w:val="16"/>
                <w:szCs w:val="16"/>
              </w:rPr>
              <w:t>Revision of SP-231315. This new WID was agreed. Revised to SP-231793.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8A19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C3AC2" w14:textId="77777777" w:rsidR="00C521B3" w:rsidRPr="001B1679" w:rsidRDefault="00C521B3" w:rsidP="00015975">
            <w:pPr>
              <w:pStyle w:val="TAL"/>
              <w:rPr>
                <w:sz w:val="16"/>
                <w:szCs w:val="16"/>
              </w:rPr>
            </w:pPr>
            <w:r w:rsidRPr="001B1679">
              <w:rPr>
                <w:sz w:val="16"/>
                <w:szCs w:val="16"/>
              </w:rPr>
              <w:t>SP-231793</w:t>
            </w:r>
          </w:p>
        </w:tc>
      </w:tr>
      <w:tr w:rsidR="00C521B3" w14:paraId="10B39B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2A5C6" w14:textId="77777777" w:rsidR="00C521B3" w:rsidRPr="001B1679" w:rsidRDefault="00C521B3" w:rsidP="00015975">
            <w:pPr>
              <w:pStyle w:val="TAL"/>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BE878D"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3185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9C5ED"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B0CE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B0B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6CB9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6CB764"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C474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ABF3C4" w14:textId="77777777" w:rsidR="00C521B3" w:rsidRPr="001B1679" w:rsidRDefault="00C521B3" w:rsidP="00015975">
            <w:pPr>
              <w:pStyle w:val="TAL"/>
              <w:rPr>
                <w:sz w:val="16"/>
                <w:szCs w:val="16"/>
              </w:rPr>
            </w:pPr>
          </w:p>
        </w:tc>
      </w:tr>
      <w:tr w:rsidR="00C521B3" w14:paraId="38F90F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600855"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C987E" w14:textId="77777777" w:rsidR="00C521B3" w:rsidRPr="001B1679" w:rsidRDefault="00C521B3" w:rsidP="00015975">
            <w:pPr>
              <w:pStyle w:val="TAL"/>
              <w:rPr>
                <w:sz w:val="16"/>
                <w:szCs w:val="16"/>
              </w:rPr>
            </w:pPr>
            <w:r w:rsidRPr="001B1679">
              <w:rPr>
                <w:sz w:val="16"/>
                <w:szCs w:val="16"/>
              </w:rPr>
              <w:t>SP-231438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2FE0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82DBC"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3F3AF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531D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164D3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DFD39" w14:textId="77777777" w:rsidR="00C521B3" w:rsidRPr="001B1679" w:rsidRDefault="00C521B3" w:rsidP="00015975">
            <w:pPr>
              <w:pStyle w:val="TAL"/>
              <w:rPr>
                <w:sz w:val="16"/>
                <w:szCs w:val="16"/>
              </w:rPr>
            </w:pPr>
            <w:r w:rsidRPr="001B1679">
              <w:rPr>
                <w:sz w:val="16"/>
                <w:szCs w:val="16"/>
              </w:rPr>
              <w:t>Revised to SP-231745.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821F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0AD0CD" w14:textId="77777777" w:rsidR="00C521B3" w:rsidRPr="001B1679" w:rsidRDefault="00C521B3" w:rsidP="00015975">
            <w:pPr>
              <w:pStyle w:val="TAL"/>
              <w:rPr>
                <w:sz w:val="16"/>
                <w:szCs w:val="16"/>
              </w:rPr>
            </w:pPr>
            <w:r w:rsidRPr="001B1679">
              <w:rPr>
                <w:sz w:val="16"/>
                <w:szCs w:val="16"/>
              </w:rPr>
              <w:t>SP-231745</w:t>
            </w:r>
          </w:p>
        </w:tc>
      </w:tr>
      <w:tr w:rsidR="00C521B3" w14:paraId="7F0984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1C953"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5513E"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A7410"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338106"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99C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B3B2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8756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D838F"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7CB7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5004E" w14:textId="77777777" w:rsidR="00C521B3" w:rsidRPr="001B1679" w:rsidRDefault="00C521B3" w:rsidP="00015975">
            <w:pPr>
              <w:pStyle w:val="TAL"/>
              <w:rPr>
                <w:sz w:val="16"/>
                <w:szCs w:val="16"/>
              </w:rPr>
            </w:pPr>
          </w:p>
        </w:tc>
      </w:tr>
      <w:tr w:rsidR="00C521B3" w14:paraId="446725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67C1C"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3FFBB" w14:textId="77777777" w:rsidR="00C521B3" w:rsidRPr="001B1679" w:rsidRDefault="00C521B3" w:rsidP="00015975">
            <w:pPr>
              <w:pStyle w:val="TAL"/>
              <w:rPr>
                <w:sz w:val="16"/>
                <w:szCs w:val="16"/>
              </w:rPr>
            </w:pPr>
            <w:r w:rsidRPr="001B1679">
              <w:rPr>
                <w:sz w:val="16"/>
                <w:szCs w:val="16"/>
              </w:rPr>
              <w:t>SP-231436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6A6AA"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499CE"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D49B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A15E5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E568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94D3B" w14:textId="77777777" w:rsidR="00C521B3" w:rsidRPr="001B1679" w:rsidRDefault="00C521B3" w:rsidP="00015975">
            <w:pPr>
              <w:pStyle w:val="TAL"/>
              <w:rPr>
                <w:sz w:val="16"/>
                <w:szCs w:val="16"/>
              </w:rPr>
            </w:pPr>
            <w:r w:rsidRPr="001B1679">
              <w:rPr>
                <w:sz w:val="16"/>
                <w:szCs w:val="16"/>
              </w:rPr>
              <w:t>Revised to SP-231746.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4B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21046" w14:textId="77777777" w:rsidR="00C521B3" w:rsidRPr="001B1679" w:rsidRDefault="00C521B3" w:rsidP="00015975">
            <w:pPr>
              <w:pStyle w:val="TAL"/>
              <w:rPr>
                <w:sz w:val="16"/>
                <w:szCs w:val="16"/>
              </w:rPr>
            </w:pPr>
            <w:r w:rsidRPr="001B1679">
              <w:rPr>
                <w:sz w:val="16"/>
                <w:szCs w:val="16"/>
              </w:rPr>
              <w:t>SP-231746</w:t>
            </w:r>
          </w:p>
        </w:tc>
      </w:tr>
      <w:tr w:rsidR="00C521B3" w14:paraId="0E1266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DF674"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4A358"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7B53B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467647"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347ED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32A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E618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B13EF4"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C9039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B6F87" w14:textId="77777777" w:rsidR="00C521B3" w:rsidRPr="001B1679" w:rsidRDefault="00C521B3" w:rsidP="00015975">
            <w:pPr>
              <w:pStyle w:val="TAL"/>
              <w:rPr>
                <w:sz w:val="16"/>
                <w:szCs w:val="16"/>
              </w:rPr>
            </w:pPr>
          </w:p>
        </w:tc>
      </w:tr>
      <w:tr w:rsidR="00C521B3" w14:paraId="6F0A10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BBD7D"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1479D" w14:textId="77777777" w:rsidR="00C521B3" w:rsidRPr="001B1679" w:rsidRDefault="00C521B3" w:rsidP="00015975">
            <w:pPr>
              <w:pStyle w:val="TAL"/>
              <w:rPr>
                <w:sz w:val="16"/>
                <w:szCs w:val="16"/>
              </w:rPr>
            </w:pPr>
            <w:r w:rsidRPr="001B1679">
              <w:rPr>
                <w:sz w:val="16"/>
                <w:szCs w:val="16"/>
              </w:rPr>
              <w:t>SP-231437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B53EC1"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356176"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89C5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2C9D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C5157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D65006" w14:textId="77777777" w:rsidR="00C521B3" w:rsidRPr="001B1679" w:rsidRDefault="00C521B3" w:rsidP="00015975">
            <w:pPr>
              <w:pStyle w:val="TAL"/>
              <w:rPr>
                <w:sz w:val="16"/>
                <w:szCs w:val="16"/>
              </w:rPr>
            </w:pPr>
            <w:r w:rsidRPr="001B1679">
              <w:rPr>
                <w:sz w:val="16"/>
                <w:szCs w:val="16"/>
              </w:rPr>
              <w:t>Revised to SP-231747.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8DA7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0AF84" w14:textId="77777777" w:rsidR="00C521B3" w:rsidRPr="001B1679" w:rsidRDefault="00C521B3" w:rsidP="00015975">
            <w:pPr>
              <w:pStyle w:val="TAL"/>
              <w:rPr>
                <w:sz w:val="16"/>
                <w:szCs w:val="16"/>
              </w:rPr>
            </w:pPr>
            <w:r w:rsidRPr="001B1679">
              <w:rPr>
                <w:sz w:val="16"/>
                <w:szCs w:val="16"/>
              </w:rPr>
              <w:t>SP-231747</w:t>
            </w:r>
          </w:p>
        </w:tc>
      </w:tr>
      <w:tr w:rsidR="00C521B3" w14:paraId="47E85B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BBFE1"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6D1625"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7699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A07F7"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0673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BD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4FF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C9B2CE"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D47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347D9" w14:textId="77777777" w:rsidR="00C521B3" w:rsidRPr="001B1679" w:rsidRDefault="00C521B3" w:rsidP="00015975">
            <w:pPr>
              <w:pStyle w:val="TAL"/>
              <w:rPr>
                <w:sz w:val="16"/>
                <w:szCs w:val="16"/>
              </w:rPr>
            </w:pPr>
          </w:p>
        </w:tc>
      </w:tr>
      <w:tr w:rsidR="00C521B3" w14:paraId="1AC4B6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3A6D8"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46FC1" w14:textId="77777777" w:rsidR="00C521B3" w:rsidRPr="001B1679" w:rsidRDefault="00C521B3" w:rsidP="00015975">
            <w:pPr>
              <w:pStyle w:val="TAL"/>
              <w:rPr>
                <w:sz w:val="16"/>
                <w:szCs w:val="16"/>
              </w:rPr>
            </w:pPr>
            <w:r w:rsidRPr="001B1679">
              <w:rPr>
                <w:sz w:val="16"/>
                <w:szCs w:val="16"/>
              </w:rPr>
              <w:t>SP-231439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701D4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0D2D0" w14:textId="77777777" w:rsidR="00C521B3" w:rsidRPr="001B1679" w:rsidRDefault="00C521B3" w:rsidP="00015975">
            <w:pPr>
              <w:pStyle w:val="TAL"/>
              <w:rPr>
                <w:sz w:val="16"/>
                <w:szCs w:val="16"/>
              </w:rPr>
            </w:pPr>
            <w:r w:rsidRPr="001B1679">
              <w:rPr>
                <w:sz w:val="16"/>
                <w:szCs w:val="16"/>
              </w:rPr>
              <w:t xml:space="preserve">New WID on Support for Subscriber and Equipment Trace and </w:t>
            </w:r>
            <w:proofErr w:type="spellStart"/>
            <w:r w:rsidRPr="001B1679">
              <w:rPr>
                <w:sz w:val="16"/>
                <w:szCs w:val="16"/>
              </w:rPr>
              <w:t>QoE</w:t>
            </w:r>
            <w:proofErr w:type="spellEnd"/>
            <w:r w:rsidRPr="001B1679">
              <w:rPr>
                <w:sz w:val="16"/>
                <w:szCs w:val="16"/>
              </w:rPr>
              <w:t xml:space="preserve"> collection functionality in RAN and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4461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2841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3A5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79678B" w14:textId="77777777" w:rsidR="00C521B3" w:rsidRPr="001B1679" w:rsidRDefault="00C521B3" w:rsidP="00015975">
            <w:pPr>
              <w:pStyle w:val="TAL"/>
              <w:rPr>
                <w:sz w:val="16"/>
                <w:szCs w:val="16"/>
              </w:rPr>
            </w:pPr>
            <w:r w:rsidRPr="001B1679">
              <w:rPr>
                <w:sz w:val="16"/>
                <w:szCs w:val="16"/>
              </w:rPr>
              <w:t>Revised to SP-231748.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620E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91CDA" w14:textId="77777777" w:rsidR="00C521B3" w:rsidRPr="001B1679" w:rsidRDefault="00C521B3" w:rsidP="00015975">
            <w:pPr>
              <w:pStyle w:val="TAL"/>
              <w:rPr>
                <w:sz w:val="16"/>
                <w:szCs w:val="16"/>
              </w:rPr>
            </w:pPr>
            <w:r w:rsidRPr="001B1679">
              <w:rPr>
                <w:sz w:val="16"/>
                <w:szCs w:val="16"/>
              </w:rPr>
              <w:t>SP-231748</w:t>
            </w:r>
          </w:p>
        </w:tc>
      </w:tr>
      <w:tr w:rsidR="00C521B3" w14:paraId="641715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48EC3" w14:textId="77777777" w:rsidR="00C521B3" w:rsidRPr="001B1679" w:rsidRDefault="00C521B3" w:rsidP="00015975">
            <w:pPr>
              <w:pStyle w:val="TAL"/>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5902D"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E8F72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F313E"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104B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4DED2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04F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8D8A0"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B24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1F954" w14:textId="77777777" w:rsidR="00C521B3" w:rsidRPr="001B1679" w:rsidRDefault="00C521B3" w:rsidP="00015975">
            <w:pPr>
              <w:pStyle w:val="TAL"/>
              <w:rPr>
                <w:sz w:val="16"/>
                <w:szCs w:val="16"/>
              </w:rPr>
            </w:pPr>
          </w:p>
        </w:tc>
      </w:tr>
      <w:tr w:rsidR="00C521B3" w14:paraId="5C6617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0B35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D4CAE" w14:textId="77777777" w:rsidR="00C521B3" w:rsidRPr="001B1679" w:rsidRDefault="00C521B3" w:rsidP="00015975">
            <w:pPr>
              <w:pStyle w:val="TAL"/>
              <w:rPr>
                <w:sz w:val="16"/>
                <w:szCs w:val="16"/>
              </w:rPr>
            </w:pPr>
            <w:r w:rsidRPr="001B1679">
              <w:rPr>
                <w:sz w:val="16"/>
                <w:szCs w:val="16"/>
              </w:rPr>
              <w:t>SP-231575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B35F8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5110A" w14:textId="77777777" w:rsidR="00C521B3" w:rsidRPr="001B1679" w:rsidRDefault="00C521B3" w:rsidP="00015975">
            <w:pPr>
              <w:pStyle w:val="TAL"/>
              <w:rPr>
                <w:sz w:val="16"/>
                <w:szCs w:val="16"/>
              </w:rPr>
            </w:pPr>
            <w:r w:rsidRPr="001B1679">
              <w:rPr>
                <w:sz w:val="16"/>
                <w:szCs w:val="16"/>
              </w:rPr>
              <w:t>TS 26.143-100 - Messaging Media profiles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B99A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5280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1C3AD6" w14:textId="77777777" w:rsidR="00C521B3" w:rsidRPr="001B1679" w:rsidRDefault="00C521B3" w:rsidP="00015975">
            <w:pPr>
              <w:pStyle w:val="TAL"/>
              <w:rPr>
                <w:sz w:val="16"/>
                <w:szCs w:val="16"/>
              </w:rPr>
            </w:pPr>
            <w:r w:rsidRPr="001B1679">
              <w:rPr>
                <w:sz w:val="16"/>
                <w:szCs w:val="16"/>
              </w:rPr>
              <w:t>PROMISE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09E1B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24BEE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CC889" w14:textId="77777777" w:rsidR="00C521B3" w:rsidRPr="001B1679" w:rsidRDefault="00C521B3" w:rsidP="00015975">
            <w:pPr>
              <w:pStyle w:val="TAL"/>
              <w:rPr>
                <w:sz w:val="16"/>
                <w:szCs w:val="16"/>
              </w:rPr>
            </w:pPr>
          </w:p>
        </w:tc>
      </w:tr>
      <w:tr w:rsidR="00C521B3" w14:paraId="68280D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7DF08"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407CD" w14:textId="77777777" w:rsidR="00C521B3" w:rsidRPr="001B1679" w:rsidRDefault="00C521B3" w:rsidP="00015975">
            <w:pPr>
              <w:pStyle w:val="TAL"/>
              <w:rPr>
                <w:sz w:val="16"/>
                <w:szCs w:val="16"/>
              </w:rPr>
            </w:pPr>
            <w:r w:rsidRPr="001B1679">
              <w:rPr>
                <w:sz w:val="16"/>
                <w:szCs w:val="16"/>
              </w:rPr>
              <w:t>SP-231302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4C31C5"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E146E"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28CD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1EC8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3B910B"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82DF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7FD7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3F343" w14:textId="77777777" w:rsidR="00C521B3" w:rsidRPr="001B1679" w:rsidRDefault="00C521B3" w:rsidP="00015975">
            <w:pPr>
              <w:pStyle w:val="TAL"/>
              <w:rPr>
                <w:sz w:val="16"/>
                <w:szCs w:val="16"/>
              </w:rPr>
            </w:pPr>
          </w:p>
        </w:tc>
      </w:tr>
      <w:tr w:rsidR="00C521B3" w14:paraId="5CD7F5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EFF21"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E93EA" w14:textId="77777777" w:rsidR="00C521B3" w:rsidRPr="001B1679" w:rsidRDefault="00C521B3" w:rsidP="00015975">
            <w:pPr>
              <w:pStyle w:val="TAL"/>
              <w:rPr>
                <w:sz w:val="16"/>
                <w:szCs w:val="16"/>
              </w:rPr>
            </w:pPr>
            <w:r w:rsidRPr="001B1679">
              <w:rPr>
                <w:sz w:val="16"/>
                <w:szCs w:val="16"/>
              </w:rPr>
              <w:t>SP-231300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D6CAD"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ED549"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68F9F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AEF5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BF9A0" w14:textId="77777777" w:rsidR="00C521B3" w:rsidRPr="001B1679" w:rsidRDefault="00C521B3" w:rsidP="00015975">
            <w:pPr>
              <w:pStyle w:val="TAL"/>
              <w:rPr>
                <w:sz w:val="16"/>
                <w:szCs w:val="16"/>
              </w:rPr>
            </w:pPr>
            <w:r w:rsidRPr="001B1679">
              <w:rPr>
                <w:sz w:val="16"/>
                <w:szCs w:val="16"/>
              </w:rPr>
              <w:t>MeCAR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44AF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2D99E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65CEE" w14:textId="77777777" w:rsidR="00C521B3" w:rsidRPr="001B1679" w:rsidRDefault="00C521B3" w:rsidP="00015975">
            <w:pPr>
              <w:pStyle w:val="TAL"/>
              <w:rPr>
                <w:sz w:val="16"/>
                <w:szCs w:val="16"/>
              </w:rPr>
            </w:pPr>
          </w:p>
        </w:tc>
      </w:tr>
      <w:tr w:rsidR="00C521B3" w14:paraId="300E4E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C623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04459" w14:textId="77777777" w:rsidR="00C521B3" w:rsidRPr="001B1679" w:rsidRDefault="00C521B3" w:rsidP="00015975">
            <w:pPr>
              <w:pStyle w:val="TAL"/>
              <w:rPr>
                <w:sz w:val="16"/>
                <w:szCs w:val="16"/>
              </w:rPr>
            </w:pPr>
            <w:r w:rsidRPr="001B1679">
              <w:rPr>
                <w:sz w:val="16"/>
                <w:szCs w:val="16"/>
              </w:rPr>
              <w:t>SP-231298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AF3E7"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BE280"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D0C75"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13DB0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C6F64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223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864B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8C3D09" w14:textId="77777777" w:rsidR="00C521B3" w:rsidRPr="001B1679" w:rsidRDefault="00C521B3" w:rsidP="00015975">
            <w:pPr>
              <w:pStyle w:val="TAL"/>
              <w:rPr>
                <w:sz w:val="16"/>
                <w:szCs w:val="16"/>
              </w:rPr>
            </w:pPr>
          </w:p>
        </w:tc>
      </w:tr>
      <w:tr w:rsidR="00C521B3" w14:paraId="4F50CB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55E63"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2BB0F" w14:textId="77777777" w:rsidR="00C521B3" w:rsidRPr="001B1679" w:rsidRDefault="00C521B3" w:rsidP="00015975">
            <w:pPr>
              <w:pStyle w:val="TAL"/>
              <w:rPr>
                <w:sz w:val="16"/>
                <w:szCs w:val="16"/>
              </w:rPr>
            </w:pPr>
            <w:r w:rsidRPr="001B1679">
              <w:rPr>
                <w:sz w:val="16"/>
                <w:szCs w:val="16"/>
              </w:rPr>
              <w:t>SP-231299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EDFA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7D6A7"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2803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E672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47DF1F"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47523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A23C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AA38B" w14:textId="77777777" w:rsidR="00C521B3" w:rsidRPr="001B1679" w:rsidRDefault="00C521B3" w:rsidP="00015975">
            <w:pPr>
              <w:pStyle w:val="TAL"/>
              <w:rPr>
                <w:sz w:val="16"/>
                <w:szCs w:val="16"/>
              </w:rPr>
            </w:pPr>
          </w:p>
        </w:tc>
      </w:tr>
      <w:tr w:rsidR="00C521B3" w14:paraId="00EE42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3D22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1A4CA" w14:textId="77777777" w:rsidR="00C521B3" w:rsidRPr="001B1679" w:rsidRDefault="00C521B3" w:rsidP="00015975">
            <w:pPr>
              <w:pStyle w:val="TAL"/>
              <w:rPr>
                <w:sz w:val="16"/>
                <w:szCs w:val="16"/>
              </w:rPr>
            </w:pPr>
            <w:r w:rsidRPr="001B1679">
              <w:rPr>
                <w:sz w:val="16"/>
                <w:szCs w:val="16"/>
              </w:rPr>
              <w:t>SP-231301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BC0EF"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56BB6"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820B9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498D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783C1"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690A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8352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BF4E1" w14:textId="77777777" w:rsidR="00C521B3" w:rsidRPr="001B1679" w:rsidRDefault="00C521B3" w:rsidP="00015975">
            <w:pPr>
              <w:pStyle w:val="TAL"/>
              <w:rPr>
                <w:sz w:val="16"/>
                <w:szCs w:val="16"/>
              </w:rPr>
            </w:pPr>
          </w:p>
        </w:tc>
      </w:tr>
      <w:tr w:rsidR="00C521B3" w14:paraId="4D915B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6D2AC9"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F3F95" w14:textId="77777777" w:rsidR="00C521B3" w:rsidRPr="001B1679" w:rsidRDefault="00C521B3" w:rsidP="00015975">
            <w:pPr>
              <w:pStyle w:val="TAL"/>
              <w:rPr>
                <w:sz w:val="16"/>
                <w:szCs w:val="16"/>
              </w:rPr>
            </w:pPr>
            <w:r w:rsidRPr="001B1679">
              <w:rPr>
                <w:sz w:val="16"/>
                <w:szCs w:val="16"/>
              </w:rPr>
              <w:t>SP-231303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6FEE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E0AEE"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A647F2"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2CF9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2313E"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A7CE2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9C4B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F4F48" w14:textId="77777777" w:rsidR="00C521B3" w:rsidRPr="001B1679" w:rsidRDefault="00C521B3" w:rsidP="00015975">
            <w:pPr>
              <w:pStyle w:val="TAL"/>
              <w:rPr>
                <w:sz w:val="16"/>
                <w:szCs w:val="16"/>
              </w:rPr>
            </w:pPr>
          </w:p>
        </w:tc>
      </w:tr>
      <w:tr w:rsidR="00C521B3" w14:paraId="74699B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15F32"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DE14" w14:textId="77777777" w:rsidR="00C521B3" w:rsidRPr="001B1679" w:rsidRDefault="00C521B3" w:rsidP="00015975">
            <w:pPr>
              <w:pStyle w:val="TAL"/>
              <w:rPr>
                <w:sz w:val="16"/>
                <w:szCs w:val="16"/>
              </w:rPr>
            </w:pPr>
            <w:r w:rsidRPr="001B1679">
              <w:rPr>
                <w:sz w:val="16"/>
                <w:szCs w:val="16"/>
              </w:rPr>
              <w:t>SP-231304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8D61BC"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B332E"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1722E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3FFA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32819"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601A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2B255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425C3" w14:textId="77777777" w:rsidR="00C521B3" w:rsidRPr="001B1679" w:rsidRDefault="00C521B3" w:rsidP="00015975">
            <w:pPr>
              <w:pStyle w:val="TAL"/>
              <w:rPr>
                <w:sz w:val="16"/>
                <w:szCs w:val="16"/>
              </w:rPr>
            </w:pPr>
          </w:p>
        </w:tc>
      </w:tr>
      <w:tr w:rsidR="00C521B3" w14:paraId="58DF50E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855294"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DA373" w14:textId="77777777" w:rsidR="00C521B3" w:rsidRPr="001B1679" w:rsidRDefault="00C521B3" w:rsidP="00015975">
            <w:pPr>
              <w:pStyle w:val="TAL"/>
              <w:rPr>
                <w:sz w:val="16"/>
                <w:szCs w:val="16"/>
              </w:rPr>
            </w:pPr>
            <w:r w:rsidRPr="001B1679">
              <w:rPr>
                <w:sz w:val="16"/>
                <w:szCs w:val="16"/>
              </w:rPr>
              <w:t>SP-231305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448A5"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3C1EC"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36EB9"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B8FF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4DD722"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31163"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EDB3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D3F39" w14:textId="77777777" w:rsidR="00C521B3" w:rsidRPr="001B1679" w:rsidRDefault="00C521B3" w:rsidP="00015975">
            <w:pPr>
              <w:pStyle w:val="TAL"/>
              <w:rPr>
                <w:sz w:val="16"/>
                <w:szCs w:val="16"/>
              </w:rPr>
            </w:pPr>
          </w:p>
        </w:tc>
      </w:tr>
      <w:tr w:rsidR="00C521B3" w14:paraId="202E70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FE75E"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CBCA20" w14:textId="77777777" w:rsidR="00C521B3" w:rsidRPr="001B1679" w:rsidRDefault="00C521B3" w:rsidP="00015975">
            <w:pPr>
              <w:pStyle w:val="TAL"/>
              <w:rPr>
                <w:sz w:val="16"/>
                <w:szCs w:val="16"/>
              </w:rPr>
            </w:pPr>
            <w:r w:rsidRPr="001B1679">
              <w:rPr>
                <w:sz w:val="16"/>
                <w:szCs w:val="16"/>
              </w:rPr>
              <w:t>SP-231306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162AAF"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03532"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58CC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7021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8FF7B" w14:textId="77777777" w:rsidR="00C521B3" w:rsidRPr="001B1679" w:rsidRDefault="00C521B3" w:rsidP="00015975">
            <w:pPr>
              <w:pStyle w:val="TAL"/>
              <w:rPr>
                <w:sz w:val="16"/>
                <w:szCs w:val="16"/>
              </w:rPr>
            </w:pPr>
            <w:r w:rsidRPr="001B1679">
              <w:rPr>
                <w:sz w:val="16"/>
                <w:szCs w:val="16"/>
              </w:rPr>
              <w:t>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7DEF91"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5C7E5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8BD2E" w14:textId="77777777" w:rsidR="00C521B3" w:rsidRPr="001B1679" w:rsidRDefault="00C521B3" w:rsidP="00015975">
            <w:pPr>
              <w:pStyle w:val="TAL"/>
              <w:rPr>
                <w:sz w:val="16"/>
                <w:szCs w:val="16"/>
              </w:rPr>
            </w:pPr>
          </w:p>
        </w:tc>
      </w:tr>
      <w:tr w:rsidR="00C521B3" w14:paraId="5EE568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1EF2C"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9144BF" w14:textId="77777777" w:rsidR="00C521B3" w:rsidRPr="001B1679" w:rsidRDefault="00C521B3" w:rsidP="00015975">
            <w:pPr>
              <w:pStyle w:val="TAL"/>
              <w:rPr>
                <w:sz w:val="16"/>
                <w:szCs w:val="16"/>
              </w:rPr>
            </w:pPr>
            <w:r w:rsidRPr="001B1679">
              <w:rPr>
                <w:sz w:val="16"/>
                <w:szCs w:val="16"/>
              </w:rPr>
              <w:t>SP-231297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74475"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9F3A8"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51B8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D8C9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77484"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EDC8D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FA91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7ADDA" w14:textId="77777777" w:rsidR="00C521B3" w:rsidRPr="001B1679" w:rsidRDefault="00C521B3" w:rsidP="00015975">
            <w:pPr>
              <w:pStyle w:val="TAL"/>
              <w:rPr>
                <w:sz w:val="16"/>
                <w:szCs w:val="16"/>
              </w:rPr>
            </w:pPr>
          </w:p>
        </w:tc>
      </w:tr>
      <w:tr w:rsidR="00C521B3" w14:paraId="1B9F436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F33E52"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A9733" w14:textId="77777777" w:rsidR="00C521B3" w:rsidRPr="001B1679" w:rsidRDefault="00C521B3" w:rsidP="00015975">
            <w:pPr>
              <w:pStyle w:val="TAL"/>
              <w:rPr>
                <w:sz w:val="16"/>
                <w:szCs w:val="16"/>
              </w:rPr>
            </w:pPr>
            <w:r w:rsidRPr="001B1679">
              <w:rPr>
                <w:sz w:val="16"/>
                <w:szCs w:val="16"/>
              </w:rPr>
              <w:t>SP-231296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736FA"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4D82E"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641D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99D5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6F01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4C2F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89B8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37869" w14:textId="77777777" w:rsidR="00C521B3" w:rsidRPr="001B1679" w:rsidRDefault="00C521B3" w:rsidP="00015975">
            <w:pPr>
              <w:pStyle w:val="TAL"/>
              <w:rPr>
                <w:sz w:val="16"/>
                <w:szCs w:val="16"/>
              </w:rPr>
            </w:pPr>
          </w:p>
        </w:tc>
      </w:tr>
      <w:tr w:rsidR="00C521B3" w14:paraId="05E050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A093B" w14:textId="77777777" w:rsidR="00C521B3" w:rsidRPr="001B1679" w:rsidRDefault="00C521B3" w:rsidP="00015975">
            <w:pPr>
              <w:pStyle w:val="TAL"/>
              <w:rPr>
                <w:sz w:val="16"/>
                <w:szCs w:val="16"/>
              </w:rPr>
            </w:pPr>
            <w:r w:rsidRPr="001B1679">
              <w:rPr>
                <w:sz w:val="16"/>
                <w:szCs w:val="16"/>
              </w:rPr>
              <w:t>6.7.4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710076" w14:textId="77777777" w:rsidR="00C521B3" w:rsidRPr="001B1679" w:rsidRDefault="00C521B3" w:rsidP="00015975">
            <w:pPr>
              <w:pStyle w:val="TAL"/>
              <w:rPr>
                <w:sz w:val="16"/>
                <w:szCs w:val="16"/>
              </w:rPr>
            </w:pPr>
            <w:r w:rsidRPr="001B1679">
              <w:rPr>
                <w:sz w:val="16"/>
                <w:szCs w:val="16"/>
              </w:rPr>
              <w:t>SP-231665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B9B84"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9D91D" w14:textId="77777777" w:rsidR="00C521B3" w:rsidRPr="001B1679" w:rsidRDefault="00C521B3" w:rsidP="00015975">
            <w:pPr>
              <w:pStyle w:val="TAL"/>
              <w:rPr>
                <w:sz w:val="16"/>
                <w:szCs w:val="16"/>
              </w:rPr>
            </w:pPr>
            <w:r w:rsidRPr="001B1679">
              <w:rPr>
                <w:sz w:val="16"/>
                <w:szCs w:val="16"/>
              </w:rPr>
              <w:t>TR 26.865-100 - ISAR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0B164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2C5F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51474E" w14:textId="77777777" w:rsidR="00C521B3" w:rsidRPr="001B1679" w:rsidRDefault="00C521B3" w:rsidP="00015975">
            <w:pPr>
              <w:pStyle w:val="TAL"/>
              <w:rPr>
                <w:sz w:val="16"/>
                <w:szCs w:val="16"/>
              </w:rPr>
            </w:pPr>
            <w:r w:rsidRPr="001B1679">
              <w:rPr>
                <w:sz w:val="16"/>
                <w:szCs w:val="16"/>
              </w:rPr>
              <w:t>ISAR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296C7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368F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E09F2" w14:textId="77777777" w:rsidR="00C521B3" w:rsidRPr="001B1679" w:rsidRDefault="00C521B3" w:rsidP="00015975">
            <w:pPr>
              <w:pStyle w:val="TAL"/>
              <w:rPr>
                <w:sz w:val="16"/>
                <w:szCs w:val="16"/>
              </w:rPr>
            </w:pPr>
          </w:p>
        </w:tc>
      </w:tr>
      <w:tr w:rsidR="00C521B3" w14:paraId="4D59B8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6379A"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D24F" w14:textId="77777777" w:rsidR="00C521B3" w:rsidRPr="001B1679" w:rsidRDefault="00C521B3" w:rsidP="00015975">
            <w:pPr>
              <w:pStyle w:val="TAL"/>
              <w:rPr>
                <w:sz w:val="16"/>
                <w:szCs w:val="16"/>
              </w:rPr>
            </w:pPr>
            <w:r w:rsidRPr="001B1679">
              <w:rPr>
                <w:sz w:val="16"/>
                <w:szCs w:val="16"/>
              </w:rPr>
              <w:t>SP-231529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3DF7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1A07E" w14:textId="77777777" w:rsidR="00C521B3" w:rsidRPr="001B1679" w:rsidRDefault="00C521B3" w:rsidP="00015975">
            <w:pPr>
              <w:pStyle w:val="TAL"/>
              <w:rPr>
                <w:sz w:val="16"/>
                <w:szCs w:val="16"/>
              </w:rPr>
            </w:pPr>
            <w:r w:rsidRPr="001B1679">
              <w:rPr>
                <w:sz w:val="16"/>
                <w:szCs w:val="16"/>
              </w:rPr>
              <w:t>Draft TS 32.27x '5G Multicast-broadcast Services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6D2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DD7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41AB2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FE58A" w14:textId="77777777" w:rsidR="00C521B3" w:rsidRPr="001B1679" w:rsidRDefault="00C521B3" w:rsidP="00015975">
            <w:pPr>
              <w:pStyle w:val="TAL"/>
              <w:rPr>
                <w:sz w:val="16"/>
                <w:szCs w:val="16"/>
              </w:rPr>
            </w:pPr>
            <w:r w:rsidRPr="001B1679">
              <w:rPr>
                <w:sz w:val="16"/>
                <w:szCs w:val="16"/>
              </w:rPr>
              <w:t>TS number to be allocated. Revised to SP-231749.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5A7F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9777D" w14:textId="77777777" w:rsidR="00C521B3" w:rsidRPr="001B1679" w:rsidRDefault="00C521B3" w:rsidP="00015975">
            <w:pPr>
              <w:pStyle w:val="TAL"/>
              <w:rPr>
                <w:sz w:val="16"/>
                <w:szCs w:val="16"/>
              </w:rPr>
            </w:pPr>
            <w:r w:rsidRPr="001B1679">
              <w:rPr>
                <w:sz w:val="16"/>
                <w:szCs w:val="16"/>
              </w:rPr>
              <w:t>SP-231749</w:t>
            </w:r>
          </w:p>
        </w:tc>
      </w:tr>
      <w:tr w:rsidR="00C521B3" w14:paraId="159655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C4270"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8D8839" w14:textId="77777777" w:rsidR="00C521B3" w:rsidRPr="001B1679" w:rsidRDefault="00C521B3" w:rsidP="00015975">
            <w:pPr>
              <w:pStyle w:val="TAL"/>
              <w:rPr>
                <w:sz w:val="16"/>
                <w:szCs w:val="16"/>
              </w:rPr>
            </w:pPr>
            <w:r w:rsidRPr="001B1679">
              <w:rPr>
                <w:sz w:val="16"/>
                <w:szCs w:val="16"/>
              </w:rPr>
              <w:t>SP-231749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BBC4"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30580"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B6DB4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76CE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EA2E57"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09792"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39F52"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3DA31" w14:textId="77777777" w:rsidR="00C521B3" w:rsidRPr="001B1679" w:rsidRDefault="00C521B3" w:rsidP="00015975">
            <w:pPr>
              <w:pStyle w:val="TAL"/>
              <w:rPr>
                <w:sz w:val="16"/>
                <w:szCs w:val="16"/>
              </w:rPr>
            </w:pPr>
          </w:p>
        </w:tc>
      </w:tr>
      <w:tr w:rsidR="00C521B3" w14:paraId="2B90FFB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FD46F"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58316" w14:textId="77777777" w:rsidR="00C521B3" w:rsidRPr="001B1679" w:rsidRDefault="00C521B3" w:rsidP="00015975">
            <w:pPr>
              <w:pStyle w:val="TAL"/>
              <w:rPr>
                <w:sz w:val="16"/>
                <w:szCs w:val="16"/>
              </w:rPr>
            </w:pPr>
            <w:r w:rsidRPr="001B1679">
              <w:rPr>
                <w:sz w:val="16"/>
                <w:szCs w:val="16"/>
              </w:rPr>
              <w:t>SP-231526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2B7E3"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355197" w14:textId="77777777" w:rsidR="00C521B3" w:rsidRPr="001B1679" w:rsidRDefault="00C521B3" w:rsidP="00015975">
            <w:pPr>
              <w:pStyle w:val="TAL"/>
              <w:rPr>
                <w:sz w:val="16"/>
                <w:szCs w:val="16"/>
              </w:rPr>
            </w:pPr>
            <w:r w:rsidRPr="001B1679">
              <w:rPr>
                <w:sz w:val="16"/>
                <w:szCs w:val="16"/>
              </w:rPr>
              <w:t>Draft TS 28.111: 'Fault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7C4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3A66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2A53D"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D9F26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3FED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4D0F4" w14:textId="77777777" w:rsidR="00C521B3" w:rsidRPr="001B1679" w:rsidRDefault="00C521B3" w:rsidP="00015975">
            <w:pPr>
              <w:pStyle w:val="TAL"/>
              <w:rPr>
                <w:sz w:val="16"/>
                <w:szCs w:val="16"/>
              </w:rPr>
            </w:pPr>
          </w:p>
        </w:tc>
      </w:tr>
      <w:tr w:rsidR="00C521B3" w14:paraId="6F3D68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F494D"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BFACC" w14:textId="77777777" w:rsidR="00C521B3" w:rsidRPr="001B1679" w:rsidRDefault="00C521B3" w:rsidP="00015975">
            <w:pPr>
              <w:pStyle w:val="TAL"/>
              <w:rPr>
                <w:sz w:val="16"/>
                <w:szCs w:val="16"/>
              </w:rPr>
            </w:pPr>
            <w:r w:rsidRPr="001B1679">
              <w:rPr>
                <w:sz w:val="16"/>
                <w:szCs w:val="16"/>
              </w:rPr>
              <w:t>SP-231524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12646"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60DD0"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5CE23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F495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DAE5B"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66966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5A45F"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FA303" w14:textId="77777777" w:rsidR="00C521B3" w:rsidRPr="001B1679" w:rsidRDefault="00C521B3" w:rsidP="00015975">
            <w:pPr>
              <w:pStyle w:val="TAL"/>
              <w:rPr>
                <w:sz w:val="16"/>
                <w:szCs w:val="16"/>
              </w:rPr>
            </w:pPr>
          </w:p>
        </w:tc>
      </w:tr>
      <w:tr w:rsidR="00C521B3" w14:paraId="16A0EC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DF0278" w14:textId="77777777" w:rsidR="00C521B3" w:rsidRPr="001B1679" w:rsidRDefault="00C521B3" w:rsidP="00015975">
            <w:pPr>
              <w:pStyle w:val="TAL"/>
              <w:rPr>
                <w:sz w:val="16"/>
                <w:szCs w:val="16"/>
              </w:rPr>
            </w:pPr>
            <w:r w:rsidRPr="001B1679">
              <w:rPr>
                <w:sz w:val="16"/>
                <w:szCs w:val="16"/>
              </w:rPr>
              <w:t>6.7.5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E74C3" w14:textId="77777777" w:rsidR="00C521B3" w:rsidRPr="001B1679" w:rsidRDefault="00C521B3" w:rsidP="00015975">
            <w:pPr>
              <w:pStyle w:val="TAL"/>
              <w:rPr>
                <w:sz w:val="16"/>
                <w:szCs w:val="16"/>
              </w:rPr>
            </w:pPr>
            <w:r w:rsidRPr="001B1679">
              <w:rPr>
                <w:sz w:val="16"/>
                <w:szCs w:val="16"/>
              </w:rPr>
              <w:t>SP-231523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21509"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DDCF2"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2389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191F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493813"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9031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8B9E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01135" w14:textId="77777777" w:rsidR="00C521B3" w:rsidRPr="001B1679" w:rsidRDefault="00C521B3" w:rsidP="00015975">
            <w:pPr>
              <w:pStyle w:val="TAL"/>
              <w:rPr>
                <w:sz w:val="16"/>
                <w:szCs w:val="16"/>
              </w:rPr>
            </w:pPr>
          </w:p>
        </w:tc>
      </w:tr>
      <w:tr w:rsidR="00C521B3" w14:paraId="37EB1D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2B62E" w14:textId="77777777" w:rsidR="00C521B3" w:rsidRPr="001B1679" w:rsidRDefault="00C521B3" w:rsidP="00015975">
            <w:pPr>
              <w:pStyle w:val="TAL"/>
              <w:rPr>
                <w:sz w:val="16"/>
                <w:szCs w:val="16"/>
              </w:rPr>
            </w:pPr>
            <w:r w:rsidRPr="001B1679">
              <w:rPr>
                <w:sz w:val="16"/>
                <w:szCs w:val="16"/>
              </w:rPr>
              <w:t>6.8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3C673" w14:textId="77777777" w:rsidR="00C521B3" w:rsidRPr="001B1679" w:rsidRDefault="00C521B3" w:rsidP="00015975">
            <w:pPr>
              <w:pStyle w:val="TAL"/>
              <w:rPr>
                <w:sz w:val="16"/>
                <w:szCs w:val="16"/>
              </w:rPr>
            </w:pPr>
            <w:r w:rsidRPr="001B1679">
              <w:rPr>
                <w:sz w:val="16"/>
                <w:szCs w:val="16"/>
              </w:rPr>
              <w:t>SP-231398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0E50C"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FCAD6"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5468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FEAF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59623" w14:textId="77777777" w:rsidR="00C521B3" w:rsidRPr="001B1679" w:rsidRDefault="00C521B3" w:rsidP="00015975">
            <w:pPr>
              <w:pStyle w:val="TAL"/>
              <w:rPr>
                <w:sz w:val="16"/>
                <w:szCs w:val="16"/>
              </w:rPr>
            </w:pPr>
            <w:r w:rsidRPr="001B1679">
              <w:rPr>
                <w:sz w:val="16"/>
                <w:szCs w:val="16"/>
              </w:rPr>
              <w:t>Sensing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DB474"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083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7A2BD" w14:textId="77777777" w:rsidR="00C521B3" w:rsidRPr="001B1679" w:rsidRDefault="00C521B3" w:rsidP="00015975">
            <w:pPr>
              <w:pStyle w:val="TAL"/>
              <w:rPr>
                <w:sz w:val="16"/>
                <w:szCs w:val="16"/>
              </w:rPr>
            </w:pPr>
          </w:p>
        </w:tc>
      </w:tr>
      <w:tr w:rsidR="00C521B3" w14:paraId="48D62D4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F06EE"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9C602" w14:textId="77777777" w:rsidR="00C521B3" w:rsidRPr="001B1679" w:rsidRDefault="00C521B3" w:rsidP="00015975">
            <w:pPr>
              <w:pStyle w:val="TAL"/>
              <w:rPr>
                <w:sz w:val="16"/>
                <w:szCs w:val="16"/>
              </w:rPr>
            </w:pPr>
            <w:r w:rsidRPr="001B1679">
              <w:rPr>
                <w:sz w:val="16"/>
                <w:szCs w:val="16"/>
              </w:rPr>
              <w:t>SP-231399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3E03A2"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E2D93"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C7446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91C9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EB4EAF" w14:textId="77777777" w:rsidR="00C521B3" w:rsidRPr="001B1679" w:rsidRDefault="00C521B3" w:rsidP="00015975">
            <w:pPr>
              <w:pStyle w:val="TAL"/>
              <w:rPr>
                <w:sz w:val="16"/>
                <w:szCs w:val="16"/>
              </w:rPr>
            </w:pPr>
            <w:r w:rsidRPr="001B1679">
              <w:rPr>
                <w:sz w:val="16"/>
                <w:szCs w:val="16"/>
              </w:rPr>
              <w:t>FS_SOBOT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366A6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C37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9F3AD" w14:textId="77777777" w:rsidR="00C521B3" w:rsidRPr="001B1679" w:rsidRDefault="00C521B3" w:rsidP="00015975">
            <w:pPr>
              <w:pStyle w:val="TAL"/>
              <w:rPr>
                <w:sz w:val="16"/>
                <w:szCs w:val="16"/>
              </w:rPr>
            </w:pPr>
          </w:p>
        </w:tc>
      </w:tr>
      <w:tr w:rsidR="00C521B3" w14:paraId="34746F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4F41B"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5A9CA" w14:textId="77777777" w:rsidR="00C521B3" w:rsidRPr="001B1679" w:rsidRDefault="00C521B3" w:rsidP="00015975">
            <w:pPr>
              <w:pStyle w:val="TAL"/>
              <w:rPr>
                <w:sz w:val="16"/>
                <w:szCs w:val="16"/>
              </w:rPr>
            </w:pPr>
            <w:r w:rsidRPr="001B1679">
              <w:rPr>
                <w:sz w:val="16"/>
                <w:szCs w:val="16"/>
              </w:rPr>
              <w:t>SP-231405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F9F7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6A161" w14:textId="77777777" w:rsidR="00C521B3" w:rsidRPr="001B1679" w:rsidRDefault="00C521B3" w:rsidP="00015975">
            <w:pPr>
              <w:pStyle w:val="TAL"/>
              <w:rPr>
                <w:sz w:val="16"/>
                <w:szCs w:val="16"/>
              </w:rPr>
            </w:pPr>
            <w:r w:rsidRPr="001B1679">
              <w:rPr>
                <w:sz w:val="16"/>
                <w:szCs w:val="16"/>
              </w:rPr>
              <w:t>TS 22.xxx, Version 1.0.0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9E2B3"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ACC6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0BAC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393316" w14:textId="77777777" w:rsidR="00C521B3" w:rsidRPr="001B1679" w:rsidRDefault="00C521B3" w:rsidP="00015975">
            <w:pPr>
              <w:pStyle w:val="TAL"/>
              <w:rPr>
                <w:sz w:val="16"/>
                <w:szCs w:val="16"/>
              </w:rPr>
            </w:pPr>
            <w:r w:rsidRPr="001B1679">
              <w:rPr>
                <w:sz w:val="16"/>
                <w:szCs w:val="16"/>
              </w:rPr>
              <w:t>TS number to be allocated. Related WID for approval in SP-231403. Revised to SP-231750.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69BCF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23D40" w14:textId="77777777" w:rsidR="00C521B3" w:rsidRPr="001B1679" w:rsidRDefault="00C521B3" w:rsidP="00015975">
            <w:pPr>
              <w:pStyle w:val="TAL"/>
              <w:rPr>
                <w:sz w:val="16"/>
                <w:szCs w:val="16"/>
              </w:rPr>
            </w:pPr>
            <w:r w:rsidRPr="001B1679">
              <w:rPr>
                <w:sz w:val="16"/>
                <w:szCs w:val="16"/>
              </w:rPr>
              <w:t>SP-231750</w:t>
            </w:r>
          </w:p>
        </w:tc>
      </w:tr>
      <w:tr w:rsidR="00C521B3" w14:paraId="421E4E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A5F5A"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8FBED" w14:textId="77777777" w:rsidR="00C521B3" w:rsidRPr="001B1679" w:rsidRDefault="00C521B3" w:rsidP="00015975">
            <w:pPr>
              <w:pStyle w:val="TAL"/>
              <w:rPr>
                <w:sz w:val="16"/>
                <w:szCs w:val="16"/>
              </w:rPr>
            </w:pPr>
            <w:r w:rsidRPr="001B1679">
              <w:rPr>
                <w:sz w:val="16"/>
                <w:szCs w:val="16"/>
              </w:rPr>
              <w:t>SP-231750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C5933B"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E19FF"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282421"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FECD5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799A2"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DA355"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FD8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78AA2" w14:textId="77777777" w:rsidR="00C521B3" w:rsidRPr="001B1679" w:rsidRDefault="00C521B3" w:rsidP="00015975">
            <w:pPr>
              <w:pStyle w:val="TAL"/>
              <w:rPr>
                <w:sz w:val="16"/>
                <w:szCs w:val="16"/>
              </w:rPr>
            </w:pPr>
          </w:p>
        </w:tc>
      </w:tr>
      <w:tr w:rsidR="00C521B3" w14:paraId="7350773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1BDCD"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CB1DCB" w14:textId="77777777" w:rsidR="00C521B3" w:rsidRPr="001B1679" w:rsidRDefault="00C521B3" w:rsidP="00015975">
            <w:pPr>
              <w:pStyle w:val="TAL"/>
              <w:rPr>
                <w:sz w:val="16"/>
                <w:szCs w:val="16"/>
              </w:rPr>
            </w:pPr>
            <w:r w:rsidRPr="001B1679">
              <w:rPr>
                <w:sz w:val="16"/>
                <w:szCs w:val="16"/>
              </w:rPr>
              <w:t>SP-231404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2B0B1"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8135C5"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87FC7"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AAFC6"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62326"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F2D5D"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C2A5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1387A" w14:textId="77777777" w:rsidR="00C521B3" w:rsidRPr="001B1679" w:rsidRDefault="00C521B3" w:rsidP="00015975">
            <w:pPr>
              <w:pStyle w:val="TAL"/>
              <w:rPr>
                <w:sz w:val="16"/>
                <w:szCs w:val="16"/>
              </w:rPr>
            </w:pPr>
          </w:p>
        </w:tc>
      </w:tr>
      <w:tr w:rsidR="00C521B3" w14:paraId="439432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B2D9C"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19A67" w14:textId="77777777" w:rsidR="00C521B3" w:rsidRPr="001B1679" w:rsidRDefault="00C521B3" w:rsidP="00015975">
            <w:pPr>
              <w:pStyle w:val="TAL"/>
              <w:rPr>
                <w:sz w:val="16"/>
                <w:szCs w:val="16"/>
              </w:rPr>
            </w:pPr>
            <w:r w:rsidRPr="001B1679">
              <w:rPr>
                <w:sz w:val="16"/>
                <w:szCs w:val="16"/>
              </w:rPr>
              <w:t>SP-231407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D4E71"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7039E"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72919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791B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CEC3F"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00886"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3DC2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1144A" w14:textId="77777777" w:rsidR="00C521B3" w:rsidRPr="001B1679" w:rsidRDefault="00C521B3" w:rsidP="00015975">
            <w:pPr>
              <w:pStyle w:val="TAL"/>
              <w:rPr>
                <w:sz w:val="16"/>
                <w:szCs w:val="16"/>
              </w:rPr>
            </w:pPr>
            <w:r w:rsidRPr="001B1679">
              <w:rPr>
                <w:sz w:val="16"/>
                <w:szCs w:val="16"/>
              </w:rPr>
              <w:t>SP-231666</w:t>
            </w:r>
          </w:p>
        </w:tc>
      </w:tr>
      <w:tr w:rsidR="00C521B3" w14:paraId="2CDBBE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2D368"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50CF5" w14:textId="77777777" w:rsidR="00C521B3" w:rsidRPr="001B1679" w:rsidRDefault="00C521B3" w:rsidP="00015975">
            <w:pPr>
              <w:pStyle w:val="TAL"/>
              <w:rPr>
                <w:sz w:val="16"/>
                <w:szCs w:val="16"/>
              </w:rPr>
            </w:pPr>
            <w:r w:rsidRPr="001B1679">
              <w:rPr>
                <w:sz w:val="16"/>
                <w:szCs w:val="16"/>
              </w:rPr>
              <w:t>SP-231666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4ED41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C56D1"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B7A8D"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938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8F346" w14:textId="77777777" w:rsidR="00C521B3" w:rsidRPr="001B1679" w:rsidRDefault="00C521B3" w:rsidP="00015975">
            <w:pPr>
              <w:pStyle w:val="TAL"/>
              <w:rPr>
                <w:sz w:val="16"/>
                <w:szCs w:val="16"/>
              </w:rPr>
            </w:pPr>
            <w:r w:rsidRPr="001B1679">
              <w:rPr>
                <w:sz w:val="16"/>
                <w:szCs w:val="16"/>
              </w:rPr>
              <w:t>Metaverse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999D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FF6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B5A7F" w14:textId="77777777" w:rsidR="00C521B3" w:rsidRPr="001B1679" w:rsidRDefault="00C521B3" w:rsidP="00015975">
            <w:pPr>
              <w:pStyle w:val="TAL"/>
              <w:rPr>
                <w:sz w:val="16"/>
                <w:szCs w:val="16"/>
              </w:rPr>
            </w:pPr>
          </w:p>
        </w:tc>
      </w:tr>
      <w:tr w:rsidR="00C521B3" w14:paraId="6DC6519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3AA557" w14:textId="77777777" w:rsidR="00C521B3" w:rsidRPr="001B1679" w:rsidRDefault="00C521B3" w:rsidP="00015975">
            <w:pPr>
              <w:pStyle w:val="TAL"/>
              <w:rPr>
                <w:sz w:val="16"/>
                <w:szCs w:val="16"/>
              </w:rPr>
            </w:pPr>
            <w:r w:rsidRPr="001B1679">
              <w:rPr>
                <w:sz w:val="16"/>
                <w:szCs w:val="16"/>
              </w:rPr>
              <w:t>6.8.1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59B46" w14:textId="77777777" w:rsidR="00C521B3" w:rsidRPr="001B1679" w:rsidRDefault="00C521B3" w:rsidP="00015975">
            <w:pPr>
              <w:pStyle w:val="TAL"/>
              <w:rPr>
                <w:sz w:val="16"/>
                <w:szCs w:val="16"/>
              </w:rPr>
            </w:pPr>
            <w:r w:rsidRPr="001B1679">
              <w:rPr>
                <w:sz w:val="16"/>
                <w:szCs w:val="16"/>
              </w:rPr>
              <w:t>SP-231413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82ADC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0E9CE"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26671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EB73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7F0EF"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2B18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1646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96A860" w14:textId="77777777" w:rsidR="00C521B3" w:rsidRPr="001B1679" w:rsidRDefault="00C521B3" w:rsidP="00015975">
            <w:pPr>
              <w:pStyle w:val="TAL"/>
              <w:rPr>
                <w:sz w:val="16"/>
                <w:szCs w:val="16"/>
              </w:rPr>
            </w:pPr>
          </w:p>
        </w:tc>
      </w:tr>
      <w:tr w:rsidR="00C521B3" w14:paraId="6E874B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5BE8" w14:textId="77777777" w:rsidR="00C521B3" w:rsidRPr="001B1679" w:rsidRDefault="00C521B3" w:rsidP="00015975">
            <w:pPr>
              <w:pStyle w:val="TAL"/>
              <w:rPr>
                <w:sz w:val="16"/>
                <w:szCs w:val="16"/>
              </w:rPr>
            </w:pPr>
            <w:r w:rsidRPr="001B1679">
              <w:rPr>
                <w:sz w:val="16"/>
                <w:szCs w:val="16"/>
              </w:rPr>
              <w:t>6.8.4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3C0E6" w14:textId="77777777" w:rsidR="00C521B3" w:rsidRPr="001B1679" w:rsidRDefault="00C521B3" w:rsidP="00015975">
            <w:pPr>
              <w:pStyle w:val="TAL"/>
              <w:rPr>
                <w:sz w:val="16"/>
                <w:szCs w:val="16"/>
              </w:rPr>
            </w:pPr>
            <w:r w:rsidRPr="001B1679">
              <w:rPr>
                <w:sz w:val="16"/>
                <w:szCs w:val="16"/>
              </w:rPr>
              <w:t>SP-231293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DC2DD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87038"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5F4A0"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687B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0B53F" w14:textId="77777777" w:rsidR="00C521B3" w:rsidRPr="001B1679" w:rsidRDefault="00C521B3" w:rsidP="00015975">
            <w:pPr>
              <w:pStyle w:val="TAL"/>
              <w:rPr>
                <w:sz w:val="16"/>
                <w:szCs w:val="16"/>
              </w:rPr>
            </w:pPr>
            <w:r w:rsidRPr="001B1679">
              <w:rPr>
                <w:sz w:val="16"/>
                <w:szCs w:val="16"/>
              </w:rPr>
              <w:t>FS_MS_NS_Ph2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5F5D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5560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14BD8" w14:textId="77777777" w:rsidR="00C521B3" w:rsidRPr="001B1679" w:rsidRDefault="00C521B3" w:rsidP="00015975">
            <w:pPr>
              <w:pStyle w:val="TAL"/>
              <w:rPr>
                <w:sz w:val="16"/>
                <w:szCs w:val="16"/>
              </w:rPr>
            </w:pPr>
          </w:p>
        </w:tc>
      </w:tr>
      <w:tr w:rsidR="00C521B3" w14:paraId="3EBC50B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560FCD"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91799" w14:textId="77777777" w:rsidR="00C521B3" w:rsidRPr="001B1679" w:rsidRDefault="00C521B3" w:rsidP="00015975">
            <w:pPr>
              <w:pStyle w:val="TAL"/>
              <w:rPr>
                <w:sz w:val="16"/>
                <w:szCs w:val="16"/>
              </w:rPr>
            </w:pPr>
            <w:r w:rsidRPr="001B1679">
              <w:rPr>
                <w:sz w:val="16"/>
                <w:szCs w:val="16"/>
              </w:rPr>
              <w:t>SP-231520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B002E"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2B601"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4D47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21B0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94653E" w14:textId="77777777" w:rsidR="00C521B3" w:rsidRPr="001B1679" w:rsidRDefault="00C521B3" w:rsidP="00015975">
            <w:pPr>
              <w:pStyle w:val="TAL"/>
              <w:rPr>
                <w:sz w:val="16"/>
                <w:szCs w:val="16"/>
              </w:rPr>
            </w:pPr>
            <w:r w:rsidRPr="001B1679">
              <w:rPr>
                <w:sz w:val="16"/>
                <w:szCs w:val="16"/>
              </w:rPr>
              <w:t>NSSAA_CH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FCB2C0"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21E3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DA269" w14:textId="77777777" w:rsidR="00C521B3" w:rsidRPr="001B1679" w:rsidRDefault="00C521B3" w:rsidP="00015975">
            <w:pPr>
              <w:pStyle w:val="TAL"/>
              <w:rPr>
                <w:sz w:val="16"/>
                <w:szCs w:val="16"/>
              </w:rPr>
            </w:pPr>
          </w:p>
        </w:tc>
      </w:tr>
      <w:tr w:rsidR="00C521B3" w14:paraId="155C5BC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23E25"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70954" w14:textId="77777777" w:rsidR="00C521B3" w:rsidRPr="001B1679" w:rsidRDefault="00C521B3" w:rsidP="00015975">
            <w:pPr>
              <w:pStyle w:val="TAL"/>
              <w:rPr>
                <w:sz w:val="16"/>
                <w:szCs w:val="16"/>
              </w:rPr>
            </w:pPr>
            <w:r w:rsidRPr="001B1679">
              <w:rPr>
                <w:sz w:val="16"/>
                <w:szCs w:val="16"/>
              </w:rPr>
              <w:t>SP-231519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DA6F9"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B4E8F"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1B55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5B78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E5417" w14:textId="77777777" w:rsidR="00C521B3" w:rsidRPr="001B1679" w:rsidRDefault="00C521B3" w:rsidP="00015975">
            <w:pPr>
              <w:pStyle w:val="TAL"/>
              <w:rPr>
                <w:sz w:val="16"/>
                <w:szCs w:val="16"/>
              </w:rPr>
            </w:pPr>
            <w:r w:rsidRPr="001B1679">
              <w:rPr>
                <w:sz w:val="16"/>
                <w:szCs w:val="16"/>
              </w:rPr>
              <w:t>FS_5GSAT_CH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CC9F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D4A9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29935" w14:textId="77777777" w:rsidR="00C521B3" w:rsidRPr="001B1679" w:rsidRDefault="00C521B3" w:rsidP="00015975">
            <w:pPr>
              <w:pStyle w:val="TAL"/>
              <w:rPr>
                <w:sz w:val="16"/>
                <w:szCs w:val="16"/>
              </w:rPr>
            </w:pPr>
          </w:p>
        </w:tc>
      </w:tr>
      <w:tr w:rsidR="00C521B3" w14:paraId="0AD3CD7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891E5"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1BA0E" w14:textId="77777777" w:rsidR="00C521B3" w:rsidRPr="001B1679" w:rsidRDefault="00C521B3" w:rsidP="00015975">
            <w:pPr>
              <w:pStyle w:val="TAL"/>
              <w:rPr>
                <w:sz w:val="16"/>
                <w:szCs w:val="16"/>
              </w:rPr>
            </w:pPr>
            <w:r w:rsidRPr="001B1679">
              <w:rPr>
                <w:sz w:val="16"/>
                <w:szCs w:val="16"/>
              </w:rPr>
              <w:t>SP-231521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8BB050" w14:textId="77777777" w:rsidR="00C521B3" w:rsidRPr="001B1679" w:rsidRDefault="00C521B3" w:rsidP="00015975">
            <w:pPr>
              <w:pStyle w:val="TAL"/>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79F0B"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9D226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3D40E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02681"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1E001"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B68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86E14" w14:textId="77777777" w:rsidR="00C521B3" w:rsidRPr="001B1679" w:rsidRDefault="00C521B3" w:rsidP="00015975">
            <w:pPr>
              <w:pStyle w:val="TAL"/>
              <w:rPr>
                <w:sz w:val="16"/>
                <w:szCs w:val="16"/>
              </w:rPr>
            </w:pPr>
          </w:p>
        </w:tc>
      </w:tr>
      <w:tr w:rsidR="00C521B3" w14:paraId="6B9D7C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7DD353"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20FE7A" w14:textId="77777777" w:rsidR="00C521B3" w:rsidRPr="001B1679" w:rsidRDefault="00C521B3" w:rsidP="00015975">
            <w:pPr>
              <w:pStyle w:val="TAL"/>
              <w:rPr>
                <w:sz w:val="16"/>
                <w:szCs w:val="16"/>
              </w:rPr>
            </w:pPr>
            <w:r w:rsidRPr="001B1679">
              <w:rPr>
                <w:sz w:val="16"/>
                <w:szCs w:val="16"/>
              </w:rPr>
              <w:t>SP-231522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F7ABE"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9E7F"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612EF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52FEA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017AAF" w14:textId="77777777" w:rsidR="00C521B3" w:rsidRPr="001B1679" w:rsidRDefault="00C521B3" w:rsidP="00015975">
            <w:pPr>
              <w:pStyle w:val="TAL"/>
              <w:rPr>
                <w:sz w:val="16"/>
                <w:szCs w:val="16"/>
              </w:rPr>
            </w:pPr>
            <w:r w:rsidRPr="001B1679">
              <w:rPr>
                <w:sz w:val="16"/>
                <w:szCs w:val="16"/>
              </w:rPr>
              <w:t>FS_NCHF_Ph2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C4FC2"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CAA8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7E4B4" w14:textId="77777777" w:rsidR="00C521B3" w:rsidRPr="001B1679" w:rsidRDefault="00C521B3" w:rsidP="00015975">
            <w:pPr>
              <w:pStyle w:val="TAL"/>
              <w:rPr>
                <w:sz w:val="16"/>
                <w:szCs w:val="16"/>
              </w:rPr>
            </w:pPr>
          </w:p>
        </w:tc>
      </w:tr>
      <w:tr w:rsidR="00C521B3" w14:paraId="047052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D9E9A"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A2854" w14:textId="77777777" w:rsidR="00C521B3" w:rsidRPr="001B1679" w:rsidRDefault="00C521B3" w:rsidP="00015975">
            <w:pPr>
              <w:pStyle w:val="TAL"/>
              <w:rPr>
                <w:sz w:val="16"/>
                <w:szCs w:val="16"/>
              </w:rPr>
            </w:pPr>
            <w:r w:rsidRPr="001B1679">
              <w:rPr>
                <w:sz w:val="16"/>
                <w:szCs w:val="16"/>
              </w:rPr>
              <w:t>SP-231525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9E2B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AD21A"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BB30E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0A2C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818C5B"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F22D4B"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04C7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36B19" w14:textId="77777777" w:rsidR="00C521B3" w:rsidRPr="001B1679" w:rsidRDefault="00C521B3" w:rsidP="00015975">
            <w:pPr>
              <w:pStyle w:val="TAL"/>
              <w:rPr>
                <w:sz w:val="16"/>
                <w:szCs w:val="16"/>
              </w:rPr>
            </w:pPr>
          </w:p>
        </w:tc>
      </w:tr>
      <w:tr w:rsidR="00C521B3" w14:paraId="11A98B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CAB96"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7847" w14:textId="77777777" w:rsidR="00C521B3" w:rsidRPr="001B1679" w:rsidRDefault="00C521B3" w:rsidP="00015975">
            <w:pPr>
              <w:pStyle w:val="TAL"/>
              <w:rPr>
                <w:sz w:val="16"/>
                <w:szCs w:val="16"/>
              </w:rPr>
            </w:pPr>
            <w:r w:rsidRPr="001B1679">
              <w:rPr>
                <w:sz w:val="16"/>
                <w:szCs w:val="16"/>
              </w:rPr>
              <w:t>SP-231527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60D04"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E2866"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A091A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0307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F6698" w14:textId="77777777" w:rsidR="00C521B3" w:rsidRPr="001B1679" w:rsidRDefault="00C521B3" w:rsidP="00015975">
            <w:pPr>
              <w:pStyle w:val="TAL"/>
              <w:rPr>
                <w:sz w:val="16"/>
                <w:szCs w:val="16"/>
              </w:rPr>
            </w:pPr>
            <w:r w:rsidRPr="001B1679">
              <w:rPr>
                <w:sz w:val="16"/>
                <w:szCs w:val="16"/>
              </w:rPr>
              <w:t>FS_NETSLICE_IDMS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FC59C"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CDD3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E93D1" w14:textId="77777777" w:rsidR="00C521B3" w:rsidRPr="001B1679" w:rsidRDefault="00C521B3" w:rsidP="00015975">
            <w:pPr>
              <w:pStyle w:val="TAL"/>
              <w:rPr>
                <w:sz w:val="16"/>
                <w:szCs w:val="16"/>
              </w:rPr>
            </w:pPr>
          </w:p>
        </w:tc>
      </w:tr>
      <w:tr w:rsidR="00C521B3" w14:paraId="408985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64E6E7" w14:textId="77777777" w:rsidR="00C521B3" w:rsidRPr="001B1679" w:rsidRDefault="00C521B3" w:rsidP="00015975">
            <w:pPr>
              <w:pStyle w:val="TAL"/>
              <w:rPr>
                <w:sz w:val="16"/>
                <w:szCs w:val="16"/>
              </w:rPr>
            </w:pPr>
            <w:r w:rsidRPr="001B1679">
              <w:rPr>
                <w:sz w:val="16"/>
                <w:szCs w:val="16"/>
              </w:rPr>
              <w:t>6.8.5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B04EF" w14:textId="77777777" w:rsidR="00C521B3" w:rsidRPr="001B1679" w:rsidRDefault="00C521B3" w:rsidP="00015975">
            <w:pPr>
              <w:pStyle w:val="TAL"/>
              <w:rPr>
                <w:sz w:val="16"/>
                <w:szCs w:val="16"/>
              </w:rPr>
            </w:pPr>
            <w:r w:rsidRPr="001B1679">
              <w:rPr>
                <w:sz w:val="16"/>
                <w:szCs w:val="16"/>
              </w:rPr>
              <w:t>SP-231518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91693"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3BF65"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32762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BCF1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4C195"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3404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4D0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65B4E" w14:textId="77777777" w:rsidR="00C521B3" w:rsidRPr="001B1679" w:rsidRDefault="00C521B3" w:rsidP="00015975">
            <w:pPr>
              <w:pStyle w:val="TAL"/>
              <w:rPr>
                <w:sz w:val="16"/>
                <w:szCs w:val="16"/>
              </w:rPr>
            </w:pPr>
          </w:p>
        </w:tc>
      </w:tr>
      <w:tr w:rsidR="00C521B3" w14:paraId="409716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CF4729" w14:textId="77777777" w:rsidR="00C521B3" w:rsidRPr="001B1679" w:rsidRDefault="00C521B3" w:rsidP="00015975">
            <w:pPr>
              <w:pStyle w:val="TAL"/>
              <w:rPr>
                <w:sz w:val="16"/>
                <w:szCs w:val="16"/>
              </w:rPr>
            </w:pPr>
            <w:r w:rsidRPr="001B1679">
              <w:rPr>
                <w:sz w:val="16"/>
                <w:szCs w:val="16"/>
              </w:rPr>
              <w:t>6.8.6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9D713" w14:textId="77777777" w:rsidR="00C521B3" w:rsidRPr="001B1679" w:rsidRDefault="00C521B3" w:rsidP="00015975">
            <w:pPr>
              <w:pStyle w:val="TAL"/>
              <w:rPr>
                <w:sz w:val="16"/>
                <w:szCs w:val="16"/>
              </w:rPr>
            </w:pPr>
            <w:r w:rsidRPr="001B1679">
              <w:rPr>
                <w:sz w:val="16"/>
                <w:szCs w:val="16"/>
              </w:rPr>
              <w:t>SP-231538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ECAC07"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03DE4" w14:textId="77777777" w:rsidR="00C521B3" w:rsidRPr="001B1679" w:rsidRDefault="00C521B3" w:rsidP="00015975">
            <w:pPr>
              <w:pStyle w:val="TAL"/>
              <w:rPr>
                <w:sz w:val="16"/>
                <w:szCs w:val="16"/>
              </w:rPr>
            </w:pPr>
            <w:r w:rsidRPr="001B1679">
              <w:rPr>
                <w:sz w:val="16"/>
                <w:szCs w:val="16"/>
              </w:rPr>
              <w:t>Presentation of TR 23.958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33A4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FEB51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7524EC" w14:textId="77777777" w:rsidR="00C521B3" w:rsidRPr="001B1679" w:rsidRDefault="00C521B3" w:rsidP="00015975">
            <w:pPr>
              <w:pStyle w:val="TAL"/>
              <w:rPr>
                <w:sz w:val="16"/>
                <w:szCs w:val="16"/>
              </w:rPr>
            </w:pPr>
            <w:r w:rsidRPr="001B1679">
              <w:rPr>
                <w:sz w:val="16"/>
                <w:szCs w:val="16"/>
              </w:rPr>
              <w:t>EDGEAPP_EXT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619BE"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68E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55913" w14:textId="77777777" w:rsidR="00C521B3" w:rsidRPr="001B1679" w:rsidRDefault="00C521B3" w:rsidP="00015975">
            <w:pPr>
              <w:pStyle w:val="TAL"/>
              <w:rPr>
                <w:sz w:val="16"/>
                <w:szCs w:val="16"/>
              </w:rPr>
            </w:pPr>
          </w:p>
        </w:tc>
      </w:tr>
      <w:tr w:rsidR="00C521B3" w14:paraId="57BFAAC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1C3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26383" w14:textId="77777777" w:rsidR="00C521B3" w:rsidRPr="001B1679" w:rsidRDefault="00C521B3" w:rsidP="00015975">
            <w:pPr>
              <w:pStyle w:val="TAL"/>
              <w:rPr>
                <w:sz w:val="16"/>
                <w:szCs w:val="16"/>
              </w:rPr>
            </w:pPr>
            <w:r w:rsidRPr="001B1679">
              <w:rPr>
                <w:sz w:val="16"/>
                <w:szCs w:val="16"/>
              </w:rPr>
              <w:t>SP-231662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08A67"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A8E3F"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FF841"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23A8A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932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E64EE6" w14:textId="77777777" w:rsidR="00C521B3" w:rsidRPr="001B1679" w:rsidRDefault="00C521B3" w:rsidP="00015975">
            <w:pPr>
              <w:pStyle w:val="TAL"/>
              <w:rPr>
                <w:sz w:val="16"/>
                <w:szCs w:val="16"/>
              </w:rPr>
            </w:pPr>
            <w:r w:rsidRPr="001B1679">
              <w:rPr>
                <w:sz w:val="16"/>
                <w:szCs w:val="16"/>
              </w:rPr>
              <w:t>Revised to SP-231670.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DC6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1A9E5" w14:textId="77777777" w:rsidR="00C521B3" w:rsidRPr="001B1679" w:rsidRDefault="00C521B3" w:rsidP="00015975">
            <w:pPr>
              <w:pStyle w:val="TAL"/>
              <w:rPr>
                <w:sz w:val="16"/>
                <w:szCs w:val="16"/>
              </w:rPr>
            </w:pPr>
            <w:r w:rsidRPr="001B1679">
              <w:rPr>
                <w:sz w:val="16"/>
                <w:szCs w:val="16"/>
              </w:rPr>
              <w:t>SP-231670</w:t>
            </w:r>
          </w:p>
        </w:tc>
      </w:tr>
      <w:tr w:rsidR="00C521B3" w14:paraId="74202E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7866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C3620" w14:textId="77777777" w:rsidR="00C521B3" w:rsidRPr="001B1679" w:rsidRDefault="00C521B3" w:rsidP="00015975">
            <w:pPr>
              <w:pStyle w:val="TAL"/>
              <w:rPr>
                <w:sz w:val="16"/>
                <w:szCs w:val="16"/>
              </w:rPr>
            </w:pPr>
            <w:r w:rsidRPr="001B1679">
              <w:rPr>
                <w:sz w:val="16"/>
                <w:szCs w:val="16"/>
              </w:rPr>
              <w:t>SP-231670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5244B"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E33B3" w14:textId="77777777" w:rsidR="00C521B3" w:rsidRPr="001B1679" w:rsidRDefault="00C521B3" w:rsidP="00015975">
            <w:pPr>
              <w:pStyle w:val="TAL"/>
              <w:rPr>
                <w:sz w:val="16"/>
                <w:szCs w:val="16"/>
              </w:rPr>
            </w:pPr>
            <w:r w:rsidRPr="001B1679">
              <w:rPr>
                <w:sz w:val="16"/>
                <w:szCs w:val="16"/>
              </w:rPr>
              <w:t>SA WG2 Rel-19 Content Prioritization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124DCC"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F309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74A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2C1518" w14:textId="77777777" w:rsidR="00C521B3" w:rsidRPr="001B1679" w:rsidRDefault="00C521B3" w:rsidP="00015975">
            <w:pPr>
              <w:pStyle w:val="TAL"/>
              <w:rPr>
                <w:sz w:val="16"/>
                <w:szCs w:val="16"/>
              </w:rPr>
            </w:pPr>
            <w:r w:rsidRPr="001B1679">
              <w:rPr>
                <w:sz w:val="16"/>
                <w:szCs w:val="16"/>
              </w:rPr>
              <w:t>Revision of SP-231662.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20E9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76F28" w14:textId="77777777" w:rsidR="00C521B3" w:rsidRPr="001B1679" w:rsidRDefault="00C521B3" w:rsidP="00015975">
            <w:pPr>
              <w:pStyle w:val="TAL"/>
              <w:rPr>
                <w:sz w:val="16"/>
                <w:szCs w:val="16"/>
              </w:rPr>
            </w:pPr>
          </w:p>
        </w:tc>
      </w:tr>
      <w:tr w:rsidR="00C521B3" w14:paraId="4CABF6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FA80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D493E" w14:textId="77777777" w:rsidR="00C521B3" w:rsidRPr="001B1679" w:rsidRDefault="00C521B3" w:rsidP="00015975">
            <w:pPr>
              <w:pStyle w:val="TAL"/>
              <w:rPr>
                <w:sz w:val="16"/>
                <w:szCs w:val="16"/>
              </w:rPr>
            </w:pPr>
            <w:r w:rsidRPr="001B1679">
              <w:rPr>
                <w:sz w:val="16"/>
                <w:szCs w:val="16"/>
              </w:rPr>
              <w:t>SP-231759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F944E"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96ACC"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2F4B0"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2095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C01D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DEEB98" w14:textId="77777777" w:rsidR="00C521B3" w:rsidRPr="001B1679" w:rsidRDefault="00C521B3" w:rsidP="00015975">
            <w:pPr>
              <w:pStyle w:val="TAL"/>
              <w:rPr>
                <w:sz w:val="16"/>
                <w:szCs w:val="16"/>
              </w:rPr>
            </w:pPr>
            <w:r w:rsidRPr="001B1679">
              <w:rPr>
                <w:sz w:val="16"/>
                <w:szCs w:val="16"/>
              </w:rPr>
              <w:t>Revised to SP-231760.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10E7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3F85D" w14:textId="77777777" w:rsidR="00C521B3" w:rsidRPr="001B1679" w:rsidRDefault="00C521B3" w:rsidP="00015975">
            <w:pPr>
              <w:pStyle w:val="TAL"/>
              <w:rPr>
                <w:sz w:val="16"/>
                <w:szCs w:val="16"/>
              </w:rPr>
            </w:pPr>
            <w:r w:rsidRPr="001B1679">
              <w:rPr>
                <w:sz w:val="16"/>
                <w:szCs w:val="16"/>
              </w:rPr>
              <w:t>SP-231760</w:t>
            </w:r>
          </w:p>
        </w:tc>
      </w:tr>
      <w:tr w:rsidR="00C521B3" w14:paraId="4B3D82C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1D84B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93AFF" w14:textId="77777777" w:rsidR="00C521B3" w:rsidRPr="001B1679" w:rsidRDefault="00C521B3" w:rsidP="00015975">
            <w:pPr>
              <w:pStyle w:val="TAL"/>
              <w:rPr>
                <w:sz w:val="16"/>
                <w:szCs w:val="16"/>
              </w:rPr>
            </w:pPr>
            <w:r w:rsidRPr="001B1679">
              <w:rPr>
                <w:sz w:val="16"/>
                <w:szCs w:val="16"/>
              </w:rPr>
              <w:t>SP-231760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90C4C"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99A46" w14:textId="77777777" w:rsidR="00C521B3" w:rsidRPr="001B1679" w:rsidRDefault="00C521B3" w:rsidP="00015975">
            <w:pPr>
              <w:pStyle w:val="TAL"/>
              <w:rPr>
                <w:sz w:val="16"/>
                <w:szCs w:val="16"/>
              </w:rPr>
            </w:pPr>
            <w:r w:rsidRPr="001B1679">
              <w:rPr>
                <w:sz w:val="16"/>
                <w:szCs w:val="16"/>
              </w:rPr>
              <w:t>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04106"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B7BF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F85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11BA6" w14:textId="77777777" w:rsidR="00C521B3" w:rsidRPr="001B1679" w:rsidRDefault="00C521B3" w:rsidP="00015975">
            <w:pPr>
              <w:pStyle w:val="TAL"/>
              <w:rPr>
                <w:sz w:val="16"/>
                <w:szCs w:val="16"/>
              </w:rPr>
            </w:pPr>
            <w:r w:rsidRPr="001B1679">
              <w:rPr>
                <w:sz w:val="16"/>
                <w:szCs w:val="16"/>
              </w:rPr>
              <w:t>Revision of SP-231759. This was endorsed as the SA WG2 Rel-19 Package.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E589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975EC" w14:textId="77777777" w:rsidR="00C521B3" w:rsidRPr="001B1679" w:rsidRDefault="00C521B3" w:rsidP="00015975">
            <w:pPr>
              <w:pStyle w:val="TAL"/>
              <w:rPr>
                <w:sz w:val="16"/>
                <w:szCs w:val="16"/>
              </w:rPr>
            </w:pPr>
          </w:p>
        </w:tc>
      </w:tr>
      <w:tr w:rsidR="00C521B3" w14:paraId="11F707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ECDE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F01CC" w14:textId="77777777" w:rsidR="00C521B3" w:rsidRPr="001B1679" w:rsidRDefault="00C521B3" w:rsidP="00015975">
            <w:pPr>
              <w:pStyle w:val="TAL"/>
              <w:rPr>
                <w:sz w:val="16"/>
                <w:szCs w:val="16"/>
              </w:rPr>
            </w:pPr>
            <w:r w:rsidRPr="001B1679">
              <w:rPr>
                <w:sz w:val="16"/>
                <w:szCs w:val="16"/>
              </w:rPr>
              <w:t>SP-231511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4BCE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F18C5" w14:textId="77777777" w:rsidR="00C521B3" w:rsidRPr="001B1679" w:rsidRDefault="00C521B3" w:rsidP="00015975">
            <w:pPr>
              <w:pStyle w:val="TAL"/>
              <w:rPr>
                <w:sz w:val="16"/>
                <w:szCs w:val="16"/>
              </w:rPr>
            </w:pPr>
            <w:r w:rsidRPr="001B1679">
              <w:rPr>
                <w:sz w:val="16"/>
                <w:szCs w:val="16"/>
              </w:rPr>
              <w:t>SA WG2 Rel-19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262246" w14:textId="77777777" w:rsidR="00C521B3" w:rsidRPr="001B1679" w:rsidRDefault="00C521B3" w:rsidP="00015975">
            <w:pPr>
              <w:pStyle w:val="TAL"/>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FD8FB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7EAFA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65E2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F7FED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8B9A6" w14:textId="77777777" w:rsidR="00C521B3" w:rsidRPr="001B1679" w:rsidRDefault="00C521B3" w:rsidP="00015975">
            <w:pPr>
              <w:pStyle w:val="TAL"/>
              <w:rPr>
                <w:sz w:val="16"/>
                <w:szCs w:val="16"/>
              </w:rPr>
            </w:pPr>
          </w:p>
        </w:tc>
      </w:tr>
      <w:tr w:rsidR="00C521B3" w14:paraId="603D63A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8A54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A8BBB" w14:textId="77777777" w:rsidR="00C521B3" w:rsidRPr="001B1679" w:rsidRDefault="00C521B3" w:rsidP="00015975">
            <w:pPr>
              <w:pStyle w:val="TAL"/>
              <w:rPr>
                <w:sz w:val="16"/>
                <w:szCs w:val="16"/>
              </w:rPr>
            </w:pPr>
            <w:r w:rsidRPr="001B1679">
              <w:rPr>
                <w:sz w:val="16"/>
                <w:szCs w:val="16"/>
              </w:rPr>
              <w:t>SP-231686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FF827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BE61F"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7E829"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24FE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F1C3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95925" w14:textId="77777777" w:rsidR="00C521B3" w:rsidRPr="001B1679" w:rsidRDefault="00C521B3" w:rsidP="00015975">
            <w:pPr>
              <w:pStyle w:val="TAL"/>
              <w:rPr>
                <w:sz w:val="16"/>
                <w:szCs w:val="16"/>
              </w:rPr>
            </w:pPr>
            <w:r w:rsidRPr="001B1679">
              <w:rPr>
                <w:sz w:val="16"/>
                <w:szCs w:val="16"/>
              </w:rPr>
              <w:t>The questions and assumptions were finalised on-line and this was endorsed. Revised to SP-231694.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DB60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C5533" w14:textId="77777777" w:rsidR="00C521B3" w:rsidRPr="001B1679" w:rsidRDefault="00C521B3" w:rsidP="00015975">
            <w:pPr>
              <w:pStyle w:val="TAL"/>
              <w:rPr>
                <w:sz w:val="16"/>
                <w:szCs w:val="16"/>
              </w:rPr>
            </w:pPr>
            <w:r w:rsidRPr="001B1679">
              <w:rPr>
                <w:sz w:val="16"/>
                <w:szCs w:val="16"/>
              </w:rPr>
              <w:t>SP-231694</w:t>
            </w:r>
          </w:p>
        </w:tc>
      </w:tr>
      <w:tr w:rsidR="00C521B3" w14:paraId="112911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24437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C6772" w14:textId="77777777" w:rsidR="00C521B3" w:rsidRPr="001B1679" w:rsidRDefault="00C521B3" w:rsidP="00015975">
            <w:pPr>
              <w:pStyle w:val="TAL"/>
              <w:rPr>
                <w:sz w:val="16"/>
                <w:szCs w:val="16"/>
              </w:rPr>
            </w:pPr>
            <w:r w:rsidRPr="001B1679">
              <w:rPr>
                <w:sz w:val="16"/>
                <w:szCs w:val="16"/>
              </w:rPr>
              <w:t>SP-231694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963F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DF079" w14:textId="77777777" w:rsidR="00C521B3" w:rsidRPr="001B1679" w:rsidRDefault="00C521B3" w:rsidP="00015975">
            <w:pPr>
              <w:pStyle w:val="TAL"/>
              <w:rPr>
                <w:sz w:val="16"/>
                <w:szCs w:val="16"/>
              </w:rPr>
            </w:pPr>
            <w:r w:rsidRPr="001B1679">
              <w:rPr>
                <w:sz w:val="16"/>
                <w:szCs w:val="16"/>
              </w:rPr>
              <w:t>Questions for the Joint TSG SA/TSG RAN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DF2CB2" w14:textId="77777777" w:rsidR="00C521B3" w:rsidRPr="001B1679" w:rsidRDefault="00C521B3" w:rsidP="00015975">
            <w:pPr>
              <w:pStyle w:val="TAL"/>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2813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482B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83905" w14:textId="77777777" w:rsidR="00C521B3" w:rsidRPr="001B1679" w:rsidRDefault="00C521B3" w:rsidP="00015975">
            <w:pPr>
              <w:pStyle w:val="TAL"/>
              <w:rPr>
                <w:sz w:val="16"/>
                <w:szCs w:val="16"/>
              </w:rPr>
            </w:pPr>
            <w:r w:rsidRPr="001B1679">
              <w:rPr>
                <w:sz w:val="16"/>
                <w:szCs w:val="16"/>
              </w:rPr>
              <w:t>Revision of SP-231686. This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03CA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9473BE" w14:textId="77777777" w:rsidR="00C521B3" w:rsidRPr="001B1679" w:rsidRDefault="00C521B3" w:rsidP="00015975">
            <w:pPr>
              <w:pStyle w:val="TAL"/>
              <w:rPr>
                <w:sz w:val="16"/>
                <w:szCs w:val="16"/>
              </w:rPr>
            </w:pPr>
          </w:p>
        </w:tc>
      </w:tr>
      <w:tr w:rsidR="00C521B3" w14:paraId="0BB155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ED43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0354B" w14:textId="77777777" w:rsidR="00C521B3" w:rsidRPr="001B1679" w:rsidRDefault="00C521B3" w:rsidP="00015975">
            <w:pPr>
              <w:pStyle w:val="TAL"/>
              <w:rPr>
                <w:sz w:val="16"/>
                <w:szCs w:val="16"/>
              </w:rPr>
            </w:pPr>
            <w:r w:rsidRPr="001B1679">
              <w:rPr>
                <w:sz w:val="16"/>
                <w:szCs w:val="16"/>
              </w:rPr>
              <w:t>SP-231758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296D1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9F188" w14:textId="77777777" w:rsidR="00C521B3" w:rsidRPr="001B1679" w:rsidRDefault="00C521B3" w:rsidP="00015975">
            <w:pPr>
              <w:pStyle w:val="TAL"/>
              <w:rPr>
                <w:sz w:val="16"/>
                <w:szCs w:val="16"/>
              </w:rPr>
            </w:pPr>
            <w:r w:rsidRPr="001B1679">
              <w:rPr>
                <w:sz w:val="16"/>
                <w:szCs w:val="16"/>
              </w:rPr>
              <w:t>Some Operator Package Proposal for SA WG2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C3A57B" w14:textId="77777777" w:rsidR="00C521B3" w:rsidRPr="001B1679" w:rsidRDefault="00C521B3" w:rsidP="00015975">
            <w:pPr>
              <w:pStyle w:val="TAL"/>
              <w:rPr>
                <w:sz w:val="16"/>
                <w:szCs w:val="16"/>
              </w:rPr>
            </w:pPr>
            <w:r w:rsidRPr="001B1679">
              <w:rPr>
                <w:sz w:val="16"/>
                <w:szCs w:val="16"/>
              </w:rPr>
              <w:t>AT&amp;T, BT, China Mobile, China Unicom, China Telecom, CKH IOD UK, Deutsche Telekom, Dish Network, KPN, LG Uplus, NTT DOCOMO, Orange, Rakuten Mobile, SK Telecom, Telecom Italia, Telefonica, T-Mobile US,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B0269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46A7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4E5F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812CC"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5E790" w14:textId="77777777" w:rsidR="00C521B3" w:rsidRPr="001B1679" w:rsidRDefault="00C521B3" w:rsidP="00015975">
            <w:pPr>
              <w:pStyle w:val="TAL"/>
              <w:rPr>
                <w:sz w:val="16"/>
                <w:szCs w:val="16"/>
              </w:rPr>
            </w:pPr>
          </w:p>
        </w:tc>
      </w:tr>
      <w:tr w:rsidR="00C521B3" w14:paraId="78539F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4A4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DBA6A" w14:textId="77777777" w:rsidR="00C521B3" w:rsidRPr="001B1679" w:rsidRDefault="00C521B3" w:rsidP="00015975">
            <w:pPr>
              <w:pStyle w:val="TAL"/>
              <w:rPr>
                <w:sz w:val="16"/>
                <w:szCs w:val="16"/>
              </w:rPr>
            </w:pPr>
            <w:r w:rsidRPr="001B1679">
              <w:rPr>
                <w:sz w:val="16"/>
                <w:szCs w:val="16"/>
              </w:rPr>
              <w:t>SP-231514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5583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6ECEF"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C5F52" w14:textId="77777777" w:rsidR="00C521B3" w:rsidRPr="001B1679" w:rsidRDefault="00C521B3" w:rsidP="00015975">
            <w:pPr>
              <w:pStyle w:val="TAL"/>
              <w:rPr>
                <w:sz w:val="16"/>
                <w:szCs w:val="16"/>
              </w:rPr>
            </w:pPr>
            <w:r w:rsidRPr="001B1679">
              <w:rPr>
                <w:sz w:val="16"/>
                <w:szCs w:val="16"/>
              </w:rPr>
              <w:t>TCCA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31A6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E211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7590C"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0135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23B8E" w14:textId="77777777" w:rsidR="00C521B3" w:rsidRPr="001B1679" w:rsidRDefault="00C521B3" w:rsidP="00015975">
            <w:pPr>
              <w:pStyle w:val="TAL"/>
              <w:rPr>
                <w:sz w:val="16"/>
                <w:szCs w:val="16"/>
              </w:rPr>
            </w:pPr>
          </w:p>
        </w:tc>
      </w:tr>
      <w:tr w:rsidR="00C521B3" w14:paraId="03A8EC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2DCF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3AD19" w14:textId="77777777" w:rsidR="00C521B3" w:rsidRPr="001B1679" w:rsidRDefault="00C521B3" w:rsidP="00015975">
            <w:pPr>
              <w:pStyle w:val="TAL"/>
              <w:rPr>
                <w:sz w:val="16"/>
                <w:szCs w:val="16"/>
              </w:rPr>
            </w:pPr>
            <w:r w:rsidRPr="001B1679">
              <w:rPr>
                <w:sz w:val="16"/>
                <w:szCs w:val="16"/>
              </w:rPr>
              <w:t>SP-231447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9468DB"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876C0E"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92E67" w14:textId="77777777" w:rsidR="00C521B3" w:rsidRPr="001B1679" w:rsidRDefault="00C521B3" w:rsidP="00015975">
            <w:pPr>
              <w:pStyle w:val="TAL"/>
              <w:rPr>
                <w:sz w:val="16"/>
                <w:szCs w:val="16"/>
              </w:rPr>
            </w:pPr>
            <w:r w:rsidRPr="001B1679">
              <w:rPr>
                <w:sz w:val="16"/>
                <w:szCs w:val="16"/>
              </w:rPr>
              <w:t>Global Satellite Operators Association (GSOA)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85EC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578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51CD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AF159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DC9E12" w14:textId="77777777" w:rsidR="00C521B3" w:rsidRPr="001B1679" w:rsidRDefault="00C521B3" w:rsidP="00015975">
            <w:pPr>
              <w:pStyle w:val="TAL"/>
              <w:rPr>
                <w:sz w:val="16"/>
                <w:szCs w:val="16"/>
              </w:rPr>
            </w:pPr>
          </w:p>
        </w:tc>
      </w:tr>
      <w:tr w:rsidR="00C521B3" w14:paraId="50E063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E6F6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3F6E4" w14:textId="77777777" w:rsidR="00C521B3" w:rsidRPr="001B1679" w:rsidRDefault="00C521B3" w:rsidP="00015975">
            <w:pPr>
              <w:pStyle w:val="TAL"/>
              <w:rPr>
                <w:sz w:val="16"/>
                <w:szCs w:val="16"/>
              </w:rPr>
            </w:pPr>
            <w:r w:rsidRPr="001B1679">
              <w:rPr>
                <w:sz w:val="16"/>
                <w:szCs w:val="16"/>
              </w:rPr>
              <w:t>SP-231216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35F13"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32902"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C8E1A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6B3A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A675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039C1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7CFD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3C0D8B" w14:textId="77777777" w:rsidR="00C521B3" w:rsidRPr="001B1679" w:rsidRDefault="00C521B3" w:rsidP="00015975">
            <w:pPr>
              <w:pStyle w:val="TAL"/>
              <w:rPr>
                <w:sz w:val="16"/>
                <w:szCs w:val="16"/>
              </w:rPr>
            </w:pPr>
          </w:p>
        </w:tc>
      </w:tr>
      <w:tr w:rsidR="00C521B3" w14:paraId="1E233D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5474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C99A1" w14:textId="77777777" w:rsidR="00C521B3" w:rsidRPr="001B1679" w:rsidRDefault="00C521B3" w:rsidP="00015975">
            <w:pPr>
              <w:pStyle w:val="TAL"/>
              <w:rPr>
                <w:sz w:val="16"/>
                <w:szCs w:val="16"/>
              </w:rPr>
            </w:pPr>
            <w:r w:rsidRPr="001B1679">
              <w:rPr>
                <w:sz w:val="16"/>
                <w:szCs w:val="16"/>
              </w:rPr>
              <w:t>SP-231224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E94B9"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0C51E1"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ADE1F4" w14:textId="77777777" w:rsidR="00C521B3" w:rsidRPr="001B1679" w:rsidRDefault="00C521B3" w:rsidP="00015975">
            <w:pPr>
              <w:pStyle w:val="TAL"/>
              <w:rPr>
                <w:sz w:val="16"/>
                <w:szCs w:val="16"/>
              </w:rPr>
            </w:pPr>
            <w:r w:rsidRPr="001B1679">
              <w:rPr>
                <w:sz w:val="16"/>
                <w:szCs w:val="16"/>
              </w:rPr>
              <w:t>RAN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236D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EB0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3270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D52B9"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B3D81" w14:textId="77777777" w:rsidR="00C521B3" w:rsidRPr="001B1679" w:rsidRDefault="00C521B3" w:rsidP="00015975">
            <w:pPr>
              <w:pStyle w:val="TAL"/>
              <w:rPr>
                <w:sz w:val="16"/>
                <w:szCs w:val="16"/>
              </w:rPr>
            </w:pPr>
          </w:p>
        </w:tc>
      </w:tr>
      <w:tr w:rsidR="00C521B3" w14:paraId="00D8EF6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A535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B8778" w14:textId="77777777" w:rsidR="00C521B3" w:rsidRPr="001B1679" w:rsidRDefault="00C521B3" w:rsidP="00015975">
            <w:pPr>
              <w:pStyle w:val="TAL"/>
              <w:rPr>
                <w:sz w:val="16"/>
                <w:szCs w:val="16"/>
              </w:rPr>
            </w:pPr>
            <w:r w:rsidRPr="001B1679">
              <w:rPr>
                <w:sz w:val="16"/>
                <w:szCs w:val="16"/>
              </w:rPr>
              <w:t>SP-231288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8EB26"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11E181" w14:textId="77777777" w:rsidR="00C521B3" w:rsidRPr="001B1679" w:rsidRDefault="00C521B3" w:rsidP="00015975">
            <w:pPr>
              <w:pStyle w:val="TAL"/>
              <w:rPr>
                <w:sz w:val="16"/>
                <w:szCs w:val="16"/>
              </w:rPr>
            </w:pPr>
            <w:r w:rsidRPr="001B1679">
              <w:rPr>
                <w:sz w:val="16"/>
                <w:szCs w:val="16"/>
              </w:rPr>
              <w:t>LS on Coordination of work for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4DD6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E22C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788016"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69F6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D792B"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E6F83" w14:textId="77777777" w:rsidR="00C521B3" w:rsidRPr="001B1679" w:rsidRDefault="00C521B3" w:rsidP="00015975">
            <w:pPr>
              <w:pStyle w:val="TAL"/>
              <w:rPr>
                <w:sz w:val="16"/>
                <w:szCs w:val="16"/>
              </w:rPr>
            </w:pPr>
          </w:p>
        </w:tc>
      </w:tr>
      <w:tr w:rsidR="00C521B3" w14:paraId="4AF8B0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4EAC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0B701" w14:textId="77777777" w:rsidR="00C521B3" w:rsidRPr="001B1679" w:rsidRDefault="00C521B3" w:rsidP="00015975">
            <w:pPr>
              <w:pStyle w:val="TAL"/>
              <w:rPr>
                <w:sz w:val="16"/>
                <w:szCs w:val="16"/>
              </w:rPr>
            </w:pPr>
            <w:r w:rsidRPr="001B1679">
              <w:rPr>
                <w:sz w:val="16"/>
                <w:szCs w:val="16"/>
              </w:rPr>
              <w:t>SP-231208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9825C" w14:textId="77777777" w:rsidR="00C521B3" w:rsidRPr="001B1679" w:rsidRDefault="00C521B3" w:rsidP="00015975">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ACF40"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0D9D32" w14:textId="77777777" w:rsidR="00C521B3" w:rsidRPr="001B1679" w:rsidRDefault="00C521B3" w:rsidP="00015975">
            <w:pPr>
              <w:pStyle w:val="TAL"/>
              <w:rPr>
                <w:sz w:val="16"/>
                <w:szCs w:val="16"/>
              </w:rPr>
            </w:pPr>
            <w:r w:rsidRPr="001B1679">
              <w:rPr>
                <w:sz w:val="16"/>
                <w:szCs w:val="16"/>
              </w:rPr>
              <w:t>5G-ACIA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463E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A4FF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B956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F2087"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FB6E8" w14:textId="77777777" w:rsidR="00C521B3" w:rsidRPr="001B1679" w:rsidRDefault="00C521B3" w:rsidP="00015975">
            <w:pPr>
              <w:pStyle w:val="TAL"/>
              <w:rPr>
                <w:sz w:val="16"/>
                <w:szCs w:val="16"/>
              </w:rPr>
            </w:pPr>
          </w:p>
        </w:tc>
      </w:tr>
      <w:tr w:rsidR="00C521B3" w14:paraId="799E5B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F975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EC97D" w14:textId="77777777" w:rsidR="00C521B3" w:rsidRPr="001B1679" w:rsidRDefault="00C521B3" w:rsidP="00015975">
            <w:pPr>
              <w:pStyle w:val="TAL"/>
              <w:rPr>
                <w:sz w:val="16"/>
                <w:szCs w:val="16"/>
              </w:rPr>
            </w:pPr>
            <w:r w:rsidRPr="001B1679">
              <w:rPr>
                <w:sz w:val="16"/>
                <w:szCs w:val="16"/>
              </w:rPr>
              <w:t>SP-231386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4A02C"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170B4" w14:textId="77777777" w:rsidR="00C521B3" w:rsidRPr="001B1679" w:rsidRDefault="00C521B3" w:rsidP="00015975">
            <w:pPr>
              <w:pStyle w:val="TAL"/>
              <w:rPr>
                <w:sz w:val="16"/>
                <w:szCs w:val="16"/>
              </w:rPr>
            </w:pPr>
            <w:r w:rsidRPr="001B1679">
              <w:rPr>
                <w:sz w:val="16"/>
                <w:szCs w:val="16"/>
              </w:rPr>
              <w:t>New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D967C" w14:textId="77777777" w:rsidR="00C521B3" w:rsidRPr="001B1679" w:rsidRDefault="00C521B3" w:rsidP="00015975">
            <w:pPr>
              <w:pStyle w:val="TAL"/>
              <w:rPr>
                <w:sz w:val="16"/>
                <w:szCs w:val="16"/>
              </w:rPr>
            </w:pPr>
            <w:r w:rsidRPr="001B1679">
              <w:rPr>
                <w:sz w:val="16"/>
                <w:szCs w:val="16"/>
              </w:rPr>
              <w:t>Nokia, Nokia Shanghai Bell, Meta USA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2FED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8732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A747BD" w14:textId="77777777" w:rsidR="00C521B3" w:rsidRPr="001B1679" w:rsidRDefault="00C521B3" w:rsidP="00015975">
            <w:pPr>
              <w:pStyle w:val="TAL"/>
              <w:rPr>
                <w:sz w:val="16"/>
                <w:szCs w:val="16"/>
              </w:rPr>
            </w:pPr>
            <w:r w:rsidRPr="001B1679">
              <w:rPr>
                <w:sz w:val="16"/>
                <w:szCs w:val="16"/>
              </w:rPr>
              <w:t>Revised to SP-231664.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7CEB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30186" w14:textId="77777777" w:rsidR="00C521B3" w:rsidRPr="001B1679" w:rsidRDefault="00C521B3" w:rsidP="00015975">
            <w:pPr>
              <w:pStyle w:val="TAL"/>
              <w:rPr>
                <w:sz w:val="16"/>
                <w:szCs w:val="16"/>
              </w:rPr>
            </w:pPr>
            <w:r w:rsidRPr="001B1679">
              <w:rPr>
                <w:sz w:val="16"/>
                <w:szCs w:val="16"/>
              </w:rPr>
              <w:t>SP-231664</w:t>
            </w:r>
          </w:p>
        </w:tc>
      </w:tr>
      <w:tr w:rsidR="00C521B3" w14:paraId="0A06E3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6A2C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03578" w14:textId="77777777" w:rsidR="00C521B3" w:rsidRPr="001B1679" w:rsidRDefault="00C521B3" w:rsidP="00015975">
            <w:pPr>
              <w:pStyle w:val="TAL"/>
              <w:rPr>
                <w:sz w:val="16"/>
                <w:szCs w:val="16"/>
              </w:rPr>
            </w:pPr>
            <w:r w:rsidRPr="001B1679">
              <w:rPr>
                <w:sz w:val="16"/>
                <w:szCs w:val="16"/>
              </w:rPr>
              <w:t>SP-231664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FE96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09DFB8"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884BC"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919E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3ABA1"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C0ADE" w14:textId="77777777" w:rsidR="00C521B3" w:rsidRPr="001B1679" w:rsidRDefault="00C521B3" w:rsidP="00015975">
            <w:pPr>
              <w:pStyle w:val="TAL"/>
              <w:rPr>
                <w:sz w:val="16"/>
                <w:szCs w:val="16"/>
              </w:rPr>
            </w:pPr>
            <w:r w:rsidRPr="001B1679">
              <w:rPr>
                <w:sz w:val="16"/>
                <w:szCs w:val="16"/>
              </w:rPr>
              <w:t>Revision of SP-231386. Revised to SP-231671.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9B62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D9EEE" w14:textId="77777777" w:rsidR="00C521B3" w:rsidRPr="001B1679" w:rsidRDefault="00C521B3" w:rsidP="00015975">
            <w:pPr>
              <w:pStyle w:val="TAL"/>
              <w:rPr>
                <w:sz w:val="16"/>
                <w:szCs w:val="16"/>
              </w:rPr>
            </w:pPr>
            <w:r w:rsidRPr="001B1679">
              <w:rPr>
                <w:sz w:val="16"/>
                <w:szCs w:val="16"/>
              </w:rPr>
              <w:t>SP-231671</w:t>
            </w:r>
          </w:p>
        </w:tc>
      </w:tr>
      <w:tr w:rsidR="00C521B3" w14:paraId="46C1D9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36A0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8A6D4" w14:textId="77777777" w:rsidR="00C521B3" w:rsidRPr="001B1679" w:rsidRDefault="00C521B3" w:rsidP="00015975">
            <w:pPr>
              <w:pStyle w:val="TAL"/>
              <w:rPr>
                <w:sz w:val="16"/>
                <w:szCs w:val="16"/>
              </w:rPr>
            </w:pPr>
            <w:r w:rsidRPr="001B1679">
              <w:rPr>
                <w:sz w:val="16"/>
                <w:szCs w:val="16"/>
              </w:rPr>
              <w:t>SP-231671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4E3A3"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DCF23"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05358"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1A4AC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4BA00"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03A76" w14:textId="77777777" w:rsidR="00C521B3" w:rsidRPr="001B1679" w:rsidRDefault="00C521B3" w:rsidP="00015975">
            <w:pPr>
              <w:pStyle w:val="TAL"/>
              <w:rPr>
                <w:sz w:val="16"/>
                <w:szCs w:val="16"/>
              </w:rPr>
            </w:pPr>
            <w:r w:rsidRPr="001B1679">
              <w:rPr>
                <w:sz w:val="16"/>
                <w:szCs w:val="16"/>
              </w:rPr>
              <w:t>Revision of SP-231664. This was revised to add supporting companies in SP-231805.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F9E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D5DBC" w14:textId="77777777" w:rsidR="00C521B3" w:rsidRPr="001B1679" w:rsidRDefault="00C521B3" w:rsidP="00015975">
            <w:pPr>
              <w:pStyle w:val="TAL"/>
              <w:rPr>
                <w:sz w:val="16"/>
                <w:szCs w:val="16"/>
              </w:rPr>
            </w:pPr>
            <w:r w:rsidRPr="001B1679">
              <w:rPr>
                <w:sz w:val="16"/>
                <w:szCs w:val="16"/>
              </w:rPr>
              <w:t>SP-231805</w:t>
            </w:r>
          </w:p>
        </w:tc>
      </w:tr>
      <w:tr w:rsidR="00C521B3" w14:paraId="17A117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5720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573B3"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949A7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63ADF"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3D319D"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51B2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0F1C60"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C08916"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57CE5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47032" w14:textId="77777777" w:rsidR="00C521B3" w:rsidRPr="001B1679" w:rsidRDefault="00C521B3" w:rsidP="00015975">
            <w:pPr>
              <w:pStyle w:val="TAL"/>
              <w:rPr>
                <w:sz w:val="16"/>
                <w:szCs w:val="16"/>
              </w:rPr>
            </w:pPr>
          </w:p>
        </w:tc>
      </w:tr>
      <w:tr w:rsidR="00C521B3" w14:paraId="147181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5A50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805CF"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3A5FF"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412A3"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BB960" w14:textId="77777777" w:rsidR="00C521B3" w:rsidRPr="001B1679" w:rsidRDefault="00C521B3" w:rsidP="00015975">
            <w:pPr>
              <w:pStyle w:val="TAL"/>
              <w:rPr>
                <w:sz w:val="16"/>
                <w:szCs w:val="16"/>
              </w:rPr>
            </w:pPr>
            <w:r w:rsidRPr="001B1679">
              <w:rPr>
                <w:sz w:val="16"/>
                <w:szCs w:val="16"/>
              </w:rPr>
              <w:t>Samsung, Lenovo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380A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EA516A"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240CC"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CC48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C309B" w14:textId="77777777" w:rsidR="00C521B3" w:rsidRPr="001B1679" w:rsidRDefault="00C521B3" w:rsidP="00015975">
            <w:pPr>
              <w:pStyle w:val="TAL"/>
              <w:rPr>
                <w:sz w:val="16"/>
                <w:szCs w:val="16"/>
              </w:rPr>
            </w:pPr>
          </w:p>
        </w:tc>
      </w:tr>
      <w:tr w:rsidR="00C521B3" w14:paraId="599DB3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89BB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BB651" w14:textId="77777777" w:rsidR="00C521B3" w:rsidRPr="001B1679" w:rsidRDefault="00C521B3" w:rsidP="00015975">
            <w:pPr>
              <w:pStyle w:val="TAL"/>
              <w:rPr>
                <w:sz w:val="16"/>
                <w:szCs w:val="16"/>
              </w:rPr>
            </w:pPr>
            <w:r w:rsidRPr="001B1679">
              <w:rPr>
                <w:sz w:val="16"/>
                <w:szCs w:val="16"/>
              </w:rPr>
              <w:t>SP-231366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E29A7"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0B88B" w14:textId="77777777" w:rsidR="00C521B3" w:rsidRPr="001B1679" w:rsidRDefault="00C521B3" w:rsidP="00015975">
            <w:pPr>
              <w:pStyle w:val="TAL"/>
              <w:rPr>
                <w:sz w:val="16"/>
                <w:szCs w:val="16"/>
              </w:rPr>
            </w:pPr>
            <w:r w:rsidRPr="001B1679">
              <w:rPr>
                <w:sz w:val="16"/>
                <w:szCs w:val="16"/>
              </w:rPr>
              <w:t>New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49445"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90AD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27410"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2B5111" w14:textId="77777777" w:rsidR="00C521B3" w:rsidRPr="001B1679" w:rsidRDefault="00C521B3" w:rsidP="00015975">
            <w:pPr>
              <w:pStyle w:val="TAL"/>
              <w:rPr>
                <w:sz w:val="16"/>
                <w:szCs w:val="16"/>
              </w:rPr>
            </w:pPr>
            <w:r w:rsidRPr="001B1679">
              <w:rPr>
                <w:sz w:val="16"/>
                <w:szCs w:val="16"/>
              </w:rPr>
              <w:t>Revision of SP-231197 from TSG SA#101. Revised to SP-231672.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1EF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A8144" w14:textId="77777777" w:rsidR="00C521B3" w:rsidRPr="001B1679" w:rsidRDefault="00C521B3" w:rsidP="00015975">
            <w:pPr>
              <w:pStyle w:val="TAL"/>
              <w:rPr>
                <w:sz w:val="16"/>
                <w:szCs w:val="16"/>
              </w:rPr>
            </w:pPr>
            <w:r w:rsidRPr="001B1679">
              <w:rPr>
                <w:sz w:val="16"/>
                <w:szCs w:val="16"/>
              </w:rPr>
              <w:t>SP-231672</w:t>
            </w:r>
          </w:p>
        </w:tc>
      </w:tr>
      <w:tr w:rsidR="00C521B3" w14:paraId="1C9394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50B5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FB5B0"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9C833"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22D42"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F3563"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FEC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60673C"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65324C"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795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F09B0" w14:textId="77777777" w:rsidR="00C521B3" w:rsidRPr="001B1679" w:rsidRDefault="00C521B3" w:rsidP="00015975">
            <w:pPr>
              <w:pStyle w:val="TAL"/>
              <w:rPr>
                <w:sz w:val="16"/>
                <w:szCs w:val="16"/>
              </w:rPr>
            </w:pPr>
          </w:p>
        </w:tc>
      </w:tr>
      <w:tr w:rsidR="00C521B3" w14:paraId="314419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AC44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8AA10" w14:textId="77777777" w:rsidR="00C521B3" w:rsidRPr="001B1679" w:rsidRDefault="00C521B3" w:rsidP="00015975">
            <w:pPr>
              <w:pStyle w:val="TAL"/>
              <w:rPr>
                <w:sz w:val="16"/>
                <w:szCs w:val="16"/>
              </w:rPr>
            </w:pPr>
            <w:r w:rsidRPr="001B1679">
              <w:rPr>
                <w:sz w:val="16"/>
                <w:szCs w:val="16"/>
              </w:rPr>
              <w:t>SP-231279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1129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2D830"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C7F2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6F3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EB4AB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DE8B5" w14:textId="77777777" w:rsidR="00C521B3" w:rsidRPr="001B1679" w:rsidRDefault="00C521B3" w:rsidP="00015975">
            <w:pPr>
              <w:pStyle w:val="TAL"/>
              <w:rPr>
                <w:sz w:val="16"/>
                <w:szCs w:val="16"/>
              </w:rPr>
            </w:pPr>
            <w:r w:rsidRPr="001B1679">
              <w:rPr>
                <w:sz w:val="16"/>
                <w:szCs w:val="16"/>
              </w:rPr>
              <w:t>Agreed. Revised to SP-231795.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5314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9215" w14:textId="77777777" w:rsidR="00C521B3" w:rsidRPr="001B1679" w:rsidRDefault="00C521B3" w:rsidP="00015975">
            <w:pPr>
              <w:pStyle w:val="TAL"/>
              <w:rPr>
                <w:sz w:val="16"/>
                <w:szCs w:val="16"/>
              </w:rPr>
            </w:pPr>
            <w:r w:rsidRPr="001B1679">
              <w:rPr>
                <w:sz w:val="16"/>
                <w:szCs w:val="16"/>
              </w:rPr>
              <w:t>SP-231795</w:t>
            </w:r>
          </w:p>
        </w:tc>
      </w:tr>
      <w:tr w:rsidR="00C521B3" w14:paraId="6B1604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1F77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E7D39"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6BF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A9E9F"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40D0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3D8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423C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45BC4"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113CF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C32D0" w14:textId="77777777" w:rsidR="00C521B3" w:rsidRPr="001B1679" w:rsidRDefault="00C521B3" w:rsidP="00015975">
            <w:pPr>
              <w:pStyle w:val="TAL"/>
              <w:rPr>
                <w:sz w:val="16"/>
                <w:szCs w:val="16"/>
              </w:rPr>
            </w:pPr>
          </w:p>
        </w:tc>
      </w:tr>
      <w:tr w:rsidR="00C521B3" w14:paraId="79E8B9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EDDC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500A12" w14:textId="77777777" w:rsidR="00C521B3" w:rsidRPr="001B1679" w:rsidRDefault="00C521B3" w:rsidP="00015975">
            <w:pPr>
              <w:pStyle w:val="TAL"/>
              <w:rPr>
                <w:sz w:val="16"/>
                <w:szCs w:val="16"/>
              </w:rPr>
            </w:pPr>
            <w:r w:rsidRPr="001B1679">
              <w:rPr>
                <w:sz w:val="16"/>
                <w:szCs w:val="16"/>
              </w:rPr>
              <w:t>SP-231280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F0D0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3EA77"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682B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0814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BDF4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25F65" w14:textId="77777777" w:rsidR="00C521B3" w:rsidRPr="001B1679" w:rsidRDefault="00C521B3" w:rsidP="00015975">
            <w:pPr>
              <w:pStyle w:val="TAL"/>
              <w:rPr>
                <w:sz w:val="16"/>
                <w:szCs w:val="16"/>
              </w:rPr>
            </w:pPr>
            <w:r w:rsidRPr="001B1679">
              <w:rPr>
                <w:sz w:val="16"/>
                <w:szCs w:val="16"/>
              </w:rPr>
              <w:t>Revised to SP-231673.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02780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3E302" w14:textId="77777777" w:rsidR="00C521B3" w:rsidRPr="001B1679" w:rsidRDefault="00C521B3" w:rsidP="00015975">
            <w:pPr>
              <w:pStyle w:val="TAL"/>
              <w:rPr>
                <w:sz w:val="16"/>
                <w:szCs w:val="16"/>
              </w:rPr>
            </w:pPr>
            <w:r w:rsidRPr="001B1679">
              <w:rPr>
                <w:sz w:val="16"/>
                <w:szCs w:val="16"/>
              </w:rPr>
              <w:t>SP-231673</w:t>
            </w:r>
          </w:p>
        </w:tc>
      </w:tr>
      <w:tr w:rsidR="00C521B3" w14:paraId="5F9E85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4A4F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A03D4" w14:textId="77777777" w:rsidR="00C521B3" w:rsidRPr="001B1679" w:rsidRDefault="00C521B3" w:rsidP="00015975">
            <w:pPr>
              <w:pStyle w:val="TAL"/>
              <w:rPr>
                <w:sz w:val="16"/>
                <w:szCs w:val="16"/>
              </w:rPr>
            </w:pPr>
            <w:r w:rsidRPr="001B1679">
              <w:rPr>
                <w:sz w:val="16"/>
                <w:szCs w:val="16"/>
              </w:rPr>
              <w:t>SP-231673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1C35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FCCF5"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A6794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8051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39341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FB77D" w14:textId="77777777" w:rsidR="00C521B3" w:rsidRPr="001B1679" w:rsidRDefault="00C521B3" w:rsidP="00015975">
            <w:pPr>
              <w:pStyle w:val="TAL"/>
              <w:rPr>
                <w:sz w:val="16"/>
                <w:szCs w:val="16"/>
              </w:rPr>
            </w:pPr>
            <w:r w:rsidRPr="001B1679">
              <w:rPr>
                <w:sz w:val="16"/>
                <w:szCs w:val="16"/>
              </w:rPr>
              <w:t>Revision of SP-231280. Revised to SP-231772.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7EF02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D0F045" w14:textId="77777777" w:rsidR="00C521B3" w:rsidRPr="001B1679" w:rsidRDefault="00C521B3" w:rsidP="00015975">
            <w:pPr>
              <w:pStyle w:val="TAL"/>
              <w:rPr>
                <w:sz w:val="16"/>
                <w:szCs w:val="16"/>
              </w:rPr>
            </w:pPr>
            <w:r w:rsidRPr="001B1679">
              <w:rPr>
                <w:sz w:val="16"/>
                <w:szCs w:val="16"/>
              </w:rPr>
              <w:t>SP-231772</w:t>
            </w:r>
          </w:p>
        </w:tc>
      </w:tr>
      <w:tr w:rsidR="00C521B3" w14:paraId="1EB7BDB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4762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520E3" w14:textId="77777777" w:rsidR="00C521B3" w:rsidRPr="001B1679" w:rsidRDefault="00C521B3" w:rsidP="00015975">
            <w:pPr>
              <w:pStyle w:val="TAL"/>
              <w:rPr>
                <w:sz w:val="16"/>
                <w:szCs w:val="16"/>
              </w:rPr>
            </w:pPr>
            <w:r w:rsidRPr="001B1679">
              <w:rPr>
                <w:sz w:val="16"/>
                <w:szCs w:val="16"/>
              </w:rPr>
              <w:t>SP-231772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B8E2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AACAB"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EDEE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957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BCE2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1BAF4" w14:textId="77777777" w:rsidR="00C521B3" w:rsidRPr="001B1679" w:rsidRDefault="00C521B3" w:rsidP="00015975">
            <w:pPr>
              <w:pStyle w:val="TAL"/>
              <w:rPr>
                <w:sz w:val="16"/>
                <w:szCs w:val="16"/>
              </w:rPr>
            </w:pPr>
            <w:r w:rsidRPr="001B1679">
              <w:rPr>
                <w:sz w:val="16"/>
                <w:szCs w:val="16"/>
              </w:rPr>
              <w:t>Revision of SP-231673. This new SID was agreed. Revised to SP-231796.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DF8E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1D290" w14:textId="77777777" w:rsidR="00C521B3" w:rsidRPr="001B1679" w:rsidRDefault="00C521B3" w:rsidP="00015975">
            <w:pPr>
              <w:pStyle w:val="TAL"/>
              <w:rPr>
                <w:sz w:val="16"/>
                <w:szCs w:val="16"/>
              </w:rPr>
            </w:pPr>
            <w:r w:rsidRPr="001B1679">
              <w:rPr>
                <w:sz w:val="16"/>
                <w:szCs w:val="16"/>
              </w:rPr>
              <w:t>SP-231796</w:t>
            </w:r>
          </w:p>
        </w:tc>
      </w:tr>
      <w:tr w:rsidR="00C521B3" w14:paraId="6BA712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543B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4569F"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BC4A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387DE"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E023C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9FBE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1F9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56E3A1"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6788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463D7" w14:textId="77777777" w:rsidR="00C521B3" w:rsidRPr="001B1679" w:rsidRDefault="00C521B3" w:rsidP="00015975">
            <w:pPr>
              <w:pStyle w:val="TAL"/>
              <w:rPr>
                <w:sz w:val="16"/>
                <w:szCs w:val="16"/>
              </w:rPr>
            </w:pPr>
          </w:p>
        </w:tc>
      </w:tr>
      <w:tr w:rsidR="00C521B3" w14:paraId="6995351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DADD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1B38B" w14:textId="77777777" w:rsidR="00C521B3" w:rsidRPr="001B1679" w:rsidRDefault="00C521B3" w:rsidP="00015975">
            <w:pPr>
              <w:pStyle w:val="TAL"/>
              <w:rPr>
                <w:sz w:val="16"/>
                <w:szCs w:val="16"/>
              </w:rPr>
            </w:pPr>
            <w:r w:rsidRPr="001B1679">
              <w:rPr>
                <w:sz w:val="16"/>
                <w:szCs w:val="16"/>
              </w:rPr>
              <w:t>SP-231282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1B11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29D4A"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C8D7A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51A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DEFF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0B17F5" w14:textId="77777777" w:rsidR="00C521B3" w:rsidRPr="001B1679" w:rsidRDefault="00C521B3" w:rsidP="00015975">
            <w:pPr>
              <w:pStyle w:val="TAL"/>
              <w:rPr>
                <w:sz w:val="16"/>
                <w:szCs w:val="16"/>
              </w:rPr>
            </w:pPr>
            <w:r w:rsidRPr="001B1679">
              <w:rPr>
                <w:sz w:val="16"/>
                <w:szCs w:val="16"/>
              </w:rPr>
              <w:t>Revised to SP-231674.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A2D4D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CC16D9" w14:textId="77777777" w:rsidR="00C521B3" w:rsidRPr="001B1679" w:rsidRDefault="00C521B3" w:rsidP="00015975">
            <w:pPr>
              <w:pStyle w:val="TAL"/>
              <w:rPr>
                <w:sz w:val="16"/>
                <w:szCs w:val="16"/>
              </w:rPr>
            </w:pPr>
            <w:r w:rsidRPr="001B1679">
              <w:rPr>
                <w:sz w:val="16"/>
                <w:szCs w:val="16"/>
              </w:rPr>
              <w:t>SP-231674</w:t>
            </w:r>
          </w:p>
        </w:tc>
      </w:tr>
      <w:tr w:rsidR="00C521B3" w14:paraId="70C384B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3487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EE5A7" w14:textId="77777777" w:rsidR="00C521B3" w:rsidRPr="001B1679" w:rsidRDefault="00C521B3" w:rsidP="00015975">
            <w:pPr>
              <w:pStyle w:val="TAL"/>
              <w:rPr>
                <w:sz w:val="16"/>
                <w:szCs w:val="16"/>
              </w:rPr>
            </w:pPr>
            <w:r w:rsidRPr="001B1679">
              <w:rPr>
                <w:sz w:val="16"/>
                <w:szCs w:val="16"/>
              </w:rPr>
              <w:t>SP-231674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DCFFE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1F84A" w14:textId="77777777" w:rsidR="00C521B3" w:rsidRPr="001B1679" w:rsidRDefault="00C521B3" w:rsidP="00015975">
            <w:pPr>
              <w:pStyle w:val="TAL"/>
              <w:rPr>
                <w:sz w:val="16"/>
                <w:szCs w:val="16"/>
              </w:rPr>
            </w:pPr>
            <w:r w:rsidRPr="001B1679">
              <w:rPr>
                <w:sz w:val="16"/>
                <w:szCs w:val="16"/>
              </w:rPr>
              <w:t>New SID: Study on Improvements of network controlled Network Slicing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F11A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4837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75341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5D3758" w14:textId="77777777" w:rsidR="00C521B3" w:rsidRPr="001B1679" w:rsidRDefault="00C521B3" w:rsidP="00015975">
            <w:pPr>
              <w:pStyle w:val="TAL"/>
              <w:rPr>
                <w:sz w:val="16"/>
                <w:szCs w:val="16"/>
              </w:rPr>
            </w:pPr>
            <w:r w:rsidRPr="001B1679">
              <w:rPr>
                <w:sz w:val="16"/>
                <w:szCs w:val="16"/>
              </w:rPr>
              <w:t>Revision of SP-231282. This new SID was agreed. This was moved to be a candidate TEI19_ WID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0F9A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5FE25" w14:textId="77777777" w:rsidR="00C521B3" w:rsidRPr="001B1679" w:rsidRDefault="00C521B3" w:rsidP="00015975">
            <w:pPr>
              <w:pStyle w:val="TAL"/>
              <w:rPr>
                <w:sz w:val="16"/>
                <w:szCs w:val="16"/>
              </w:rPr>
            </w:pPr>
          </w:p>
        </w:tc>
      </w:tr>
      <w:tr w:rsidR="00C521B3" w14:paraId="25D3ED4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65D6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B2ACA" w14:textId="77777777" w:rsidR="00C521B3" w:rsidRPr="001B1679" w:rsidRDefault="00C521B3" w:rsidP="00015975">
            <w:pPr>
              <w:pStyle w:val="TAL"/>
              <w:rPr>
                <w:sz w:val="16"/>
                <w:szCs w:val="16"/>
              </w:rPr>
            </w:pPr>
            <w:r w:rsidRPr="001B1679">
              <w:rPr>
                <w:sz w:val="16"/>
                <w:szCs w:val="16"/>
              </w:rPr>
              <w:t>SP-231283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55B7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24356"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E1E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38A1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5D5D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8B321" w14:textId="77777777" w:rsidR="00C521B3" w:rsidRPr="001B1679" w:rsidRDefault="00C521B3" w:rsidP="00015975">
            <w:pPr>
              <w:pStyle w:val="TAL"/>
              <w:rPr>
                <w:sz w:val="16"/>
                <w:szCs w:val="16"/>
              </w:rPr>
            </w:pPr>
            <w:r w:rsidRPr="001B1679">
              <w:rPr>
                <w:sz w:val="16"/>
                <w:szCs w:val="16"/>
              </w:rPr>
              <w:t>Revised to SP-231675.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CCAB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DA6EA8" w14:textId="77777777" w:rsidR="00C521B3" w:rsidRPr="001B1679" w:rsidRDefault="00C521B3" w:rsidP="00015975">
            <w:pPr>
              <w:pStyle w:val="TAL"/>
              <w:rPr>
                <w:sz w:val="16"/>
                <w:szCs w:val="16"/>
              </w:rPr>
            </w:pPr>
            <w:r w:rsidRPr="001B1679">
              <w:rPr>
                <w:sz w:val="16"/>
                <w:szCs w:val="16"/>
              </w:rPr>
              <w:t>SP-231675</w:t>
            </w:r>
          </w:p>
        </w:tc>
      </w:tr>
      <w:tr w:rsidR="00C521B3" w14:paraId="2C1CEA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2E39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1B1B4" w14:textId="77777777" w:rsidR="00C521B3" w:rsidRPr="001B1679" w:rsidRDefault="00C521B3" w:rsidP="00015975">
            <w:pPr>
              <w:pStyle w:val="TAL"/>
              <w:rPr>
                <w:sz w:val="16"/>
                <w:szCs w:val="16"/>
              </w:rPr>
            </w:pPr>
            <w:r w:rsidRPr="001B1679">
              <w:rPr>
                <w:sz w:val="16"/>
                <w:szCs w:val="16"/>
              </w:rPr>
              <w:t>SP-231675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AB39C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47D01"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r w:rsidRPr="001B1679">
              <w:rPr>
                <w:sz w:val="16"/>
                <w:szCs w:val="16"/>
              </w:rPr>
              <w: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C76E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AC9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203CB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C53EB9" w14:textId="77777777" w:rsidR="00C521B3" w:rsidRPr="001B1679" w:rsidRDefault="00C521B3" w:rsidP="00015975">
            <w:pPr>
              <w:pStyle w:val="TAL"/>
              <w:rPr>
                <w:sz w:val="16"/>
                <w:szCs w:val="16"/>
              </w:rPr>
            </w:pPr>
            <w:r w:rsidRPr="001B1679">
              <w:rPr>
                <w:sz w:val="16"/>
                <w:szCs w:val="16"/>
              </w:rPr>
              <w:t>Revision of SP-231283. This new SID was reviewed and agreed. Revised to SP-231797.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0412A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D5E06" w14:textId="77777777" w:rsidR="00C521B3" w:rsidRPr="001B1679" w:rsidRDefault="00C521B3" w:rsidP="00015975">
            <w:pPr>
              <w:pStyle w:val="TAL"/>
              <w:rPr>
                <w:sz w:val="16"/>
                <w:szCs w:val="16"/>
              </w:rPr>
            </w:pPr>
            <w:r w:rsidRPr="001B1679">
              <w:rPr>
                <w:sz w:val="16"/>
                <w:szCs w:val="16"/>
              </w:rPr>
              <w:t>SP-231797</w:t>
            </w:r>
          </w:p>
        </w:tc>
      </w:tr>
      <w:tr w:rsidR="00C521B3" w14:paraId="755C6CE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0779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91321"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FBE3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12D08"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958B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CF89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879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7ED0C"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4DD66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7F12E" w14:textId="77777777" w:rsidR="00C521B3" w:rsidRPr="001B1679" w:rsidRDefault="00C521B3" w:rsidP="00015975">
            <w:pPr>
              <w:pStyle w:val="TAL"/>
              <w:rPr>
                <w:sz w:val="16"/>
                <w:szCs w:val="16"/>
              </w:rPr>
            </w:pPr>
          </w:p>
        </w:tc>
      </w:tr>
      <w:tr w:rsidR="00C521B3" w14:paraId="45F8E4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A585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C0900" w14:textId="77777777" w:rsidR="00C521B3" w:rsidRPr="001B1679" w:rsidRDefault="00C521B3" w:rsidP="00015975">
            <w:pPr>
              <w:pStyle w:val="TAL"/>
              <w:rPr>
                <w:sz w:val="16"/>
                <w:szCs w:val="16"/>
              </w:rPr>
            </w:pPr>
            <w:r w:rsidRPr="001B1679">
              <w:rPr>
                <w:sz w:val="16"/>
                <w:szCs w:val="16"/>
              </w:rPr>
              <w:t>SP-231385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2278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360D9"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759D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F8F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EBA3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FE6258" w14:textId="77777777" w:rsidR="00C521B3" w:rsidRPr="001B1679" w:rsidRDefault="00C521B3" w:rsidP="00015975">
            <w:pPr>
              <w:pStyle w:val="TAL"/>
              <w:rPr>
                <w:sz w:val="16"/>
                <w:szCs w:val="16"/>
              </w:rPr>
            </w:pPr>
            <w:r w:rsidRPr="001B1679">
              <w:rPr>
                <w:sz w:val="16"/>
                <w:szCs w:val="16"/>
              </w:rPr>
              <w:t>Revision of SP-231060 from TSG SA#101. Revised to SP-231691.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FB07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1D804" w14:textId="77777777" w:rsidR="00C521B3" w:rsidRPr="001B1679" w:rsidRDefault="00C521B3" w:rsidP="00015975">
            <w:pPr>
              <w:pStyle w:val="TAL"/>
              <w:rPr>
                <w:sz w:val="16"/>
                <w:szCs w:val="16"/>
              </w:rPr>
            </w:pPr>
            <w:r w:rsidRPr="001B1679">
              <w:rPr>
                <w:sz w:val="16"/>
                <w:szCs w:val="16"/>
              </w:rPr>
              <w:t>SP-231691</w:t>
            </w:r>
          </w:p>
        </w:tc>
      </w:tr>
      <w:tr w:rsidR="00C521B3" w14:paraId="79FFDA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3245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74D44" w14:textId="77777777" w:rsidR="00C521B3" w:rsidRPr="001B1679" w:rsidRDefault="00C521B3" w:rsidP="00015975">
            <w:pPr>
              <w:pStyle w:val="TAL"/>
              <w:rPr>
                <w:sz w:val="16"/>
                <w:szCs w:val="16"/>
              </w:rPr>
            </w:pPr>
            <w:r w:rsidRPr="001B1679">
              <w:rPr>
                <w:sz w:val="16"/>
                <w:szCs w:val="16"/>
              </w:rPr>
              <w:t>SP-231691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C142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EE088"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8A7A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5BC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D9E3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A7D7D" w14:textId="77777777" w:rsidR="00C521B3" w:rsidRPr="001B1679" w:rsidRDefault="00C521B3" w:rsidP="00015975">
            <w:pPr>
              <w:pStyle w:val="TAL"/>
              <w:rPr>
                <w:sz w:val="16"/>
                <w:szCs w:val="16"/>
              </w:rPr>
            </w:pPr>
            <w:r w:rsidRPr="001B1679">
              <w:rPr>
                <w:sz w:val="16"/>
                <w:szCs w:val="16"/>
              </w:rPr>
              <w:t>Revision of SP-231385. Revised to SP-231751.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D0D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754E0" w14:textId="77777777" w:rsidR="00C521B3" w:rsidRPr="001B1679" w:rsidRDefault="00C521B3" w:rsidP="00015975">
            <w:pPr>
              <w:pStyle w:val="TAL"/>
              <w:rPr>
                <w:sz w:val="16"/>
                <w:szCs w:val="16"/>
              </w:rPr>
            </w:pPr>
            <w:r w:rsidRPr="001B1679">
              <w:rPr>
                <w:sz w:val="16"/>
                <w:szCs w:val="16"/>
              </w:rPr>
              <w:t>SP-231751</w:t>
            </w:r>
          </w:p>
        </w:tc>
      </w:tr>
      <w:tr w:rsidR="00C521B3" w14:paraId="335A3B4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DE5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1E1C3" w14:textId="77777777" w:rsidR="00C521B3" w:rsidRPr="001B1679" w:rsidRDefault="00C521B3" w:rsidP="00015975">
            <w:pPr>
              <w:pStyle w:val="TAL"/>
              <w:rPr>
                <w:sz w:val="16"/>
                <w:szCs w:val="16"/>
              </w:rPr>
            </w:pPr>
            <w:r w:rsidRPr="001B1679">
              <w:rPr>
                <w:sz w:val="16"/>
                <w:szCs w:val="16"/>
              </w:rPr>
              <w:t>SP-231751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ED8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8287E"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64B8E"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6D61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5648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F6B29" w14:textId="77777777" w:rsidR="00C521B3" w:rsidRPr="001B1679" w:rsidRDefault="00C521B3" w:rsidP="00015975">
            <w:pPr>
              <w:pStyle w:val="TAL"/>
              <w:rPr>
                <w:sz w:val="16"/>
                <w:szCs w:val="16"/>
              </w:rPr>
            </w:pPr>
            <w:r w:rsidRPr="001B1679">
              <w:rPr>
                <w:sz w:val="16"/>
                <w:szCs w:val="16"/>
              </w:rPr>
              <w:t>Revision of SP-231691. This new SID was agreed. Revised to SP-231798.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ED9F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DA471" w14:textId="77777777" w:rsidR="00C521B3" w:rsidRPr="001B1679" w:rsidRDefault="00C521B3" w:rsidP="00015975">
            <w:pPr>
              <w:pStyle w:val="TAL"/>
              <w:rPr>
                <w:sz w:val="16"/>
                <w:szCs w:val="16"/>
              </w:rPr>
            </w:pPr>
            <w:r w:rsidRPr="001B1679">
              <w:rPr>
                <w:sz w:val="16"/>
                <w:szCs w:val="16"/>
              </w:rPr>
              <w:t>SP-231798</w:t>
            </w:r>
          </w:p>
        </w:tc>
      </w:tr>
      <w:tr w:rsidR="00C521B3" w14:paraId="7336130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FD99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6A8F48" w14:textId="77777777" w:rsidR="00C521B3" w:rsidRPr="001B1679" w:rsidRDefault="00C521B3" w:rsidP="00015975">
            <w:pPr>
              <w:pStyle w:val="TAL"/>
              <w:rPr>
                <w:sz w:val="16"/>
                <w:szCs w:val="16"/>
              </w:rPr>
            </w:pPr>
            <w:r w:rsidRPr="001B1679">
              <w:rPr>
                <w:sz w:val="16"/>
                <w:szCs w:val="16"/>
              </w:rPr>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77D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45269"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BA515F" w14:textId="77777777" w:rsidR="00C521B3" w:rsidRPr="001B1679" w:rsidRDefault="00C521B3" w:rsidP="00015975">
            <w:pPr>
              <w:pStyle w:val="TAL"/>
              <w:rPr>
                <w:sz w:val="16"/>
                <w:szCs w:val="16"/>
              </w:rPr>
            </w:pPr>
            <w:r w:rsidRPr="001B1679">
              <w:rPr>
                <w:sz w:val="16"/>
                <w:szCs w:val="16"/>
              </w:rPr>
              <w:t>MediaTek Inc.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D091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84D0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0E3FC"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170DF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EB6C3" w14:textId="77777777" w:rsidR="00C521B3" w:rsidRPr="001B1679" w:rsidRDefault="00C521B3" w:rsidP="00015975">
            <w:pPr>
              <w:pStyle w:val="TAL"/>
              <w:rPr>
                <w:sz w:val="16"/>
                <w:szCs w:val="16"/>
              </w:rPr>
            </w:pPr>
          </w:p>
        </w:tc>
      </w:tr>
      <w:tr w:rsidR="00C521B3" w14:paraId="625A91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4081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76EF0" w14:textId="77777777" w:rsidR="00C521B3" w:rsidRPr="001B1679" w:rsidRDefault="00C521B3" w:rsidP="00015975">
            <w:pPr>
              <w:pStyle w:val="TAL"/>
              <w:rPr>
                <w:sz w:val="16"/>
                <w:szCs w:val="16"/>
              </w:rPr>
            </w:pPr>
            <w:r w:rsidRPr="001B1679">
              <w:rPr>
                <w:sz w:val="16"/>
                <w:szCs w:val="16"/>
              </w:rPr>
              <w:t>SP-231295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7CE8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A9C5B"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3D394F"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C54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E20D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D5480" w14:textId="77777777" w:rsidR="00C521B3" w:rsidRPr="001B1679" w:rsidRDefault="00C521B3" w:rsidP="00015975">
            <w:pPr>
              <w:pStyle w:val="TAL"/>
              <w:rPr>
                <w:sz w:val="16"/>
                <w:szCs w:val="16"/>
              </w:rPr>
            </w:pPr>
            <w:r w:rsidRPr="001B1679">
              <w:rPr>
                <w:sz w:val="16"/>
                <w:szCs w:val="16"/>
              </w:rPr>
              <w:t>Revision of SP-231071 from TSG SA#101. Revised to SP-231676.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F85B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AC2A9" w14:textId="77777777" w:rsidR="00C521B3" w:rsidRPr="001B1679" w:rsidRDefault="00C521B3" w:rsidP="00015975">
            <w:pPr>
              <w:pStyle w:val="TAL"/>
              <w:rPr>
                <w:sz w:val="16"/>
                <w:szCs w:val="16"/>
              </w:rPr>
            </w:pPr>
            <w:r w:rsidRPr="001B1679">
              <w:rPr>
                <w:sz w:val="16"/>
                <w:szCs w:val="16"/>
              </w:rPr>
              <w:t>SP-231676</w:t>
            </w:r>
          </w:p>
        </w:tc>
      </w:tr>
      <w:tr w:rsidR="00C521B3" w14:paraId="2B416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85F7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2DA41" w14:textId="77777777" w:rsidR="00C521B3" w:rsidRPr="001B1679" w:rsidRDefault="00C521B3" w:rsidP="00015975">
            <w:pPr>
              <w:pStyle w:val="TAL"/>
              <w:rPr>
                <w:sz w:val="16"/>
                <w:szCs w:val="16"/>
              </w:rPr>
            </w:pPr>
            <w:r w:rsidRPr="001B1679">
              <w:rPr>
                <w:sz w:val="16"/>
                <w:szCs w:val="16"/>
              </w:rPr>
              <w:t>SP-231676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BC5C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F5F27"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21850"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B70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839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BEDFB" w14:textId="77777777" w:rsidR="00C521B3" w:rsidRPr="001B1679" w:rsidRDefault="00C521B3" w:rsidP="00015975">
            <w:pPr>
              <w:pStyle w:val="TAL"/>
              <w:rPr>
                <w:sz w:val="16"/>
                <w:szCs w:val="16"/>
              </w:rPr>
            </w:pPr>
            <w:r w:rsidRPr="001B1679">
              <w:rPr>
                <w:sz w:val="16"/>
                <w:szCs w:val="16"/>
              </w:rPr>
              <w:t>Revision of SP-231295. Revised to SP-231770.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5A54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36332" w14:textId="77777777" w:rsidR="00C521B3" w:rsidRPr="001B1679" w:rsidRDefault="00C521B3" w:rsidP="00015975">
            <w:pPr>
              <w:pStyle w:val="TAL"/>
              <w:rPr>
                <w:sz w:val="16"/>
                <w:szCs w:val="16"/>
              </w:rPr>
            </w:pPr>
            <w:r w:rsidRPr="001B1679">
              <w:rPr>
                <w:sz w:val="16"/>
                <w:szCs w:val="16"/>
              </w:rPr>
              <w:t>SP-231770</w:t>
            </w:r>
          </w:p>
        </w:tc>
      </w:tr>
      <w:tr w:rsidR="00C521B3" w14:paraId="463C9E8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1FF1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2F47B" w14:textId="77777777" w:rsidR="00C521B3" w:rsidRPr="001B1679" w:rsidRDefault="00C521B3" w:rsidP="00015975">
            <w:pPr>
              <w:pStyle w:val="TAL"/>
              <w:rPr>
                <w:sz w:val="16"/>
                <w:szCs w:val="16"/>
              </w:rPr>
            </w:pPr>
            <w:r w:rsidRPr="001B1679">
              <w:rPr>
                <w:sz w:val="16"/>
                <w:szCs w:val="16"/>
              </w:rPr>
              <w:t>SP-231770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A139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D3EF8"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55B11E"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C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04612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032F8" w14:textId="77777777" w:rsidR="00C521B3" w:rsidRPr="001B1679" w:rsidRDefault="00C521B3" w:rsidP="00015975">
            <w:pPr>
              <w:pStyle w:val="TAL"/>
              <w:rPr>
                <w:sz w:val="16"/>
                <w:szCs w:val="16"/>
              </w:rPr>
            </w:pPr>
            <w:r w:rsidRPr="001B1679">
              <w:rPr>
                <w:sz w:val="16"/>
                <w:szCs w:val="16"/>
              </w:rPr>
              <w:t>Revision of SP-231676. This new SID was agreed. Revised to SP-231799.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01C1B"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2DA46" w14:textId="77777777" w:rsidR="00C521B3" w:rsidRPr="001B1679" w:rsidRDefault="00C521B3" w:rsidP="00015975">
            <w:pPr>
              <w:pStyle w:val="TAL"/>
              <w:rPr>
                <w:sz w:val="16"/>
                <w:szCs w:val="16"/>
              </w:rPr>
            </w:pPr>
            <w:r w:rsidRPr="001B1679">
              <w:rPr>
                <w:sz w:val="16"/>
                <w:szCs w:val="16"/>
              </w:rPr>
              <w:t>SP-231799</w:t>
            </w:r>
          </w:p>
        </w:tc>
      </w:tr>
      <w:tr w:rsidR="00C521B3" w14:paraId="690B0C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B490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4CBDFF"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21CB8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A0FD2"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8DEF4F" w14:textId="77777777" w:rsidR="00C521B3" w:rsidRPr="001B1679" w:rsidRDefault="00C521B3" w:rsidP="00015975">
            <w:pPr>
              <w:pStyle w:val="TAL"/>
              <w:rPr>
                <w:sz w:val="16"/>
                <w:szCs w:val="16"/>
              </w:rPr>
            </w:pPr>
            <w:r w:rsidRPr="001B1679">
              <w:rPr>
                <w:sz w:val="16"/>
                <w:szCs w:val="16"/>
              </w:rPr>
              <w:t>Vivo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2AC0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D510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AF30E"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B34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40D3D4" w14:textId="77777777" w:rsidR="00C521B3" w:rsidRPr="001B1679" w:rsidRDefault="00C521B3" w:rsidP="00015975">
            <w:pPr>
              <w:pStyle w:val="TAL"/>
              <w:rPr>
                <w:sz w:val="16"/>
                <w:szCs w:val="16"/>
              </w:rPr>
            </w:pPr>
          </w:p>
        </w:tc>
      </w:tr>
      <w:tr w:rsidR="00C521B3" w14:paraId="4A9BB1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F970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2275B" w14:textId="77777777" w:rsidR="00C521B3" w:rsidRPr="001B1679" w:rsidRDefault="00C521B3" w:rsidP="00015975">
            <w:pPr>
              <w:pStyle w:val="TAL"/>
              <w:rPr>
                <w:sz w:val="16"/>
                <w:szCs w:val="16"/>
              </w:rPr>
            </w:pPr>
            <w:r w:rsidRPr="001B1679">
              <w:rPr>
                <w:sz w:val="16"/>
                <w:szCs w:val="16"/>
              </w:rPr>
              <w:t>SP-231505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CCE4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1B217"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9D659"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104C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1F8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7AF467" w14:textId="77777777" w:rsidR="00C521B3" w:rsidRPr="001B1679" w:rsidRDefault="00C521B3" w:rsidP="00015975">
            <w:pPr>
              <w:pStyle w:val="TAL"/>
              <w:rPr>
                <w:sz w:val="16"/>
                <w:szCs w:val="16"/>
              </w:rPr>
            </w:pPr>
            <w:r w:rsidRPr="001B1679">
              <w:rPr>
                <w:sz w:val="16"/>
                <w:szCs w:val="16"/>
              </w:rPr>
              <w:t>Revised to SP-231661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FEDFB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8860E" w14:textId="77777777" w:rsidR="00C521B3" w:rsidRPr="001B1679" w:rsidRDefault="00C521B3" w:rsidP="00015975">
            <w:pPr>
              <w:pStyle w:val="TAL"/>
              <w:rPr>
                <w:sz w:val="16"/>
                <w:szCs w:val="16"/>
              </w:rPr>
            </w:pPr>
            <w:r w:rsidRPr="001B1679">
              <w:rPr>
                <w:sz w:val="16"/>
                <w:szCs w:val="16"/>
              </w:rPr>
              <w:t>SP-231661</w:t>
            </w:r>
          </w:p>
        </w:tc>
      </w:tr>
      <w:tr w:rsidR="00C521B3" w14:paraId="18EC4FB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4B93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149CB" w14:textId="77777777" w:rsidR="00C521B3" w:rsidRPr="001B1679" w:rsidRDefault="00C521B3" w:rsidP="00015975">
            <w:pPr>
              <w:pStyle w:val="TAL"/>
              <w:rPr>
                <w:sz w:val="16"/>
                <w:szCs w:val="16"/>
              </w:rPr>
            </w:pPr>
            <w:r w:rsidRPr="001B1679">
              <w:rPr>
                <w:sz w:val="16"/>
                <w:szCs w:val="16"/>
              </w:rPr>
              <w:t>SP-231661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8C50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BF7BC"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FBBEBD"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131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65CBD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4A52CB" w14:textId="77777777" w:rsidR="00C521B3" w:rsidRPr="001B1679" w:rsidRDefault="00C521B3" w:rsidP="00015975">
            <w:pPr>
              <w:pStyle w:val="TAL"/>
              <w:rPr>
                <w:sz w:val="16"/>
                <w:szCs w:val="16"/>
              </w:rPr>
            </w:pPr>
            <w:r w:rsidRPr="001B1679">
              <w:rPr>
                <w:sz w:val="16"/>
                <w:szCs w:val="16"/>
              </w:rPr>
              <w:t>Revision of SP-231505. Revised to SP-231677.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7257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51966" w14:textId="77777777" w:rsidR="00C521B3" w:rsidRPr="001B1679" w:rsidRDefault="00C521B3" w:rsidP="00015975">
            <w:pPr>
              <w:pStyle w:val="TAL"/>
              <w:rPr>
                <w:sz w:val="16"/>
                <w:szCs w:val="16"/>
              </w:rPr>
            </w:pPr>
            <w:r w:rsidRPr="001B1679">
              <w:rPr>
                <w:sz w:val="16"/>
                <w:szCs w:val="16"/>
              </w:rPr>
              <w:t>SP-231677</w:t>
            </w:r>
          </w:p>
        </w:tc>
      </w:tr>
      <w:tr w:rsidR="00C521B3" w14:paraId="0140366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B34D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E5E9C6" w14:textId="77777777" w:rsidR="00C521B3" w:rsidRPr="001B1679" w:rsidRDefault="00C521B3" w:rsidP="00015975">
            <w:pPr>
              <w:pStyle w:val="TAL"/>
              <w:rPr>
                <w:sz w:val="16"/>
                <w:szCs w:val="16"/>
              </w:rPr>
            </w:pPr>
            <w:r w:rsidRPr="001B1679">
              <w:rPr>
                <w:sz w:val="16"/>
                <w:szCs w:val="16"/>
              </w:rPr>
              <w:t>SP-231677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6457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2EB46"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8B380"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BAEB8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A4C1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626F3" w14:textId="77777777" w:rsidR="00C521B3" w:rsidRPr="001B1679" w:rsidRDefault="00C521B3" w:rsidP="00015975">
            <w:pPr>
              <w:pStyle w:val="TAL"/>
              <w:rPr>
                <w:sz w:val="16"/>
                <w:szCs w:val="16"/>
              </w:rPr>
            </w:pPr>
            <w:r w:rsidRPr="001B1679">
              <w:rPr>
                <w:sz w:val="16"/>
                <w:szCs w:val="16"/>
              </w:rPr>
              <w:t>Revision of SP-231661. Revised to SP-231701.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C0FB8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E3190" w14:textId="77777777" w:rsidR="00C521B3" w:rsidRPr="001B1679" w:rsidRDefault="00C521B3" w:rsidP="00015975">
            <w:pPr>
              <w:pStyle w:val="TAL"/>
              <w:rPr>
                <w:sz w:val="16"/>
                <w:szCs w:val="16"/>
              </w:rPr>
            </w:pPr>
            <w:r w:rsidRPr="001B1679">
              <w:rPr>
                <w:sz w:val="16"/>
                <w:szCs w:val="16"/>
              </w:rPr>
              <w:t>SP-231701</w:t>
            </w:r>
          </w:p>
        </w:tc>
      </w:tr>
      <w:tr w:rsidR="00C521B3" w14:paraId="0B575F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500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3BA61" w14:textId="77777777" w:rsidR="00C521B3" w:rsidRPr="001B1679" w:rsidRDefault="00C521B3" w:rsidP="00015975">
            <w:pPr>
              <w:pStyle w:val="TAL"/>
              <w:rPr>
                <w:sz w:val="16"/>
                <w:szCs w:val="16"/>
              </w:rPr>
            </w:pPr>
            <w:r w:rsidRPr="001B1679">
              <w:rPr>
                <w:sz w:val="16"/>
                <w:szCs w:val="16"/>
              </w:rPr>
              <w:t>SP-231701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22A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868C" w14:textId="77777777" w:rsidR="00C521B3" w:rsidRPr="001B1679" w:rsidRDefault="00C521B3" w:rsidP="00015975">
            <w:pPr>
              <w:pStyle w:val="TAL"/>
              <w:rPr>
                <w:sz w:val="16"/>
                <w:szCs w:val="16"/>
              </w:rPr>
            </w:pPr>
            <w:r w:rsidRPr="001B1679">
              <w:rPr>
                <w:sz w:val="16"/>
                <w:szCs w:val="16"/>
              </w:rPr>
              <w:t>New SID on Enhanced Traffic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D7B308" w14:textId="77777777" w:rsidR="00C521B3" w:rsidRPr="001B1679" w:rsidRDefault="00C521B3" w:rsidP="00015975">
            <w:pPr>
              <w:pStyle w:val="TAL"/>
              <w:rPr>
                <w:sz w:val="16"/>
                <w:szCs w:val="16"/>
              </w:rPr>
            </w:pPr>
            <w:r w:rsidRPr="001B1679">
              <w:rPr>
                <w:sz w:val="16"/>
                <w:szCs w:val="16"/>
              </w:rPr>
              <w:t>Ericsson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BEB4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E1D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DB3E2" w14:textId="77777777" w:rsidR="00C521B3" w:rsidRPr="001B1679" w:rsidRDefault="00C521B3" w:rsidP="00015975">
            <w:pPr>
              <w:pStyle w:val="TAL"/>
              <w:rPr>
                <w:sz w:val="16"/>
                <w:szCs w:val="16"/>
              </w:rPr>
            </w:pPr>
            <w:r w:rsidRPr="001B1679">
              <w:rPr>
                <w:sz w:val="16"/>
                <w:szCs w:val="16"/>
              </w:rPr>
              <w:t>Revision of SP-231677. 4 objections.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AA8D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BFB60" w14:textId="77777777" w:rsidR="00C521B3" w:rsidRPr="001B1679" w:rsidRDefault="00C521B3" w:rsidP="00015975">
            <w:pPr>
              <w:pStyle w:val="TAL"/>
              <w:rPr>
                <w:sz w:val="16"/>
                <w:szCs w:val="16"/>
              </w:rPr>
            </w:pPr>
          </w:p>
        </w:tc>
      </w:tr>
      <w:tr w:rsidR="00C521B3" w14:paraId="7AAD71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4B25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B647E" w14:textId="77777777" w:rsidR="00C521B3" w:rsidRPr="001B1679" w:rsidRDefault="00C521B3" w:rsidP="00015975">
            <w:pPr>
              <w:pStyle w:val="TAL"/>
              <w:rPr>
                <w:sz w:val="16"/>
                <w:szCs w:val="16"/>
              </w:rPr>
            </w:pPr>
            <w:r w:rsidRPr="001B1679">
              <w:rPr>
                <w:sz w:val="16"/>
                <w:szCs w:val="16"/>
              </w:rPr>
              <w:t>SP-231503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FAECEC"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5FE796" w14:textId="77777777" w:rsidR="00C521B3" w:rsidRPr="001B1679" w:rsidRDefault="00C521B3" w:rsidP="00015975">
            <w:pPr>
              <w:pStyle w:val="TAL"/>
              <w:rPr>
                <w:sz w:val="16"/>
                <w:szCs w:val="16"/>
              </w:rPr>
            </w:pPr>
            <w:r w:rsidRPr="001B1679">
              <w:rPr>
                <w:sz w:val="16"/>
                <w:szCs w:val="16"/>
              </w:rPr>
              <w:t>New WID on Architecture support of Roaming Value Added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4434C4" w14:textId="77777777" w:rsidR="00C521B3" w:rsidRPr="001B1679" w:rsidRDefault="00C521B3" w:rsidP="00015975">
            <w:pPr>
              <w:pStyle w:val="TAL"/>
              <w:rPr>
                <w:sz w:val="16"/>
                <w:szCs w:val="16"/>
              </w:rPr>
            </w:pPr>
            <w:r w:rsidRPr="001B1679">
              <w:rPr>
                <w:sz w:val="16"/>
                <w:szCs w:val="16"/>
              </w:rPr>
              <w:t>Deutsche Telekom AG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923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CEB5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3B3AB" w14:textId="77777777" w:rsidR="00C521B3" w:rsidRPr="001B1679" w:rsidRDefault="00C521B3" w:rsidP="00015975">
            <w:pPr>
              <w:pStyle w:val="TAL"/>
              <w:rPr>
                <w:sz w:val="16"/>
                <w:szCs w:val="16"/>
              </w:rPr>
            </w:pPr>
            <w:r w:rsidRPr="001B1679">
              <w:rPr>
                <w:sz w:val="16"/>
                <w:szCs w:val="16"/>
              </w:rPr>
              <w:t>Revision of S2-2313750.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09710"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028E4" w14:textId="77777777" w:rsidR="00C521B3" w:rsidRPr="001B1679" w:rsidRDefault="00C521B3" w:rsidP="00015975">
            <w:pPr>
              <w:pStyle w:val="TAL"/>
              <w:rPr>
                <w:sz w:val="16"/>
                <w:szCs w:val="16"/>
              </w:rPr>
            </w:pPr>
          </w:p>
        </w:tc>
      </w:tr>
      <w:tr w:rsidR="00C521B3" w14:paraId="00ADBF5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25C3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C8BF76" w14:textId="77777777" w:rsidR="00C521B3" w:rsidRPr="001B1679" w:rsidRDefault="00C521B3" w:rsidP="00015975">
            <w:pPr>
              <w:pStyle w:val="TAL"/>
              <w:rPr>
                <w:sz w:val="16"/>
                <w:szCs w:val="16"/>
              </w:rPr>
            </w:pPr>
            <w:r w:rsidRPr="001B1679">
              <w:rPr>
                <w:sz w:val="16"/>
                <w:szCs w:val="16"/>
              </w:rPr>
              <w:t>SP-231371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5FA1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3837AC"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BC89DD"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1CE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6D67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91CFA" w14:textId="77777777" w:rsidR="00C521B3" w:rsidRPr="001B1679" w:rsidRDefault="00C521B3" w:rsidP="00015975">
            <w:pPr>
              <w:pStyle w:val="TAL"/>
              <w:rPr>
                <w:sz w:val="16"/>
                <w:szCs w:val="16"/>
              </w:rPr>
            </w:pPr>
            <w:r w:rsidRPr="001B1679">
              <w:rPr>
                <w:sz w:val="16"/>
                <w:szCs w:val="16"/>
              </w:rPr>
              <w:t>Revised to SP-231678.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497D7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FCFA6" w14:textId="77777777" w:rsidR="00C521B3" w:rsidRPr="001B1679" w:rsidRDefault="00C521B3" w:rsidP="00015975">
            <w:pPr>
              <w:pStyle w:val="TAL"/>
              <w:rPr>
                <w:sz w:val="16"/>
                <w:szCs w:val="16"/>
              </w:rPr>
            </w:pPr>
            <w:r w:rsidRPr="001B1679">
              <w:rPr>
                <w:sz w:val="16"/>
                <w:szCs w:val="16"/>
              </w:rPr>
              <w:t>SP-231678</w:t>
            </w:r>
          </w:p>
        </w:tc>
      </w:tr>
      <w:tr w:rsidR="00C521B3" w14:paraId="23D5A48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325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454BB" w14:textId="77777777" w:rsidR="00C521B3" w:rsidRPr="001B1679" w:rsidRDefault="00C521B3" w:rsidP="00015975">
            <w:pPr>
              <w:pStyle w:val="TAL"/>
              <w:rPr>
                <w:sz w:val="16"/>
                <w:szCs w:val="16"/>
              </w:rPr>
            </w:pPr>
            <w:r w:rsidRPr="001B1679">
              <w:rPr>
                <w:sz w:val="16"/>
                <w:szCs w:val="16"/>
              </w:rPr>
              <w:t>SP-231678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364F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402A3"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5EA94"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4EE8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909FA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A341E" w14:textId="77777777" w:rsidR="00C521B3" w:rsidRPr="001B1679" w:rsidRDefault="00C521B3" w:rsidP="00015975">
            <w:pPr>
              <w:pStyle w:val="TAL"/>
              <w:rPr>
                <w:sz w:val="16"/>
                <w:szCs w:val="16"/>
              </w:rPr>
            </w:pPr>
            <w:r w:rsidRPr="001B1679">
              <w:rPr>
                <w:sz w:val="16"/>
                <w:szCs w:val="16"/>
              </w:rPr>
              <w:t>Revision of SP-231371. Revised to SP-231688.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E4A4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538EC" w14:textId="77777777" w:rsidR="00C521B3" w:rsidRPr="001B1679" w:rsidRDefault="00C521B3" w:rsidP="00015975">
            <w:pPr>
              <w:pStyle w:val="TAL"/>
              <w:rPr>
                <w:sz w:val="16"/>
                <w:szCs w:val="16"/>
              </w:rPr>
            </w:pPr>
            <w:r w:rsidRPr="001B1679">
              <w:rPr>
                <w:sz w:val="16"/>
                <w:szCs w:val="16"/>
              </w:rPr>
              <w:t>SP-231688</w:t>
            </w:r>
          </w:p>
        </w:tc>
      </w:tr>
      <w:tr w:rsidR="00C521B3" w14:paraId="2D3514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6A7D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29FAE" w14:textId="77777777" w:rsidR="00C521B3" w:rsidRPr="001B1679" w:rsidRDefault="00C521B3" w:rsidP="00015975">
            <w:pPr>
              <w:pStyle w:val="TAL"/>
              <w:rPr>
                <w:sz w:val="16"/>
                <w:szCs w:val="16"/>
              </w:rPr>
            </w:pPr>
            <w:r w:rsidRPr="001B1679">
              <w:rPr>
                <w:sz w:val="16"/>
                <w:szCs w:val="16"/>
              </w:rPr>
              <w:t>SP-231688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49A3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E3A08"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501E5"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66A8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6874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374F24" w14:textId="77777777" w:rsidR="00C521B3" w:rsidRPr="001B1679" w:rsidRDefault="00C521B3" w:rsidP="00015975">
            <w:pPr>
              <w:pStyle w:val="TAL"/>
              <w:rPr>
                <w:sz w:val="16"/>
                <w:szCs w:val="16"/>
              </w:rPr>
            </w:pPr>
            <w:r w:rsidRPr="001B1679">
              <w:rPr>
                <w:sz w:val="16"/>
                <w:szCs w:val="16"/>
              </w:rPr>
              <w:t>Revision of SP-231678. Revised to SP-231703.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E3C67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1610C" w14:textId="77777777" w:rsidR="00C521B3" w:rsidRPr="001B1679" w:rsidRDefault="00C521B3" w:rsidP="00015975">
            <w:pPr>
              <w:pStyle w:val="TAL"/>
              <w:rPr>
                <w:sz w:val="16"/>
                <w:szCs w:val="16"/>
              </w:rPr>
            </w:pPr>
            <w:r w:rsidRPr="001B1679">
              <w:rPr>
                <w:sz w:val="16"/>
                <w:szCs w:val="16"/>
              </w:rPr>
              <w:t>SP-231703</w:t>
            </w:r>
          </w:p>
        </w:tc>
      </w:tr>
      <w:tr w:rsidR="00C521B3" w14:paraId="3E6B43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BD7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D4A69" w14:textId="77777777" w:rsidR="00C521B3" w:rsidRPr="001B1679" w:rsidRDefault="00C521B3" w:rsidP="00015975">
            <w:pPr>
              <w:pStyle w:val="TAL"/>
              <w:rPr>
                <w:sz w:val="16"/>
                <w:szCs w:val="16"/>
              </w:rPr>
            </w:pPr>
            <w:r w:rsidRPr="001B1679">
              <w:rPr>
                <w:sz w:val="16"/>
                <w:szCs w:val="16"/>
              </w:rPr>
              <w:t>SP-231703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C53B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48ED0"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E79AA7"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4D1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8178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059A95" w14:textId="77777777" w:rsidR="00C521B3" w:rsidRPr="001B1679" w:rsidRDefault="00C521B3" w:rsidP="00015975">
            <w:pPr>
              <w:pStyle w:val="TAL"/>
              <w:rPr>
                <w:sz w:val="16"/>
                <w:szCs w:val="16"/>
              </w:rPr>
            </w:pPr>
            <w:r w:rsidRPr="001B1679">
              <w:rPr>
                <w:sz w:val="16"/>
                <w:szCs w:val="16"/>
              </w:rPr>
              <w:t>Revision of SP-231688. Revised to SP-231753.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835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9DA5E" w14:textId="77777777" w:rsidR="00C521B3" w:rsidRPr="001B1679" w:rsidRDefault="00C521B3" w:rsidP="00015975">
            <w:pPr>
              <w:pStyle w:val="TAL"/>
              <w:rPr>
                <w:sz w:val="16"/>
                <w:szCs w:val="16"/>
              </w:rPr>
            </w:pPr>
            <w:r w:rsidRPr="001B1679">
              <w:rPr>
                <w:sz w:val="16"/>
                <w:szCs w:val="16"/>
              </w:rPr>
              <w:t>SP-231753</w:t>
            </w:r>
          </w:p>
        </w:tc>
      </w:tr>
      <w:tr w:rsidR="00C521B3" w14:paraId="778051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13E7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60831" w14:textId="77777777" w:rsidR="00C521B3" w:rsidRPr="001B1679" w:rsidRDefault="00C521B3" w:rsidP="00015975">
            <w:pPr>
              <w:pStyle w:val="TAL"/>
              <w:rPr>
                <w:sz w:val="16"/>
                <w:szCs w:val="16"/>
              </w:rPr>
            </w:pPr>
            <w:r w:rsidRPr="001B1679">
              <w:rPr>
                <w:sz w:val="16"/>
                <w:szCs w:val="16"/>
              </w:rPr>
              <w:t>SP-231753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4F2A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EBD80"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8AB7E"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7F25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9C1B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93A7C" w14:textId="77777777" w:rsidR="00C521B3" w:rsidRPr="001B1679" w:rsidRDefault="00C521B3" w:rsidP="00015975">
            <w:pPr>
              <w:pStyle w:val="TAL"/>
              <w:rPr>
                <w:sz w:val="16"/>
                <w:szCs w:val="16"/>
              </w:rPr>
            </w:pPr>
            <w:r w:rsidRPr="001B1679">
              <w:rPr>
                <w:sz w:val="16"/>
                <w:szCs w:val="16"/>
              </w:rPr>
              <w:t>Revision of SP-231703. This new SID was agreed. Revised to SP-231800.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579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36396" w14:textId="77777777" w:rsidR="00C521B3" w:rsidRPr="001B1679" w:rsidRDefault="00C521B3" w:rsidP="00015975">
            <w:pPr>
              <w:pStyle w:val="TAL"/>
              <w:rPr>
                <w:sz w:val="16"/>
                <w:szCs w:val="16"/>
              </w:rPr>
            </w:pPr>
            <w:r w:rsidRPr="001B1679">
              <w:rPr>
                <w:sz w:val="16"/>
                <w:szCs w:val="16"/>
              </w:rPr>
              <w:t>SP-231800</w:t>
            </w:r>
          </w:p>
        </w:tc>
      </w:tr>
      <w:tr w:rsidR="00C521B3" w14:paraId="43FA41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282F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65EA6"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9CCE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5FE59"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B8D07" w14:textId="77777777" w:rsidR="00C521B3" w:rsidRPr="001B1679" w:rsidRDefault="00C521B3" w:rsidP="00015975">
            <w:pPr>
              <w:pStyle w:val="TAL"/>
              <w:rPr>
                <w:sz w:val="16"/>
                <w:szCs w:val="16"/>
              </w:rPr>
            </w:pPr>
            <w:r w:rsidRPr="001B1679">
              <w:rPr>
                <w:sz w:val="16"/>
                <w:szCs w:val="16"/>
              </w:rPr>
              <w:t>Qualcomm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E00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AFA1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98784E"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4C142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E6234" w14:textId="77777777" w:rsidR="00C521B3" w:rsidRPr="001B1679" w:rsidRDefault="00C521B3" w:rsidP="00015975">
            <w:pPr>
              <w:pStyle w:val="TAL"/>
              <w:rPr>
                <w:sz w:val="16"/>
                <w:szCs w:val="16"/>
              </w:rPr>
            </w:pPr>
          </w:p>
        </w:tc>
      </w:tr>
      <w:tr w:rsidR="00C521B3" w14:paraId="0A7B48B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B5788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EFE6F" w14:textId="77777777" w:rsidR="00C521B3" w:rsidRPr="001B1679" w:rsidRDefault="00C521B3" w:rsidP="00015975">
            <w:pPr>
              <w:pStyle w:val="TAL"/>
              <w:rPr>
                <w:sz w:val="16"/>
                <w:szCs w:val="16"/>
              </w:rPr>
            </w:pPr>
            <w:r w:rsidRPr="001B1679">
              <w:rPr>
                <w:sz w:val="16"/>
                <w:szCs w:val="16"/>
              </w:rPr>
              <w:t>SP-231365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3C52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F91C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C78D7A"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B5E8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B65FB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40237" w14:textId="77777777" w:rsidR="00C521B3" w:rsidRPr="001B1679" w:rsidRDefault="00C521B3" w:rsidP="00015975">
            <w:pPr>
              <w:pStyle w:val="TAL"/>
              <w:rPr>
                <w:sz w:val="16"/>
                <w:szCs w:val="16"/>
              </w:rPr>
            </w:pPr>
            <w:r w:rsidRPr="001B1679">
              <w:rPr>
                <w:sz w:val="16"/>
                <w:szCs w:val="16"/>
              </w:rPr>
              <w:t>Revision of S2-2313745. Revised to SP-231679.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6046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37FD2" w14:textId="77777777" w:rsidR="00C521B3" w:rsidRPr="001B1679" w:rsidRDefault="00C521B3" w:rsidP="00015975">
            <w:pPr>
              <w:pStyle w:val="TAL"/>
              <w:rPr>
                <w:sz w:val="16"/>
                <w:szCs w:val="16"/>
              </w:rPr>
            </w:pPr>
            <w:r w:rsidRPr="001B1679">
              <w:rPr>
                <w:sz w:val="16"/>
                <w:szCs w:val="16"/>
              </w:rPr>
              <w:t>SP-231679</w:t>
            </w:r>
          </w:p>
        </w:tc>
      </w:tr>
      <w:tr w:rsidR="00C521B3" w14:paraId="6592E7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A0B15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0979F" w14:textId="77777777" w:rsidR="00C521B3" w:rsidRPr="001B1679" w:rsidRDefault="00C521B3" w:rsidP="00015975">
            <w:pPr>
              <w:pStyle w:val="TAL"/>
              <w:rPr>
                <w:sz w:val="16"/>
                <w:szCs w:val="16"/>
              </w:rPr>
            </w:pPr>
            <w:r w:rsidRPr="001B1679">
              <w:rPr>
                <w:sz w:val="16"/>
                <w:szCs w:val="16"/>
              </w:rPr>
              <w:t>SP-231679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85850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C53D3"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8A531"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5EC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F33C7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649878" w14:textId="77777777" w:rsidR="00C521B3" w:rsidRPr="001B1679" w:rsidRDefault="00C521B3" w:rsidP="00015975">
            <w:pPr>
              <w:pStyle w:val="TAL"/>
              <w:rPr>
                <w:sz w:val="16"/>
                <w:szCs w:val="16"/>
              </w:rPr>
            </w:pPr>
            <w:r w:rsidRPr="001B1679">
              <w:rPr>
                <w:sz w:val="16"/>
                <w:szCs w:val="16"/>
              </w:rPr>
              <w:t>Revision of SP-231365. Revised to SP-231702.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3A269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E8019E" w14:textId="77777777" w:rsidR="00C521B3" w:rsidRPr="001B1679" w:rsidRDefault="00C521B3" w:rsidP="00015975">
            <w:pPr>
              <w:pStyle w:val="TAL"/>
              <w:rPr>
                <w:sz w:val="16"/>
                <w:szCs w:val="16"/>
              </w:rPr>
            </w:pPr>
            <w:r w:rsidRPr="001B1679">
              <w:rPr>
                <w:sz w:val="16"/>
                <w:szCs w:val="16"/>
              </w:rPr>
              <w:t>SP-231702</w:t>
            </w:r>
          </w:p>
        </w:tc>
      </w:tr>
      <w:tr w:rsidR="00C521B3" w14:paraId="0C8DAA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AE4C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7EB81" w14:textId="77777777" w:rsidR="00C521B3" w:rsidRPr="001B1679" w:rsidRDefault="00C521B3" w:rsidP="00015975">
            <w:pPr>
              <w:pStyle w:val="TAL"/>
              <w:rPr>
                <w:sz w:val="16"/>
                <w:szCs w:val="16"/>
              </w:rPr>
            </w:pPr>
            <w:r w:rsidRPr="001B1679">
              <w:rPr>
                <w:sz w:val="16"/>
                <w:szCs w:val="16"/>
              </w:rPr>
              <w:t>SP-231702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4290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B5FEE5"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03ED3"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7283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4F11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BC8E7" w14:textId="77777777" w:rsidR="00C521B3" w:rsidRPr="001B1679" w:rsidRDefault="00C521B3" w:rsidP="00015975">
            <w:pPr>
              <w:pStyle w:val="TAL"/>
              <w:rPr>
                <w:sz w:val="16"/>
                <w:szCs w:val="16"/>
              </w:rPr>
            </w:pPr>
            <w:r w:rsidRPr="001B1679">
              <w:rPr>
                <w:sz w:val="16"/>
                <w:szCs w:val="16"/>
              </w:rPr>
              <w:t>Revision of SP-231679. Revised to SP-231754.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3725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35E19" w14:textId="77777777" w:rsidR="00C521B3" w:rsidRPr="001B1679" w:rsidRDefault="00C521B3" w:rsidP="00015975">
            <w:pPr>
              <w:pStyle w:val="TAL"/>
              <w:rPr>
                <w:sz w:val="16"/>
                <w:szCs w:val="16"/>
              </w:rPr>
            </w:pPr>
            <w:r w:rsidRPr="001B1679">
              <w:rPr>
                <w:sz w:val="16"/>
                <w:szCs w:val="16"/>
              </w:rPr>
              <w:t>SP-231754</w:t>
            </w:r>
          </w:p>
        </w:tc>
      </w:tr>
      <w:tr w:rsidR="00C521B3" w14:paraId="15E788E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4589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72DE9"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91F0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94D01"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8BEEF0" w14:textId="77777777" w:rsidR="00C521B3" w:rsidRPr="001B1679" w:rsidRDefault="00C521B3" w:rsidP="00015975">
            <w:pPr>
              <w:pStyle w:val="TAL"/>
              <w:rPr>
                <w:sz w:val="16"/>
                <w:szCs w:val="16"/>
              </w:rPr>
            </w:pPr>
            <w:r w:rsidRPr="001B1679">
              <w:rPr>
                <w:sz w:val="16"/>
                <w:szCs w:val="16"/>
              </w:rPr>
              <w:t>Xiaomi (Moderator of ISAC)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A434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3EFA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ECDD5"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B6C9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20C1C" w14:textId="77777777" w:rsidR="00C521B3" w:rsidRPr="001B1679" w:rsidRDefault="00C521B3" w:rsidP="00015975">
            <w:pPr>
              <w:pStyle w:val="TAL"/>
              <w:rPr>
                <w:sz w:val="16"/>
                <w:szCs w:val="16"/>
              </w:rPr>
            </w:pPr>
          </w:p>
        </w:tc>
      </w:tr>
      <w:tr w:rsidR="00C521B3" w14:paraId="197BF4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BF42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1C3F9" w14:textId="77777777" w:rsidR="00C521B3" w:rsidRPr="001B1679" w:rsidRDefault="00C521B3" w:rsidP="00015975">
            <w:pPr>
              <w:pStyle w:val="TAL"/>
              <w:rPr>
                <w:sz w:val="16"/>
                <w:szCs w:val="16"/>
              </w:rPr>
            </w:pPr>
            <w:r w:rsidRPr="001B1679">
              <w:rPr>
                <w:sz w:val="16"/>
                <w:szCs w:val="16"/>
              </w:rPr>
              <w:t>SP-231390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D7F8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92148"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2EB262"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E0A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E2EB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33479F" w14:textId="77777777" w:rsidR="00C521B3" w:rsidRPr="001B1679" w:rsidRDefault="00C521B3" w:rsidP="00015975">
            <w:pPr>
              <w:pStyle w:val="TAL"/>
              <w:rPr>
                <w:sz w:val="16"/>
                <w:szCs w:val="16"/>
              </w:rPr>
            </w:pPr>
            <w:r w:rsidRPr="001B1679">
              <w:rPr>
                <w:sz w:val="16"/>
                <w:szCs w:val="16"/>
              </w:rPr>
              <w:t>Revised to SP-231680.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4F857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0E774" w14:textId="77777777" w:rsidR="00C521B3" w:rsidRPr="001B1679" w:rsidRDefault="00C521B3" w:rsidP="00015975">
            <w:pPr>
              <w:pStyle w:val="TAL"/>
              <w:rPr>
                <w:sz w:val="16"/>
                <w:szCs w:val="16"/>
              </w:rPr>
            </w:pPr>
            <w:r w:rsidRPr="001B1679">
              <w:rPr>
                <w:sz w:val="16"/>
                <w:szCs w:val="16"/>
              </w:rPr>
              <w:t>SP-231680</w:t>
            </w:r>
          </w:p>
        </w:tc>
      </w:tr>
      <w:tr w:rsidR="00C521B3" w14:paraId="58CEA8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D336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8BE18" w14:textId="77777777" w:rsidR="00C521B3" w:rsidRPr="001B1679" w:rsidRDefault="00C521B3" w:rsidP="00015975">
            <w:pPr>
              <w:pStyle w:val="TAL"/>
              <w:rPr>
                <w:sz w:val="16"/>
                <w:szCs w:val="16"/>
              </w:rPr>
            </w:pPr>
            <w:r w:rsidRPr="001B1679">
              <w:rPr>
                <w:sz w:val="16"/>
                <w:szCs w:val="16"/>
              </w:rPr>
              <w:t>SP-231680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817ED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C4CC1"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4986F8"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B9F8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B2CF4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C7F36C" w14:textId="77777777" w:rsidR="00C521B3" w:rsidRPr="001B1679" w:rsidRDefault="00C521B3" w:rsidP="00015975">
            <w:pPr>
              <w:pStyle w:val="TAL"/>
              <w:rPr>
                <w:sz w:val="16"/>
                <w:szCs w:val="16"/>
              </w:rPr>
            </w:pPr>
            <w:r w:rsidRPr="001B1679">
              <w:rPr>
                <w:sz w:val="16"/>
                <w:szCs w:val="16"/>
              </w:rPr>
              <w:t>Revision of SP-231390. Revised to SP-231773.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25B6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8C732" w14:textId="77777777" w:rsidR="00C521B3" w:rsidRPr="001B1679" w:rsidRDefault="00C521B3" w:rsidP="00015975">
            <w:pPr>
              <w:pStyle w:val="TAL"/>
              <w:rPr>
                <w:sz w:val="16"/>
                <w:szCs w:val="16"/>
              </w:rPr>
            </w:pPr>
            <w:r w:rsidRPr="001B1679">
              <w:rPr>
                <w:sz w:val="16"/>
                <w:szCs w:val="16"/>
              </w:rPr>
              <w:t>SP-231773</w:t>
            </w:r>
          </w:p>
        </w:tc>
      </w:tr>
      <w:tr w:rsidR="00C521B3" w14:paraId="3B52511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3A63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D663A" w14:textId="77777777" w:rsidR="00C521B3" w:rsidRPr="001B1679" w:rsidRDefault="00C521B3" w:rsidP="00015975">
            <w:pPr>
              <w:pStyle w:val="TAL"/>
              <w:rPr>
                <w:sz w:val="16"/>
                <w:szCs w:val="16"/>
              </w:rPr>
            </w:pPr>
            <w:r w:rsidRPr="001B1679">
              <w:rPr>
                <w:sz w:val="16"/>
                <w:szCs w:val="16"/>
              </w:rPr>
              <w:t>SP-231773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7806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F5FE9A"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55E92"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9CDF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08A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AFE16" w14:textId="77777777" w:rsidR="00C521B3" w:rsidRPr="001B1679" w:rsidRDefault="00C521B3" w:rsidP="00015975">
            <w:pPr>
              <w:pStyle w:val="TAL"/>
              <w:rPr>
                <w:sz w:val="16"/>
                <w:szCs w:val="16"/>
              </w:rPr>
            </w:pPr>
            <w:r w:rsidRPr="001B1679">
              <w:rPr>
                <w:sz w:val="16"/>
                <w:szCs w:val="16"/>
              </w:rPr>
              <w:t>Revision of SP-231680. This new SID was agreed. Revised to SP-231801.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274E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B77DD" w14:textId="77777777" w:rsidR="00C521B3" w:rsidRPr="001B1679" w:rsidRDefault="00C521B3" w:rsidP="00015975">
            <w:pPr>
              <w:pStyle w:val="TAL"/>
              <w:rPr>
                <w:sz w:val="16"/>
                <w:szCs w:val="16"/>
              </w:rPr>
            </w:pPr>
            <w:r w:rsidRPr="001B1679">
              <w:rPr>
                <w:sz w:val="16"/>
                <w:szCs w:val="16"/>
              </w:rPr>
              <w:t>SP-231801</w:t>
            </w:r>
          </w:p>
        </w:tc>
      </w:tr>
      <w:tr w:rsidR="00C521B3" w14:paraId="7CECE57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DF09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2C544"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68C5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26F6B"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895436" w14:textId="77777777" w:rsidR="00C521B3" w:rsidRPr="001B1679" w:rsidRDefault="00C521B3" w:rsidP="00015975">
            <w:pPr>
              <w:pStyle w:val="TAL"/>
              <w:rPr>
                <w:sz w:val="16"/>
                <w:szCs w:val="16"/>
              </w:rPr>
            </w:pPr>
            <w:r w:rsidRPr="001B1679">
              <w:rPr>
                <w:sz w:val="16"/>
                <w:szCs w:val="16"/>
              </w:rPr>
              <w:t>LG Electronics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04FB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E1C5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82ADD8"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408B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E443F" w14:textId="77777777" w:rsidR="00C521B3" w:rsidRPr="001B1679" w:rsidRDefault="00C521B3" w:rsidP="00015975">
            <w:pPr>
              <w:pStyle w:val="TAL"/>
              <w:rPr>
                <w:sz w:val="16"/>
                <w:szCs w:val="16"/>
              </w:rPr>
            </w:pPr>
          </w:p>
        </w:tc>
      </w:tr>
      <w:tr w:rsidR="00C521B3" w14:paraId="724112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C42D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C79D5" w14:textId="77777777" w:rsidR="00C521B3" w:rsidRPr="001B1679" w:rsidRDefault="00C521B3" w:rsidP="00015975">
            <w:pPr>
              <w:pStyle w:val="TAL"/>
              <w:rPr>
                <w:sz w:val="16"/>
                <w:szCs w:val="16"/>
              </w:rPr>
            </w:pPr>
            <w:r w:rsidRPr="001B1679">
              <w:rPr>
                <w:sz w:val="16"/>
                <w:szCs w:val="16"/>
              </w:rPr>
              <w:t>SP-231389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AD0C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80116"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E9BE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0EB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0187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7825AF" w14:textId="77777777" w:rsidR="00C521B3" w:rsidRPr="001B1679" w:rsidRDefault="00C521B3" w:rsidP="00015975">
            <w:pPr>
              <w:pStyle w:val="TAL"/>
              <w:rPr>
                <w:sz w:val="16"/>
                <w:szCs w:val="16"/>
              </w:rPr>
            </w:pPr>
            <w:r w:rsidRPr="001B1679">
              <w:rPr>
                <w:sz w:val="16"/>
                <w:szCs w:val="16"/>
              </w:rPr>
              <w:t>Revision of S2-2313752. Revised to SP-231681.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AA6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D70E01" w14:textId="77777777" w:rsidR="00C521B3" w:rsidRPr="001B1679" w:rsidRDefault="00C521B3" w:rsidP="00015975">
            <w:pPr>
              <w:pStyle w:val="TAL"/>
              <w:rPr>
                <w:sz w:val="16"/>
                <w:szCs w:val="16"/>
              </w:rPr>
            </w:pPr>
            <w:r w:rsidRPr="001B1679">
              <w:rPr>
                <w:sz w:val="16"/>
                <w:szCs w:val="16"/>
              </w:rPr>
              <w:t>SP-231681</w:t>
            </w:r>
          </w:p>
        </w:tc>
      </w:tr>
      <w:tr w:rsidR="00C521B3" w14:paraId="41E158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0C0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A51B23" w14:textId="77777777" w:rsidR="00C521B3" w:rsidRPr="001B1679" w:rsidRDefault="00C521B3" w:rsidP="00015975">
            <w:pPr>
              <w:pStyle w:val="TAL"/>
              <w:rPr>
                <w:sz w:val="16"/>
                <w:szCs w:val="16"/>
              </w:rPr>
            </w:pPr>
            <w:r w:rsidRPr="001B1679">
              <w:rPr>
                <w:sz w:val="16"/>
                <w:szCs w:val="16"/>
              </w:rPr>
              <w:t>SP-231681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ED08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38BF7"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FD34EE"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4832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740D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E2B68" w14:textId="77777777" w:rsidR="00C521B3" w:rsidRPr="001B1679" w:rsidRDefault="00C521B3" w:rsidP="00015975">
            <w:pPr>
              <w:pStyle w:val="TAL"/>
              <w:rPr>
                <w:sz w:val="16"/>
                <w:szCs w:val="16"/>
              </w:rPr>
            </w:pPr>
            <w:r w:rsidRPr="001B1679">
              <w:rPr>
                <w:sz w:val="16"/>
                <w:szCs w:val="16"/>
              </w:rPr>
              <w:t>Revision of SP-231389. Revised to SP-231689.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63DEF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D8DAF" w14:textId="77777777" w:rsidR="00C521B3" w:rsidRPr="001B1679" w:rsidRDefault="00C521B3" w:rsidP="00015975">
            <w:pPr>
              <w:pStyle w:val="TAL"/>
              <w:rPr>
                <w:sz w:val="16"/>
                <w:szCs w:val="16"/>
              </w:rPr>
            </w:pPr>
            <w:r w:rsidRPr="001B1679">
              <w:rPr>
                <w:sz w:val="16"/>
                <w:szCs w:val="16"/>
              </w:rPr>
              <w:t>SP-231689</w:t>
            </w:r>
          </w:p>
        </w:tc>
      </w:tr>
      <w:tr w:rsidR="00C521B3" w14:paraId="7E9725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37BD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208B3" w14:textId="77777777" w:rsidR="00C521B3" w:rsidRPr="001B1679" w:rsidRDefault="00C521B3" w:rsidP="00015975">
            <w:pPr>
              <w:pStyle w:val="TAL"/>
              <w:rPr>
                <w:sz w:val="16"/>
                <w:szCs w:val="16"/>
              </w:rPr>
            </w:pPr>
            <w:r w:rsidRPr="001B1679">
              <w:rPr>
                <w:sz w:val="16"/>
                <w:szCs w:val="16"/>
              </w:rPr>
              <w:t>SP-231689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4739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93BD"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D7ADB9"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079E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C1A2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4C412" w14:textId="77777777" w:rsidR="00C521B3" w:rsidRPr="001B1679" w:rsidRDefault="00C521B3" w:rsidP="00015975">
            <w:pPr>
              <w:pStyle w:val="TAL"/>
              <w:rPr>
                <w:sz w:val="16"/>
                <w:szCs w:val="16"/>
              </w:rPr>
            </w:pPr>
            <w:r w:rsidRPr="001B1679">
              <w:rPr>
                <w:sz w:val="16"/>
                <w:szCs w:val="16"/>
              </w:rPr>
              <w:t>Revision of SP-231681. Revised to SP-231704.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2AD5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10FBC2" w14:textId="77777777" w:rsidR="00C521B3" w:rsidRPr="001B1679" w:rsidRDefault="00C521B3" w:rsidP="00015975">
            <w:pPr>
              <w:pStyle w:val="TAL"/>
              <w:rPr>
                <w:sz w:val="16"/>
                <w:szCs w:val="16"/>
              </w:rPr>
            </w:pPr>
            <w:r w:rsidRPr="001B1679">
              <w:rPr>
                <w:sz w:val="16"/>
                <w:szCs w:val="16"/>
              </w:rPr>
              <w:t>SP-231704</w:t>
            </w:r>
          </w:p>
        </w:tc>
      </w:tr>
      <w:tr w:rsidR="00C521B3" w14:paraId="2953CD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231F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4B551" w14:textId="77777777" w:rsidR="00C521B3" w:rsidRPr="001B1679" w:rsidRDefault="00C521B3" w:rsidP="00015975">
            <w:pPr>
              <w:pStyle w:val="TAL"/>
              <w:rPr>
                <w:sz w:val="16"/>
                <w:szCs w:val="16"/>
              </w:rPr>
            </w:pPr>
            <w:r w:rsidRPr="001B1679">
              <w:rPr>
                <w:sz w:val="16"/>
                <w:szCs w:val="16"/>
              </w:rPr>
              <w:t>SP-231704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CA84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1CE44"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E2F26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927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BCA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23078" w14:textId="77777777" w:rsidR="00C521B3" w:rsidRPr="001B1679" w:rsidRDefault="00C521B3" w:rsidP="00015975">
            <w:pPr>
              <w:pStyle w:val="TAL"/>
              <w:rPr>
                <w:sz w:val="16"/>
                <w:szCs w:val="16"/>
              </w:rPr>
            </w:pPr>
            <w:r w:rsidRPr="001B1679">
              <w:rPr>
                <w:sz w:val="16"/>
                <w:szCs w:val="16"/>
              </w:rPr>
              <w:t>Revision of SP-231689. Revised to SP-231755.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A17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8F4CA" w14:textId="77777777" w:rsidR="00C521B3" w:rsidRPr="001B1679" w:rsidRDefault="00C521B3" w:rsidP="00015975">
            <w:pPr>
              <w:pStyle w:val="TAL"/>
              <w:rPr>
                <w:sz w:val="16"/>
                <w:szCs w:val="16"/>
              </w:rPr>
            </w:pPr>
            <w:r w:rsidRPr="001B1679">
              <w:rPr>
                <w:sz w:val="16"/>
                <w:szCs w:val="16"/>
              </w:rPr>
              <w:t>SP-231755</w:t>
            </w:r>
          </w:p>
        </w:tc>
      </w:tr>
      <w:tr w:rsidR="00C521B3" w14:paraId="5759C74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F01A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F94A5" w14:textId="77777777" w:rsidR="00C521B3" w:rsidRPr="001B1679" w:rsidRDefault="00C521B3" w:rsidP="00015975">
            <w:pPr>
              <w:pStyle w:val="TAL"/>
              <w:rPr>
                <w:sz w:val="16"/>
                <w:szCs w:val="16"/>
              </w:rPr>
            </w:pPr>
            <w:r w:rsidRPr="001B1679">
              <w:rPr>
                <w:sz w:val="16"/>
                <w:szCs w:val="16"/>
              </w:rPr>
              <w:t>SP-231755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67F7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5E0C8"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D5AF6"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73E0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432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3F079D" w14:textId="77777777" w:rsidR="00C521B3" w:rsidRPr="001B1679" w:rsidRDefault="00C521B3" w:rsidP="00015975">
            <w:pPr>
              <w:pStyle w:val="TAL"/>
              <w:rPr>
                <w:sz w:val="16"/>
                <w:szCs w:val="16"/>
              </w:rPr>
            </w:pPr>
            <w:r w:rsidRPr="001B1679">
              <w:rPr>
                <w:sz w:val="16"/>
                <w:szCs w:val="16"/>
              </w:rPr>
              <w:t>Revision of SP-231704. Revised to SP-231775.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3FCA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0A514" w14:textId="77777777" w:rsidR="00C521B3" w:rsidRPr="001B1679" w:rsidRDefault="00C521B3" w:rsidP="00015975">
            <w:pPr>
              <w:pStyle w:val="TAL"/>
              <w:rPr>
                <w:sz w:val="16"/>
                <w:szCs w:val="16"/>
              </w:rPr>
            </w:pPr>
            <w:r w:rsidRPr="001B1679">
              <w:rPr>
                <w:sz w:val="16"/>
                <w:szCs w:val="16"/>
              </w:rPr>
              <w:t>SP-231775</w:t>
            </w:r>
          </w:p>
        </w:tc>
      </w:tr>
      <w:tr w:rsidR="00C521B3" w14:paraId="1AFC32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E046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3B733B" w14:textId="77777777" w:rsidR="00C521B3" w:rsidRPr="001B1679" w:rsidRDefault="00C521B3" w:rsidP="00015975">
            <w:pPr>
              <w:pStyle w:val="TAL"/>
              <w:rPr>
                <w:sz w:val="16"/>
                <w:szCs w:val="16"/>
              </w:rPr>
            </w:pPr>
            <w:r w:rsidRPr="001B1679">
              <w:rPr>
                <w:sz w:val="16"/>
                <w:szCs w:val="16"/>
              </w:rPr>
              <w:t>SP-231775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05E6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333B7"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3F58F"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C02F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86B8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28B17" w14:textId="77777777" w:rsidR="00C521B3" w:rsidRPr="001B1679" w:rsidRDefault="00C521B3" w:rsidP="00015975">
            <w:pPr>
              <w:pStyle w:val="TAL"/>
              <w:rPr>
                <w:sz w:val="16"/>
                <w:szCs w:val="16"/>
              </w:rPr>
            </w:pPr>
            <w:r w:rsidRPr="001B1679">
              <w:rPr>
                <w:sz w:val="16"/>
                <w:szCs w:val="16"/>
              </w:rPr>
              <w:t>Revision of SP-231755. This new SID was agreed. Revised to SP-231802.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BEB1D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A7A8C" w14:textId="77777777" w:rsidR="00C521B3" w:rsidRPr="001B1679" w:rsidRDefault="00C521B3" w:rsidP="00015975">
            <w:pPr>
              <w:pStyle w:val="TAL"/>
              <w:rPr>
                <w:sz w:val="16"/>
                <w:szCs w:val="16"/>
              </w:rPr>
            </w:pPr>
            <w:r w:rsidRPr="001B1679">
              <w:rPr>
                <w:sz w:val="16"/>
                <w:szCs w:val="16"/>
              </w:rPr>
              <w:t>SP-231802</w:t>
            </w:r>
          </w:p>
        </w:tc>
      </w:tr>
      <w:tr w:rsidR="00C521B3" w14:paraId="01A2C5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A5F0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CF5CD"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E73E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1CBED"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98F680" w14:textId="77777777" w:rsidR="00C521B3" w:rsidRPr="001B1679" w:rsidRDefault="00C521B3" w:rsidP="00015975">
            <w:pPr>
              <w:pStyle w:val="TAL"/>
              <w:rPr>
                <w:sz w:val="16"/>
                <w:szCs w:val="16"/>
              </w:rPr>
            </w:pPr>
            <w:r w:rsidRPr="001B1679">
              <w:rPr>
                <w:sz w:val="16"/>
                <w:szCs w:val="16"/>
              </w:rPr>
              <w:t>Apple (Moderator for Multi-Access)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557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F5A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C0C91"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AF25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EC685" w14:textId="77777777" w:rsidR="00C521B3" w:rsidRPr="001B1679" w:rsidRDefault="00C521B3" w:rsidP="00015975">
            <w:pPr>
              <w:pStyle w:val="TAL"/>
              <w:rPr>
                <w:sz w:val="16"/>
                <w:szCs w:val="16"/>
              </w:rPr>
            </w:pPr>
          </w:p>
        </w:tc>
      </w:tr>
      <w:tr w:rsidR="00C521B3" w14:paraId="313809A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E931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ED730" w14:textId="77777777" w:rsidR="00C521B3" w:rsidRPr="001B1679" w:rsidRDefault="00C521B3" w:rsidP="00015975">
            <w:pPr>
              <w:pStyle w:val="TAL"/>
              <w:rPr>
                <w:sz w:val="16"/>
                <w:szCs w:val="16"/>
              </w:rPr>
            </w:pPr>
            <w:r w:rsidRPr="001B1679">
              <w:rPr>
                <w:sz w:val="16"/>
                <w:szCs w:val="16"/>
              </w:rPr>
              <w:t>SP-231353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824A5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9E541"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8CFB08"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724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9687E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81283" w14:textId="77777777" w:rsidR="00C521B3" w:rsidRPr="001B1679" w:rsidRDefault="00C521B3" w:rsidP="00015975">
            <w:pPr>
              <w:pStyle w:val="TAL"/>
              <w:rPr>
                <w:sz w:val="16"/>
                <w:szCs w:val="16"/>
              </w:rPr>
            </w:pPr>
            <w:r w:rsidRPr="001B1679">
              <w:rPr>
                <w:sz w:val="16"/>
                <w:szCs w:val="16"/>
              </w:rPr>
              <w:t>Revision of S2-2312296. Revised to SP-231682.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B1FE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2D0FA" w14:textId="77777777" w:rsidR="00C521B3" w:rsidRPr="001B1679" w:rsidRDefault="00C521B3" w:rsidP="00015975">
            <w:pPr>
              <w:pStyle w:val="TAL"/>
              <w:rPr>
                <w:sz w:val="16"/>
                <w:szCs w:val="16"/>
              </w:rPr>
            </w:pPr>
            <w:r w:rsidRPr="001B1679">
              <w:rPr>
                <w:sz w:val="16"/>
                <w:szCs w:val="16"/>
              </w:rPr>
              <w:t>SP-231682</w:t>
            </w:r>
          </w:p>
        </w:tc>
      </w:tr>
      <w:tr w:rsidR="00C521B3" w14:paraId="0B8679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6DE7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1B880" w14:textId="77777777" w:rsidR="00C521B3" w:rsidRPr="001B1679" w:rsidRDefault="00C521B3" w:rsidP="00015975">
            <w:pPr>
              <w:pStyle w:val="TAL"/>
              <w:rPr>
                <w:sz w:val="16"/>
                <w:szCs w:val="16"/>
              </w:rPr>
            </w:pPr>
            <w:r w:rsidRPr="001B1679">
              <w:rPr>
                <w:sz w:val="16"/>
                <w:szCs w:val="16"/>
              </w:rPr>
              <w:t>SP-231682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FD99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B86EB" w14:textId="77777777" w:rsidR="00C521B3" w:rsidRPr="001B1679" w:rsidRDefault="00C521B3" w:rsidP="00015975">
            <w:pPr>
              <w:pStyle w:val="TAL"/>
              <w:rPr>
                <w:sz w:val="16"/>
                <w:szCs w:val="16"/>
              </w:rPr>
            </w:pPr>
            <w:r w:rsidRPr="001B1679">
              <w:rPr>
                <w:sz w:val="16"/>
                <w:szCs w:val="16"/>
              </w:rPr>
              <w:t>New SID on Study on Side link time synchronization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B3B206"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163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1BF8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D03F8" w14:textId="77777777" w:rsidR="00C521B3" w:rsidRPr="001B1679" w:rsidRDefault="00C521B3" w:rsidP="00015975">
            <w:pPr>
              <w:pStyle w:val="TAL"/>
              <w:rPr>
                <w:sz w:val="16"/>
                <w:szCs w:val="16"/>
              </w:rPr>
            </w:pPr>
            <w:r w:rsidRPr="001B1679">
              <w:rPr>
                <w:sz w:val="16"/>
                <w:szCs w:val="16"/>
              </w:rPr>
              <w:t>Revision of SP-231353.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E12D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5A276" w14:textId="77777777" w:rsidR="00C521B3" w:rsidRPr="001B1679" w:rsidRDefault="00C521B3" w:rsidP="00015975">
            <w:pPr>
              <w:pStyle w:val="TAL"/>
              <w:rPr>
                <w:sz w:val="16"/>
                <w:szCs w:val="16"/>
              </w:rPr>
            </w:pPr>
          </w:p>
        </w:tc>
      </w:tr>
      <w:tr w:rsidR="00C521B3" w14:paraId="4405C6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F641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06CC0" w14:textId="77777777" w:rsidR="00C521B3" w:rsidRPr="001B1679" w:rsidRDefault="00C521B3" w:rsidP="00015975">
            <w:pPr>
              <w:pStyle w:val="TAL"/>
              <w:rPr>
                <w:sz w:val="16"/>
                <w:szCs w:val="16"/>
              </w:rPr>
            </w:pPr>
            <w:r w:rsidRPr="001B1679">
              <w:rPr>
                <w:sz w:val="16"/>
                <w:szCs w:val="16"/>
              </w:rPr>
              <w:t>SP-231352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8CEC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177A5"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7B621"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2EA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8979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572CC" w14:textId="77777777" w:rsidR="00C521B3" w:rsidRPr="001B1679" w:rsidRDefault="00C521B3" w:rsidP="00015975">
            <w:pPr>
              <w:pStyle w:val="TAL"/>
              <w:rPr>
                <w:sz w:val="16"/>
                <w:szCs w:val="16"/>
              </w:rPr>
            </w:pPr>
            <w:r w:rsidRPr="001B1679">
              <w:rPr>
                <w:sz w:val="16"/>
                <w:szCs w:val="16"/>
              </w:rPr>
              <w:t>Revision of S2-2313741. Revised to SP-231683.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1CF9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547F1" w14:textId="77777777" w:rsidR="00C521B3" w:rsidRPr="001B1679" w:rsidRDefault="00C521B3" w:rsidP="00015975">
            <w:pPr>
              <w:pStyle w:val="TAL"/>
              <w:rPr>
                <w:sz w:val="16"/>
                <w:szCs w:val="16"/>
              </w:rPr>
            </w:pPr>
            <w:r w:rsidRPr="001B1679">
              <w:rPr>
                <w:sz w:val="16"/>
                <w:szCs w:val="16"/>
              </w:rPr>
              <w:t>SP-231683</w:t>
            </w:r>
          </w:p>
        </w:tc>
      </w:tr>
      <w:tr w:rsidR="00C521B3" w14:paraId="052066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EA01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13CB8" w14:textId="77777777" w:rsidR="00C521B3" w:rsidRPr="001B1679" w:rsidRDefault="00C521B3" w:rsidP="00015975">
            <w:pPr>
              <w:pStyle w:val="TAL"/>
              <w:rPr>
                <w:sz w:val="16"/>
                <w:szCs w:val="16"/>
              </w:rPr>
            </w:pPr>
            <w:r w:rsidRPr="001B1679">
              <w:rPr>
                <w:sz w:val="16"/>
                <w:szCs w:val="16"/>
              </w:rPr>
              <w:t>SP-231683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C343E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18FD8"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C84CE0"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3A0D8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250FC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B90DF" w14:textId="77777777" w:rsidR="00C521B3" w:rsidRPr="001B1679" w:rsidRDefault="00C521B3" w:rsidP="00015975">
            <w:pPr>
              <w:pStyle w:val="TAL"/>
              <w:rPr>
                <w:sz w:val="16"/>
                <w:szCs w:val="16"/>
              </w:rPr>
            </w:pPr>
            <w:r w:rsidRPr="001B1679">
              <w:rPr>
                <w:sz w:val="16"/>
                <w:szCs w:val="16"/>
              </w:rPr>
              <w:t>Revision of SP-231352. Revised to SP-231705.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1B71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9E5C5" w14:textId="77777777" w:rsidR="00C521B3" w:rsidRPr="001B1679" w:rsidRDefault="00C521B3" w:rsidP="00015975">
            <w:pPr>
              <w:pStyle w:val="TAL"/>
              <w:rPr>
                <w:sz w:val="16"/>
                <w:szCs w:val="16"/>
              </w:rPr>
            </w:pPr>
            <w:r w:rsidRPr="001B1679">
              <w:rPr>
                <w:sz w:val="16"/>
                <w:szCs w:val="16"/>
              </w:rPr>
              <w:t>SP-231705</w:t>
            </w:r>
          </w:p>
        </w:tc>
      </w:tr>
      <w:tr w:rsidR="00C521B3" w14:paraId="402F97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F8A08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3194C" w14:textId="77777777" w:rsidR="00C521B3" w:rsidRPr="001B1679" w:rsidRDefault="00C521B3" w:rsidP="00015975">
            <w:pPr>
              <w:pStyle w:val="TAL"/>
              <w:rPr>
                <w:sz w:val="16"/>
                <w:szCs w:val="16"/>
              </w:rPr>
            </w:pPr>
            <w:r w:rsidRPr="001B1679">
              <w:rPr>
                <w:sz w:val="16"/>
                <w:szCs w:val="16"/>
              </w:rPr>
              <w:t>SP-231705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5E675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FD35D"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C97A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632F8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1F3B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F0EB1" w14:textId="77777777" w:rsidR="00C521B3" w:rsidRPr="001B1679" w:rsidRDefault="00C521B3" w:rsidP="00015975">
            <w:pPr>
              <w:pStyle w:val="TAL"/>
              <w:rPr>
                <w:sz w:val="16"/>
                <w:szCs w:val="16"/>
              </w:rPr>
            </w:pPr>
            <w:r w:rsidRPr="001B1679">
              <w:rPr>
                <w:sz w:val="16"/>
                <w:szCs w:val="16"/>
              </w:rPr>
              <w:t>Revision of SP-231683. 1 objection. Further discussed off-line. Revised to SP-231757.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36F0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7010A" w14:textId="77777777" w:rsidR="00C521B3" w:rsidRPr="001B1679" w:rsidRDefault="00C521B3" w:rsidP="00015975">
            <w:pPr>
              <w:pStyle w:val="TAL"/>
              <w:rPr>
                <w:sz w:val="16"/>
                <w:szCs w:val="16"/>
              </w:rPr>
            </w:pPr>
            <w:r w:rsidRPr="001B1679">
              <w:rPr>
                <w:sz w:val="16"/>
                <w:szCs w:val="16"/>
              </w:rPr>
              <w:t>SP-231757</w:t>
            </w:r>
          </w:p>
        </w:tc>
      </w:tr>
      <w:tr w:rsidR="00C521B3" w14:paraId="629870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4E70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0520A" w14:textId="77777777" w:rsidR="00C521B3" w:rsidRPr="001B1679" w:rsidRDefault="00C521B3" w:rsidP="00015975">
            <w:pPr>
              <w:pStyle w:val="TAL"/>
              <w:rPr>
                <w:sz w:val="16"/>
                <w:szCs w:val="16"/>
              </w:rPr>
            </w:pPr>
            <w:r w:rsidRPr="001B1679">
              <w:rPr>
                <w:sz w:val="16"/>
                <w:szCs w:val="16"/>
              </w:rPr>
              <w:t>SP-231757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47F03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78316" w14:textId="77777777" w:rsidR="00C521B3" w:rsidRPr="001B1679" w:rsidRDefault="00C521B3" w:rsidP="00015975">
            <w:pPr>
              <w:pStyle w:val="TAL"/>
              <w:rPr>
                <w:sz w:val="16"/>
                <w:szCs w:val="16"/>
              </w:rPr>
            </w:pPr>
            <w:r w:rsidRPr="001B1679">
              <w:rPr>
                <w:sz w:val="16"/>
                <w:szCs w:val="16"/>
              </w:rPr>
              <w:t>New SID on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CCEAA" w14:textId="77777777" w:rsidR="00C521B3" w:rsidRPr="001B1679" w:rsidRDefault="00C521B3" w:rsidP="00015975">
            <w:pPr>
              <w:pStyle w:val="TAL"/>
              <w:rPr>
                <w:sz w:val="16"/>
                <w:szCs w:val="16"/>
              </w:rPr>
            </w:pPr>
            <w:r w:rsidRPr="001B1679">
              <w:rPr>
                <w:sz w:val="16"/>
                <w:szCs w:val="16"/>
              </w:rPr>
              <w:t>Huawei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212A5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262F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B4DE9" w14:textId="77777777" w:rsidR="00C521B3" w:rsidRPr="001B1679" w:rsidRDefault="00C521B3" w:rsidP="00015975">
            <w:pPr>
              <w:pStyle w:val="TAL"/>
              <w:rPr>
                <w:sz w:val="16"/>
                <w:szCs w:val="16"/>
              </w:rPr>
            </w:pPr>
            <w:r w:rsidRPr="001B1679">
              <w:rPr>
                <w:sz w:val="16"/>
                <w:szCs w:val="16"/>
              </w:rPr>
              <w:t>Revision of SP-231705. Noted. should be discussed in SA WG2 for consideration as a _TEI19 WI.</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8B59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0C3D4D" w14:textId="77777777" w:rsidR="00C521B3" w:rsidRPr="001B1679" w:rsidRDefault="00C521B3" w:rsidP="00015975">
            <w:pPr>
              <w:pStyle w:val="TAL"/>
              <w:rPr>
                <w:sz w:val="16"/>
                <w:szCs w:val="16"/>
              </w:rPr>
            </w:pPr>
          </w:p>
        </w:tc>
      </w:tr>
      <w:tr w:rsidR="00C521B3" w14:paraId="0F622C8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8E9B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B8F2F" w14:textId="77777777" w:rsidR="00C521B3" w:rsidRPr="001B1679" w:rsidRDefault="00C521B3" w:rsidP="00015975">
            <w:pPr>
              <w:pStyle w:val="TAL"/>
              <w:rPr>
                <w:sz w:val="16"/>
                <w:szCs w:val="16"/>
              </w:rPr>
            </w:pPr>
            <w:r w:rsidRPr="001B1679">
              <w:rPr>
                <w:sz w:val="16"/>
                <w:szCs w:val="16"/>
              </w:rPr>
              <w:t>SP-231281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0FF9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B793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95EF99"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598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4566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35CA0" w14:textId="77777777" w:rsidR="00C521B3" w:rsidRPr="001B1679" w:rsidRDefault="00C521B3" w:rsidP="00015975">
            <w:pPr>
              <w:pStyle w:val="TAL"/>
              <w:rPr>
                <w:sz w:val="16"/>
                <w:szCs w:val="16"/>
              </w:rPr>
            </w:pPr>
            <w:r w:rsidRPr="001B1679">
              <w:rPr>
                <w:sz w:val="16"/>
                <w:szCs w:val="16"/>
              </w:rPr>
              <w:t>Revision of S2-2313746. Revised to SP-231684.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52A3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21DE8" w14:textId="77777777" w:rsidR="00C521B3" w:rsidRPr="001B1679" w:rsidRDefault="00C521B3" w:rsidP="00015975">
            <w:pPr>
              <w:pStyle w:val="TAL"/>
              <w:rPr>
                <w:sz w:val="16"/>
                <w:szCs w:val="16"/>
              </w:rPr>
            </w:pPr>
            <w:r w:rsidRPr="001B1679">
              <w:rPr>
                <w:sz w:val="16"/>
                <w:szCs w:val="16"/>
              </w:rPr>
              <w:t>SP-231684</w:t>
            </w:r>
          </w:p>
        </w:tc>
      </w:tr>
      <w:tr w:rsidR="00C521B3" w14:paraId="68DE0E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298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5EF58" w14:textId="77777777" w:rsidR="00C521B3" w:rsidRPr="001B1679" w:rsidRDefault="00C521B3" w:rsidP="00015975">
            <w:pPr>
              <w:pStyle w:val="TAL"/>
              <w:rPr>
                <w:sz w:val="16"/>
                <w:szCs w:val="16"/>
              </w:rPr>
            </w:pPr>
            <w:r w:rsidRPr="001B1679">
              <w:rPr>
                <w:sz w:val="16"/>
                <w:szCs w:val="16"/>
              </w:rPr>
              <w:t>SP-231684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BC5C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04A92"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9C20C"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5F5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3F00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FB8F92" w14:textId="77777777" w:rsidR="00C521B3" w:rsidRPr="001B1679" w:rsidRDefault="00C521B3" w:rsidP="00015975">
            <w:pPr>
              <w:pStyle w:val="TAL"/>
              <w:rPr>
                <w:sz w:val="16"/>
                <w:szCs w:val="16"/>
              </w:rPr>
            </w:pPr>
            <w:r w:rsidRPr="001B1679">
              <w:rPr>
                <w:sz w:val="16"/>
                <w:szCs w:val="16"/>
              </w:rPr>
              <w:t>Revision of SP-231281. Revised to SP-231756.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FA8C9"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AEB34" w14:textId="77777777" w:rsidR="00C521B3" w:rsidRPr="001B1679" w:rsidRDefault="00C521B3" w:rsidP="00015975">
            <w:pPr>
              <w:pStyle w:val="TAL"/>
              <w:rPr>
                <w:sz w:val="16"/>
                <w:szCs w:val="16"/>
              </w:rPr>
            </w:pPr>
            <w:r w:rsidRPr="001B1679">
              <w:rPr>
                <w:sz w:val="16"/>
                <w:szCs w:val="16"/>
              </w:rPr>
              <w:t>SP-231756</w:t>
            </w:r>
          </w:p>
        </w:tc>
      </w:tr>
      <w:tr w:rsidR="00C521B3" w14:paraId="4C196B3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11B3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D954D" w14:textId="77777777" w:rsidR="00C521B3" w:rsidRPr="001B1679" w:rsidRDefault="00C521B3" w:rsidP="00015975">
            <w:pPr>
              <w:pStyle w:val="TAL"/>
              <w:rPr>
                <w:sz w:val="16"/>
                <w:szCs w:val="16"/>
              </w:rPr>
            </w:pPr>
            <w:r w:rsidRPr="001B1679">
              <w:rPr>
                <w:sz w:val="16"/>
                <w:szCs w:val="16"/>
              </w:rPr>
              <w:t>SP-231756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564A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33C8B7"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A7F117"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D8ECA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C834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456A93" w14:textId="77777777" w:rsidR="00C521B3" w:rsidRPr="001B1679" w:rsidRDefault="00C521B3" w:rsidP="00015975">
            <w:pPr>
              <w:pStyle w:val="TAL"/>
              <w:rPr>
                <w:sz w:val="16"/>
                <w:szCs w:val="16"/>
              </w:rPr>
            </w:pPr>
            <w:r w:rsidRPr="001B1679">
              <w:rPr>
                <w:sz w:val="16"/>
                <w:szCs w:val="16"/>
              </w:rPr>
              <w:t>Revision of SP-231684. Revised to SP-231774.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6683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7CABB" w14:textId="77777777" w:rsidR="00C521B3" w:rsidRPr="001B1679" w:rsidRDefault="00C521B3" w:rsidP="00015975">
            <w:pPr>
              <w:pStyle w:val="TAL"/>
              <w:rPr>
                <w:sz w:val="16"/>
                <w:szCs w:val="16"/>
              </w:rPr>
            </w:pPr>
            <w:r w:rsidRPr="001B1679">
              <w:rPr>
                <w:sz w:val="16"/>
                <w:szCs w:val="16"/>
              </w:rPr>
              <w:t>SP-231774</w:t>
            </w:r>
          </w:p>
        </w:tc>
      </w:tr>
      <w:tr w:rsidR="00C521B3" w14:paraId="087DDFA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2B31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D1CDF" w14:textId="77777777" w:rsidR="00C521B3" w:rsidRPr="001B1679" w:rsidRDefault="00C521B3" w:rsidP="00015975">
            <w:pPr>
              <w:pStyle w:val="TAL"/>
              <w:rPr>
                <w:sz w:val="16"/>
                <w:szCs w:val="16"/>
              </w:rPr>
            </w:pPr>
            <w:r w:rsidRPr="001B1679">
              <w:rPr>
                <w:sz w:val="16"/>
                <w:szCs w:val="16"/>
              </w:rPr>
              <w:t>SP-231774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19749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9AE66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5C892"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C69F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2B372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EE983A" w14:textId="77777777" w:rsidR="00C521B3" w:rsidRPr="001B1679" w:rsidRDefault="00C521B3" w:rsidP="00015975">
            <w:pPr>
              <w:pStyle w:val="TAL"/>
              <w:rPr>
                <w:sz w:val="16"/>
                <w:szCs w:val="16"/>
              </w:rPr>
            </w:pPr>
            <w:r w:rsidRPr="001B1679">
              <w:rPr>
                <w:sz w:val="16"/>
                <w:szCs w:val="16"/>
              </w:rPr>
              <w:t>Revision of SP-231756. This new SID was agreed. Revised to SP-231803.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2952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FE556" w14:textId="77777777" w:rsidR="00C521B3" w:rsidRPr="001B1679" w:rsidRDefault="00C521B3" w:rsidP="00015975">
            <w:pPr>
              <w:pStyle w:val="TAL"/>
              <w:rPr>
                <w:sz w:val="16"/>
                <w:szCs w:val="16"/>
              </w:rPr>
            </w:pPr>
            <w:r w:rsidRPr="001B1679">
              <w:rPr>
                <w:sz w:val="16"/>
                <w:szCs w:val="16"/>
              </w:rPr>
              <w:t>SP-231803</w:t>
            </w:r>
          </w:p>
        </w:tc>
      </w:tr>
      <w:tr w:rsidR="00C521B3" w14:paraId="616E3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8A64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F2776"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69D2E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BC29F"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65981" w14:textId="77777777" w:rsidR="00C521B3" w:rsidRPr="001B1679" w:rsidRDefault="00C521B3" w:rsidP="00015975">
            <w:pPr>
              <w:pStyle w:val="TAL"/>
              <w:rPr>
                <w:sz w:val="16"/>
                <w:szCs w:val="16"/>
              </w:rPr>
            </w:pPr>
            <w:r w:rsidRPr="001B1679">
              <w:rPr>
                <w:sz w:val="16"/>
                <w:szCs w:val="16"/>
              </w:rPr>
              <w:t>OPPO (Moderator of Ambient IoT)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47A8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EB1D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A9628A"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6356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A9DA2" w14:textId="77777777" w:rsidR="00C521B3" w:rsidRPr="001B1679" w:rsidRDefault="00C521B3" w:rsidP="00015975">
            <w:pPr>
              <w:pStyle w:val="TAL"/>
              <w:rPr>
                <w:sz w:val="16"/>
                <w:szCs w:val="16"/>
              </w:rPr>
            </w:pPr>
          </w:p>
        </w:tc>
      </w:tr>
      <w:tr w:rsidR="00C521B3" w14:paraId="37872C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691F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B1E8D" w14:textId="77777777" w:rsidR="00C521B3" w:rsidRPr="001B1679" w:rsidRDefault="00C521B3" w:rsidP="00015975">
            <w:pPr>
              <w:pStyle w:val="TAL"/>
              <w:rPr>
                <w:sz w:val="16"/>
                <w:szCs w:val="16"/>
              </w:rPr>
            </w:pPr>
            <w:r w:rsidRPr="001B1679">
              <w:rPr>
                <w:sz w:val="16"/>
                <w:szCs w:val="16"/>
              </w:rPr>
              <w:t>SP-231506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FF54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21191"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38C0EA"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4DB7A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8BA26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1A18F" w14:textId="77777777" w:rsidR="00C521B3" w:rsidRPr="001B1679" w:rsidRDefault="00C521B3" w:rsidP="00015975">
            <w:pPr>
              <w:pStyle w:val="TAL"/>
              <w:rPr>
                <w:sz w:val="16"/>
                <w:szCs w:val="16"/>
              </w:rPr>
            </w:pPr>
            <w:r w:rsidRPr="001B1679">
              <w:rPr>
                <w:sz w:val="16"/>
                <w:szCs w:val="16"/>
              </w:rPr>
              <w:t>Revised to SP-231685.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FAC8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9F4F5" w14:textId="77777777" w:rsidR="00C521B3" w:rsidRPr="001B1679" w:rsidRDefault="00C521B3" w:rsidP="00015975">
            <w:pPr>
              <w:pStyle w:val="TAL"/>
              <w:rPr>
                <w:sz w:val="16"/>
                <w:szCs w:val="16"/>
              </w:rPr>
            </w:pPr>
            <w:r w:rsidRPr="001B1679">
              <w:rPr>
                <w:sz w:val="16"/>
                <w:szCs w:val="16"/>
              </w:rPr>
              <w:t>SP-231685</w:t>
            </w:r>
          </w:p>
        </w:tc>
      </w:tr>
      <w:tr w:rsidR="00C521B3" w14:paraId="7615D2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261D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0AA0F" w14:textId="77777777" w:rsidR="00C521B3" w:rsidRPr="001B1679" w:rsidRDefault="00C521B3" w:rsidP="00015975">
            <w:pPr>
              <w:pStyle w:val="TAL"/>
              <w:rPr>
                <w:sz w:val="16"/>
                <w:szCs w:val="16"/>
              </w:rPr>
            </w:pPr>
            <w:r w:rsidRPr="001B1679">
              <w:rPr>
                <w:sz w:val="16"/>
                <w:szCs w:val="16"/>
              </w:rPr>
              <w:t>SP-231685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8CE5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02DE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ECCE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720F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891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4A19B2" w14:textId="77777777" w:rsidR="00C521B3" w:rsidRPr="001B1679" w:rsidRDefault="00C521B3" w:rsidP="00015975">
            <w:pPr>
              <w:pStyle w:val="TAL"/>
              <w:rPr>
                <w:sz w:val="16"/>
                <w:szCs w:val="16"/>
              </w:rPr>
            </w:pPr>
            <w:r w:rsidRPr="001B1679">
              <w:rPr>
                <w:sz w:val="16"/>
                <w:szCs w:val="16"/>
              </w:rPr>
              <w:t>Revision of SP-231506. Revised to SP-231690.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8B7C0"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E24C8" w14:textId="77777777" w:rsidR="00C521B3" w:rsidRPr="001B1679" w:rsidRDefault="00C521B3" w:rsidP="00015975">
            <w:pPr>
              <w:pStyle w:val="TAL"/>
              <w:rPr>
                <w:sz w:val="16"/>
                <w:szCs w:val="16"/>
              </w:rPr>
            </w:pPr>
            <w:r w:rsidRPr="001B1679">
              <w:rPr>
                <w:sz w:val="16"/>
                <w:szCs w:val="16"/>
              </w:rPr>
              <w:t>SP-231690</w:t>
            </w:r>
          </w:p>
        </w:tc>
      </w:tr>
      <w:tr w:rsidR="00C521B3" w14:paraId="3E026B9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A299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95433" w14:textId="77777777" w:rsidR="00C521B3" w:rsidRPr="001B1679" w:rsidRDefault="00C521B3" w:rsidP="00015975">
            <w:pPr>
              <w:pStyle w:val="TAL"/>
              <w:rPr>
                <w:sz w:val="16"/>
                <w:szCs w:val="16"/>
              </w:rPr>
            </w:pPr>
            <w:r w:rsidRPr="001B1679">
              <w:rPr>
                <w:sz w:val="16"/>
                <w:szCs w:val="16"/>
              </w:rPr>
              <w:t>SP-231690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00F0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D6BF6"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3B63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B1A9D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CDFC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5E2D26" w14:textId="77777777" w:rsidR="00C521B3" w:rsidRPr="001B1679" w:rsidRDefault="00C521B3" w:rsidP="00015975">
            <w:pPr>
              <w:pStyle w:val="TAL"/>
              <w:rPr>
                <w:sz w:val="16"/>
                <w:szCs w:val="16"/>
              </w:rPr>
            </w:pPr>
            <w:r w:rsidRPr="001B1679">
              <w:rPr>
                <w:sz w:val="16"/>
                <w:szCs w:val="16"/>
              </w:rPr>
              <w:t>Revision of SP-231685. Revised to SP-231699.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6DDA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30BA4" w14:textId="77777777" w:rsidR="00C521B3" w:rsidRPr="001B1679" w:rsidRDefault="00C521B3" w:rsidP="00015975">
            <w:pPr>
              <w:pStyle w:val="TAL"/>
              <w:rPr>
                <w:sz w:val="16"/>
                <w:szCs w:val="16"/>
              </w:rPr>
            </w:pPr>
            <w:r w:rsidRPr="001B1679">
              <w:rPr>
                <w:sz w:val="16"/>
                <w:szCs w:val="16"/>
              </w:rPr>
              <w:t>SP-231699</w:t>
            </w:r>
          </w:p>
        </w:tc>
      </w:tr>
      <w:tr w:rsidR="00C521B3" w14:paraId="34B44CE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E677F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51F17" w14:textId="77777777" w:rsidR="00C521B3" w:rsidRPr="001B1679" w:rsidRDefault="00C521B3" w:rsidP="00015975">
            <w:pPr>
              <w:pStyle w:val="TAL"/>
              <w:rPr>
                <w:sz w:val="16"/>
                <w:szCs w:val="16"/>
              </w:rPr>
            </w:pPr>
            <w:r w:rsidRPr="001B1679">
              <w:rPr>
                <w:sz w:val="16"/>
                <w:szCs w:val="16"/>
              </w:rPr>
              <w:t>SP-231699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67F9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A5DBC"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ADBE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1ED6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D57C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0CE1C2" w14:textId="77777777" w:rsidR="00C521B3" w:rsidRPr="001B1679" w:rsidRDefault="00C521B3" w:rsidP="00015975">
            <w:pPr>
              <w:pStyle w:val="TAL"/>
              <w:rPr>
                <w:sz w:val="16"/>
                <w:szCs w:val="16"/>
              </w:rPr>
            </w:pPr>
            <w:r w:rsidRPr="001B1679">
              <w:rPr>
                <w:sz w:val="16"/>
                <w:szCs w:val="16"/>
              </w:rPr>
              <w:t>Revision of SP-231690. Revised to SP-231752.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3D840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DDA80" w14:textId="77777777" w:rsidR="00C521B3" w:rsidRPr="001B1679" w:rsidRDefault="00C521B3" w:rsidP="00015975">
            <w:pPr>
              <w:pStyle w:val="TAL"/>
              <w:rPr>
                <w:sz w:val="16"/>
                <w:szCs w:val="16"/>
              </w:rPr>
            </w:pPr>
            <w:r w:rsidRPr="001B1679">
              <w:rPr>
                <w:sz w:val="16"/>
                <w:szCs w:val="16"/>
              </w:rPr>
              <w:t>SP-231752</w:t>
            </w:r>
          </w:p>
        </w:tc>
      </w:tr>
      <w:tr w:rsidR="00C521B3" w14:paraId="6B590D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7CD3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2B11" w14:textId="77777777" w:rsidR="00C521B3" w:rsidRPr="001B1679" w:rsidRDefault="00C521B3" w:rsidP="00015975">
            <w:pPr>
              <w:pStyle w:val="TAL"/>
              <w:rPr>
                <w:sz w:val="16"/>
                <w:szCs w:val="16"/>
              </w:rPr>
            </w:pPr>
            <w:r w:rsidRPr="001B1679">
              <w:rPr>
                <w:sz w:val="16"/>
                <w:szCs w:val="16"/>
              </w:rPr>
              <w:t>SP-231752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E909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1943D"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0AC5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091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9547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A7B01" w14:textId="77777777" w:rsidR="00C521B3" w:rsidRPr="001B1679" w:rsidRDefault="00C521B3" w:rsidP="00015975">
            <w:pPr>
              <w:pStyle w:val="TAL"/>
              <w:rPr>
                <w:sz w:val="16"/>
                <w:szCs w:val="16"/>
              </w:rPr>
            </w:pPr>
            <w:r w:rsidRPr="001B1679">
              <w:rPr>
                <w:sz w:val="16"/>
                <w:szCs w:val="16"/>
              </w:rPr>
              <w:t>Revision of SP-231699. Revised to SP-231771.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AD8F0F"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6070B" w14:textId="77777777" w:rsidR="00C521B3" w:rsidRPr="001B1679" w:rsidRDefault="00C521B3" w:rsidP="00015975">
            <w:pPr>
              <w:pStyle w:val="TAL"/>
              <w:rPr>
                <w:sz w:val="16"/>
                <w:szCs w:val="16"/>
              </w:rPr>
            </w:pPr>
            <w:r w:rsidRPr="001B1679">
              <w:rPr>
                <w:sz w:val="16"/>
                <w:szCs w:val="16"/>
              </w:rPr>
              <w:t>SP-231771</w:t>
            </w:r>
          </w:p>
        </w:tc>
      </w:tr>
      <w:tr w:rsidR="00C521B3" w14:paraId="6988C3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6BE0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55AEE" w14:textId="77777777" w:rsidR="00C521B3" w:rsidRPr="001B1679" w:rsidRDefault="00C521B3" w:rsidP="00015975">
            <w:pPr>
              <w:pStyle w:val="TAL"/>
              <w:rPr>
                <w:sz w:val="16"/>
                <w:szCs w:val="16"/>
              </w:rPr>
            </w:pPr>
            <w:r w:rsidRPr="001B1679">
              <w:rPr>
                <w:sz w:val="16"/>
                <w:szCs w:val="16"/>
              </w:rPr>
              <w:t>SP-231771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CE192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7CBF4" w14:textId="77777777" w:rsidR="00C521B3" w:rsidRPr="001B1679" w:rsidRDefault="00C521B3" w:rsidP="00015975">
            <w:pPr>
              <w:pStyle w:val="TAL"/>
              <w:rPr>
                <w:sz w:val="16"/>
                <w:szCs w:val="16"/>
              </w:rPr>
            </w:pPr>
            <w:r w:rsidRPr="001B1679">
              <w:rPr>
                <w:sz w:val="16"/>
                <w:szCs w:val="16"/>
              </w:rPr>
              <w:t>Study on the Enhancement of Usage of User Identifiers in the 5G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4820F0"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474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86C5E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36BF6" w14:textId="77777777" w:rsidR="00C521B3" w:rsidRPr="001B1679" w:rsidRDefault="00C521B3" w:rsidP="00015975">
            <w:pPr>
              <w:pStyle w:val="TAL"/>
              <w:rPr>
                <w:sz w:val="16"/>
                <w:szCs w:val="16"/>
              </w:rPr>
            </w:pPr>
            <w:r w:rsidRPr="001B1679">
              <w:rPr>
                <w:sz w:val="16"/>
                <w:szCs w:val="16"/>
              </w:rPr>
              <w:t>Revision of SP-231752. This new SID was agreed. Revised to SP-231804.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1A0E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74E6F" w14:textId="77777777" w:rsidR="00C521B3" w:rsidRPr="001B1679" w:rsidRDefault="00C521B3" w:rsidP="00015975">
            <w:pPr>
              <w:pStyle w:val="TAL"/>
              <w:rPr>
                <w:sz w:val="16"/>
                <w:szCs w:val="16"/>
              </w:rPr>
            </w:pPr>
            <w:r w:rsidRPr="001B1679">
              <w:rPr>
                <w:sz w:val="16"/>
                <w:szCs w:val="16"/>
              </w:rPr>
              <w:t>SP-231804</w:t>
            </w:r>
          </w:p>
        </w:tc>
      </w:tr>
      <w:tr w:rsidR="00C521B3" w14:paraId="71E896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E5FA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3790BD"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84FB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1983"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D72C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850D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525C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B4ED87"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934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65DC9" w14:textId="77777777" w:rsidR="00C521B3" w:rsidRPr="001B1679" w:rsidRDefault="00C521B3" w:rsidP="00015975">
            <w:pPr>
              <w:pStyle w:val="TAL"/>
              <w:rPr>
                <w:sz w:val="16"/>
                <w:szCs w:val="16"/>
              </w:rPr>
            </w:pPr>
          </w:p>
        </w:tc>
      </w:tr>
      <w:tr w:rsidR="00C521B3" w14:paraId="000DB1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0524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04B94" w14:textId="77777777" w:rsidR="00C521B3" w:rsidRPr="001B1679" w:rsidRDefault="00C521B3" w:rsidP="00015975">
            <w:pPr>
              <w:pStyle w:val="TAL"/>
              <w:rPr>
                <w:sz w:val="16"/>
                <w:szCs w:val="16"/>
              </w:rPr>
            </w:pPr>
            <w:r w:rsidRPr="001B1679">
              <w:rPr>
                <w:sz w:val="16"/>
                <w:szCs w:val="16"/>
              </w:rPr>
              <w:t>SP-231597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0169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F03E0" w14:textId="77777777" w:rsidR="00C521B3" w:rsidRPr="001B1679" w:rsidRDefault="00C521B3" w:rsidP="00015975">
            <w:pPr>
              <w:pStyle w:val="TAL"/>
              <w:rPr>
                <w:sz w:val="16"/>
                <w:szCs w:val="16"/>
              </w:rPr>
            </w:pPr>
            <w:r w:rsidRPr="001B1679">
              <w:rPr>
                <w:sz w:val="16"/>
                <w:szCs w:val="16"/>
              </w:rPr>
              <w:t>Scope of Rel-19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046417" w14:textId="77777777" w:rsidR="00C521B3" w:rsidRPr="001B1679" w:rsidRDefault="00C521B3" w:rsidP="00015975">
            <w:pPr>
              <w:pStyle w:val="TAL"/>
              <w:rPr>
                <w:sz w:val="16"/>
                <w:szCs w:val="16"/>
              </w:rPr>
            </w:pPr>
            <w:r w:rsidRPr="001B1679">
              <w:rPr>
                <w:sz w:val="16"/>
                <w:szCs w:val="16"/>
              </w:rPr>
              <w:t>MediaTek Inc., Ericsson, Intel,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0BDA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81D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DCD2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48C4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5D588" w14:textId="77777777" w:rsidR="00C521B3" w:rsidRPr="001B1679" w:rsidRDefault="00C521B3" w:rsidP="00015975">
            <w:pPr>
              <w:pStyle w:val="TAL"/>
              <w:rPr>
                <w:sz w:val="16"/>
                <w:szCs w:val="16"/>
              </w:rPr>
            </w:pPr>
          </w:p>
        </w:tc>
      </w:tr>
      <w:tr w:rsidR="00C521B3" w14:paraId="74BD25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49D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D364B" w14:textId="77777777" w:rsidR="00C521B3" w:rsidRPr="001B1679" w:rsidRDefault="00C521B3" w:rsidP="00015975">
            <w:pPr>
              <w:pStyle w:val="TAL"/>
              <w:rPr>
                <w:sz w:val="16"/>
                <w:szCs w:val="16"/>
              </w:rPr>
            </w:pPr>
            <w:r w:rsidRPr="001B1679">
              <w:rPr>
                <w:sz w:val="16"/>
                <w:szCs w:val="16"/>
              </w:rPr>
              <w:t>SP-231598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18880D"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84C64"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760DC" w14:textId="77777777" w:rsidR="00C521B3" w:rsidRPr="001B1679" w:rsidRDefault="00C521B3" w:rsidP="00015975">
            <w:pPr>
              <w:pStyle w:val="TAL"/>
              <w:rPr>
                <w:sz w:val="16"/>
                <w:szCs w:val="16"/>
              </w:rPr>
            </w:pPr>
            <w:r w:rsidRPr="001B1679">
              <w:rPr>
                <w:sz w:val="16"/>
                <w:szCs w:val="16"/>
              </w:rPr>
              <w:t>MediaTek Inc., Ericsson,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BAB2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262E5"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8AF9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588F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3C297" w14:textId="77777777" w:rsidR="00C521B3" w:rsidRPr="001B1679" w:rsidRDefault="00C521B3" w:rsidP="00015975">
            <w:pPr>
              <w:pStyle w:val="TAL"/>
              <w:rPr>
                <w:sz w:val="16"/>
                <w:szCs w:val="16"/>
              </w:rPr>
            </w:pPr>
          </w:p>
        </w:tc>
      </w:tr>
      <w:tr w:rsidR="00C521B3" w14:paraId="5B2212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61CD9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84EDB" w14:textId="77777777" w:rsidR="00C521B3" w:rsidRPr="001B1679" w:rsidRDefault="00C521B3" w:rsidP="00015975">
            <w:pPr>
              <w:pStyle w:val="TAL"/>
              <w:rPr>
                <w:sz w:val="16"/>
                <w:szCs w:val="16"/>
              </w:rPr>
            </w:pPr>
            <w:r w:rsidRPr="001B1679">
              <w:rPr>
                <w:sz w:val="16"/>
                <w:szCs w:val="16"/>
              </w:rPr>
              <w:t>SP-231351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95E1DB"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64E2D" w14:textId="77777777" w:rsidR="00C521B3" w:rsidRPr="001B1679" w:rsidRDefault="00C521B3" w:rsidP="00015975">
            <w:pPr>
              <w:pStyle w:val="TAL"/>
              <w:rPr>
                <w:sz w:val="16"/>
                <w:szCs w:val="16"/>
              </w:rPr>
            </w:pPr>
            <w:r w:rsidRPr="001B1679">
              <w:rPr>
                <w:sz w:val="16"/>
                <w:szCs w:val="16"/>
              </w:rPr>
              <w:t>SID update for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F1CFFE" w14:textId="77777777" w:rsidR="00C521B3" w:rsidRPr="001B1679" w:rsidRDefault="00C521B3" w:rsidP="00015975">
            <w:pPr>
              <w:pStyle w:val="TAL"/>
              <w:rPr>
                <w:sz w:val="16"/>
                <w:szCs w:val="16"/>
              </w:rPr>
            </w:pPr>
            <w:r w:rsidRPr="001B1679">
              <w:rPr>
                <w:sz w:val="16"/>
                <w:szCs w:val="16"/>
              </w:rPr>
              <w:t>vivo, China Telecom, Lenovo, Meta USA,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50D3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965A1"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DC991F" w14:textId="77777777" w:rsidR="00C521B3" w:rsidRPr="001B1679" w:rsidRDefault="00C521B3" w:rsidP="00015975">
            <w:pPr>
              <w:pStyle w:val="TAL"/>
              <w:rPr>
                <w:sz w:val="16"/>
                <w:szCs w:val="16"/>
              </w:rPr>
            </w:pPr>
            <w:r w:rsidRPr="001B1679">
              <w:rPr>
                <w:sz w:val="16"/>
                <w:szCs w:val="16"/>
              </w:rPr>
              <w:t>Revision of S2-2312197.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B069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99265" w14:textId="77777777" w:rsidR="00C521B3" w:rsidRPr="001B1679" w:rsidRDefault="00C521B3" w:rsidP="00015975">
            <w:pPr>
              <w:pStyle w:val="TAL"/>
              <w:rPr>
                <w:sz w:val="16"/>
                <w:szCs w:val="16"/>
              </w:rPr>
            </w:pPr>
          </w:p>
        </w:tc>
      </w:tr>
      <w:tr w:rsidR="00C521B3" w14:paraId="03B597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E8B9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7EBF82" w14:textId="77777777" w:rsidR="00C521B3" w:rsidRPr="001B1679" w:rsidRDefault="00C521B3" w:rsidP="00015975">
            <w:pPr>
              <w:pStyle w:val="TAL"/>
              <w:rPr>
                <w:sz w:val="16"/>
                <w:szCs w:val="16"/>
              </w:rPr>
            </w:pPr>
            <w:r w:rsidRPr="001B1679">
              <w:rPr>
                <w:sz w:val="16"/>
                <w:szCs w:val="16"/>
              </w:rPr>
              <w:t>SP-231350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59DE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0802FB" w14:textId="77777777" w:rsidR="00C521B3" w:rsidRPr="001B1679" w:rsidRDefault="00C521B3" w:rsidP="00015975">
            <w:pPr>
              <w:pStyle w:val="TAL"/>
              <w:rPr>
                <w:sz w:val="16"/>
                <w:szCs w:val="16"/>
              </w:rPr>
            </w:pPr>
            <w:r w:rsidRPr="001B1679">
              <w:rPr>
                <w:sz w:val="16"/>
                <w:szCs w:val="16"/>
              </w:rPr>
              <w:t>Discussion on WT#2.3 for the UE with the tethered devices in FS_XRM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74362" w14:textId="77777777" w:rsidR="00C521B3" w:rsidRPr="001B1679" w:rsidRDefault="00C521B3" w:rsidP="00015975">
            <w:pPr>
              <w:pStyle w:val="TAL"/>
              <w:rPr>
                <w:sz w:val="16"/>
                <w:szCs w:val="16"/>
              </w:rPr>
            </w:pPr>
            <w:r w:rsidRPr="001B1679">
              <w:rPr>
                <w:sz w:val="16"/>
                <w:szCs w:val="16"/>
              </w:rPr>
              <w:t>vivo, China Telecom, Lenovo,  Tencent, Tencent Cloud, MediaTek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0C52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E8CFCD"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8A264" w14:textId="77777777" w:rsidR="00C521B3" w:rsidRPr="001B1679" w:rsidRDefault="00C521B3" w:rsidP="00015975">
            <w:pPr>
              <w:pStyle w:val="TAL"/>
              <w:rPr>
                <w:sz w:val="16"/>
                <w:szCs w:val="16"/>
              </w:rPr>
            </w:pPr>
            <w:r w:rsidRPr="001B1679">
              <w:rPr>
                <w:sz w:val="16"/>
                <w:szCs w:val="16"/>
              </w:rPr>
              <w:t>Revision of S2-2312196.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ADC0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6C7A4" w14:textId="77777777" w:rsidR="00C521B3" w:rsidRPr="001B1679" w:rsidRDefault="00C521B3" w:rsidP="00015975">
            <w:pPr>
              <w:pStyle w:val="TAL"/>
              <w:rPr>
                <w:sz w:val="16"/>
                <w:szCs w:val="16"/>
              </w:rPr>
            </w:pPr>
          </w:p>
        </w:tc>
      </w:tr>
      <w:tr w:rsidR="00C521B3" w14:paraId="5CA17FF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88B0E"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B95AA" w14:textId="77777777" w:rsidR="00C521B3" w:rsidRPr="001B1679" w:rsidRDefault="00C521B3" w:rsidP="00015975">
            <w:pPr>
              <w:pStyle w:val="TAL"/>
              <w:rPr>
                <w:sz w:val="16"/>
                <w:szCs w:val="16"/>
              </w:rPr>
            </w:pPr>
            <w:r w:rsidRPr="001B1679">
              <w:rPr>
                <w:sz w:val="16"/>
                <w:szCs w:val="16"/>
              </w:rPr>
              <w:t>SP-231646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B9851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346CD" w14:textId="77777777" w:rsidR="00C521B3" w:rsidRPr="001B1679" w:rsidRDefault="00C521B3" w:rsidP="00015975">
            <w:pPr>
              <w:pStyle w:val="TAL"/>
              <w:rPr>
                <w:sz w:val="16"/>
                <w:szCs w:val="16"/>
              </w:rPr>
            </w:pPr>
            <w:r w:rsidRPr="001B1679">
              <w:rPr>
                <w:sz w:val="16"/>
                <w:szCs w:val="16"/>
              </w:rPr>
              <w:t>Revised SID on FS_5GSAT_ARCH_Ph3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300DF3"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3F73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7F23C9" w14:textId="77777777" w:rsidR="00C521B3" w:rsidRPr="001B1679" w:rsidRDefault="00C521B3" w:rsidP="00015975">
            <w:pPr>
              <w:pStyle w:val="TAL"/>
              <w:rPr>
                <w:sz w:val="16"/>
                <w:szCs w:val="16"/>
              </w:rPr>
            </w:pPr>
            <w:r w:rsidRPr="001B1679">
              <w:rPr>
                <w:sz w:val="16"/>
                <w:szCs w:val="16"/>
              </w:rPr>
              <w:t>FS_5GSAT_ARCH_Ph3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CC21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FDDD5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04FC7" w14:textId="77777777" w:rsidR="00C521B3" w:rsidRPr="001B1679" w:rsidRDefault="00C521B3" w:rsidP="00015975">
            <w:pPr>
              <w:pStyle w:val="TAL"/>
              <w:rPr>
                <w:sz w:val="16"/>
                <w:szCs w:val="16"/>
              </w:rPr>
            </w:pPr>
          </w:p>
        </w:tc>
      </w:tr>
      <w:tr w:rsidR="00C521B3" w14:paraId="02D90A3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B6747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9E648E" w14:textId="77777777" w:rsidR="00C521B3" w:rsidRPr="001B1679" w:rsidRDefault="00C521B3" w:rsidP="00015975">
            <w:pPr>
              <w:pStyle w:val="TAL"/>
              <w:rPr>
                <w:sz w:val="16"/>
                <w:szCs w:val="16"/>
              </w:rPr>
            </w:pPr>
            <w:r w:rsidRPr="001B1679">
              <w:rPr>
                <w:sz w:val="16"/>
                <w:szCs w:val="16"/>
              </w:rPr>
              <w:t>SP-231623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449F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67348" w14:textId="77777777" w:rsidR="00C521B3" w:rsidRPr="001B1679" w:rsidRDefault="00C521B3" w:rsidP="00015975">
            <w:pPr>
              <w:pStyle w:val="TAL"/>
              <w:rPr>
                <w:sz w:val="16"/>
                <w:szCs w:val="16"/>
              </w:rPr>
            </w:pPr>
            <w:r w:rsidRPr="001B1679">
              <w:rPr>
                <w:sz w:val="16"/>
                <w:szCs w:val="16"/>
              </w:rPr>
              <w:t>On the scope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14FDF" w14:textId="77777777" w:rsidR="00C521B3" w:rsidRPr="001B1679" w:rsidRDefault="00C521B3" w:rsidP="00015975">
            <w:pPr>
              <w:pStyle w:val="TAL"/>
              <w:rPr>
                <w:sz w:val="16"/>
                <w:szCs w:val="16"/>
              </w:rPr>
            </w:pPr>
            <w:r w:rsidRPr="001B1679">
              <w:rPr>
                <w:sz w:val="16"/>
                <w:szCs w:val="16"/>
              </w:rPr>
              <w:t>Huawei Technologies France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71F92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6F15A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9F212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8B64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6AAF4" w14:textId="77777777" w:rsidR="00C521B3" w:rsidRPr="001B1679" w:rsidRDefault="00C521B3" w:rsidP="00015975">
            <w:pPr>
              <w:pStyle w:val="TAL"/>
              <w:rPr>
                <w:sz w:val="16"/>
                <w:szCs w:val="16"/>
              </w:rPr>
            </w:pPr>
          </w:p>
        </w:tc>
      </w:tr>
      <w:tr w:rsidR="00C521B3" w14:paraId="36F687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A977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1406B" w14:textId="77777777" w:rsidR="00C521B3" w:rsidRPr="001B1679" w:rsidRDefault="00C521B3" w:rsidP="00015975">
            <w:pPr>
              <w:pStyle w:val="TAL"/>
              <w:rPr>
                <w:sz w:val="16"/>
                <w:szCs w:val="16"/>
              </w:rPr>
            </w:pPr>
            <w:r w:rsidRPr="001B1679">
              <w:rPr>
                <w:sz w:val="16"/>
                <w:szCs w:val="16"/>
              </w:rPr>
              <w:t>SP-231583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511C5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B91CC8" w14:textId="77777777" w:rsidR="00C521B3" w:rsidRPr="001B1679" w:rsidRDefault="00C521B3" w:rsidP="00015975">
            <w:pPr>
              <w:pStyle w:val="TAL"/>
              <w:rPr>
                <w:sz w:val="16"/>
                <w:szCs w:val="16"/>
              </w:rPr>
            </w:pPr>
            <w:r w:rsidRPr="001B1679">
              <w:rPr>
                <w:sz w:val="16"/>
                <w:szCs w:val="16"/>
              </w:rPr>
              <w:t>Evaluations on ISAC_ARC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20310"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C77E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15CF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9685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3E8E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BD5D2" w14:textId="77777777" w:rsidR="00C521B3" w:rsidRPr="001B1679" w:rsidRDefault="00C521B3" w:rsidP="00015975">
            <w:pPr>
              <w:pStyle w:val="TAL"/>
              <w:rPr>
                <w:sz w:val="16"/>
                <w:szCs w:val="16"/>
              </w:rPr>
            </w:pPr>
          </w:p>
        </w:tc>
      </w:tr>
      <w:tr w:rsidR="00C521B3" w14:paraId="0B1ED00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AE567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72ADA" w14:textId="77777777" w:rsidR="00C521B3" w:rsidRPr="001B1679" w:rsidRDefault="00C521B3" w:rsidP="00015975">
            <w:pPr>
              <w:pStyle w:val="TAL"/>
              <w:rPr>
                <w:sz w:val="16"/>
                <w:szCs w:val="16"/>
              </w:rPr>
            </w:pPr>
            <w:r w:rsidRPr="001B1679">
              <w:rPr>
                <w:sz w:val="16"/>
                <w:szCs w:val="16"/>
              </w:rPr>
              <w:t>SP-231500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3EC6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1D58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A9F1F"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A74FB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AD99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9ED6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C4DB0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2D915" w14:textId="77777777" w:rsidR="00C521B3" w:rsidRPr="001B1679" w:rsidRDefault="00C521B3" w:rsidP="00015975">
            <w:pPr>
              <w:pStyle w:val="TAL"/>
              <w:rPr>
                <w:sz w:val="16"/>
                <w:szCs w:val="16"/>
              </w:rPr>
            </w:pPr>
          </w:p>
        </w:tc>
      </w:tr>
      <w:tr w:rsidR="00C521B3" w14:paraId="1AA0DBC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038E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38F8B" w14:textId="77777777" w:rsidR="00C521B3" w:rsidRPr="001B1679" w:rsidRDefault="00C521B3" w:rsidP="00015975">
            <w:pPr>
              <w:pStyle w:val="TAL"/>
              <w:rPr>
                <w:sz w:val="16"/>
                <w:szCs w:val="16"/>
              </w:rPr>
            </w:pPr>
            <w:r w:rsidRPr="001B1679">
              <w:rPr>
                <w:sz w:val="16"/>
                <w:szCs w:val="16"/>
              </w:rPr>
              <w:t>SP-231499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6A5FC" w14:textId="77777777" w:rsidR="00C521B3" w:rsidRPr="001B1679" w:rsidRDefault="00C521B3" w:rsidP="00015975">
            <w:pPr>
              <w:pStyle w:val="TAL"/>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A69E6" w14:textId="77777777" w:rsidR="00C521B3" w:rsidRPr="001B1679" w:rsidRDefault="00C521B3" w:rsidP="00015975">
            <w:pPr>
              <w:pStyle w:val="TAL"/>
              <w:rPr>
                <w:sz w:val="16"/>
                <w:szCs w:val="16"/>
              </w:rPr>
            </w:pPr>
            <w:r w:rsidRPr="001B1679">
              <w:rPr>
                <w:sz w:val="16"/>
                <w:szCs w:val="16"/>
              </w:rPr>
              <w:t>Way Forward on Ambient IoT in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D5C9D" w14:textId="77777777" w:rsidR="00C521B3" w:rsidRPr="001B1679" w:rsidRDefault="00C521B3" w:rsidP="00015975">
            <w:pPr>
              <w:pStyle w:val="TAL"/>
              <w:rPr>
                <w:sz w:val="16"/>
                <w:szCs w:val="16"/>
              </w:rPr>
            </w:pPr>
            <w:r w:rsidRPr="001B1679">
              <w:rPr>
                <w:sz w:val="16"/>
                <w:szCs w:val="16"/>
              </w:rPr>
              <w:t>NEC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6FED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BC8E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86DA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2E6F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42BEDD" w14:textId="77777777" w:rsidR="00C521B3" w:rsidRPr="001B1679" w:rsidRDefault="00C521B3" w:rsidP="00015975">
            <w:pPr>
              <w:pStyle w:val="TAL"/>
              <w:rPr>
                <w:sz w:val="16"/>
                <w:szCs w:val="16"/>
              </w:rPr>
            </w:pPr>
          </w:p>
        </w:tc>
      </w:tr>
      <w:tr w:rsidR="00C521B3" w14:paraId="0993F2A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5E8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04214" w14:textId="77777777" w:rsidR="00C521B3" w:rsidRPr="001B1679" w:rsidRDefault="00C521B3" w:rsidP="00015975">
            <w:pPr>
              <w:pStyle w:val="TAL"/>
              <w:rPr>
                <w:sz w:val="16"/>
                <w:szCs w:val="16"/>
              </w:rPr>
            </w:pPr>
            <w:r w:rsidRPr="001B1679">
              <w:rPr>
                <w:sz w:val="16"/>
                <w:szCs w:val="16"/>
              </w:rPr>
              <w:t>SP-231628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3B55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157D3" w14:textId="77777777" w:rsidR="00C521B3" w:rsidRPr="001B1679" w:rsidRDefault="00C521B3" w:rsidP="00015975">
            <w:pPr>
              <w:pStyle w:val="TAL"/>
              <w:rPr>
                <w:sz w:val="16"/>
                <w:szCs w:val="16"/>
              </w:rPr>
            </w:pPr>
            <w:r w:rsidRPr="001B1679">
              <w:rPr>
                <w:sz w:val="16"/>
                <w:szCs w:val="16"/>
              </w:rPr>
              <w:t>Proposal on R19 SA WG2 Ambient IoT Scope, Work Tasks and TUs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3057C"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612A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5874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2772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1989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6A926" w14:textId="77777777" w:rsidR="00C521B3" w:rsidRPr="001B1679" w:rsidRDefault="00C521B3" w:rsidP="00015975">
            <w:pPr>
              <w:pStyle w:val="TAL"/>
              <w:rPr>
                <w:sz w:val="16"/>
                <w:szCs w:val="16"/>
              </w:rPr>
            </w:pPr>
          </w:p>
        </w:tc>
      </w:tr>
      <w:tr w:rsidR="00C521B3" w14:paraId="4B7762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1582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E7A78" w14:textId="77777777" w:rsidR="00C521B3" w:rsidRPr="001B1679" w:rsidRDefault="00C521B3" w:rsidP="00015975">
            <w:pPr>
              <w:pStyle w:val="TAL"/>
              <w:rPr>
                <w:sz w:val="16"/>
                <w:szCs w:val="16"/>
              </w:rPr>
            </w:pPr>
            <w:r w:rsidRPr="001B1679">
              <w:rPr>
                <w:sz w:val="16"/>
                <w:szCs w:val="16"/>
              </w:rPr>
              <w:t>SP-231604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1D4C4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4DF72" w14:textId="77777777" w:rsidR="00C521B3" w:rsidRPr="001B1679" w:rsidRDefault="00C521B3" w:rsidP="00015975">
            <w:pPr>
              <w:pStyle w:val="TAL"/>
              <w:rPr>
                <w:sz w:val="16"/>
                <w:szCs w:val="16"/>
              </w:rPr>
            </w:pPr>
            <w:r w:rsidRPr="001B1679">
              <w:rPr>
                <w:sz w:val="16"/>
                <w:szCs w:val="16"/>
              </w:rPr>
              <w:t>R19 Ambient IoT Work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CD81A" w14:textId="77777777" w:rsidR="00C521B3" w:rsidRPr="001B1679" w:rsidRDefault="00C521B3" w:rsidP="00015975">
            <w:pPr>
              <w:pStyle w:val="TAL"/>
              <w:rPr>
                <w:sz w:val="16"/>
                <w:szCs w:val="16"/>
              </w:rPr>
            </w:pPr>
            <w:r w:rsidRPr="001B1679">
              <w:rPr>
                <w:sz w:val="16"/>
                <w:szCs w:val="16"/>
              </w:rPr>
              <w:t>China Mobile, NTT DOCOMO, T-Mobile USA, China Broadnet,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B466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C963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D47F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F0A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11109" w14:textId="77777777" w:rsidR="00C521B3" w:rsidRPr="001B1679" w:rsidRDefault="00C521B3" w:rsidP="00015975">
            <w:pPr>
              <w:pStyle w:val="TAL"/>
              <w:rPr>
                <w:sz w:val="16"/>
                <w:szCs w:val="16"/>
              </w:rPr>
            </w:pPr>
          </w:p>
        </w:tc>
      </w:tr>
      <w:tr w:rsidR="00C521B3" w14:paraId="0F76619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F9A07B"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8E7004" w14:textId="77777777" w:rsidR="00C521B3" w:rsidRPr="001B1679" w:rsidRDefault="00C521B3" w:rsidP="00015975">
            <w:pPr>
              <w:pStyle w:val="TAL"/>
              <w:rPr>
                <w:sz w:val="16"/>
                <w:szCs w:val="16"/>
              </w:rPr>
            </w:pPr>
            <w:r w:rsidRPr="001B1679">
              <w:rPr>
                <w:sz w:val="16"/>
                <w:szCs w:val="16"/>
              </w:rPr>
              <w:t>SP-231629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C216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AE927" w14:textId="77777777" w:rsidR="00C521B3" w:rsidRPr="001B1679" w:rsidRDefault="00C521B3" w:rsidP="00015975">
            <w:pPr>
              <w:pStyle w:val="TAL"/>
              <w:rPr>
                <w:sz w:val="16"/>
                <w:szCs w:val="16"/>
              </w:rPr>
            </w:pPr>
            <w:r w:rsidRPr="001B1679">
              <w:rPr>
                <w:sz w:val="16"/>
                <w:szCs w:val="16"/>
              </w:rPr>
              <w:t>SA&amp;CT Planning for Ambient IoT R19 TR and TS 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F4A92"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C8ED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41AD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D7CF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A07E3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75720" w14:textId="77777777" w:rsidR="00C521B3" w:rsidRPr="001B1679" w:rsidRDefault="00C521B3" w:rsidP="00015975">
            <w:pPr>
              <w:pStyle w:val="TAL"/>
              <w:rPr>
                <w:sz w:val="16"/>
                <w:szCs w:val="16"/>
              </w:rPr>
            </w:pPr>
          </w:p>
        </w:tc>
      </w:tr>
      <w:tr w:rsidR="00C521B3" w14:paraId="355E9C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A6DD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3B8DB" w14:textId="77777777" w:rsidR="00C521B3" w:rsidRPr="001B1679" w:rsidRDefault="00C521B3" w:rsidP="00015975">
            <w:pPr>
              <w:pStyle w:val="TAL"/>
              <w:rPr>
                <w:sz w:val="16"/>
                <w:szCs w:val="16"/>
              </w:rPr>
            </w:pPr>
            <w:r w:rsidRPr="001B1679">
              <w:rPr>
                <w:sz w:val="16"/>
                <w:szCs w:val="16"/>
              </w:rPr>
              <w:t>SP-231630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7597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EFA26" w14:textId="77777777" w:rsidR="00C521B3" w:rsidRPr="001B1679" w:rsidRDefault="00C521B3" w:rsidP="00015975">
            <w:pPr>
              <w:pStyle w:val="TAL"/>
              <w:rPr>
                <w:sz w:val="16"/>
                <w:szCs w:val="16"/>
              </w:rPr>
            </w:pPr>
            <w:proofErr w:type="spellStart"/>
            <w:r w:rsidRPr="001B1679">
              <w:rPr>
                <w:sz w:val="16"/>
                <w:szCs w:val="16"/>
              </w:rPr>
              <w:t>Downscoping</w:t>
            </w:r>
            <w:proofErr w:type="spellEnd"/>
            <w:r w:rsidRPr="001B1679">
              <w:rPr>
                <w:sz w:val="16"/>
                <w:szCs w:val="16"/>
              </w:rPr>
              <w:t xml:space="preserve"> of 'Study on enhancement of Timing Resiliency, TSC&amp;URLLC, and 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3F6331"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r w:rsidRPr="001B1679">
              <w:rPr>
                <w:sz w:val="16"/>
                <w:szCs w:val="16"/>
              </w:rPr>
              <w:t>, 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D0B0B"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2D80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A126D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B66D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5E994" w14:textId="77777777" w:rsidR="00C521B3" w:rsidRPr="001B1679" w:rsidRDefault="00C521B3" w:rsidP="00015975">
            <w:pPr>
              <w:pStyle w:val="TAL"/>
              <w:rPr>
                <w:sz w:val="16"/>
                <w:szCs w:val="16"/>
              </w:rPr>
            </w:pPr>
          </w:p>
        </w:tc>
      </w:tr>
      <w:tr w:rsidR="00C521B3" w14:paraId="7D5EF4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963A9"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0FCF9" w14:textId="77777777" w:rsidR="00C521B3" w:rsidRPr="001B1679" w:rsidRDefault="00C521B3" w:rsidP="00015975">
            <w:pPr>
              <w:pStyle w:val="TAL"/>
              <w:rPr>
                <w:sz w:val="16"/>
                <w:szCs w:val="16"/>
              </w:rPr>
            </w:pPr>
            <w:r w:rsidRPr="001B1679">
              <w:rPr>
                <w:sz w:val="16"/>
                <w:szCs w:val="16"/>
              </w:rPr>
              <w:t>SP-231507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D5A73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D8D47" w14:textId="77777777" w:rsidR="00C521B3" w:rsidRPr="001B1679" w:rsidRDefault="00C521B3" w:rsidP="00015975">
            <w:pPr>
              <w:pStyle w:val="TAL"/>
              <w:rPr>
                <w:sz w:val="16"/>
                <w:szCs w:val="16"/>
              </w:rPr>
            </w:pPr>
            <w:r w:rsidRPr="001B1679">
              <w:rPr>
                <w:sz w:val="16"/>
                <w:szCs w:val="16"/>
              </w:rPr>
              <w:t>Study on user plane redundancy (revision/</w:t>
            </w:r>
            <w:proofErr w:type="spellStart"/>
            <w:r w:rsidRPr="001B1679">
              <w:rPr>
                <w:sz w:val="16"/>
                <w:szCs w:val="16"/>
              </w:rPr>
              <w:t>downscope</w:t>
            </w:r>
            <w:proofErr w:type="spellEnd"/>
            <w:r w:rsidRPr="001B1679">
              <w:rPr>
                <w:sz w:val="16"/>
                <w:szCs w:val="16"/>
              </w:rPr>
              <w:t xml:space="preserve"> TSC&amp;URLLC and LAN SI)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1A685"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E32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D9DA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5E10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7208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7204D" w14:textId="77777777" w:rsidR="00C521B3" w:rsidRPr="001B1679" w:rsidRDefault="00C521B3" w:rsidP="00015975">
            <w:pPr>
              <w:pStyle w:val="TAL"/>
              <w:rPr>
                <w:sz w:val="16"/>
                <w:szCs w:val="16"/>
              </w:rPr>
            </w:pPr>
          </w:p>
        </w:tc>
      </w:tr>
      <w:tr w:rsidR="00C521B3" w14:paraId="159357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C2F2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391214" w14:textId="77777777" w:rsidR="00C521B3" w:rsidRPr="001B1679" w:rsidRDefault="00C521B3" w:rsidP="00015975">
            <w:pPr>
              <w:pStyle w:val="TAL"/>
              <w:rPr>
                <w:sz w:val="16"/>
                <w:szCs w:val="16"/>
              </w:rPr>
            </w:pPr>
            <w:r w:rsidRPr="001B1679">
              <w:rPr>
                <w:sz w:val="16"/>
                <w:szCs w:val="16"/>
              </w:rPr>
              <w:t>SP-231355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77643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CF28B"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1806F"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8F62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B3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2749A" w14:textId="77777777" w:rsidR="00C521B3" w:rsidRPr="001B1679" w:rsidRDefault="00C521B3" w:rsidP="00015975">
            <w:pPr>
              <w:pStyle w:val="TAL"/>
              <w:rPr>
                <w:sz w:val="16"/>
                <w:szCs w:val="16"/>
              </w:rPr>
            </w:pPr>
            <w:r w:rsidRPr="001B1679">
              <w:rPr>
                <w:sz w:val="16"/>
                <w:szCs w:val="16"/>
              </w:rPr>
              <w:t>Revised to SP-231502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FE83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BC578" w14:textId="77777777" w:rsidR="00C521B3" w:rsidRPr="001B1679" w:rsidRDefault="00C521B3" w:rsidP="00015975">
            <w:pPr>
              <w:pStyle w:val="TAL"/>
              <w:rPr>
                <w:sz w:val="16"/>
                <w:szCs w:val="16"/>
              </w:rPr>
            </w:pPr>
            <w:r w:rsidRPr="001B1679">
              <w:rPr>
                <w:sz w:val="16"/>
                <w:szCs w:val="16"/>
              </w:rPr>
              <w:t>SP-231502</w:t>
            </w:r>
          </w:p>
        </w:tc>
      </w:tr>
      <w:tr w:rsidR="00C521B3" w14:paraId="575C55E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8BBBF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7C901" w14:textId="77777777" w:rsidR="00C521B3" w:rsidRPr="001B1679" w:rsidRDefault="00C521B3" w:rsidP="00015975">
            <w:pPr>
              <w:pStyle w:val="TAL"/>
              <w:rPr>
                <w:sz w:val="16"/>
                <w:szCs w:val="16"/>
              </w:rPr>
            </w:pPr>
            <w:r w:rsidRPr="001B1679">
              <w:rPr>
                <w:sz w:val="16"/>
                <w:szCs w:val="16"/>
              </w:rPr>
              <w:t>SP-231502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A6FB02"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87F27"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32C5BA"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19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1E3C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6B0B46" w14:textId="77777777" w:rsidR="00C521B3" w:rsidRPr="001B1679" w:rsidRDefault="00C521B3" w:rsidP="00015975">
            <w:pPr>
              <w:pStyle w:val="TAL"/>
              <w:rPr>
                <w:sz w:val="16"/>
                <w:szCs w:val="16"/>
              </w:rPr>
            </w:pPr>
            <w:r w:rsidRPr="001B1679">
              <w:rPr>
                <w:sz w:val="16"/>
                <w:szCs w:val="16"/>
              </w:rPr>
              <w:t>Revision of SP-231355.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9C640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74EF2" w14:textId="77777777" w:rsidR="00C521B3" w:rsidRPr="001B1679" w:rsidRDefault="00C521B3" w:rsidP="00015975">
            <w:pPr>
              <w:pStyle w:val="TAL"/>
              <w:rPr>
                <w:sz w:val="16"/>
                <w:szCs w:val="16"/>
              </w:rPr>
            </w:pPr>
          </w:p>
        </w:tc>
      </w:tr>
      <w:tr w:rsidR="00C521B3" w14:paraId="36ECE4F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9784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74BEC" w14:textId="77777777" w:rsidR="00C521B3" w:rsidRPr="001B1679" w:rsidRDefault="00C521B3" w:rsidP="00015975">
            <w:pPr>
              <w:pStyle w:val="TAL"/>
              <w:rPr>
                <w:sz w:val="16"/>
                <w:szCs w:val="16"/>
              </w:rPr>
            </w:pPr>
            <w:r w:rsidRPr="001B1679">
              <w:rPr>
                <w:sz w:val="16"/>
                <w:szCs w:val="16"/>
              </w:rPr>
              <w:t>SP-231354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895A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2A167" w14:textId="77777777" w:rsidR="00C521B3" w:rsidRPr="001B1679" w:rsidRDefault="00C521B3" w:rsidP="00015975">
            <w:pPr>
              <w:pStyle w:val="TAL"/>
              <w:rPr>
                <w:sz w:val="16"/>
                <w:szCs w:val="16"/>
              </w:rPr>
            </w:pPr>
            <w:r w:rsidRPr="001B1679">
              <w:rPr>
                <w:sz w:val="16"/>
                <w:szCs w:val="16"/>
              </w:rPr>
              <w:t>A way forward on R19 SA WG2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6D5EB" w14:textId="77777777" w:rsidR="00C521B3" w:rsidRPr="001B1679" w:rsidRDefault="00C521B3" w:rsidP="00015975">
            <w:pPr>
              <w:pStyle w:val="TAL"/>
              <w:rPr>
                <w:sz w:val="16"/>
                <w:szCs w:val="16"/>
              </w:rPr>
            </w:pPr>
            <w:r w:rsidRPr="001B1679">
              <w:rPr>
                <w:sz w:val="16"/>
                <w:szCs w:val="16"/>
              </w:rPr>
              <w:t>SK Telecom, KDDI, CMCC, Rakuten, Vodafone, KPN, ETRI, Samsung,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689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F63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862545" w14:textId="77777777" w:rsidR="00C521B3" w:rsidRPr="001B1679" w:rsidRDefault="00C521B3" w:rsidP="00015975">
            <w:pPr>
              <w:pStyle w:val="TAL"/>
              <w:rPr>
                <w:sz w:val="16"/>
                <w:szCs w:val="16"/>
              </w:rPr>
            </w:pPr>
            <w:r w:rsidRPr="001B1679">
              <w:rPr>
                <w:sz w:val="16"/>
                <w:szCs w:val="16"/>
              </w:rPr>
              <w:t>Revised to SP-231501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08CB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32978E" w14:textId="77777777" w:rsidR="00C521B3" w:rsidRPr="001B1679" w:rsidRDefault="00C521B3" w:rsidP="00015975">
            <w:pPr>
              <w:pStyle w:val="TAL"/>
              <w:rPr>
                <w:sz w:val="16"/>
                <w:szCs w:val="16"/>
              </w:rPr>
            </w:pPr>
            <w:r w:rsidRPr="001B1679">
              <w:rPr>
                <w:sz w:val="16"/>
                <w:szCs w:val="16"/>
              </w:rPr>
              <w:t>SP-231501</w:t>
            </w:r>
          </w:p>
        </w:tc>
      </w:tr>
      <w:tr w:rsidR="00C521B3" w14:paraId="1D93E9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8FBC0"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EBFAF" w14:textId="77777777" w:rsidR="00C521B3" w:rsidRPr="001B1679" w:rsidRDefault="00C521B3" w:rsidP="00015975">
            <w:pPr>
              <w:pStyle w:val="TAL"/>
              <w:rPr>
                <w:sz w:val="16"/>
                <w:szCs w:val="16"/>
              </w:rPr>
            </w:pPr>
            <w:r w:rsidRPr="001B1679">
              <w:rPr>
                <w:sz w:val="16"/>
                <w:szCs w:val="16"/>
              </w:rPr>
              <w:t>SP-231501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C424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D6EC31" w14:textId="77777777" w:rsidR="00C521B3" w:rsidRPr="001B1679" w:rsidRDefault="00C521B3" w:rsidP="00015975">
            <w:pPr>
              <w:pStyle w:val="TAL"/>
              <w:rPr>
                <w:sz w:val="16"/>
                <w:szCs w:val="16"/>
              </w:rPr>
            </w:pPr>
            <w:r w:rsidRPr="001B1679">
              <w:rPr>
                <w:sz w:val="16"/>
                <w:szCs w:val="16"/>
              </w:rPr>
              <w:t>A way forward on R19 SA2 AIML_CN SID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FE432" w14:textId="77777777" w:rsidR="00C521B3" w:rsidRPr="001B1679" w:rsidRDefault="00C521B3" w:rsidP="00015975">
            <w:pPr>
              <w:pStyle w:val="TAL"/>
              <w:rPr>
                <w:sz w:val="16"/>
                <w:szCs w:val="16"/>
              </w:rPr>
            </w:pPr>
            <w:r w:rsidRPr="001B1679">
              <w:rPr>
                <w:sz w:val="16"/>
                <w:szCs w:val="16"/>
              </w:rPr>
              <w:t>SK Telecom, KDDI, CMCC, Rakuten Mobile, Vodafone, KPN, DISH Network, Verizon, FirstNet, LG Uplus, ETRI, Samsung, Apple, 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24E8C"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C186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18642" w14:textId="77777777" w:rsidR="00C521B3" w:rsidRPr="001B1679" w:rsidRDefault="00C521B3" w:rsidP="00015975">
            <w:pPr>
              <w:pStyle w:val="TAL"/>
              <w:rPr>
                <w:sz w:val="16"/>
                <w:szCs w:val="16"/>
              </w:rPr>
            </w:pPr>
            <w:r w:rsidRPr="001B1679">
              <w:rPr>
                <w:sz w:val="16"/>
                <w:szCs w:val="16"/>
              </w:rPr>
              <w:t>Revision of SP-231354. 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84D1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2779F" w14:textId="77777777" w:rsidR="00C521B3" w:rsidRPr="001B1679" w:rsidRDefault="00C521B3" w:rsidP="00015975">
            <w:pPr>
              <w:pStyle w:val="TAL"/>
              <w:rPr>
                <w:sz w:val="16"/>
                <w:szCs w:val="16"/>
              </w:rPr>
            </w:pPr>
          </w:p>
        </w:tc>
      </w:tr>
      <w:tr w:rsidR="00C521B3" w14:paraId="5CB0EB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D2B8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C7E0A" w14:textId="77777777" w:rsidR="00C521B3" w:rsidRPr="001B1679" w:rsidRDefault="00C521B3" w:rsidP="00015975">
            <w:pPr>
              <w:pStyle w:val="TAL"/>
              <w:rPr>
                <w:sz w:val="16"/>
                <w:szCs w:val="16"/>
              </w:rPr>
            </w:pPr>
            <w:r w:rsidRPr="001B1679">
              <w:rPr>
                <w:sz w:val="16"/>
                <w:szCs w:val="16"/>
              </w:rPr>
              <w:t>SP-231653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7C19D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8A055" w14:textId="77777777" w:rsidR="00C521B3" w:rsidRPr="001B1679" w:rsidRDefault="00C521B3" w:rsidP="00015975">
            <w:pPr>
              <w:pStyle w:val="TAL"/>
              <w:rPr>
                <w:sz w:val="16"/>
                <w:szCs w:val="16"/>
              </w:rPr>
            </w:pPr>
            <w:r w:rsidRPr="001B1679">
              <w:rPr>
                <w:sz w:val="16"/>
                <w:szCs w:val="16"/>
              </w:rPr>
              <w:t>Way forwards for Release 19 AI/ML work in SA WG2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B9215"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8FE1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D4ADD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CD26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0FBC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8083D" w14:textId="77777777" w:rsidR="00C521B3" w:rsidRPr="001B1679" w:rsidRDefault="00C521B3" w:rsidP="00015975">
            <w:pPr>
              <w:pStyle w:val="TAL"/>
              <w:rPr>
                <w:sz w:val="16"/>
                <w:szCs w:val="16"/>
              </w:rPr>
            </w:pPr>
          </w:p>
        </w:tc>
      </w:tr>
      <w:tr w:rsidR="00C521B3" w14:paraId="64F959E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AB6C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81AD55" w14:textId="77777777" w:rsidR="00C521B3" w:rsidRPr="001B1679" w:rsidRDefault="00C521B3" w:rsidP="00015975">
            <w:pPr>
              <w:pStyle w:val="TAL"/>
              <w:rPr>
                <w:sz w:val="16"/>
                <w:szCs w:val="16"/>
              </w:rPr>
            </w:pPr>
            <w:r w:rsidRPr="001B1679">
              <w:rPr>
                <w:sz w:val="16"/>
                <w:szCs w:val="16"/>
              </w:rPr>
              <w:t>SP-231654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E3579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4212A"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8EB8C"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9148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6BE2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DAB2A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425C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2B1CB6" w14:textId="77777777" w:rsidR="00C521B3" w:rsidRPr="001B1679" w:rsidRDefault="00C521B3" w:rsidP="00015975">
            <w:pPr>
              <w:pStyle w:val="TAL"/>
              <w:rPr>
                <w:sz w:val="16"/>
                <w:szCs w:val="16"/>
              </w:rPr>
            </w:pPr>
          </w:p>
        </w:tc>
      </w:tr>
      <w:tr w:rsidR="00C521B3" w14:paraId="6ABC41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A6F9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900E7" w14:textId="77777777" w:rsidR="00C521B3" w:rsidRPr="001B1679" w:rsidRDefault="00C521B3" w:rsidP="00015975">
            <w:pPr>
              <w:pStyle w:val="TAL"/>
              <w:rPr>
                <w:sz w:val="16"/>
                <w:szCs w:val="16"/>
              </w:rPr>
            </w:pPr>
            <w:r w:rsidRPr="001B1679">
              <w:rPr>
                <w:sz w:val="16"/>
                <w:szCs w:val="16"/>
              </w:rPr>
              <w:t>SP-231647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4651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75F5A" w14:textId="77777777" w:rsidR="00C521B3" w:rsidRPr="001B1679" w:rsidRDefault="00C521B3" w:rsidP="00015975">
            <w:pPr>
              <w:pStyle w:val="TAL"/>
              <w:rPr>
                <w:sz w:val="16"/>
                <w:szCs w:val="16"/>
              </w:rPr>
            </w:pPr>
            <w:r w:rsidRPr="001B1679">
              <w:rPr>
                <w:sz w:val="16"/>
                <w:szCs w:val="16"/>
              </w:rPr>
              <w:t>On Rel-19 AIML WT#1 from SA WG2 study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C1CF6B"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F1FE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B7A73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9637E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B73B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3AC78" w14:textId="77777777" w:rsidR="00C521B3" w:rsidRPr="001B1679" w:rsidRDefault="00C521B3" w:rsidP="00015975">
            <w:pPr>
              <w:pStyle w:val="TAL"/>
              <w:rPr>
                <w:sz w:val="16"/>
                <w:szCs w:val="16"/>
              </w:rPr>
            </w:pPr>
          </w:p>
        </w:tc>
      </w:tr>
      <w:tr w:rsidR="00C521B3" w14:paraId="609DEEE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41C06"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3FCE1" w14:textId="77777777" w:rsidR="00C521B3" w:rsidRPr="001B1679" w:rsidRDefault="00C521B3" w:rsidP="00015975">
            <w:pPr>
              <w:pStyle w:val="TAL"/>
              <w:rPr>
                <w:sz w:val="16"/>
                <w:szCs w:val="16"/>
              </w:rPr>
            </w:pPr>
            <w:r w:rsidRPr="001B1679">
              <w:rPr>
                <w:sz w:val="16"/>
                <w:szCs w:val="16"/>
              </w:rPr>
              <w:t>SP-231648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9106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69F32"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63D51"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B4BE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ACF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35716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B60C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D1B53" w14:textId="77777777" w:rsidR="00C521B3" w:rsidRPr="001B1679" w:rsidRDefault="00C521B3" w:rsidP="00015975">
            <w:pPr>
              <w:pStyle w:val="TAL"/>
              <w:rPr>
                <w:sz w:val="16"/>
                <w:szCs w:val="16"/>
              </w:rPr>
            </w:pPr>
          </w:p>
        </w:tc>
      </w:tr>
      <w:tr w:rsidR="00C521B3" w14:paraId="0DA68A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222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573BC0" w14:textId="77777777" w:rsidR="00C521B3" w:rsidRPr="001B1679" w:rsidRDefault="00C521B3" w:rsidP="00015975">
            <w:pPr>
              <w:pStyle w:val="TAL"/>
              <w:rPr>
                <w:sz w:val="16"/>
                <w:szCs w:val="16"/>
              </w:rPr>
            </w:pPr>
            <w:r w:rsidRPr="001B1679">
              <w:rPr>
                <w:sz w:val="16"/>
                <w:szCs w:val="16"/>
              </w:rPr>
              <w:t>SP-231384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9C169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C1AD6" w14:textId="77777777" w:rsidR="00C521B3" w:rsidRPr="001B1679" w:rsidRDefault="00C521B3" w:rsidP="00015975">
            <w:pPr>
              <w:pStyle w:val="TAL"/>
              <w:rPr>
                <w:sz w:val="16"/>
                <w:szCs w:val="16"/>
              </w:rPr>
            </w:pPr>
            <w:r w:rsidRPr="001B1679">
              <w:rPr>
                <w:sz w:val="16"/>
                <w:szCs w:val="16"/>
              </w:rPr>
              <w:t>NTN enhancements for R19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E7E79" w14:textId="77777777" w:rsidR="00C521B3" w:rsidRPr="001B1679" w:rsidRDefault="00C521B3" w:rsidP="00015975">
            <w:pPr>
              <w:pStyle w:val="TAL"/>
              <w:rPr>
                <w:sz w:val="16"/>
                <w:szCs w:val="16"/>
              </w:rPr>
            </w:pPr>
            <w:r w:rsidRPr="001B1679">
              <w:rPr>
                <w:sz w:val="16"/>
                <w:szCs w:val="16"/>
              </w:rPr>
              <w:t>National Spectrum Consortium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6E19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84A0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C938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5A49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85EB7" w14:textId="77777777" w:rsidR="00C521B3" w:rsidRPr="001B1679" w:rsidRDefault="00C521B3" w:rsidP="00015975">
            <w:pPr>
              <w:pStyle w:val="TAL"/>
              <w:rPr>
                <w:sz w:val="16"/>
                <w:szCs w:val="16"/>
              </w:rPr>
            </w:pPr>
          </w:p>
        </w:tc>
      </w:tr>
      <w:tr w:rsidR="00C521B3" w14:paraId="28D0B8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1143D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52DA2" w14:textId="77777777" w:rsidR="00C521B3" w:rsidRPr="001B1679" w:rsidRDefault="00C521B3" w:rsidP="00015975">
            <w:pPr>
              <w:pStyle w:val="TAL"/>
              <w:rPr>
                <w:sz w:val="16"/>
                <w:szCs w:val="16"/>
              </w:rPr>
            </w:pPr>
            <w:r w:rsidRPr="001B1679">
              <w:rPr>
                <w:sz w:val="16"/>
                <w:szCs w:val="16"/>
              </w:rPr>
              <w:t>SP-231605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46A1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767DF" w14:textId="77777777" w:rsidR="00C521B3" w:rsidRPr="001B1679" w:rsidRDefault="00C521B3" w:rsidP="00015975">
            <w:pPr>
              <w:pStyle w:val="TAL"/>
              <w:rPr>
                <w:sz w:val="16"/>
                <w:szCs w:val="16"/>
              </w:rPr>
            </w:pPr>
            <w:r w:rsidRPr="001B1679">
              <w:rPr>
                <w:sz w:val="16"/>
                <w:szCs w:val="16"/>
              </w:rPr>
              <w:t>Emergency texting over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8BC98" w14:textId="77777777" w:rsidR="00C521B3" w:rsidRPr="001B1679" w:rsidRDefault="00C521B3" w:rsidP="00015975">
            <w:pPr>
              <w:pStyle w:val="TAL"/>
              <w:rPr>
                <w:sz w:val="16"/>
                <w:szCs w:val="16"/>
              </w:rPr>
            </w:pPr>
            <w:r w:rsidRPr="001B1679">
              <w:rPr>
                <w:sz w:val="16"/>
                <w:szCs w:val="16"/>
              </w:rPr>
              <w:t>Google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7B9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75C2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CB2B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126C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89D8C" w14:textId="77777777" w:rsidR="00C521B3" w:rsidRPr="001B1679" w:rsidRDefault="00C521B3" w:rsidP="00015975">
            <w:pPr>
              <w:pStyle w:val="TAL"/>
              <w:rPr>
                <w:sz w:val="16"/>
                <w:szCs w:val="16"/>
              </w:rPr>
            </w:pPr>
          </w:p>
        </w:tc>
      </w:tr>
      <w:tr w:rsidR="00C521B3" w14:paraId="7A091DC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CCD74"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2D952" w14:textId="77777777" w:rsidR="00C521B3" w:rsidRPr="001B1679" w:rsidRDefault="00C521B3" w:rsidP="00015975">
            <w:pPr>
              <w:pStyle w:val="TAL"/>
              <w:rPr>
                <w:sz w:val="16"/>
                <w:szCs w:val="16"/>
              </w:rPr>
            </w:pPr>
            <w:r w:rsidRPr="001B1679">
              <w:rPr>
                <w:sz w:val="16"/>
                <w:szCs w:val="16"/>
              </w:rPr>
              <w:t>SP-231633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7F42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D91EC"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 ATSSS 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43CED8" w14:textId="77777777" w:rsidR="00C521B3" w:rsidRPr="001B1679" w:rsidRDefault="00C521B3" w:rsidP="00015975">
            <w:pPr>
              <w:pStyle w:val="TAL"/>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312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C97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9AFAC"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516B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4BA39" w14:textId="77777777" w:rsidR="00C521B3" w:rsidRPr="001B1679" w:rsidRDefault="00C521B3" w:rsidP="00015975">
            <w:pPr>
              <w:pStyle w:val="TAL"/>
              <w:rPr>
                <w:sz w:val="16"/>
                <w:szCs w:val="16"/>
              </w:rPr>
            </w:pPr>
          </w:p>
        </w:tc>
      </w:tr>
      <w:tr w:rsidR="00C521B3" w14:paraId="5396B1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966D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B1B73" w14:textId="77777777" w:rsidR="00C521B3" w:rsidRPr="001B1679" w:rsidRDefault="00C521B3" w:rsidP="00015975">
            <w:pPr>
              <w:pStyle w:val="TAL"/>
              <w:rPr>
                <w:sz w:val="16"/>
                <w:szCs w:val="16"/>
              </w:rPr>
            </w:pPr>
            <w:r w:rsidRPr="001B1679">
              <w:rPr>
                <w:sz w:val="16"/>
                <w:szCs w:val="16"/>
              </w:rPr>
              <w:t>SP-231620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8E05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237A72" w14:textId="77777777" w:rsidR="00C521B3" w:rsidRPr="001B1679" w:rsidRDefault="00C521B3" w:rsidP="00015975">
            <w:pPr>
              <w:pStyle w:val="TAL"/>
              <w:rPr>
                <w:sz w:val="16"/>
                <w:szCs w:val="16"/>
              </w:rPr>
            </w:pPr>
            <w:proofErr w:type="spellStart"/>
            <w:r w:rsidRPr="001B1679">
              <w:rPr>
                <w:sz w:val="16"/>
                <w:szCs w:val="16"/>
              </w:rPr>
              <w:t>Spreadtrum's</w:t>
            </w:r>
            <w:proofErr w:type="spellEnd"/>
            <w:r w:rsidRPr="001B1679">
              <w:rPr>
                <w:sz w:val="16"/>
                <w:szCs w:val="16"/>
              </w:rPr>
              <w:t xml:space="preserve"> View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1D1F29"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1472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5291A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AABD9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8F2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A2FC0" w14:textId="77777777" w:rsidR="00C521B3" w:rsidRPr="001B1679" w:rsidRDefault="00C521B3" w:rsidP="00015975">
            <w:pPr>
              <w:pStyle w:val="TAL"/>
              <w:rPr>
                <w:sz w:val="16"/>
                <w:szCs w:val="16"/>
              </w:rPr>
            </w:pPr>
          </w:p>
        </w:tc>
      </w:tr>
      <w:tr w:rsidR="00C521B3" w14:paraId="04A1C1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D3EB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C384B" w14:textId="77777777" w:rsidR="00C521B3" w:rsidRPr="001B1679" w:rsidRDefault="00C521B3" w:rsidP="00015975">
            <w:pPr>
              <w:pStyle w:val="TAL"/>
              <w:rPr>
                <w:sz w:val="16"/>
                <w:szCs w:val="16"/>
              </w:rPr>
            </w:pPr>
            <w:r w:rsidRPr="001B1679">
              <w:rPr>
                <w:sz w:val="16"/>
                <w:szCs w:val="16"/>
              </w:rPr>
              <w:t>SP-231627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085D1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88FB4" w14:textId="77777777" w:rsidR="00C521B3" w:rsidRPr="001B1679" w:rsidRDefault="00C521B3" w:rsidP="00015975">
            <w:pPr>
              <w:pStyle w:val="TAL"/>
              <w:rPr>
                <w:sz w:val="16"/>
                <w:szCs w:val="16"/>
              </w:rPr>
            </w:pPr>
            <w:r w:rsidRPr="001B1679">
              <w:rPr>
                <w:sz w:val="16"/>
                <w:szCs w:val="16"/>
              </w:rPr>
              <w:t>Views on SA WG2 Rel-19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DBD63" w14:textId="77777777" w:rsidR="00C521B3" w:rsidRPr="001B1679" w:rsidRDefault="00C521B3" w:rsidP="00015975">
            <w:pPr>
              <w:pStyle w:val="TAL"/>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7665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EF11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43AD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19C5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6F6AB" w14:textId="77777777" w:rsidR="00C521B3" w:rsidRPr="001B1679" w:rsidRDefault="00C521B3" w:rsidP="00015975">
            <w:pPr>
              <w:pStyle w:val="TAL"/>
              <w:rPr>
                <w:sz w:val="16"/>
                <w:szCs w:val="16"/>
              </w:rPr>
            </w:pPr>
          </w:p>
        </w:tc>
      </w:tr>
      <w:tr w:rsidR="00C521B3" w14:paraId="5D42E5F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3F05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74B62" w14:textId="77777777" w:rsidR="00C521B3" w:rsidRPr="001B1679" w:rsidRDefault="00C521B3" w:rsidP="00015975">
            <w:pPr>
              <w:pStyle w:val="TAL"/>
              <w:rPr>
                <w:sz w:val="16"/>
                <w:szCs w:val="16"/>
              </w:rPr>
            </w:pPr>
            <w:r w:rsidRPr="001B1679">
              <w:rPr>
                <w:sz w:val="16"/>
                <w:szCs w:val="16"/>
              </w:rPr>
              <w:t>SP-231609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93E76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0934F" w14:textId="77777777" w:rsidR="00C521B3" w:rsidRPr="001B1679" w:rsidRDefault="00C521B3" w:rsidP="00015975">
            <w:pPr>
              <w:pStyle w:val="TAL"/>
              <w:rPr>
                <w:sz w:val="16"/>
                <w:szCs w:val="16"/>
              </w:rPr>
            </w:pPr>
            <w:r w:rsidRPr="001B1679">
              <w:rPr>
                <w:sz w:val="16"/>
                <w:szCs w:val="16"/>
              </w:rPr>
              <w:t>Release 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C02F72" w14:textId="77777777" w:rsidR="00C521B3" w:rsidRPr="001B1679" w:rsidRDefault="00C521B3" w:rsidP="00015975">
            <w:pPr>
              <w:pStyle w:val="TAL"/>
              <w:rPr>
                <w:sz w:val="16"/>
                <w:szCs w:val="16"/>
              </w:rPr>
            </w:pPr>
            <w:r w:rsidRPr="001B1679">
              <w:rPr>
                <w:sz w:val="16"/>
                <w:szCs w:val="16"/>
              </w:rPr>
              <w:t>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8D18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BDD5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771F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C6B1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476EB" w14:textId="77777777" w:rsidR="00C521B3" w:rsidRPr="001B1679" w:rsidRDefault="00C521B3" w:rsidP="00015975">
            <w:pPr>
              <w:pStyle w:val="TAL"/>
              <w:rPr>
                <w:sz w:val="16"/>
                <w:szCs w:val="16"/>
              </w:rPr>
            </w:pPr>
          </w:p>
        </w:tc>
      </w:tr>
      <w:tr w:rsidR="00C521B3" w14:paraId="7C0C364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E2C3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25BB9" w14:textId="77777777" w:rsidR="00C521B3" w:rsidRPr="001B1679" w:rsidRDefault="00C521B3" w:rsidP="00015975">
            <w:pPr>
              <w:pStyle w:val="TAL"/>
              <w:rPr>
                <w:sz w:val="16"/>
                <w:szCs w:val="16"/>
              </w:rPr>
            </w:pPr>
            <w:r w:rsidRPr="001B1679">
              <w:rPr>
                <w:sz w:val="16"/>
                <w:szCs w:val="16"/>
              </w:rPr>
              <w:t>SP-231596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358EB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0D966" w14:textId="77777777" w:rsidR="00C521B3" w:rsidRPr="001B1679" w:rsidRDefault="00C521B3" w:rsidP="00015975">
            <w:pPr>
              <w:pStyle w:val="TAL"/>
              <w:rPr>
                <w:sz w:val="16"/>
                <w:szCs w:val="16"/>
              </w:rPr>
            </w:pPr>
            <w:r w:rsidRPr="001B1679">
              <w:rPr>
                <w:sz w:val="16"/>
                <w:szCs w:val="16"/>
              </w:rPr>
              <w:t>MediaTek View on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90EC81"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DF18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7614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1C5C4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BF39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BE63A" w14:textId="77777777" w:rsidR="00C521B3" w:rsidRPr="001B1679" w:rsidRDefault="00C521B3" w:rsidP="00015975">
            <w:pPr>
              <w:pStyle w:val="TAL"/>
              <w:rPr>
                <w:sz w:val="16"/>
                <w:szCs w:val="16"/>
              </w:rPr>
            </w:pPr>
          </w:p>
        </w:tc>
      </w:tr>
      <w:tr w:rsidR="00C521B3" w14:paraId="4AF9F4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B41B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425E7" w14:textId="77777777" w:rsidR="00C521B3" w:rsidRPr="001B1679" w:rsidRDefault="00C521B3" w:rsidP="00015975">
            <w:pPr>
              <w:pStyle w:val="TAL"/>
              <w:rPr>
                <w:sz w:val="16"/>
                <w:szCs w:val="16"/>
              </w:rPr>
            </w:pPr>
            <w:r w:rsidRPr="001B1679">
              <w:rPr>
                <w:sz w:val="16"/>
                <w:szCs w:val="16"/>
              </w:rPr>
              <w:t>SP-231588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0ED97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9C688" w14:textId="77777777" w:rsidR="00C521B3" w:rsidRPr="001B1679" w:rsidRDefault="00C521B3" w:rsidP="00015975">
            <w:pPr>
              <w:pStyle w:val="TAL"/>
              <w:rPr>
                <w:sz w:val="16"/>
                <w:szCs w:val="16"/>
              </w:rPr>
            </w:pPr>
            <w:r w:rsidRPr="001B1679">
              <w:rPr>
                <w:sz w:val="16"/>
                <w:szCs w:val="16"/>
              </w:rPr>
              <w:t>Samsung view on SA WG2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22581"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56E0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3AC3C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76AEAF"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85FF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67240" w14:textId="77777777" w:rsidR="00C521B3" w:rsidRPr="001B1679" w:rsidRDefault="00C521B3" w:rsidP="00015975">
            <w:pPr>
              <w:pStyle w:val="TAL"/>
              <w:rPr>
                <w:sz w:val="16"/>
                <w:szCs w:val="16"/>
              </w:rPr>
            </w:pPr>
          </w:p>
        </w:tc>
      </w:tr>
      <w:tr w:rsidR="00C521B3" w14:paraId="3F416C6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9C7B3"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F1E4E" w14:textId="77777777" w:rsidR="00C521B3" w:rsidRPr="001B1679" w:rsidRDefault="00C521B3" w:rsidP="00015975">
            <w:pPr>
              <w:pStyle w:val="TAL"/>
              <w:rPr>
                <w:sz w:val="16"/>
                <w:szCs w:val="16"/>
              </w:rPr>
            </w:pPr>
            <w:r w:rsidRPr="001B1679">
              <w:rPr>
                <w:sz w:val="16"/>
                <w:szCs w:val="16"/>
              </w:rPr>
              <w:t>SP-231576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0A6EF9"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04217" w14:textId="77777777" w:rsidR="00C521B3" w:rsidRPr="001B1679" w:rsidRDefault="00C521B3" w:rsidP="00015975">
            <w:pPr>
              <w:pStyle w:val="TAL"/>
              <w:rPr>
                <w:sz w:val="16"/>
                <w:szCs w:val="16"/>
              </w:rPr>
            </w:pPr>
            <w:r w:rsidRPr="001B1679">
              <w:rPr>
                <w:sz w:val="16"/>
                <w:szCs w:val="16"/>
              </w:rPr>
              <w:t>OPPO Views on SA WG2 Rel-19 Priorities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43B1B" w14:textId="77777777" w:rsidR="00C521B3" w:rsidRPr="001B1679" w:rsidRDefault="00C521B3" w:rsidP="00015975">
            <w:pPr>
              <w:pStyle w:val="TAL"/>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C50F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9B5C5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314C91"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338E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AFB24" w14:textId="77777777" w:rsidR="00C521B3" w:rsidRPr="001B1679" w:rsidRDefault="00C521B3" w:rsidP="00015975">
            <w:pPr>
              <w:pStyle w:val="TAL"/>
              <w:rPr>
                <w:sz w:val="16"/>
                <w:szCs w:val="16"/>
              </w:rPr>
            </w:pPr>
          </w:p>
        </w:tc>
      </w:tr>
      <w:tr w:rsidR="00C521B3" w14:paraId="249686D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E924A1"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F1392" w14:textId="77777777" w:rsidR="00C521B3" w:rsidRPr="001B1679" w:rsidRDefault="00C521B3" w:rsidP="00015975">
            <w:pPr>
              <w:pStyle w:val="TAL"/>
              <w:rPr>
                <w:sz w:val="16"/>
                <w:szCs w:val="16"/>
              </w:rPr>
            </w:pPr>
            <w:r w:rsidRPr="001B1679">
              <w:rPr>
                <w:sz w:val="16"/>
                <w:szCs w:val="16"/>
              </w:rPr>
              <w:t>SP-231388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B52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7C52C" w14:textId="77777777" w:rsidR="00C521B3" w:rsidRPr="001B1679" w:rsidRDefault="00C521B3" w:rsidP="00015975">
            <w:pPr>
              <w:pStyle w:val="TAL"/>
              <w:rPr>
                <w:sz w:val="16"/>
                <w:szCs w:val="16"/>
              </w:rPr>
            </w:pPr>
            <w:r w:rsidRPr="001B1679">
              <w:rPr>
                <w:sz w:val="16"/>
                <w:szCs w:val="16"/>
              </w:rPr>
              <w:t>AT&amp;T views on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41170"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DB1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80343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60394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18EFE"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75CF9" w14:textId="77777777" w:rsidR="00C521B3" w:rsidRPr="001B1679" w:rsidRDefault="00C521B3" w:rsidP="00015975">
            <w:pPr>
              <w:pStyle w:val="TAL"/>
              <w:rPr>
                <w:sz w:val="16"/>
                <w:szCs w:val="16"/>
              </w:rPr>
            </w:pPr>
          </w:p>
        </w:tc>
      </w:tr>
      <w:tr w:rsidR="00C521B3" w14:paraId="16A341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08DE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17512" w14:textId="77777777" w:rsidR="00C521B3" w:rsidRPr="001B1679" w:rsidRDefault="00C521B3" w:rsidP="00015975">
            <w:pPr>
              <w:pStyle w:val="TAL"/>
              <w:rPr>
                <w:sz w:val="16"/>
                <w:szCs w:val="16"/>
              </w:rPr>
            </w:pPr>
            <w:r w:rsidRPr="001B1679">
              <w:rPr>
                <w:sz w:val="16"/>
                <w:szCs w:val="16"/>
              </w:rPr>
              <w:t>SP-231359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5015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048BB" w14:textId="77777777" w:rsidR="00C521B3" w:rsidRPr="001B1679" w:rsidRDefault="00C521B3" w:rsidP="00015975">
            <w:pPr>
              <w:pStyle w:val="TAL"/>
              <w:rPr>
                <w:sz w:val="16"/>
                <w:szCs w:val="16"/>
              </w:rPr>
            </w:pPr>
            <w:r w:rsidRPr="001B1679">
              <w:rPr>
                <w:sz w:val="16"/>
                <w:szCs w:val="16"/>
              </w:rPr>
              <w:t>Rel-19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312B7"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1B5B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539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6D01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E92538"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5B7A7" w14:textId="77777777" w:rsidR="00C521B3" w:rsidRPr="001B1679" w:rsidRDefault="00C521B3" w:rsidP="00015975">
            <w:pPr>
              <w:pStyle w:val="TAL"/>
              <w:rPr>
                <w:sz w:val="16"/>
                <w:szCs w:val="16"/>
              </w:rPr>
            </w:pPr>
          </w:p>
        </w:tc>
      </w:tr>
      <w:tr w:rsidR="00C521B3" w14:paraId="1E3E012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6896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2C66E" w14:textId="77777777" w:rsidR="00C521B3" w:rsidRPr="001B1679" w:rsidRDefault="00C521B3" w:rsidP="00015975">
            <w:pPr>
              <w:pStyle w:val="TAL"/>
              <w:rPr>
                <w:sz w:val="16"/>
                <w:szCs w:val="16"/>
              </w:rPr>
            </w:pPr>
            <w:r w:rsidRPr="001B1679">
              <w:rPr>
                <w:sz w:val="16"/>
                <w:szCs w:val="16"/>
              </w:rPr>
              <w:t>SP-231611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34D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B2FF2" w14:textId="77777777" w:rsidR="00C521B3" w:rsidRPr="001B1679" w:rsidRDefault="00C521B3" w:rsidP="00015975">
            <w:pPr>
              <w:pStyle w:val="TAL"/>
              <w:rPr>
                <w:sz w:val="16"/>
                <w:szCs w:val="16"/>
              </w:rPr>
            </w:pPr>
            <w:r w:rsidRPr="001B1679">
              <w:rPr>
                <w:sz w:val="16"/>
                <w:szCs w:val="16"/>
              </w:rPr>
              <w:t>LGE s view on Rel-19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B2549"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2619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6083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75E83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5A8CC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D77F5E" w14:textId="77777777" w:rsidR="00C521B3" w:rsidRPr="001B1679" w:rsidRDefault="00C521B3" w:rsidP="00015975">
            <w:pPr>
              <w:pStyle w:val="TAL"/>
              <w:rPr>
                <w:sz w:val="16"/>
                <w:szCs w:val="16"/>
              </w:rPr>
            </w:pPr>
          </w:p>
        </w:tc>
      </w:tr>
      <w:tr w:rsidR="00C521B3" w14:paraId="5ABE891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BF245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2CC89" w14:textId="77777777" w:rsidR="00C521B3" w:rsidRPr="001B1679" w:rsidRDefault="00C521B3" w:rsidP="00015975">
            <w:pPr>
              <w:pStyle w:val="TAL"/>
              <w:rPr>
                <w:sz w:val="16"/>
                <w:szCs w:val="16"/>
              </w:rPr>
            </w:pPr>
            <w:r w:rsidRPr="001B1679">
              <w:rPr>
                <w:sz w:val="16"/>
                <w:szCs w:val="16"/>
              </w:rPr>
              <w:t>SP-231658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DB248"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D6094" w14:textId="77777777" w:rsidR="00C521B3" w:rsidRPr="001B1679" w:rsidRDefault="00C521B3" w:rsidP="00015975">
            <w:pPr>
              <w:pStyle w:val="TAL"/>
              <w:rPr>
                <w:sz w:val="16"/>
                <w:szCs w:val="16"/>
              </w:rPr>
            </w:pPr>
            <w:r w:rsidRPr="001B1679">
              <w:rPr>
                <w:sz w:val="16"/>
                <w:szCs w:val="16"/>
              </w:rPr>
              <w:t>Intel's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EE13C"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3A1F8"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9ABD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3386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73E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3FC9A" w14:textId="77777777" w:rsidR="00C521B3" w:rsidRPr="001B1679" w:rsidRDefault="00C521B3" w:rsidP="00015975">
            <w:pPr>
              <w:pStyle w:val="TAL"/>
              <w:rPr>
                <w:sz w:val="16"/>
                <w:szCs w:val="16"/>
              </w:rPr>
            </w:pPr>
          </w:p>
        </w:tc>
      </w:tr>
      <w:tr w:rsidR="00C521B3" w14:paraId="0B07FF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D4B4F"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EF262" w14:textId="77777777" w:rsidR="00C521B3" w:rsidRPr="001B1679" w:rsidRDefault="00C521B3" w:rsidP="00015975">
            <w:pPr>
              <w:pStyle w:val="TAL"/>
              <w:rPr>
                <w:sz w:val="16"/>
                <w:szCs w:val="16"/>
              </w:rPr>
            </w:pPr>
            <w:r w:rsidRPr="001B1679">
              <w:rPr>
                <w:sz w:val="16"/>
                <w:szCs w:val="16"/>
              </w:rPr>
              <w:t>SP-231639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58DE4"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13A13" w14:textId="77777777" w:rsidR="00C521B3" w:rsidRPr="001B1679" w:rsidRDefault="00C521B3" w:rsidP="00015975">
            <w:pPr>
              <w:pStyle w:val="TAL"/>
              <w:rPr>
                <w:sz w:val="16"/>
                <w:szCs w:val="16"/>
              </w:rPr>
            </w:pPr>
            <w:r w:rsidRPr="001B1679">
              <w:rPr>
                <w:sz w:val="16"/>
                <w:szCs w:val="16"/>
              </w:rPr>
              <w:t>Rel-19 SA WG2 TEIs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DA100" w14:textId="77777777" w:rsidR="00C521B3" w:rsidRPr="001B1679" w:rsidRDefault="00C521B3" w:rsidP="00015975">
            <w:pPr>
              <w:pStyle w:val="TAL"/>
              <w:rPr>
                <w:sz w:val="16"/>
                <w:szCs w:val="16"/>
              </w:rPr>
            </w:pPr>
            <w:r w:rsidRPr="001B1679">
              <w:rPr>
                <w:sz w:val="16"/>
                <w:szCs w:val="16"/>
              </w:rPr>
              <w:t>VODAFONE Group Plc, Telefonica, DISH Network</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65C6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2FE3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7F129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914E0"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A2D667" w14:textId="77777777" w:rsidR="00C521B3" w:rsidRPr="001B1679" w:rsidRDefault="00C521B3" w:rsidP="00015975">
            <w:pPr>
              <w:pStyle w:val="TAL"/>
              <w:rPr>
                <w:sz w:val="16"/>
                <w:szCs w:val="16"/>
              </w:rPr>
            </w:pPr>
          </w:p>
        </w:tc>
      </w:tr>
      <w:tr w:rsidR="00C521B3" w14:paraId="2CC693E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4CE9D"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74D81" w14:textId="77777777" w:rsidR="00C521B3" w:rsidRPr="001B1679" w:rsidRDefault="00C521B3" w:rsidP="00015975">
            <w:pPr>
              <w:pStyle w:val="TAL"/>
              <w:rPr>
                <w:sz w:val="16"/>
                <w:szCs w:val="16"/>
              </w:rPr>
            </w:pPr>
            <w:r w:rsidRPr="001B1679">
              <w:rPr>
                <w:sz w:val="16"/>
                <w:szCs w:val="16"/>
              </w:rPr>
              <w:t>SP-231660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519F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2EDBB" w14:textId="77777777" w:rsidR="00C521B3" w:rsidRPr="001B1679" w:rsidRDefault="00C521B3" w:rsidP="00015975">
            <w:pPr>
              <w:pStyle w:val="TAL"/>
              <w:rPr>
                <w:sz w:val="16"/>
                <w:szCs w:val="16"/>
              </w:rPr>
            </w:pPr>
            <w:r w:rsidRPr="001B1679">
              <w:rPr>
                <w:sz w:val="16"/>
                <w:szCs w:val="16"/>
              </w:rPr>
              <w:t>Input on SA WG2 Rel-19 package content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D6EB37"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A6403"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ABA8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690F34"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78FAC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AA486" w14:textId="77777777" w:rsidR="00C521B3" w:rsidRPr="001B1679" w:rsidRDefault="00C521B3" w:rsidP="00015975">
            <w:pPr>
              <w:pStyle w:val="TAL"/>
              <w:rPr>
                <w:sz w:val="16"/>
                <w:szCs w:val="16"/>
              </w:rPr>
            </w:pPr>
          </w:p>
        </w:tc>
      </w:tr>
      <w:tr w:rsidR="00C521B3" w14:paraId="32F8F1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4DBFC"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82EEE" w14:textId="77777777" w:rsidR="00C521B3" w:rsidRPr="001B1679" w:rsidRDefault="00C521B3" w:rsidP="00015975">
            <w:pPr>
              <w:pStyle w:val="TAL"/>
              <w:rPr>
                <w:sz w:val="16"/>
                <w:szCs w:val="16"/>
              </w:rPr>
            </w:pPr>
            <w:r w:rsidRPr="001B1679">
              <w:rPr>
                <w:sz w:val="16"/>
                <w:szCs w:val="16"/>
              </w:rPr>
              <w:t>SP-231652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CD5F3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B8DE4" w14:textId="77777777" w:rsidR="00C521B3" w:rsidRPr="001B1679" w:rsidRDefault="00C521B3" w:rsidP="00015975">
            <w:pPr>
              <w:pStyle w:val="TAL"/>
              <w:rPr>
                <w:sz w:val="16"/>
                <w:szCs w:val="16"/>
              </w:rPr>
            </w:pPr>
            <w:r w:rsidRPr="001B1679">
              <w:rPr>
                <w:sz w:val="16"/>
                <w:szCs w:val="16"/>
              </w:rPr>
              <w:t>Proposals and considerations of SA WG2 R19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F186E"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8FB1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4A37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70532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355EB"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3BBD0" w14:textId="77777777" w:rsidR="00C521B3" w:rsidRPr="001B1679" w:rsidRDefault="00C521B3" w:rsidP="00015975">
            <w:pPr>
              <w:pStyle w:val="TAL"/>
              <w:rPr>
                <w:sz w:val="16"/>
                <w:szCs w:val="16"/>
              </w:rPr>
            </w:pPr>
          </w:p>
        </w:tc>
      </w:tr>
      <w:tr w:rsidR="00C521B3" w14:paraId="56F74A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494AA7"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1B371" w14:textId="77777777" w:rsidR="00C521B3" w:rsidRPr="001B1679" w:rsidRDefault="00C521B3" w:rsidP="00015975">
            <w:pPr>
              <w:pStyle w:val="TAL"/>
              <w:rPr>
                <w:sz w:val="16"/>
                <w:szCs w:val="16"/>
              </w:rPr>
            </w:pPr>
            <w:r w:rsidRPr="001B1679">
              <w:rPr>
                <w:sz w:val="16"/>
                <w:szCs w:val="16"/>
              </w:rPr>
              <w:t>SP-231651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E00E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51AFF" w14:textId="77777777" w:rsidR="00C521B3" w:rsidRPr="001B1679" w:rsidRDefault="00C521B3" w:rsidP="00015975">
            <w:pPr>
              <w:pStyle w:val="TAL"/>
              <w:rPr>
                <w:sz w:val="16"/>
                <w:szCs w:val="16"/>
              </w:rPr>
            </w:pPr>
            <w:r w:rsidRPr="001B1679">
              <w:rPr>
                <w:sz w:val="16"/>
                <w:szCs w:val="16"/>
              </w:rPr>
              <w:t>Nokia input to Rel-19 package discussion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297F40"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3B98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F247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B7F2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39277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AC2AEB" w14:textId="77777777" w:rsidR="00C521B3" w:rsidRPr="001B1679" w:rsidRDefault="00C521B3" w:rsidP="00015975">
            <w:pPr>
              <w:pStyle w:val="TAL"/>
              <w:rPr>
                <w:sz w:val="16"/>
                <w:szCs w:val="16"/>
              </w:rPr>
            </w:pPr>
          </w:p>
        </w:tc>
      </w:tr>
      <w:tr w:rsidR="00C521B3" w14:paraId="7C14C5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85F08"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298BD" w14:textId="77777777" w:rsidR="00C521B3" w:rsidRPr="001B1679" w:rsidRDefault="00C521B3" w:rsidP="00015975">
            <w:pPr>
              <w:pStyle w:val="TAL"/>
              <w:rPr>
                <w:sz w:val="16"/>
                <w:szCs w:val="16"/>
              </w:rPr>
            </w:pPr>
            <w:r w:rsidRPr="001B1679">
              <w:rPr>
                <w:sz w:val="16"/>
                <w:szCs w:val="16"/>
              </w:rPr>
              <w:t>SP-231643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8A548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A0FB8" w14:textId="77777777" w:rsidR="00C521B3" w:rsidRPr="001B1679" w:rsidRDefault="00C521B3" w:rsidP="00015975">
            <w:pPr>
              <w:pStyle w:val="TAL"/>
              <w:rPr>
                <w:sz w:val="16"/>
                <w:szCs w:val="16"/>
              </w:rPr>
            </w:pPr>
            <w:r w:rsidRPr="001B1679">
              <w:rPr>
                <w:sz w:val="16"/>
                <w:szCs w:val="16"/>
              </w:rPr>
              <w:t>Release 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99DAAB" w14:textId="77777777" w:rsidR="00C521B3" w:rsidRPr="001B1679" w:rsidRDefault="00C521B3" w:rsidP="00015975">
            <w:pPr>
              <w:pStyle w:val="TAL"/>
              <w:rPr>
                <w:sz w:val="16"/>
                <w:szCs w:val="16"/>
              </w:rPr>
            </w:pPr>
            <w:r w:rsidRPr="001B1679">
              <w:rPr>
                <w:sz w:val="16"/>
                <w:szCs w:val="16"/>
              </w:rPr>
              <w:t>VODAFONE Group Plc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676E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CA9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3546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3AF7D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30B49" w14:textId="77777777" w:rsidR="00C521B3" w:rsidRPr="001B1679" w:rsidRDefault="00C521B3" w:rsidP="00015975">
            <w:pPr>
              <w:pStyle w:val="TAL"/>
              <w:rPr>
                <w:sz w:val="16"/>
                <w:szCs w:val="16"/>
              </w:rPr>
            </w:pPr>
          </w:p>
        </w:tc>
      </w:tr>
      <w:tr w:rsidR="00C521B3" w14:paraId="0DD02B3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C45EA"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2F51B" w14:textId="77777777" w:rsidR="00C521B3" w:rsidRPr="001B1679" w:rsidRDefault="00C521B3" w:rsidP="00015975">
            <w:pPr>
              <w:pStyle w:val="TAL"/>
              <w:rPr>
                <w:sz w:val="16"/>
                <w:szCs w:val="16"/>
              </w:rPr>
            </w:pPr>
            <w:r w:rsidRPr="001B1679">
              <w:rPr>
                <w:sz w:val="16"/>
                <w:szCs w:val="16"/>
              </w:rPr>
              <w:t>SP-231642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51D12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14519" w14:textId="77777777" w:rsidR="00C521B3" w:rsidRPr="001B1679" w:rsidRDefault="00C521B3" w:rsidP="00015975">
            <w:pPr>
              <w:pStyle w:val="TAL"/>
              <w:rPr>
                <w:sz w:val="16"/>
                <w:szCs w:val="16"/>
              </w:rPr>
            </w:pPr>
            <w:r w:rsidRPr="001B1679">
              <w:rPr>
                <w:sz w:val="16"/>
                <w:szCs w:val="16"/>
              </w:rPr>
              <w:t>R19 SA WG2 package proposal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47C98" w14:textId="77777777" w:rsidR="00C521B3" w:rsidRPr="001B1679" w:rsidRDefault="00C521B3" w:rsidP="00015975">
            <w:pPr>
              <w:pStyle w:val="TAL"/>
              <w:rPr>
                <w:sz w:val="16"/>
                <w:szCs w:val="16"/>
              </w:rPr>
            </w:pPr>
            <w:r w:rsidRPr="001B1679">
              <w:rPr>
                <w:sz w:val="16"/>
                <w:szCs w:val="16"/>
              </w:rPr>
              <w:t>CMCC, CUCC, CTCC, CATT,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3C82A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CF35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BF799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A95A5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FCBC4A" w14:textId="77777777" w:rsidR="00C521B3" w:rsidRPr="001B1679" w:rsidRDefault="00C521B3" w:rsidP="00015975">
            <w:pPr>
              <w:pStyle w:val="TAL"/>
              <w:rPr>
                <w:sz w:val="16"/>
                <w:szCs w:val="16"/>
              </w:rPr>
            </w:pPr>
          </w:p>
        </w:tc>
      </w:tr>
      <w:tr w:rsidR="00C521B3" w14:paraId="3EDFFF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5B52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304B7" w14:textId="77777777" w:rsidR="00C521B3" w:rsidRPr="001B1679" w:rsidRDefault="00C521B3" w:rsidP="00015975">
            <w:pPr>
              <w:pStyle w:val="TAL"/>
              <w:rPr>
                <w:sz w:val="16"/>
                <w:szCs w:val="16"/>
              </w:rPr>
            </w:pPr>
            <w:r w:rsidRPr="001B1679">
              <w:rPr>
                <w:sz w:val="16"/>
                <w:szCs w:val="16"/>
              </w:rPr>
              <w:t>SP-231640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8A3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F7463" w14:textId="77777777" w:rsidR="00C521B3" w:rsidRPr="001B1679" w:rsidRDefault="00C521B3" w:rsidP="00015975">
            <w:pPr>
              <w:pStyle w:val="TAL"/>
              <w:rPr>
                <w:sz w:val="16"/>
                <w:szCs w:val="16"/>
              </w:rPr>
            </w:pPr>
            <w:r w:rsidRPr="001B1679">
              <w:rPr>
                <w:sz w:val="16"/>
                <w:szCs w:val="16"/>
              </w:rPr>
              <w:t>Considerations for Rel-19 topics from Industrial aspects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0E03E" w14:textId="77777777" w:rsidR="00C521B3" w:rsidRPr="001B1679" w:rsidRDefault="00C521B3" w:rsidP="00015975">
            <w:pPr>
              <w:pStyle w:val="TAL"/>
              <w:rPr>
                <w:sz w:val="16"/>
                <w:szCs w:val="16"/>
              </w:rPr>
            </w:pPr>
            <w:r w:rsidRPr="001B1679">
              <w:rPr>
                <w:sz w:val="16"/>
                <w:szCs w:val="16"/>
              </w:rPr>
              <w:t>Siemens AG, Mitsubishi Electric, Robert Bosch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7821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779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6BA2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1135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F8C8D" w14:textId="77777777" w:rsidR="00C521B3" w:rsidRPr="001B1679" w:rsidRDefault="00C521B3" w:rsidP="00015975">
            <w:pPr>
              <w:pStyle w:val="TAL"/>
              <w:rPr>
                <w:sz w:val="16"/>
                <w:szCs w:val="16"/>
              </w:rPr>
            </w:pPr>
          </w:p>
        </w:tc>
      </w:tr>
      <w:tr w:rsidR="00C521B3" w14:paraId="5767A1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63CE2"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A667F" w14:textId="77777777" w:rsidR="00C521B3" w:rsidRPr="001B1679" w:rsidRDefault="00C521B3" w:rsidP="00015975">
            <w:pPr>
              <w:pStyle w:val="TAL"/>
              <w:rPr>
                <w:sz w:val="16"/>
                <w:szCs w:val="16"/>
              </w:rPr>
            </w:pPr>
            <w:r w:rsidRPr="001B1679">
              <w:rPr>
                <w:sz w:val="16"/>
                <w:szCs w:val="16"/>
              </w:rPr>
              <w:t>SP-231663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AD90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58311" w14:textId="77777777" w:rsidR="00C521B3" w:rsidRPr="001B1679" w:rsidRDefault="00C521B3" w:rsidP="00015975">
            <w:pPr>
              <w:pStyle w:val="TAL"/>
              <w:rPr>
                <w:sz w:val="16"/>
                <w:szCs w:val="16"/>
              </w:rPr>
            </w:pPr>
            <w:r w:rsidRPr="001B1679">
              <w:rPr>
                <w:sz w:val="16"/>
                <w:szCs w:val="16"/>
              </w:rPr>
              <w:t>Apple's view on the Rel-19 SA WG2 Package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1F79E"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55D70"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AE610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CD7DD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0BC2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FF0DA" w14:textId="77777777" w:rsidR="00C521B3" w:rsidRPr="001B1679" w:rsidRDefault="00C521B3" w:rsidP="00015975">
            <w:pPr>
              <w:pStyle w:val="TAL"/>
              <w:rPr>
                <w:sz w:val="16"/>
                <w:szCs w:val="16"/>
              </w:rPr>
            </w:pPr>
          </w:p>
        </w:tc>
      </w:tr>
      <w:tr w:rsidR="00C521B3" w14:paraId="0A5B3C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20E1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322CF" w14:textId="77777777" w:rsidR="00C521B3" w:rsidRPr="001B1679" w:rsidRDefault="00C521B3" w:rsidP="00015975">
            <w:pPr>
              <w:pStyle w:val="TAL"/>
              <w:rPr>
                <w:sz w:val="16"/>
                <w:szCs w:val="16"/>
              </w:rPr>
            </w:pPr>
            <w:r w:rsidRPr="001B1679">
              <w:rPr>
                <w:sz w:val="16"/>
                <w:szCs w:val="16"/>
              </w:rPr>
              <w:t>SP-231638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B173F"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A0A1" w14:textId="77777777" w:rsidR="00C521B3" w:rsidRPr="001B1679" w:rsidRDefault="00C521B3" w:rsidP="00015975">
            <w:pPr>
              <w:pStyle w:val="TAL"/>
              <w:rPr>
                <w:sz w:val="16"/>
                <w:szCs w:val="16"/>
              </w:rPr>
            </w:pPr>
            <w:r w:rsidRPr="001B1679">
              <w:rPr>
                <w:sz w:val="16"/>
                <w:szCs w:val="16"/>
              </w:rPr>
              <w:t>China Telecom Views on SA WG2 Rel-19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FA2B0A"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1DD5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A57A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573C7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B7349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84CE9" w14:textId="77777777" w:rsidR="00C521B3" w:rsidRPr="001B1679" w:rsidRDefault="00C521B3" w:rsidP="00015975">
            <w:pPr>
              <w:pStyle w:val="TAL"/>
              <w:rPr>
                <w:sz w:val="16"/>
                <w:szCs w:val="16"/>
              </w:rPr>
            </w:pPr>
          </w:p>
        </w:tc>
      </w:tr>
      <w:tr w:rsidR="00C521B3" w14:paraId="0EEB7AE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BE425" w14:textId="77777777" w:rsidR="00C521B3" w:rsidRPr="001B1679" w:rsidRDefault="00C521B3" w:rsidP="00015975">
            <w:pPr>
              <w:pStyle w:val="TAL"/>
              <w:rPr>
                <w:sz w:val="16"/>
                <w:szCs w:val="16"/>
              </w:rPr>
            </w:pPr>
            <w:r w:rsidRPr="001B1679">
              <w:rPr>
                <w:sz w:val="16"/>
                <w:szCs w:val="16"/>
              </w:rPr>
              <w:t>7.3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C602B" w14:textId="77777777" w:rsidR="00C521B3" w:rsidRPr="001B1679" w:rsidRDefault="00C521B3" w:rsidP="00015975">
            <w:pPr>
              <w:pStyle w:val="TAL"/>
              <w:rPr>
                <w:sz w:val="16"/>
                <w:szCs w:val="16"/>
              </w:rPr>
            </w:pPr>
            <w:r w:rsidRPr="001B1679">
              <w:rPr>
                <w:sz w:val="16"/>
                <w:szCs w:val="16"/>
              </w:rPr>
              <w:t>SP-231634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22DB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05BA8" w14:textId="77777777" w:rsidR="00C521B3" w:rsidRPr="001B1679" w:rsidRDefault="00C521B3" w:rsidP="00015975">
            <w:pPr>
              <w:pStyle w:val="TAL"/>
              <w:rPr>
                <w:sz w:val="16"/>
                <w:szCs w:val="16"/>
              </w:rPr>
            </w:pPr>
            <w:r w:rsidRPr="001B1679">
              <w:rPr>
                <w:sz w:val="16"/>
                <w:szCs w:val="16"/>
              </w:rPr>
              <w:t>Vivo views on SA WG2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9333E" w14:textId="77777777" w:rsidR="00C521B3" w:rsidRPr="001B1679" w:rsidRDefault="00C521B3" w:rsidP="00015975">
            <w:pPr>
              <w:pStyle w:val="TAL"/>
              <w:rPr>
                <w:sz w:val="16"/>
                <w:szCs w:val="16"/>
              </w:rPr>
            </w:pPr>
            <w:r w:rsidRPr="001B1679">
              <w:rPr>
                <w:sz w:val="16"/>
                <w:szCs w:val="16"/>
              </w:rPr>
              <w:t>vivo Mobile Communication (S)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FAB0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260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EF1A7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D7BB5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3B16ED" w14:textId="77777777" w:rsidR="00C521B3" w:rsidRPr="001B1679" w:rsidRDefault="00C521B3" w:rsidP="00015975">
            <w:pPr>
              <w:pStyle w:val="TAL"/>
              <w:rPr>
                <w:sz w:val="16"/>
                <w:szCs w:val="16"/>
              </w:rPr>
            </w:pPr>
          </w:p>
        </w:tc>
      </w:tr>
      <w:tr w:rsidR="00C521B3" w14:paraId="43AFD59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D60272"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8C127" w14:textId="77777777" w:rsidR="00C521B3" w:rsidRPr="001B1679" w:rsidRDefault="00C521B3" w:rsidP="00015975">
            <w:pPr>
              <w:pStyle w:val="TAL"/>
              <w:rPr>
                <w:sz w:val="16"/>
                <w:szCs w:val="16"/>
              </w:rPr>
            </w:pPr>
            <w:r w:rsidRPr="001B1679">
              <w:rPr>
                <w:sz w:val="16"/>
                <w:szCs w:val="16"/>
              </w:rPr>
              <w:t>SP-231531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86EB2E"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F920D9"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6DF635"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B0CC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75C04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E2E0C" w14:textId="77777777" w:rsidR="00C521B3" w:rsidRPr="001B1679" w:rsidRDefault="00C521B3" w:rsidP="00015975">
            <w:pPr>
              <w:pStyle w:val="TAL"/>
              <w:rPr>
                <w:sz w:val="16"/>
                <w:szCs w:val="16"/>
              </w:rPr>
            </w:pPr>
            <w:r w:rsidRPr="001B1679">
              <w:rPr>
                <w:sz w:val="16"/>
                <w:szCs w:val="16"/>
              </w:rPr>
              <w:t>This was then endorsed as input to the Joint TSGs session. Revised to SP-231693.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195C6D"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FB81CF" w14:textId="77777777" w:rsidR="00C521B3" w:rsidRPr="001B1679" w:rsidRDefault="00C521B3" w:rsidP="00015975">
            <w:pPr>
              <w:pStyle w:val="TAL"/>
              <w:rPr>
                <w:sz w:val="16"/>
                <w:szCs w:val="16"/>
              </w:rPr>
            </w:pPr>
            <w:r w:rsidRPr="001B1679">
              <w:rPr>
                <w:sz w:val="16"/>
                <w:szCs w:val="16"/>
              </w:rPr>
              <w:t>SP-231693</w:t>
            </w:r>
          </w:p>
        </w:tc>
      </w:tr>
      <w:tr w:rsidR="00C521B3" w14:paraId="452BAFF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1D134"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39F72" w14:textId="77777777" w:rsidR="00C521B3" w:rsidRPr="001B1679" w:rsidRDefault="00C521B3" w:rsidP="00015975">
            <w:pPr>
              <w:pStyle w:val="TAL"/>
              <w:rPr>
                <w:sz w:val="16"/>
                <w:szCs w:val="16"/>
              </w:rPr>
            </w:pPr>
            <w:r w:rsidRPr="001B1679">
              <w:rPr>
                <w:sz w:val="16"/>
                <w:szCs w:val="16"/>
              </w:rPr>
              <w:t>SP-231693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88CF0"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F3B9B0" w14:textId="77777777" w:rsidR="00C521B3" w:rsidRPr="001B1679" w:rsidRDefault="00C521B3" w:rsidP="00015975">
            <w:pPr>
              <w:pStyle w:val="TAL"/>
              <w:rPr>
                <w:sz w:val="16"/>
                <w:szCs w:val="16"/>
              </w:rPr>
            </w:pPr>
            <w:r w:rsidRPr="001B1679">
              <w:rPr>
                <w:sz w:val="16"/>
                <w:szCs w:val="16"/>
              </w:rPr>
              <w:t>High-level Considerations for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7815B" w14:textId="77777777" w:rsidR="00C521B3" w:rsidRPr="001B1679" w:rsidRDefault="00C521B3" w:rsidP="00015975">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A79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307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708FC6" w14:textId="77777777" w:rsidR="00C521B3" w:rsidRPr="001B1679" w:rsidRDefault="00C521B3" w:rsidP="00015975">
            <w:pPr>
              <w:pStyle w:val="TAL"/>
              <w:rPr>
                <w:sz w:val="16"/>
                <w:szCs w:val="16"/>
              </w:rPr>
            </w:pPr>
            <w:r w:rsidRPr="001B1679">
              <w:rPr>
                <w:sz w:val="16"/>
                <w:szCs w:val="16"/>
              </w:rPr>
              <w:t>Revision of SP-231531.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873A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A7808" w14:textId="77777777" w:rsidR="00C521B3" w:rsidRPr="001B1679" w:rsidRDefault="00C521B3" w:rsidP="00015975">
            <w:pPr>
              <w:pStyle w:val="TAL"/>
              <w:rPr>
                <w:sz w:val="16"/>
                <w:szCs w:val="16"/>
              </w:rPr>
            </w:pPr>
          </w:p>
        </w:tc>
      </w:tr>
      <w:tr w:rsidR="00C521B3" w14:paraId="70390B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B31BC"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FD550" w14:textId="77777777" w:rsidR="00C521B3" w:rsidRPr="001B1679" w:rsidRDefault="00C521B3" w:rsidP="00015975">
            <w:pPr>
              <w:pStyle w:val="TAL"/>
              <w:rPr>
                <w:sz w:val="16"/>
                <w:szCs w:val="16"/>
              </w:rPr>
            </w:pPr>
            <w:r w:rsidRPr="001B1679">
              <w:rPr>
                <w:sz w:val="16"/>
                <w:szCs w:val="16"/>
              </w:rPr>
              <w:t>SP-231607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713A2"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9292E" w14:textId="77777777" w:rsidR="00C521B3" w:rsidRPr="001B1679" w:rsidRDefault="00C521B3" w:rsidP="00015975">
            <w:pPr>
              <w:pStyle w:val="TAL"/>
              <w:rPr>
                <w:sz w:val="16"/>
                <w:szCs w:val="16"/>
              </w:rPr>
            </w:pPr>
            <w:r w:rsidRPr="001B1679">
              <w:rPr>
                <w:sz w:val="16"/>
                <w:szCs w:val="16"/>
              </w:rPr>
              <w:t>6G work plan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DC92A" w14:textId="77777777" w:rsidR="00C521B3" w:rsidRPr="001B1679" w:rsidRDefault="00C521B3" w:rsidP="00015975">
            <w:pPr>
              <w:pStyle w:val="TAL"/>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BB29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22949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A450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27335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E8D4D1" w14:textId="77777777" w:rsidR="00C521B3" w:rsidRPr="001B1679" w:rsidRDefault="00C521B3" w:rsidP="00015975">
            <w:pPr>
              <w:pStyle w:val="TAL"/>
              <w:rPr>
                <w:sz w:val="16"/>
                <w:szCs w:val="16"/>
              </w:rPr>
            </w:pPr>
          </w:p>
        </w:tc>
      </w:tr>
      <w:tr w:rsidR="00C521B3" w14:paraId="26855E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7542BA"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DBAE7" w14:textId="77777777" w:rsidR="00C521B3" w:rsidRPr="001B1679" w:rsidRDefault="00C521B3" w:rsidP="00015975">
            <w:pPr>
              <w:pStyle w:val="TAL"/>
              <w:rPr>
                <w:sz w:val="16"/>
                <w:szCs w:val="16"/>
              </w:rPr>
            </w:pPr>
            <w:r w:rsidRPr="001B1679">
              <w:rPr>
                <w:sz w:val="16"/>
                <w:szCs w:val="16"/>
              </w:rPr>
              <w:t>SP-231612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807E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34C61" w14:textId="77777777" w:rsidR="00C521B3" w:rsidRPr="001B1679" w:rsidRDefault="00C521B3" w:rsidP="00015975">
            <w:pPr>
              <w:pStyle w:val="TAL"/>
              <w:rPr>
                <w:sz w:val="16"/>
                <w:szCs w:val="16"/>
              </w:rPr>
            </w:pPr>
            <w:r w:rsidRPr="001B1679">
              <w:rPr>
                <w:sz w:val="16"/>
                <w:szCs w:val="16"/>
              </w:rPr>
              <w:t>LGE s View on 6G Timeline and IMT-2030 Submission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618EF" w14:textId="77777777" w:rsidR="00C521B3" w:rsidRPr="001B1679" w:rsidRDefault="00C521B3" w:rsidP="00015975">
            <w:pPr>
              <w:pStyle w:val="TAL"/>
              <w:rPr>
                <w:sz w:val="16"/>
                <w:szCs w:val="16"/>
              </w:rPr>
            </w:pPr>
            <w:r w:rsidRPr="001B1679">
              <w:rPr>
                <w:sz w:val="16"/>
                <w:szCs w:val="16"/>
              </w:rPr>
              <w:t>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A735B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4330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6581B"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EBF1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2FBF" w14:textId="77777777" w:rsidR="00C521B3" w:rsidRPr="001B1679" w:rsidRDefault="00C521B3" w:rsidP="00015975">
            <w:pPr>
              <w:pStyle w:val="TAL"/>
              <w:rPr>
                <w:sz w:val="16"/>
                <w:szCs w:val="16"/>
              </w:rPr>
            </w:pPr>
          </w:p>
        </w:tc>
      </w:tr>
      <w:tr w:rsidR="00C521B3" w14:paraId="578C11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936D1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DCEAB" w14:textId="77777777" w:rsidR="00C521B3" w:rsidRPr="001B1679" w:rsidRDefault="00C521B3" w:rsidP="00015975">
            <w:pPr>
              <w:pStyle w:val="TAL"/>
              <w:rPr>
                <w:sz w:val="16"/>
                <w:szCs w:val="16"/>
              </w:rPr>
            </w:pPr>
            <w:r w:rsidRPr="001B1679">
              <w:rPr>
                <w:sz w:val="16"/>
                <w:szCs w:val="16"/>
              </w:rPr>
              <w:t>SP-231587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7E6DD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94E70" w14:textId="77777777" w:rsidR="00C521B3" w:rsidRPr="001B1679" w:rsidRDefault="00C521B3" w:rsidP="00015975">
            <w:pPr>
              <w:pStyle w:val="TAL"/>
              <w:rPr>
                <w:sz w:val="16"/>
                <w:szCs w:val="16"/>
              </w:rPr>
            </w:pPr>
            <w:r w:rsidRPr="001B1679">
              <w:rPr>
                <w:sz w:val="16"/>
                <w:szCs w:val="16"/>
              </w:rPr>
              <w:t>China Mobile View on 6G discussion and time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52FD66" w14:textId="77777777" w:rsidR="00C521B3" w:rsidRPr="001B1679" w:rsidRDefault="00C521B3" w:rsidP="00015975">
            <w:pPr>
              <w:pStyle w:val="TAL"/>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FFC4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F3C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AEB6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634F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B0AD9" w14:textId="77777777" w:rsidR="00C521B3" w:rsidRPr="001B1679" w:rsidRDefault="00C521B3" w:rsidP="00015975">
            <w:pPr>
              <w:pStyle w:val="TAL"/>
              <w:rPr>
                <w:sz w:val="16"/>
                <w:szCs w:val="16"/>
              </w:rPr>
            </w:pPr>
          </w:p>
        </w:tc>
      </w:tr>
      <w:tr w:rsidR="00C521B3" w14:paraId="1559DF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DF294"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FF20F" w14:textId="77777777" w:rsidR="00C521B3" w:rsidRPr="001B1679" w:rsidRDefault="00C521B3" w:rsidP="00015975">
            <w:pPr>
              <w:pStyle w:val="TAL"/>
              <w:rPr>
                <w:sz w:val="16"/>
                <w:szCs w:val="16"/>
              </w:rPr>
            </w:pPr>
            <w:r w:rsidRPr="001B1679">
              <w:rPr>
                <w:sz w:val="16"/>
                <w:szCs w:val="16"/>
              </w:rPr>
              <w:t>SP-231584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85D835"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429EC" w14:textId="77777777" w:rsidR="00C521B3" w:rsidRPr="001B1679" w:rsidRDefault="00C521B3" w:rsidP="00015975">
            <w:pPr>
              <w:pStyle w:val="TAL"/>
              <w:rPr>
                <w:sz w:val="16"/>
                <w:szCs w:val="16"/>
              </w:rPr>
            </w:pPr>
            <w:r w:rsidRPr="001B1679">
              <w:rPr>
                <w:sz w:val="16"/>
                <w:szCs w:val="16"/>
              </w:rPr>
              <w:t>Views on 6G timeline planning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8903D9" w14:textId="77777777" w:rsidR="00C521B3" w:rsidRPr="001B1679" w:rsidRDefault="00C521B3" w:rsidP="00015975">
            <w:pPr>
              <w:pStyle w:val="TAL"/>
              <w:rPr>
                <w:sz w:val="16"/>
                <w:szCs w:val="16"/>
              </w:rPr>
            </w:pPr>
            <w:r w:rsidRPr="001B1679">
              <w:rPr>
                <w:sz w:val="16"/>
                <w:szCs w:val="16"/>
              </w:rPr>
              <w:t>Xiaomi EV Technology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56F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7D03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73FA2"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107D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587DD" w14:textId="77777777" w:rsidR="00C521B3" w:rsidRPr="001B1679" w:rsidRDefault="00C521B3" w:rsidP="00015975">
            <w:pPr>
              <w:pStyle w:val="TAL"/>
              <w:rPr>
                <w:sz w:val="16"/>
                <w:szCs w:val="16"/>
              </w:rPr>
            </w:pPr>
          </w:p>
        </w:tc>
      </w:tr>
      <w:tr w:rsidR="00C521B3" w14:paraId="5CE99A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ECDCB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C0AA6" w14:textId="77777777" w:rsidR="00C521B3" w:rsidRPr="001B1679" w:rsidRDefault="00C521B3" w:rsidP="00015975">
            <w:pPr>
              <w:pStyle w:val="TAL"/>
              <w:rPr>
                <w:sz w:val="16"/>
                <w:szCs w:val="16"/>
              </w:rPr>
            </w:pPr>
            <w:r w:rsidRPr="001B1679">
              <w:rPr>
                <w:sz w:val="16"/>
                <w:szCs w:val="16"/>
              </w:rPr>
              <w:t>SP-231577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139F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689427" w14:textId="77777777" w:rsidR="00C521B3" w:rsidRPr="001B1679" w:rsidRDefault="00C521B3" w:rsidP="00015975">
            <w:pPr>
              <w:pStyle w:val="TAL"/>
              <w:rPr>
                <w:sz w:val="16"/>
                <w:szCs w:val="16"/>
              </w:rPr>
            </w:pPr>
            <w:r w:rsidRPr="001B1679">
              <w:rPr>
                <w:sz w:val="16"/>
                <w:szCs w:val="16"/>
              </w:rPr>
              <w:t>3GPP timeline for IMT-2030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0863D6"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AEB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64CFE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88557D"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447953"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F219E" w14:textId="77777777" w:rsidR="00C521B3" w:rsidRPr="001B1679" w:rsidRDefault="00C521B3" w:rsidP="00015975">
            <w:pPr>
              <w:pStyle w:val="TAL"/>
              <w:rPr>
                <w:sz w:val="16"/>
                <w:szCs w:val="16"/>
              </w:rPr>
            </w:pPr>
          </w:p>
        </w:tc>
      </w:tr>
      <w:tr w:rsidR="00C521B3" w14:paraId="60FA61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E632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F1713" w14:textId="77777777" w:rsidR="00C521B3" w:rsidRPr="001B1679" w:rsidRDefault="00C521B3" w:rsidP="00015975">
            <w:pPr>
              <w:pStyle w:val="TAL"/>
              <w:rPr>
                <w:sz w:val="16"/>
                <w:szCs w:val="16"/>
              </w:rPr>
            </w:pPr>
            <w:r w:rsidRPr="001B1679">
              <w:rPr>
                <w:sz w:val="16"/>
                <w:szCs w:val="16"/>
              </w:rPr>
              <w:t>SP-231530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75256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295AD5" w14:textId="77777777" w:rsidR="00C521B3" w:rsidRPr="001B1679" w:rsidRDefault="00C521B3" w:rsidP="00015975">
            <w:pPr>
              <w:pStyle w:val="TAL"/>
              <w:rPr>
                <w:sz w:val="16"/>
                <w:szCs w:val="16"/>
              </w:rPr>
            </w:pPr>
            <w:r w:rsidRPr="001B1679">
              <w:rPr>
                <w:sz w:val="16"/>
                <w:szCs w:val="16"/>
              </w:rPr>
              <w:t>View on 3GPP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8E5281"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FFF06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5D16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2FCC5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EF09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163B2" w14:textId="77777777" w:rsidR="00C521B3" w:rsidRPr="001B1679" w:rsidRDefault="00C521B3" w:rsidP="00015975">
            <w:pPr>
              <w:pStyle w:val="TAL"/>
              <w:rPr>
                <w:sz w:val="16"/>
                <w:szCs w:val="16"/>
              </w:rPr>
            </w:pPr>
          </w:p>
        </w:tc>
      </w:tr>
      <w:tr w:rsidR="00C521B3" w14:paraId="0FB776A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6940AF"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325B5" w14:textId="77777777" w:rsidR="00C521B3" w:rsidRPr="001B1679" w:rsidRDefault="00C521B3" w:rsidP="00015975">
            <w:pPr>
              <w:pStyle w:val="TAL"/>
              <w:rPr>
                <w:sz w:val="16"/>
                <w:szCs w:val="16"/>
              </w:rPr>
            </w:pPr>
            <w:r w:rsidRPr="001B1679">
              <w:rPr>
                <w:sz w:val="16"/>
                <w:szCs w:val="16"/>
              </w:rPr>
              <w:t>SP-231517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A6A1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40A2F" w14:textId="77777777" w:rsidR="00C521B3" w:rsidRPr="001B1679" w:rsidRDefault="00C521B3" w:rsidP="00015975">
            <w:pPr>
              <w:pStyle w:val="TAL"/>
              <w:rPr>
                <w:sz w:val="16"/>
                <w:szCs w:val="16"/>
              </w:rPr>
            </w:pPr>
            <w:r w:rsidRPr="001B1679">
              <w:rPr>
                <w:sz w:val="16"/>
                <w:szCs w:val="16"/>
              </w:rPr>
              <w:t>Rel-20 timeline &amp; 6G planning considerations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77827" w14:textId="77777777" w:rsidR="00C521B3" w:rsidRPr="001B1679" w:rsidRDefault="00C521B3" w:rsidP="00015975">
            <w:pPr>
              <w:pStyle w:val="TAL"/>
              <w:rPr>
                <w:sz w:val="16"/>
                <w:szCs w:val="16"/>
              </w:rPr>
            </w:pPr>
            <w:r w:rsidRPr="001B1679">
              <w:rPr>
                <w:sz w:val="16"/>
                <w:szCs w:val="16"/>
              </w:rPr>
              <w:t>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494A2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AEC0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0DF63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ABDE0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723712" w14:textId="77777777" w:rsidR="00C521B3" w:rsidRPr="001B1679" w:rsidRDefault="00C521B3" w:rsidP="00015975">
            <w:pPr>
              <w:pStyle w:val="TAL"/>
              <w:rPr>
                <w:sz w:val="16"/>
                <w:szCs w:val="16"/>
              </w:rPr>
            </w:pPr>
          </w:p>
        </w:tc>
      </w:tr>
      <w:tr w:rsidR="00C521B3" w14:paraId="67EA611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062C1"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9376C" w14:textId="77777777" w:rsidR="00C521B3" w:rsidRPr="001B1679" w:rsidRDefault="00C521B3" w:rsidP="00015975">
            <w:pPr>
              <w:pStyle w:val="TAL"/>
              <w:rPr>
                <w:sz w:val="16"/>
                <w:szCs w:val="16"/>
              </w:rPr>
            </w:pPr>
            <w:r w:rsidRPr="001B1679">
              <w:rPr>
                <w:sz w:val="16"/>
                <w:szCs w:val="16"/>
              </w:rPr>
              <w:t>SP-231515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FCB47"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6409B" w14:textId="77777777" w:rsidR="00C521B3" w:rsidRPr="001B1679" w:rsidRDefault="00C521B3" w:rsidP="00015975">
            <w:pPr>
              <w:pStyle w:val="TAL"/>
              <w:rPr>
                <w:sz w:val="16"/>
                <w:szCs w:val="16"/>
              </w:rPr>
            </w:pPr>
            <w:r w:rsidRPr="001B1679">
              <w:rPr>
                <w:sz w:val="16"/>
                <w:szCs w:val="16"/>
              </w:rPr>
              <w:t>On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954AC" w14:textId="77777777" w:rsidR="00C521B3" w:rsidRPr="001B1679" w:rsidRDefault="00C521B3" w:rsidP="00015975">
            <w:pPr>
              <w:pStyle w:val="TAL"/>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226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E91F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1C1C3"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32F4D"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A9887" w14:textId="77777777" w:rsidR="00C521B3" w:rsidRPr="001B1679" w:rsidRDefault="00C521B3" w:rsidP="00015975">
            <w:pPr>
              <w:pStyle w:val="TAL"/>
              <w:rPr>
                <w:sz w:val="16"/>
                <w:szCs w:val="16"/>
              </w:rPr>
            </w:pPr>
          </w:p>
        </w:tc>
      </w:tr>
      <w:tr w:rsidR="00C521B3" w14:paraId="607031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C68DB"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F72CB" w14:textId="77777777" w:rsidR="00C521B3" w:rsidRPr="001B1679" w:rsidRDefault="00C521B3" w:rsidP="00015975">
            <w:pPr>
              <w:pStyle w:val="TAL"/>
              <w:rPr>
                <w:sz w:val="16"/>
                <w:szCs w:val="16"/>
              </w:rPr>
            </w:pPr>
            <w:r w:rsidRPr="001B1679">
              <w:rPr>
                <w:sz w:val="16"/>
                <w:szCs w:val="16"/>
              </w:rPr>
              <w:t>SP-231509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3E2C3"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F26FB" w14:textId="77777777" w:rsidR="00C521B3" w:rsidRPr="001B1679" w:rsidRDefault="00C521B3" w:rsidP="00015975">
            <w:pPr>
              <w:pStyle w:val="TAL"/>
              <w:rPr>
                <w:sz w:val="16"/>
                <w:szCs w:val="16"/>
              </w:rPr>
            </w:pPr>
            <w:r w:rsidRPr="001B1679">
              <w:rPr>
                <w:sz w:val="16"/>
                <w:szCs w:val="16"/>
              </w:rPr>
              <w:t>3GPP timeline for preparation of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376AB7" w14:textId="77777777" w:rsidR="00C521B3" w:rsidRPr="001B1679" w:rsidRDefault="00C521B3" w:rsidP="00015975">
            <w:pPr>
              <w:pStyle w:val="TAL"/>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5A7F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08FB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EAE7E"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8DD9C"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7A7F3D" w14:textId="77777777" w:rsidR="00C521B3" w:rsidRPr="001B1679" w:rsidRDefault="00C521B3" w:rsidP="00015975">
            <w:pPr>
              <w:pStyle w:val="TAL"/>
              <w:rPr>
                <w:sz w:val="16"/>
                <w:szCs w:val="16"/>
              </w:rPr>
            </w:pPr>
          </w:p>
        </w:tc>
      </w:tr>
      <w:tr w:rsidR="00C521B3" w14:paraId="3DF6C99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CF209"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4E2979" w14:textId="77777777" w:rsidR="00C521B3" w:rsidRPr="001B1679" w:rsidRDefault="00C521B3" w:rsidP="00015975">
            <w:pPr>
              <w:pStyle w:val="TAL"/>
              <w:rPr>
                <w:sz w:val="16"/>
                <w:szCs w:val="16"/>
              </w:rPr>
            </w:pPr>
            <w:r w:rsidRPr="001B1679">
              <w:rPr>
                <w:sz w:val="16"/>
                <w:szCs w:val="16"/>
              </w:rPr>
              <w:t>SP-231508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9D781"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D53D1" w14:textId="77777777" w:rsidR="00C521B3" w:rsidRPr="001B1679" w:rsidRDefault="00C521B3" w:rsidP="00015975">
            <w:pPr>
              <w:pStyle w:val="TAL"/>
              <w:rPr>
                <w:sz w:val="16"/>
                <w:szCs w:val="16"/>
              </w:rPr>
            </w:pPr>
            <w:r w:rsidRPr="001B1679">
              <w:rPr>
                <w:sz w:val="16"/>
                <w:szCs w:val="16"/>
              </w:rPr>
              <w:t>View on IMT-2030 submission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B55E9B" w14:textId="77777777" w:rsidR="00C521B3" w:rsidRPr="001B1679" w:rsidRDefault="00C521B3" w:rsidP="00015975">
            <w:pPr>
              <w:pStyle w:val="TAL"/>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B26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E977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06797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EA92A"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C8F6B" w14:textId="77777777" w:rsidR="00C521B3" w:rsidRPr="001B1679" w:rsidRDefault="00C521B3" w:rsidP="00015975">
            <w:pPr>
              <w:pStyle w:val="TAL"/>
              <w:rPr>
                <w:sz w:val="16"/>
                <w:szCs w:val="16"/>
              </w:rPr>
            </w:pPr>
          </w:p>
        </w:tc>
      </w:tr>
      <w:tr w:rsidR="00C521B3" w14:paraId="0A99402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FCDB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4B47B" w14:textId="77777777" w:rsidR="00C521B3" w:rsidRPr="001B1679" w:rsidRDefault="00C521B3" w:rsidP="00015975">
            <w:pPr>
              <w:pStyle w:val="TAL"/>
              <w:rPr>
                <w:sz w:val="16"/>
                <w:szCs w:val="16"/>
              </w:rPr>
            </w:pPr>
            <w:r w:rsidRPr="001B1679">
              <w:rPr>
                <w:sz w:val="16"/>
                <w:szCs w:val="16"/>
              </w:rPr>
              <w:t>SP-231387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ACD74E"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CB8A7" w14:textId="77777777" w:rsidR="00C521B3" w:rsidRPr="001B1679" w:rsidRDefault="00C521B3" w:rsidP="00015975">
            <w:pPr>
              <w:pStyle w:val="TAL"/>
              <w:rPr>
                <w:sz w:val="16"/>
                <w:szCs w:val="16"/>
              </w:rPr>
            </w:pPr>
            <w:r w:rsidRPr="001B1679">
              <w:rPr>
                <w:sz w:val="16"/>
                <w:szCs w:val="16"/>
              </w:rPr>
              <w:t>AT&amp;T views on the 6G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4DF79" w14:textId="77777777" w:rsidR="00C521B3" w:rsidRPr="001B1679" w:rsidRDefault="00C521B3" w:rsidP="00015975">
            <w:pPr>
              <w:pStyle w:val="TAL"/>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DE1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95BF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E9B979"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D06E9"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EFC14" w14:textId="77777777" w:rsidR="00C521B3" w:rsidRPr="001B1679" w:rsidRDefault="00C521B3" w:rsidP="00015975">
            <w:pPr>
              <w:pStyle w:val="TAL"/>
              <w:rPr>
                <w:sz w:val="16"/>
                <w:szCs w:val="16"/>
              </w:rPr>
            </w:pPr>
          </w:p>
        </w:tc>
      </w:tr>
      <w:tr w:rsidR="00C521B3" w14:paraId="4DCE277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F6E3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4F1FB" w14:textId="77777777" w:rsidR="00C521B3" w:rsidRPr="001B1679" w:rsidRDefault="00C521B3" w:rsidP="00015975">
            <w:pPr>
              <w:pStyle w:val="TAL"/>
              <w:rPr>
                <w:sz w:val="16"/>
                <w:szCs w:val="16"/>
              </w:rPr>
            </w:pPr>
            <w:r w:rsidRPr="001B1679">
              <w:rPr>
                <w:sz w:val="16"/>
                <w:szCs w:val="16"/>
              </w:rPr>
              <w:t>SP-231358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73D92A"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EF5D3" w14:textId="77777777" w:rsidR="00C521B3" w:rsidRPr="001B1679" w:rsidRDefault="00C521B3" w:rsidP="00015975">
            <w:pPr>
              <w:pStyle w:val="TAL"/>
              <w:rPr>
                <w:sz w:val="16"/>
                <w:szCs w:val="16"/>
              </w:rPr>
            </w:pPr>
            <w:r w:rsidRPr="001B1679">
              <w:rPr>
                <w:sz w:val="16"/>
                <w:szCs w:val="16"/>
              </w:rPr>
              <w:t>Proposal on timeline for IMT2030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0995A0"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E07F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4598A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D2DE8"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6F9D2"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AB8BF" w14:textId="77777777" w:rsidR="00C521B3" w:rsidRPr="001B1679" w:rsidRDefault="00C521B3" w:rsidP="00015975">
            <w:pPr>
              <w:pStyle w:val="TAL"/>
              <w:rPr>
                <w:sz w:val="16"/>
                <w:szCs w:val="16"/>
              </w:rPr>
            </w:pPr>
          </w:p>
        </w:tc>
      </w:tr>
      <w:tr w:rsidR="00C521B3" w14:paraId="682BBDF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DD7C6"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BC051" w14:textId="77777777" w:rsidR="00C521B3" w:rsidRPr="001B1679" w:rsidRDefault="00C521B3" w:rsidP="00015975">
            <w:pPr>
              <w:pStyle w:val="TAL"/>
              <w:rPr>
                <w:sz w:val="16"/>
                <w:szCs w:val="16"/>
              </w:rPr>
            </w:pPr>
            <w:r w:rsidRPr="001B1679">
              <w:rPr>
                <w:sz w:val="16"/>
                <w:szCs w:val="16"/>
              </w:rPr>
              <w:t>SP-231356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DA0CC"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E5C84" w14:textId="77777777" w:rsidR="00C521B3" w:rsidRPr="001B1679" w:rsidRDefault="00C521B3" w:rsidP="00015975">
            <w:pPr>
              <w:pStyle w:val="TAL"/>
              <w:rPr>
                <w:sz w:val="16"/>
                <w:szCs w:val="16"/>
              </w:rPr>
            </w:pPr>
            <w:r w:rsidRPr="001B1679">
              <w:rPr>
                <w:sz w:val="16"/>
                <w:szCs w:val="16"/>
              </w:rPr>
              <w:t>Views on 6G timeline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02CD0"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F400F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55E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5366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24D977"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7B873" w14:textId="77777777" w:rsidR="00C521B3" w:rsidRPr="001B1679" w:rsidRDefault="00C521B3" w:rsidP="00015975">
            <w:pPr>
              <w:pStyle w:val="TAL"/>
              <w:rPr>
                <w:sz w:val="16"/>
                <w:szCs w:val="16"/>
              </w:rPr>
            </w:pPr>
          </w:p>
        </w:tc>
      </w:tr>
      <w:tr w:rsidR="00C521B3" w14:paraId="6A70921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36A52"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2B177" w14:textId="77777777" w:rsidR="00C521B3" w:rsidRPr="001B1679" w:rsidRDefault="00C521B3" w:rsidP="00015975">
            <w:pPr>
              <w:pStyle w:val="TAL"/>
              <w:rPr>
                <w:sz w:val="16"/>
                <w:szCs w:val="16"/>
              </w:rPr>
            </w:pPr>
            <w:r w:rsidRPr="001B1679">
              <w:rPr>
                <w:sz w:val="16"/>
                <w:szCs w:val="16"/>
              </w:rPr>
              <w:t>SP-231294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F0ECD"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7AFF5" w14:textId="77777777" w:rsidR="00C521B3" w:rsidRPr="001B1679" w:rsidRDefault="00C521B3" w:rsidP="00015975">
            <w:pPr>
              <w:pStyle w:val="TAL"/>
              <w:rPr>
                <w:sz w:val="16"/>
                <w:szCs w:val="16"/>
              </w:rPr>
            </w:pPr>
            <w:r w:rsidRPr="001B1679">
              <w:rPr>
                <w:sz w:val="16"/>
                <w:szCs w:val="16"/>
              </w:rPr>
              <w:t>OPPO view on 3GPP's 6G timelines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6098B" w14:textId="77777777" w:rsidR="00C521B3" w:rsidRPr="001B1679" w:rsidRDefault="00C521B3" w:rsidP="00015975">
            <w:pPr>
              <w:pStyle w:val="TAL"/>
              <w:rPr>
                <w:sz w:val="16"/>
                <w:szCs w:val="16"/>
              </w:rPr>
            </w:pPr>
            <w:r w:rsidRPr="001B1679">
              <w:rPr>
                <w:sz w:val="16"/>
                <w:szCs w:val="16"/>
              </w:rPr>
              <w:t>OPPO Beijing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8F48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9F9D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2B7A7"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5C2F86"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807D0" w14:textId="77777777" w:rsidR="00C521B3" w:rsidRPr="001B1679" w:rsidRDefault="00C521B3" w:rsidP="00015975">
            <w:pPr>
              <w:pStyle w:val="TAL"/>
              <w:rPr>
                <w:sz w:val="16"/>
                <w:szCs w:val="16"/>
              </w:rPr>
            </w:pPr>
          </w:p>
        </w:tc>
      </w:tr>
      <w:tr w:rsidR="00C521B3" w14:paraId="732075D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2AE1D"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E7C3B" w14:textId="77777777" w:rsidR="00C521B3" w:rsidRPr="001B1679" w:rsidRDefault="00C521B3" w:rsidP="00015975">
            <w:pPr>
              <w:pStyle w:val="TAL"/>
              <w:rPr>
                <w:sz w:val="16"/>
                <w:szCs w:val="16"/>
              </w:rPr>
            </w:pPr>
            <w:r w:rsidRPr="001B1679">
              <w:rPr>
                <w:sz w:val="16"/>
                <w:szCs w:val="16"/>
              </w:rPr>
              <w:t>SP-231230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0BA46"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6FD46" w14:textId="77777777" w:rsidR="00C521B3" w:rsidRPr="001B1679" w:rsidRDefault="00C521B3" w:rsidP="00015975">
            <w:pPr>
              <w:pStyle w:val="TAL"/>
              <w:rPr>
                <w:sz w:val="16"/>
                <w:szCs w:val="16"/>
              </w:rPr>
            </w:pPr>
            <w:r w:rsidRPr="001B1679">
              <w:rPr>
                <w:sz w:val="16"/>
                <w:szCs w:val="16"/>
              </w:rPr>
              <w:t>3GPP Planning on IMT for 2030 and beyond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F4B5B" w14:textId="77777777" w:rsidR="00C521B3" w:rsidRPr="001B1679" w:rsidRDefault="00C521B3" w:rsidP="00015975">
            <w:pPr>
              <w:pStyle w:val="TAL"/>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AD59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12BD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CC2F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00CA4"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CF09" w14:textId="77777777" w:rsidR="00C521B3" w:rsidRPr="001B1679" w:rsidRDefault="00C521B3" w:rsidP="00015975">
            <w:pPr>
              <w:pStyle w:val="TAL"/>
              <w:rPr>
                <w:sz w:val="16"/>
                <w:szCs w:val="16"/>
              </w:rPr>
            </w:pPr>
          </w:p>
        </w:tc>
      </w:tr>
      <w:tr w:rsidR="00C521B3" w14:paraId="59951E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5B6B0" w14:textId="77777777" w:rsidR="00C521B3" w:rsidRPr="001B1679" w:rsidRDefault="00C521B3" w:rsidP="00015975">
            <w:pPr>
              <w:pStyle w:val="TAL"/>
              <w:rPr>
                <w:sz w:val="16"/>
                <w:szCs w:val="16"/>
              </w:rPr>
            </w:pPr>
            <w:r w:rsidRPr="001B1679">
              <w:rPr>
                <w:sz w:val="16"/>
                <w:szCs w:val="16"/>
              </w:rPr>
              <w:t>7.4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E41E5" w14:textId="77777777" w:rsidR="00C521B3" w:rsidRPr="001B1679" w:rsidRDefault="00C521B3" w:rsidP="00015975">
            <w:pPr>
              <w:pStyle w:val="TAL"/>
              <w:rPr>
                <w:sz w:val="16"/>
                <w:szCs w:val="16"/>
              </w:rPr>
            </w:pPr>
            <w:r w:rsidRPr="001B1679">
              <w:rPr>
                <w:sz w:val="16"/>
                <w:szCs w:val="16"/>
              </w:rPr>
              <w:t>SP-231636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2E4BB"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D9B0D" w14:textId="77777777" w:rsidR="00C521B3" w:rsidRPr="001B1679" w:rsidRDefault="00C521B3" w:rsidP="00015975">
            <w:pPr>
              <w:pStyle w:val="TAL"/>
              <w:rPr>
                <w:sz w:val="16"/>
                <w:szCs w:val="16"/>
              </w:rPr>
            </w:pPr>
            <w:r w:rsidRPr="001B1679">
              <w:rPr>
                <w:sz w:val="16"/>
                <w:szCs w:val="16"/>
              </w:rPr>
              <w:t>3GPP planning towards IMT-2030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1EF48" w14:textId="77777777" w:rsidR="00C521B3" w:rsidRPr="001B1679" w:rsidRDefault="00C521B3" w:rsidP="00015975">
            <w:pPr>
              <w:pStyle w:val="TAL"/>
              <w:rPr>
                <w:sz w:val="16"/>
                <w:szCs w:val="16"/>
              </w:rPr>
            </w:pPr>
            <w:r w:rsidRPr="001B1679">
              <w:rPr>
                <w:sz w:val="16"/>
                <w:szCs w:val="16"/>
              </w:rPr>
              <w:t>Intel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85616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F70B8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31D95"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28C2F"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8C39D" w14:textId="77777777" w:rsidR="00C521B3" w:rsidRPr="001B1679" w:rsidRDefault="00C521B3" w:rsidP="00015975">
            <w:pPr>
              <w:pStyle w:val="TAL"/>
              <w:rPr>
                <w:sz w:val="16"/>
                <w:szCs w:val="16"/>
              </w:rPr>
            </w:pPr>
          </w:p>
        </w:tc>
      </w:tr>
      <w:tr w:rsidR="00C521B3" w14:paraId="24DAB04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DAAAA"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91778" w14:textId="77777777" w:rsidR="00C521B3" w:rsidRPr="001B1679" w:rsidRDefault="00C521B3" w:rsidP="00015975">
            <w:pPr>
              <w:pStyle w:val="TAL"/>
              <w:rPr>
                <w:sz w:val="16"/>
                <w:szCs w:val="16"/>
              </w:rPr>
            </w:pPr>
            <w:r w:rsidRPr="001B1679">
              <w:rPr>
                <w:sz w:val="16"/>
                <w:szCs w:val="16"/>
              </w:rPr>
              <w:t>SP-231600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63D0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FCE45" w14:textId="77777777" w:rsidR="00C521B3" w:rsidRPr="001B1679" w:rsidRDefault="00C521B3" w:rsidP="00015975">
            <w:pPr>
              <w:pStyle w:val="TAL"/>
              <w:rPr>
                <w:sz w:val="16"/>
                <w:szCs w:val="16"/>
              </w:rPr>
            </w:pPr>
            <w:r w:rsidRPr="001B1679">
              <w:rPr>
                <w:sz w:val="16"/>
                <w:szCs w:val="16"/>
              </w:rPr>
              <w:t>Rel-15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904A9"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487D5"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BD84F" w14:textId="77777777" w:rsidR="00C521B3" w:rsidRPr="001B1679" w:rsidRDefault="00C521B3" w:rsidP="00015975">
            <w:pPr>
              <w:pStyle w:val="TAL"/>
              <w:rPr>
                <w:sz w:val="16"/>
                <w:szCs w:val="16"/>
              </w:rPr>
            </w:pPr>
            <w:r w:rsidRPr="001B1679">
              <w:rPr>
                <w:sz w:val="16"/>
                <w:szCs w:val="16"/>
              </w:rPr>
              <w:t>LI15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6380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10D0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DE298" w14:textId="77777777" w:rsidR="00C521B3" w:rsidRPr="001B1679" w:rsidRDefault="00C521B3" w:rsidP="00015975">
            <w:pPr>
              <w:pStyle w:val="TAL"/>
              <w:rPr>
                <w:sz w:val="16"/>
                <w:szCs w:val="16"/>
              </w:rPr>
            </w:pPr>
          </w:p>
        </w:tc>
      </w:tr>
      <w:tr w:rsidR="00C521B3" w14:paraId="497231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A912BE"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0EE66" w14:textId="77777777" w:rsidR="00C521B3" w:rsidRPr="001B1679" w:rsidRDefault="00C521B3" w:rsidP="00015975">
            <w:pPr>
              <w:pStyle w:val="TAL"/>
              <w:rPr>
                <w:sz w:val="16"/>
                <w:szCs w:val="16"/>
              </w:rPr>
            </w:pPr>
            <w:r w:rsidRPr="001B1679">
              <w:rPr>
                <w:sz w:val="16"/>
                <w:szCs w:val="16"/>
              </w:rPr>
              <w:t>SP-231545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067DC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3C9AE" w14:textId="77777777" w:rsidR="00C521B3" w:rsidRPr="001B1679" w:rsidRDefault="00C521B3" w:rsidP="00015975">
            <w:pPr>
              <w:pStyle w:val="TAL"/>
              <w:rPr>
                <w:sz w:val="16"/>
                <w:szCs w:val="16"/>
              </w:rPr>
            </w:pPr>
            <w:r w:rsidRPr="001B1679">
              <w:rPr>
                <w:sz w:val="16"/>
                <w:szCs w:val="16"/>
              </w:rPr>
              <w:t>Rel-15 CRs to TS23222 for 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CED4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6B6AB"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AB915" w14:textId="77777777" w:rsidR="00C521B3" w:rsidRPr="001B1679" w:rsidRDefault="00C521B3" w:rsidP="00015975">
            <w:pPr>
              <w:pStyle w:val="TAL"/>
              <w:rPr>
                <w:sz w:val="16"/>
                <w:szCs w:val="16"/>
              </w:rPr>
            </w:pPr>
            <w:r w:rsidRPr="001B1679">
              <w:rPr>
                <w:sz w:val="16"/>
                <w:szCs w:val="16"/>
              </w:rPr>
              <w:t>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B10E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34E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EDD08" w14:textId="77777777" w:rsidR="00C521B3" w:rsidRPr="001B1679" w:rsidRDefault="00C521B3" w:rsidP="00015975">
            <w:pPr>
              <w:pStyle w:val="TAL"/>
              <w:rPr>
                <w:sz w:val="16"/>
                <w:szCs w:val="16"/>
              </w:rPr>
            </w:pPr>
          </w:p>
        </w:tc>
      </w:tr>
      <w:tr w:rsidR="00C521B3" w14:paraId="3C69501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6D065" w14:textId="77777777" w:rsidR="00C521B3" w:rsidRPr="001B1679" w:rsidRDefault="00C521B3" w:rsidP="00015975">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58389" w14:textId="77777777" w:rsidR="00C521B3" w:rsidRPr="001B1679" w:rsidRDefault="00C521B3" w:rsidP="00015975">
            <w:pPr>
              <w:pStyle w:val="TAL"/>
              <w:rPr>
                <w:sz w:val="16"/>
                <w:szCs w:val="16"/>
              </w:rPr>
            </w:pPr>
            <w:r w:rsidRPr="001B1679">
              <w:rPr>
                <w:sz w:val="16"/>
                <w:szCs w:val="16"/>
              </w:rPr>
              <w:t>SP-231486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41E9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6A8EE" w14:textId="77777777" w:rsidR="00C521B3" w:rsidRPr="001B1679" w:rsidRDefault="00C521B3" w:rsidP="00015975">
            <w:pPr>
              <w:pStyle w:val="TAL"/>
              <w:rPr>
                <w:sz w:val="16"/>
                <w:szCs w:val="16"/>
              </w:rPr>
            </w:pPr>
            <w:r w:rsidRPr="001B1679">
              <w:rPr>
                <w:sz w:val="16"/>
                <w:szCs w:val="16"/>
              </w:rPr>
              <w:t>Rel-15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B61A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EB8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EAAD7"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7CDA2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A51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2F4E3" w14:textId="77777777" w:rsidR="00C521B3" w:rsidRPr="001B1679" w:rsidRDefault="00C521B3" w:rsidP="00015975">
            <w:pPr>
              <w:pStyle w:val="TAL"/>
              <w:rPr>
                <w:sz w:val="16"/>
                <w:szCs w:val="16"/>
              </w:rPr>
            </w:pPr>
          </w:p>
        </w:tc>
      </w:tr>
      <w:tr w:rsidR="00C521B3" w14:paraId="199B400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2D2A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84F5F" w14:textId="77777777" w:rsidR="00C521B3" w:rsidRPr="001B1679" w:rsidRDefault="00C521B3" w:rsidP="00015975">
            <w:pPr>
              <w:pStyle w:val="TAL"/>
              <w:rPr>
                <w:sz w:val="16"/>
                <w:szCs w:val="16"/>
              </w:rPr>
            </w:pPr>
            <w:r w:rsidRPr="001B1679">
              <w:rPr>
                <w:sz w:val="16"/>
                <w:szCs w:val="16"/>
              </w:rPr>
              <w:t>SP-231601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99CF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16926" w14:textId="77777777" w:rsidR="00C521B3" w:rsidRPr="001B1679" w:rsidRDefault="00C521B3" w:rsidP="00015975">
            <w:pPr>
              <w:pStyle w:val="TAL"/>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1BC3E7"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73A61"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75D54" w14:textId="77777777" w:rsidR="00C521B3" w:rsidRPr="001B1679" w:rsidRDefault="00C521B3" w:rsidP="00015975">
            <w:pPr>
              <w:pStyle w:val="TAL"/>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41AE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A1E3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6D4B7" w14:textId="77777777" w:rsidR="00C521B3" w:rsidRPr="001B1679" w:rsidRDefault="00C521B3" w:rsidP="00015975">
            <w:pPr>
              <w:pStyle w:val="TAL"/>
              <w:rPr>
                <w:sz w:val="16"/>
                <w:szCs w:val="16"/>
              </w:rPr>
            </w:pPr>
          </w:p>
        </w:tc>
      </w:tr>
      <w:tr w:rsidR="00C521B3" w14:paraId="24B2935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F52F2D"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FC63D" w14:textId="77777777" w:rsidR="00C521B3" w:rsidRPr="001B1679" w:rsidRDefault="00C521B3" w:rsidP="00015975">
            <w:pPr>
              <w:pStyle w:val="TAL"/>
              <w:rPr>
                <w:sz w:val="16"/>
                <w:szCs w:val="16"/>
              </w:rPr>
            </w:pPr>
            <w:r w:rsidRPr="001B1679">
              <w:rPr>
                <w:sz w:val="16"/>
                <w:szCs w:val="16"/>
              </w:rPr>
              <w:t>SP-231546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4D3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FB818" w14:textId="77777777" w:rsidR="00C521B3" w:rsidRPr="001B1679" w:rsidRDefault="00C521B3" w:rsidP="00015975">
            <w:pPr>
              <w:pStyle w:val="TAL"/>
              <w:rPr>
                <w:sz w:val="16"/>
                <w:szCs w:val="16"/>
              </w:rPr>
            </w:pPr>
            <w:r w:rsidRPr="001B1679">
              <w:rPr>
                <w:sz w:val="16"/>
                <w:szCs w:val="16"/>
              </w:rPr>
              <w:t xml:space="preserve">Rel-16 CRs to TS23222 for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62CE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4D4D5"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C5DD72"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CD582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BC703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8EA56" w14:textId="77777777" w:rsidR="00C521B3" w:rsidRPr="001B1679" w:rsidRDefault="00C521B3" w:rsidP="00015975">
            <w:pPr>
              <w:pStyle w:val="TAL"/>
              <w:rPr>
                <w:sz w:val="16"/>
                <w:szCs w:val="16"/>
              </w:rPr>
            </w:pPr>
          </w:p>
        </w:tc>
      </w:tr>
      <w:tr w:rsidR="00C521B3" w14:paraId="5F1120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AA5D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88538" w14:textId="77777777" w:rsidR="00C521B3" w:rsidRPr="001B1679" w:rsidRDefault="00C521B3" w:rsidP="00015975">
            <w:pPr>
              <w:pStyle w:val="TAL"/>
              <w:rPr>
                <w:sz w:val="16"/>
                <w:szCs w:val="16"/>
              </w:rPr>
            </w:pPr>
            <w:r w:rsidRPr="001B1679">
              <w:rPr>
                <w:sz w:val="16"/>
                <w:szCs w:val="16"/>
              </w:rPr>
              <w:t>SP-231564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B68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5238" w14:textId="77777777" w:rsidR="00C521B3" w:rsidRPr="001B1679" w:rsidRDefault="00C521B3" w:rsidP="00015975">
            <w:pPr>
              <w:pStyle w:val="TAL"/>
              <w:rPr>
                <w:sz w:val="16"/>
                <w:szCs w:val="16"/>
              </w:rPr>
            </w:pPr>
            <w:r w:rsidRPr="001B1679">
              <w:rPr>
                <w:sz w:val="16"/>
                <w:szCs w:val="16"/>
              </w:rPr>
              <w:t>Rel-16 CRs to TS23434 for SEAL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E0FF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B74C"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EFB168" w14:textId="77777777" w:rsidR="00C521B3" w:rsidRPr="001B1679" w:rsidRDefault="00C521B3" w:rsidP="00015975">
            <w:pPr>
              <w:pStyle w:val="TAL"/>
              <w:rPr>
                <w:sz w:val="16"/>
                <w:szCs w:val="16"/>
              </w:rPr>
            </w:pPr>
            <w:r w:rsidRPr="001B1679">
              <w:rPr>
                <w:sz w:val="16"/>
                <w:szCs w:val="16"/>
              </w:rPr>
              <w:t>SEAL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5B19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B64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93AC9" w14:textId="77777777" w:rsidR="00C521B3" w:rsidRPr="001B1679" w:rsidRDefault="00C521B3" w:rsidP="00015975">
            <w:pPr>
              <w:pStyle w:val="TAL"/>
              <w:rPr>
                <w:sz w:val="16"/>
                <w:szCs w:val="16"/>
              </w:rPr>
            </w:pPr>
          </w:p>
        </w:tc>
      </w:tr>
      <w:tr w:rsidR="00C521B3" w14:paraId="3E8D188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4D674"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3DB1C" w14:textId="77777777" w:rsidR="00C521B3" w:rsidRPr="001B1679" w:rsidRDefault="00C521B3" w:rsidP="00015975">
            <w:pPr>
              <w:pStyle w:val="TAL"/>
              <w:rPr>
                <w:sz w:val="16"/>
                <w:szCs w:val="16"/>
              </w:rPr>
            </w:pPr>
            <w:r w:rsidRPr="001B1679">
              <w:rPr>
                <w:sz w:val="16"/>
                <w:szCs w:val="16"/>
              </w:rPr>
              <w:t>SP-231451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999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4B6FF" w14:textId="77777777" w:rsidR="00C521B3" w:rsidRPr="001B1679" w:rsidRDefault="00C521B3" w:rsidP="00015975">
            <w:pPr>
              <w:pStyle w:val="TAL"/>
              <w:rPr>
                <w:sz w:val="16"/>
                <w:szCs w:val="16"/>
              </w:rPr>
            </w:pPr>
            <w:r w:rsidRPr="001B1679">
              <w:rPr>
                <w:sz w:val="16"/>
                <w:szCs w:val="16"/>
              </w:rPr>
              <w:t>Rel-16 CRs on Enhancement of performance assurance for 5G networks including network slicing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D220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FA57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B72D0" w14:textId="77777777" w:rsidR="00C521B3" w:rsidRPr="001B1679" w:rsidRDefault="00C521B3" w:rsidP="00015975">
            <w:pPr>
              <w:pStyle w:val="TAL"/>
              <w:rPr>
                <w:sz w:val="16"/>
                <w:szCs w:val="16"/>
              </w:rPr>
            </w:pPr>
            <w:r w:rsidRPr="001B1679">
              <w:rPr>
                <w:sz w:val="16"/>
                <w:szCs w:val="16"/>
              </w:rPr>
              <w:t>5G_SLICE_ePA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9072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EAF0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E317B" w14:textId="77777777" w:rsidR="00C521B3" w:rsidRPr="001B1679" w:rsidRDefault="00C521B3" w:rsidP="00015975">
            <w:pPr>
              <w:pStyle w:val="TAL"/>
              <w:rPr>
                <w:sz w:val="16"/>
                <w:szCs w:val="16"/>
              </w:rPr>
            </w:pPr>
          </w:p>
        </w:tc>
      </w:tr>
      <w:tr w:rsidR="00C521B3" w14:paraId="5E59507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2822E"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8ECB7" w14:textId="77777777" w:rsidR="00C521B3" w:rsidRPr="001B1679" w:rsidRDefault="00C521B3" w:rsidP="00015975">
            <w:pPr>
              <w:pStyle w:val="TAL"/>
              <w:rPr>
                <w:sz w:val="16"/>
                <w:szCs w:val="16"/>
              </w:rPr>
            </w:pPr>
            <w:r w:rsidRPr="001B1679">
              <w:rPr>
                <w:sz w:val="16"/>
                <w:szCs w:val="16"/>
              </w:rPr>
              <w:t>SP-231489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DDF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D71DC"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5BE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3088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A6752"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7ABD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D456B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F2709" w14:textId="77777777" w:rsidR="00C521B3" w:rsidRPr="001B1679" w:rsidRDefault="00C521B3" w:rsidP="00015975">
            <w:pPr>
              <w:pStyle w:val="TAL"/>
              <w:rPr>
                <w:sz w:val="16"/>
                <w:szCs w:val="16"/>
              </w:rPr>
            </w:pPr>
          </w:p>
        </w:tc>
      </w:tr>
      <w:tr w:rsidR="00C521B3" w14:paraId="471628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710162"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ED4C2" w14:textId="77777777" w:rsidR="00C521B3" w:rsidRPr="001B1679" w:rsidRDefault="00C521B3" w:rsidP="00015975">
            <w:pPr>
              <w:pStyle w:val="TAL"/>
              <w:rPr>
                <w:sz w:val="16"/>
                <w:szCs w:val="16"/>
              </w:rPr>
            </w:pPr>
            <w:r w:rsidRPr="001B1679">
              <w:rPr>
                <w:sz w:val="16"/>
                <w:szCs w:val="16"/>
              </w:rPr>
              <w:t>SP-231488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44ED3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E4A66"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913F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CF5CD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A99C6"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5A14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8F3B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0A817A" w14:textId="77777777" w:rsidR="00C521B3" w:rsidRPr="001B1679" w:rsidRDefault="00C521B3" w:rsidP="00015975">
            <w:pPr>
              <w:pStyle w:val="TAL"/>
              <w:rPr>
                <w:sz w:val="16"/>
                <w:szCs w:val="16"/>
              </w:rPr>
            </w:pPr>
          </w:p>
        </w:tc>
      </w:tr>
      <w:tr w:rsidR="00C521B3" w14:paraId="162C14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B188"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68E29" w14:textId="77777777" w:rsidR="00C521B3" w:rsidRPr="001B1679" w:rsidRDefault="00C521B3" w:rsidP="00015975">
            <w:pPr>
              <w:pStyle w:val="TAL"/>
              <w:rPr>
                <w:sz w:val="16"/>
                <w:szCs w:val="16"/>
              </w:rPr>
            </w:pPr>
            <w:r w:rsidRPr="001B1679">
              <w:rPr>
                <w:sz w:val="16"/>
                <w:szCs w:val="16"/>
              </w:rPr>
              <w:t>SP-231487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8C0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7B6C7" w14:textId="77777777" w:rsidR="00C521B3" w:rsidRPr="001B1679" w:rsidRDefault="00C521B3" w:rsidP="00015975">
            <w:pPr>
              <w:pStyle w:val="TAL"/>
              <w:rPr>
                <w:sz w:val="16"/>
                <w:szCs w:val="16"/>
              </w:rPr>
            </w:pPr>
            <w:r w:rsidRPr="001B1679">
              <w:rPr>
                <w:sz w:val="16"/>
                <w:szCs w:val="16"/>
              </w:rPr>
              <w:t xml:space="preserve">Rel-16 </w:t>
            </w:r>
            <w:proofErr w:type="spellStart"/>
            <w:r w:rsidRPr="001B1679">
              <w:rPr>
                <w:sz w:val="16"/>
                <w:szCs w:val="16"/>
              </w:rPr>
              <w:t>Crs</w:t>
            </w:r>
            <w:proofErr w:type="spellEnd"/>
            <w:r w:rsidRPr="001B1679">
              <w:rPr>
                <w:sz w:val="16"/>
                <w:szCs w:val="16"/>
              </w:rPr>
              <w:t xml:space="preserve">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7BBCB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3C3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635123"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CAA1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872B3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1F9E1" w14:textId="77777777" w:rsidR="00C521B3" w:rsidRPr="001B1679" w:rsidRDefault="00C521B3" w:rsidP="00015975">
            <w:pPr>
              <w:pStyle w:val="TAL"/>
              <w:rPr>
                <w:sz w:val="16"/>
                <w:szCs w:val="16"/>
              </w:rPr>
            </w:pPr>
          </w:p>
        </w:tc>
      </w:tr>
      <w:tr w:rsidR="00C521B3" w14:paraId="5E782C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1055E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C432D" w14:textId="77777777" w:rsidR="00C521B3" w:rsidRPr="001B1679" w:rsidRDefault="00C521B3" w:rsidP="00015975">
            <w:pPr>
              <w:pStyle w:val="TAL"/>
              <w:rPr>
                <w:sz w:val="16"/>
                <w:szCs w:val="16"/>
              </w:rPr>
            </w:pPr>
            <w:r w:rsidRPr="001B1679">
              <w:rPr>
                <w:sz w:val="16"/>
                <w:szCs w:val="16"/>
              </w:rPr>
              <w:t>SP-231496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A016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456D6" w14:textId="77777777" w:rsidR="00C521B3" w:rsidRPr="001B1679" w:rsidRDefault="00C521B3" w:rsidP="00015975">
            <w:pPr>
              <w:pStyle w:val="TAL"/>
              <w:rPr>
                <w:sz w:val="16"/>
                <w:szCs w:val="16"/>
              </w:rPr>
            </w:pPr>
            <w:r w:rsidRPr="001B1679">
              <w:rPr>
                <w:sz w:val="16"/>
                <w:szCs w:val="16"/>
              </w:rPr>
              <w:t>Rel-16 CRs on Trace Management in the context of Services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440CB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A95C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1F3F5" w14:textId="77777777" w:rsidR="00C521B3" w:rsidRPr="001B1679" w:rsidRDefault="00C521B3" w:rsidP="00015975">
            <w:pPr>
              <w:pStyle w:val="TAL"/>
              <w:rPr>
                <w:sz w:val="16"/>
                <w:szCs w:val="16"/>
              </w:rPr>
            </w:pPr>
            <w:r w:rsidRPr="001B1679">
              <w:rPr>
                <w:sz w:val="16"/>
                <w:szCs w:val="16"/>
              </w:rPr>
              <w:t>TM_SBMA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8D57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14F4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B40F7" w14:textId="77777777" w:rsidR="00C521B3" w:rsidRPr="001B1679" w:rsidRDefault="00C521B3" w:rsidP="00015975">
            <w:pPr>
              <w:pStyle w:val="TAL"/>
              <w:rPr>
                <w:sz w:val="16"/>
                <w:szCs w:val="16"/>
              </w:rPr>
            </w:pPr>
          </w:p>
        </w:tc>
      </w:tr>
      <w:tr w:rsidR="00C521B3" w14:paraId="0C444F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49823C"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60AF7" w14:textId="77777777" w:rsidR="00C521B3" w:rsidRPr="001B1679" w:rsidRDefault="00C521B3" w:rsidP="00015975">
            <w:pPr>
              <w:pStyle w:val="TAL"/>
              <w:rPr>
                <w:sz w:val="16"/>
                <w:szCs w:val="16"/>
              </w:rPr>
            </w:pPr>
            <w:r w:rsidRPr="001B1679">
              <w:rPr>
                <w:sz w:val="16"/>
                <w:szCs w:val="16"/>
              </w:rPr>
              <w:t>SP-231394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F976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FECA9" w14:textId="77777777" w:rsidR="00C521B3" w:rsidRPr="001B1679" w:rsidRDefault="00C521B3" w:rsidP="00015975">
            <w:pPr>
              <w:pStyle w:val="TAL"/>
              <w:rPr>
                <w:sz w:val="16"/>
                <w:szCs w:val="16"/>
              </w:rPr>
            </w:pPr>
            <w:r w:rsidRPr="001B1679">
              <w:rPr>
                <w:sz w:val="16"/>
                <w:szCs w:val="16"/>
              </w:rPr>
              <w:t>Stage 1 CRs on TEI16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6E99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CD3D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70A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683AC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A4118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14016" w14:textId="77777777" w:rsidR="00C521B3" w:rsidRPr="001B1679" w:rsidRDefault="00C521B3" w:rsidP="00015975">
            <w:pPr>
              <w:pStyle w:val="TAL"/>
              <w:rPr>
                <w:sz w:val="16"/>
                <w:szCs w:val="16"/>
              </w:rPr>
            </w:pPr>
          </w:p>
        </w:tc>
      </w:tr>
      <w:tr w:rsidR="00C521B3" w14:paraId="51EF49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C13D1"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50FA0A" w14:textId="77777777" w:rsidR="00C521B3" w:rsidRPr="001B1679" w:rsidRDefault="00C521B3" w:rsidP="00015975">
            <w:pPr>
              <w:pStyle w:val="TAL"/>
              <w:rPr>
                <w:sz w:val="16"/>
                <w:szCs w:val="16"/>
              </w:rPr>
            </w:pPr>
            <w:r w:rsidRPr="001B1679">
              <w:rPr>
                <w:sz w:val="16"/>
                <w:szCs w:val="16"/>
              </w:rPr>
              <w:t>SP-231236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5258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E7CD9" w14:textId="77777777" w:rsidR="00C521B3" w:rsidRPr="001B1679" w:rsidRDefault="00C521B3" w:rsidP="00015975">
            <w:pPr>
              <w:pStyle w:val="TAL"/>
              <w:rPr>
                <w:sz w:val="16"/>
                <w:szCs w:val="16"/>
              </w:rPr>
            </w:pPr>
            <w:r w:rsidRPr="001B1679">
              <w:rPr>
                <w:sz w:val="16"/>
                <w:szCs w:val="16"/>
              </w:rPr>
              <w:t>SA WG2 CRs on 5G_CIoT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98568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BDC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9805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116A6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C4A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0B868" w14:textId="77777777" w:rsidR="00C521B3" w:rsidRPr="001B1679" w:rsidRDefault="00C521B3" w:rsidP="00015975">
            <w:pPr>
              <w:pStyle w:val="TAL"/>
              <w:rPr>
                <w:sz w:val="16"/>
                <w:szCs w:val="16"/>
              </w:rPr>
            </w:pPr>
          </w:p>
        </w:tc>
      </w:tr>
      <w:tr w:rsidR="00C521B3" w14:paraId="5D183B6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34D33"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582FB" w14:textId="77777777" w:rsidR="00C521B3" w:rsidRPr="001B1679" w:rsidRDefault="00C521B3" w:rsidP="00015975">
            <w:pPr>
              <w:pStyle w:val="TAL"/>
              <w:rPr>
                <w:sz w:val="16"/>
                <w:szCs w:val="16"/>
              </w:rPr>
            </w:pPr>
            <w:r w:rsidRPr="001B1679">
              <w:rPr>
                <w:sz w:val="16"/>
                <w:szCs w:val="16"/>
              </w:rPr>
              <w:t>SP-231237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EAEC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3C8BC" w14:textId="77777777" w:rsidR="00C521B3" w:rsidRPr="00D779B5" w:rsidRDefault="00C521B3" w:rsidP="00015975">
            <w:pPr>
              <w:pStyle w:val="TAL"/>
              <w:rPr>
                <w:sz w:val="16"/>
                <w:szCs w:val="16"/>
                <w:lang w:val="fr-FR"/>
              </w:rPr>
            </w:pPr>
            <w:r w:rsidRPr="00D779B5">
              <w:rPr>
                <w:sz w:val="16"/>
                <w:szCs w:val="16"/>
                <w:lang w:val="fr-FR"/>
              </w:rPr>
              <w:t>SA WG2 CRs on 5GS_Ph1, TEI16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88FD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FAA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3018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E685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06AD3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F4935" w14:textId="77777777" w:rsidR="00C521B3" w:rsidRPr="001B1679" w:rsidRDefault="00C521B3" w:rsidP="00015975">
            <w:pPr>
              <w:pStyle w:val="TAL"/>
              <w:rPr>
                <w:sz w:val="16"/>
                <w:szCs w:val="16"/>
              </w:rPr>
            </w:pPr>
          </w:p>
        </w:tc>
      </w:tr>
      <w:tr w:rsidR="00C521B3" w14:paraId="4D074D0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1E1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AFDE5" w14:textId="77777777" w:rsidR="00C521B3" w:rsidRPr="001B1679" w:rsidRDefault="00C521B3" w:rsidP="00015975">
            <w:pPr>
              <w:pStyle w:val="TAL"/>
              <w:rPr>
                <w:sz w:val="16"/>
                <w:szCs w:val="16"/>
              </w:rPr>
            </w:pPr>
            <w:r w:rsidRPr="001B1679">
              <w:rPr>
                <w:sz w:val="16"/>
                <w:szCs w:val="16"/>
              </w:rPr>
              <w:t>SP-231238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B14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F2874" w14:textId="77777777" w:rsidR="00C521B3" w:rsidRPr="001B1679" w:rsidRDefault="00C521B3" w:rsidP="00015975">
            <w:pPr>
              <w:pStyle w:val="TAL"/>
              <w:rPr>
                <w:sz w:val="16"/>
                <w:szCs w:val="16"/>
              </w:rPr>
            </w:pPr>
            <w:r w:rsidRPr="001B1679">
              <w:rPr>
                <w:sz w:val="16"/>
                <w:szCs w:val="16"/>
              </w:rPr>
              <w:t>SA WG2 CRs on Vertical_LAN (Rel-16,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F99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F2F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FB8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9A35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B3D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9D6EF" w14:textId="77777777" w:rsidR="00C521B3" w:rsidRPr="001B1679" w:rsidRDefault="00C521B3" w:rsidP="00015975">
            <w:pPr>
              <w:pStyle w:val="TAL"/>
              <w:rPr>
                <w:sz w:val="16"/>
                <w:szCs w:val="16"/>
              </w:rPr>
            </w:pPr>
          </w:p>
        </w:tc>
      </w:tr>
      <w:tr w:rsidR="00C521B3" w14:paraId="5E9F5BB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26327"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29AB2" w14:textId="77777777" w:rsidR="00C521B3" w:rsidRPr="001B1679" w:rsidRDefault="00C521B3" w:rsidP="00015975">
            <w:pPr>
              <w:pStyle w:val="TAL"/>
              <w:rPr>
                <w:sz w:val="16"/>
                <w:szCs w:val="16"/>
              </w:rPr>
            </w:pPr>
            <w:r w:rsidRPr="001B1679">
              <w:rPr>
                <w:sz w:val="16"/>
                <w:szCs w:val="16"/>
              </w:rPr>
              <w:t>SP-231341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57C1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E6B854" w14:textId="77777777" w:rsidR="00C521B3" w:rsidRPr="001B1679" w:rsidRDefault="00C521B3" w:rsidP="00015975">
            <w:pPr>
              <w:pStyle w:val="TAL"/>
              <w:rPr>
                <w:sz w:val="16"/>
                <w:szCs w:val="16"/>
              </w:rPr>
            </w:pPr>
            <w:r w:rsidRPr="001B1679">
              <w:rPr>
                <w:sz w:val="16"/>
                <w:szCs w:val="16"/>
              </w:rPr>
              <w:t>Rel-16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3A41E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F67D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FF8BA" w14:textId="77777777" w:rsidR="00C521B3" w:rsidRPr="001B1679" w:rsidRDefault="00C521B3" w:rsidP="00015975">
            <w:pPr>
              <w:pStyle w:val="TAL"/>
              <w:rPr>
                <w:sz w:val="16"/>
                <w:szCs w:val="16"/>
              </w:rPr>
            </w:pPr>
            <w:r w:rsidRPr="001B1679">
              <w:rPr>
                <w:sz w:val="16"/>
                <w:szCs w:val="16"/>
              </w:rPr>
              <w:t>TEI16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CBF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DA44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34B60" w14:textId="77777777" w:rsidR="00C521B3" w:rsidRPr="001B1679" w:rsidRDefault="00C521B3" w:rsidP="00015975">
            <w:pPr>
              <w:pStyle w:val="TAL"/>
              <w:rPr>
                <w:sz w:val="16"/>
                <w:szCs w:val="16"/>
              </w:rPr>
            </w:pPr>
          </w:p>
        </w:tc>
      </w:tr>
      <w:tr w:rsidR="00C521B3" w14:paraId="5D0DBA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E846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92B3E" w14:textId="77777777" w:rsidR="00C521B3" w:rsidRPr="001B1679" w:rsidRDefault="00C521B3" w:rsidP="00015975">
            <w:pPr>
              <w:pStyle w:val="TAL"/>
              <w:rPr>
                <w:sz w:val="16"/>
                <w:szCs w:val="16"/>
              </w:rPr>
            </w:pPr>
            <w:r w:rsidRPr="001B1679">
              <w:rPr>
                <w:sz w:val="16"/>
                <w:szCs w:val="16"/>
              </w:rPr>
              <w:t>SP-231319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CD79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7B589" w14:textId="77777777" w:rsidR="00C521B3" w:rsidRPr="001B1679" w:rsidRDefault="00C521B3" w:rsidP="00015975">
            <w:pPr>
              <w:pStyle w:val="TAL"/>
              <w:rPr>
                <w:sz w:val="16"/>
                <w:szCs w:val="16"/>
              </w:rPr>
            </w:pPr>
            <w:r w:rsidRPr="001B1679">
              <w:rPr>
                <w:sz w:val="16"/>
                <w:szCs w:val="16"/>
              </w:rPr>
              <w:t>Rel-16 CRs on Enhancements to the Service-Based 5G System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C485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614B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903E1F" w14:textId="77777777" w:rsidR="00C521B3" w:rsidRPr="001B1679" w:rsidRDefault="00C521B3" w:rsidP="00015975">
            <w:pPr>
              <w:pStyle w:val="TAL"/>
              <w:rPr>
                <w:sz w:val="16"/>
                <w:szCs w:val="16"/>
              </w:rPr>
            </w:pPr>
            <w:r w:rsidRPr="001B1679">
              <w:rPr>
                <w:sz w:val="16"/>
                <w:szCs w:val="16"/>
              </w:rPr>
              <w:t>5G_eSBA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C18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DA63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F1FA3" w14:textId="77777777" w:rsidR="00C521B3" w:rsidRPr="001B1679" w:rsidRDefault="00C521B3" w:rsidP="00015975">
            <w:pPr>
              <w:pStyle w:val="TAL"/>
              <w:rPr>
                <w:sz w:val="16"/>
                <w:szCs w:val="16"/>
              </w:rPr>
            </w:pPr>
          </w:p>
        </w:tc>
      </w:tr>
      <w:tr w:rsidR="00C521B3" w14:paraId="48FB41E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E59C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B5FF4E" w14:textId="77777777" w:rsidR="00C521B3" w:rsidRPr="001B1679" w:rsidRDefault="00C521B3" w:rsidP="00015975">
            <w:pPr>
              <w:pStyle w:val="TAL"/>
              <w:rPr>
                <w:sz w:val="16"/>
                <w:szCs w:val="16"/>
              </w:rPr>
            </w:pPr>
            <w:r w:rsidRPr="001B1679">
              <w:rPr>
                <w:sz w:val="16"/>
                <w:szCs w:val="16"/>
              </w:rPr>
              <w:t>SP-231338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10242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8F88A" w14:textId="77777777" w:rsidR="00C521B3" w:rsidRPr="001B1679" w:rsidRDefault="00C521B3" w:rsidP="00015975">
            <w:pPr>
              <w:pStyle w:val="TAL"/>
              <w:rPr>
                <w:sz w:val="16"/>
                <w:szCs w:val="16"/>
              </w:rPr>
            </w:pPr>
            <w:r w:rsidRPr="001B1679">
              <w:rPr>
                <w:sz w:val="16"/>
                <w:szCs w:val="16"/>
              </w:rPr>
              <w:t>Rel-16 CRs on Security Assurance Specification for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39B5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AAD2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15727" w14:textId="77777777" w:rsidR="00C521B3" w:rsidRPr="001B1679" w:rsidRDefault="00C521B3" w:rsidP="00015975">
            <w:pPr>
              <w:pStyle w:val="TAL"/>
              <w:rPr>
                <w:sz w:val="16"/>
                <w:szCs w:val="16"/>
              </w:rPr>
            </w:pPr>
            <w:r w:rsidRPr="001B1679">
              <w:rPr>
                <w:sz w:val="16"/>
                <w:szCs w:val="16"/>
              </w:rPr>
              <w:t>SCAS_5G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976E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2EF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17611" w14:textId="77777777" w:rsidR="00C521B3" w:rsidRPr="001B1679" w:rsidRDefault="00C521B3" w:rsidP="00015975">
            <w:pPr>
              <w:pStyle w:val="TAL"/>
              <w:rPr>
                <w:sz w:val="16"/>
                <w:szCs w:val="16"/>
              </w:rPr>
            </w:pPr>
          </w:p>
        </w:tc>
      </w:tr>
      <w:tr w:rsidR="00C521B3" w14:paraId="7B9ED2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CA2BE"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C5313" w14:textId="77777777" w:rsidR="00C521B3" w:rsidRPr="001B1679" w:rsidRDefault="00C521B3" w:rsidP="00015975">
            <w:pPr>
              <w:pStyle w:val="TAL"/>
              <w:rPr>
                <w:sz w:val="16"/>
                <w:szCs w:val="16"/>
              </w:rPr>
            </w:pPr>
            <w:r w:rsidRPr="001B1679">
              <w:rPr>
                <w:sz w:val="16"/>
                <w:szCs w:val="16"/>
              </w:rPr>
              <w:t>SP-231367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BE9F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CE3A1"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758B67"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71C843"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C5DA6"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4182B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FB4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5A95" w14:textId="77777777" w:rsidR="00C521B3" w:rsidRPr="001B1679" w:rsidRDefault="00C521B3" w:rsidP="00015975">
            <w:pPr>
              <w:pStyle w:val="TAL"/>
              <w:rPr>
                <w:sz w:val="16"/>
                <w:szCs w:val="16"/>
              </w:rPr>
            </w:pPr>
          </w:p>
        </w:tc>
      </w:tr>
      <w:tr w:rsidR="00C521B3" w14:paraId="4CF840C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F21690" w14:textId="77777777" w:rsidR="00C521B3" w:rsidRPr="001B1679" w:rsidRDefault="00C521B3" w:rsidP="00015975">
            <w:pPr>
              <w:pStyle w:val="TAL"/>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862DC" w14:textId="77777777" w:rsidR="00C521B3" w:rsidRPr="001B1679" w:rsidRDefault="00C521B3" w:rsidP="00015975">
            <w:pPr>
              <w:pStyle w:val="TAL"/>
              <w:rPr>
                <w:sz w:val="16"/>
                <w:szCs w:val="16"/>
              </w:rPr>
            </w:pPr>
            <w:r w:rsidRPr="001B1679">
              <w:rPr>
                <w:sz w:val="16"/>
                <w:szCs w:val="16"/>
              </w:rPr>
              <w:t>SP-231369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575E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F80D" w14:textId="77777777" w:rsidR="00C521B3" w:rsidRPr="001B1679" w:rsidRDefault="00C521B3" w:rsidP="00015975">
            <w:pPr>
              <w:pStyle w:val="TAL"/>
              <w:rPr>
                <w:sz w:val="16"/>
                <w:szCs w:val="16"/>
              </w:rPr>
            </w:pPr>
            <w:r w:rsidRPr="001B1679">
              <w:rPr>
                <w:sz w:val="16"/>
                <w:szCs w:val="16"/>
              </w:rPr>
              <w:t>CR Pack on 5GMSA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3F73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7FF9C8"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E50B6" w14:textId="77777777" w:rsidR="00C521B3" w:rsidRPr="001B1679" w:rsidRDefault="00C521B3" w:rsidP="00015975">
            <w:pPr>
              <w:pStyle w:val="TAL"/>
              <w:rPr>
                <w:sz w:val="16"/>
                <w:szCs w:val="16"/>
              </w:rPr>
            </w:pPr>
            <w:r w:rsidRPr="001B1679">
              <w:rPr>
                <w:sz w:val="16"/>
                <w:szCs w:val="16"/>
              </w:rPr>
              <w:t>5GMSA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B34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953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776206" w14:textId="77777777" w:rsidR="00C521B3" w:rsidRPr="001B1679" w:rsidRDefault="00C521B3" w:rsidP="00015975">
            <w:pPr>
              <w:pStyle w:val="TAL"/>
              <w:rPr>
                <w:sz w:val="16"/>
                <w:szCs w:val="16"/>
              </w:rPr>
            </w:pPr>
          </w:p>
        </w:tc>
      </w:tr>
      <w:tr w:rsidR="00C521B3" w14:paraId="31735D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D99A9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0BC2D5" w14:textId="77777777" w:rsidR="00C521B3" w:rsidRPr="001B1679" w:rsidRDefault="00C521B3" w:rsidP="00015975">
            <w:pPr>
              <w:pStyle w:val="TAL"/>
              <w:rPr>
                <w:sz w:val="16"/>
                <w:szCs w:val="16"/>
              </w:rPr>
            </w:pPr>
            <w:r w:rsidRPr="001B1679">
              <w:rPr>
                <w:sz w:val="16"/>
                <w:szCs w:val="16"/>
              </w:rPr>
              <w:t>SP-231381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3E3F8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7987F" w14:textId="77777777" w:rsidR="00C521B3" w:rsidRPr="001B1679" w:rsidRDefault="00C521B3" w:rsidP="00015975">
            <w:pPr>
              <w:pStyle w:val="TAL"/>
              <w:rPr>
                <w:sz w:val="16"/>
                <w:szCs w:val="16"/>
              </w:rPr>
            </w:pPr>
            <w:r w:rsidRPr="001B1679">
              <w:rPr>
                <w:sz w:val="16"/>
                <w:szCs w:val="16"/>
              </w:rPr>
              <w:t>26.512 CR0060R3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422F67"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1788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8D0E5"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2A77A" w14:textId="77777777" w:rsidR="00C521B3" w:rsidRPr="001B1679" w:rsidRDefault="00C521B3" w:rsidP="00015975">
            <w:pPr>
              <w:pStyle w:val="TAL"/>
              <w:rPr>
                <w:sz w:val="16"/>
                <w:szCs w:val="16"/>
              </w:rPr>
            </w:pPr>
            <w:r w:rsidRPr="001B1679">
              <w:rPr>
                <w:sz w:val="16"/>
                <w:szCs w:val="16"/>
              </w:rPr>
              <w:t>Revision of S4-232046. Revised to SP-231382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FB556"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C58B1" w14:textId="77777777" w:rsidR="00C521B3" w:rsidRPr="001B1679" w:rsidRDefault="00C521B3" w:rsidP="00015975">
            <w:pPr>
              <w:pStyle w:val="TAL"/>
              <w:rPr>
                <w:sz w:val="16"/>
                <w:szCs w:val="16"/>
              </w:rPr>
            </w:pPr>
            <w:r w:rsidRPr="001B1679">
              <w:rPr>
                <w:sz w:val="16"/>
                <w:szCs w:val="16"/>
              </w:rPr>
              <w:t>SP-231382</w:t>
            </w:r>
          </w:p>
        </w:tc>
      </w:tr>
      <w:tr w:rsidR="00C521B3" w14:paraId="31FE20A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A4E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AC4D5" w14:textId="77777777" w:rsidR="00C521B3" w:rsidRPr="001B1679" w:rsidRDefault="00C521B3" w:rsidP="00015975">
            <w:pPr>
              <w:pStyle w:val="TAL"/>
              <w:rPr>
                <w:sz w:val="16"/>
                <w:szCs w:val="16"/>
              </w:rPr>
            </w:pPr>
            <w:r w:rsidRPr="001B1679">
              <w:rPr>
                <w:sz w:val="16"/>
                <w:szCs w:val="16"/>
              </w:rPr>
              <w:t>SP-231382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E3B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B022" w14:textId="77777777" w:rsidR="00C521B3" w:rsidRPr="001B1679" w:rsidRDefault="00C521B3" w:rsidP="00015975">
            <w:pPr>
              <w:pStyle w:val="TAL"/>
              <w:rPr>
                <w:sz w:val="16"/>
                <w:szCs w:val="16"/>
              </w:rPr>
            </w:pPr>
            <w:r w:rsidRPr="001B1679">
              <w:rPr>
                <w:sz w:val="16"/>
                <w:szCs w:val="16"/>
              </w:rPr>
              <w:t>26.512 CR0060R4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B2DB38"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0EF8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0DA84"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BCBB4" w14:textId="77777777" w:rsidR="00C521B3" w:rsidRPr="001B1679" w:rsidRDefault="00C521B3" w:rsidP="00015975">
            <w:pPr>
              <w:pStyle w:val="TAL"/>
              <w:rPr>
                <w:sz w:val="16"/>
                <w:szCs w:val="16"/>
              </w:rPr>
            </w:pPr>
            <w:r w:rsidRPr="001B1679">
              <w:rPr>
                <w:sz w:val="16"/>
                <w:szCs w:val="16"/>
              </w:rPr>
              <w:t>Revision of SP-231381. Proposed revision of 26.512 CR0060R2 in CR Pack SP-231396. Revised to SP-231761.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2726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B0A11" w14:textId="77777777" w:rsidR="00C521B3" w:rsidRPr="001B1679" w:rsidRDefault="00C521B3" w:rsidP="00015975">
            <w:pPr>
              <w:pStyle w:val="TAL"/>
              <w:rPr>
                <w:sz w:val="16"/>
                <w:szCs w:val="16"/>
              </w:rPr>
            </w:pPr>
            <w:r w:rsidRPr="001B1679">
              <w:rPr>
                <w:sz w:val="16"/>
                <w:szCs w:val="16"/>
              </w:rPr>
              <w:t>SP-231761</w:t>
            </w:r>
          </w:p>
        </w:tc>
      </w:tr>
      <w:tr w:rsidR="00C521B3" w14:paraId="1F17A0B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8089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DE20A" w14:textId="77777777" w:rsidR="00C521B3" w:rsidRPr="001B1679" w:rsidRDefault="00C521B3" w:rsidP="00015975">
            <w:pPr>
              <w:pStyle w:val="TAL"/>
              <w:rPr>
                <w:sz w:val="16"/>
                <w:szCs w:val="16"/>
              </w:rPr>
            </w:pPr>
            <w:r w:rsidRPr="001B1679">
              <w:rPr>
                <w:sz w:val="16"/>
                <w:szCs w:val="16"/>
              </w:rPr>
              <w:t>SP-231761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5968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CFE1C" w14:textId="77777777" w:rsidR="00C521B3" w:rsidRPr="001B1679" w:rsidRDefault="00C521B3" w:rsidP="00015975">
            <w:pPr>
              <w:pStyle w:val="TAL"/>
              <w:rPr>
                <w:sz w:val="16"/>
                <w:szCs w:val="16"/>
              </w:rPr>
            </w:pPr>
            <w:r w:rsidRPr="001B1679">
              <w:rPr>
                <w:sz w:val="16"/>
                <w:szCs w:val="16"/>
              </w:rPr>
              <w:t>26.512 CR0060R5 (Rel-17, 'F'): [5GMS3, TEI17] Correction of Server Certificate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1D20B6" w14:textId="77777777" w:rsidR="00C521B3" w:rsidRPr="001B1679" w:rsidRDefault="00C521B3" w:rsidP="00015975">
            <w:pPr>
              <w:pStyle w:val="TAL"/>
              <w:rPr>
                <w:sz w:val="16"/>
                <w:szCs w:val="16"/>
              </w:rPr>
            </w:pPr>
            <w:r w:rsidRPr="001B1679">
              <w:rPr>
                <w:sz w:val="16"/>
                <w:szCs w:val="16"/>
              </w:rPr>
              <w:t>Ericsson LM,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CA3DD"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6FC2D"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5083D" w14:textId="77777777" w:rsidR="00C521B3" w:rsidRPr="001B1679" w:rsidRDefault="00C521B3" w:rsidP="00015975">
            <w:pPr>
              <w:pStyle w:val="TAL"/>
              <w:rPr>
                <w:sz w:val="16"/>
                <w:szCs w:val="16"/>
              </w:rPr>
            </w:pPr>
            <w:r w:rsidRPr="001B1679">
              <w:rPr>
                <w:sz w:val="16"/>
                <w:szCs w:val="16"/>
              </w:rPr>
              <w:t>Revision of SP-231382.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9FE5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F67A3" w14:textId="77777777" w:rsidR="00C521B3" w:rsidRPr="001B1679" w:rsidRDefault="00C521B3" w:rsidP="00015975">
            <w:pPr>
              <w:pStyle w:val="TAL"/>
              <w:rPr>
                <w:sz w:val="16"/>
                <w:szCs w:val="16"/>
              </w:rPr>
            </w:pPr>
          </w:p>
        </w:tc>
      </w:tr>
      <w:tr w:rsidR="00C521B3" w14:paraId="5ACB99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7E92A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231F" w14:textId="77777777" w:rsidR="00C521B3" w:rsidRPr="001B1679" w:rsidRDefault="00C521B3" w:rsidP="00015975">
            <w:pPr>
              <w:pStyle w:val="TAL"/>
              <w:rPr>
                <w:sz w:val="16"/>
                <w:szCs w:val="16"/>
              </w:rPr>
            </w:pPr>
            <w:r w:rsidRPr="001B1679">
              <w:rPr>
                <w:sz w:val="16"/>
                <w:szCs w:val="16"/>
              </w:rPr>
              <w:t>SP-231396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C470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DF7E4" w14:textId="77777777" w:rsidR="00C521B3" w:rsidRPr="001B1679" w:rsidRDefault="00C521B3" w:rsidP="00015975">
            <w:pPr>
              <w:pStyle w:val="TAL"/>
              <w:rPr>
                <w:sz w:val="16"/>
                <w:szCs w:val="16"/>
              </w:rPr>
            </w:pPr>
            <w:r w:rsidRPr="001B1679">
              <w:rPr>
                <w:sz w:val="16"/>
                <w:szCs w:val="16"/>
              </w:rPr>
              <w:t>CR Pack on 5GMS3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B49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B67F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AF1151" w14:textId="77777777" w:rsidR="00C521B3" w:rsidRPr="001B1679" w:rsidRDefault="00C521B3" w:rsidP="00015975">
            <w:pPr>
              <w:pStyle w:val="TAL"/>
              <w:rPr>
                <w:sz w:val="16"/>
                <w:szCs w:val="16"/>
              </w:rPr>
            </w:pPr>
            <w:r w:rsidRPr="001B1679">
              <w:rPr>
                <w:sz w:val="16"/>
                <w:szCs w:val="16"/>
              </w:rPr>
              <w:t>5GMS3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833EF" w14:textId="77777777" w:rsidR="00C521B3" w:rsidRPr="001B1679" w:rsidRDefault="00C521B3" w:rsidP="00015975">
            <w:pPr>
              <w:pStyle w:val="TAL"/>
              <w:rPr>
                <w:sz w:val="16"/>
                <w:szCs w:val="16"/>
              </w:rPr>
            </w:pPr>
            <w:r w:rsidRPr="001B1679">
              <w:rPr>
                <w:sz w:val="16"/>
                <w:szCs w:val="16"/>
              </w:rPr>
              <w:t>Proposed updated to 26.512 CR0060R2 in SP-231382. This CR was replaced by SP-231761 and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D13B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94C28" w14:textId="77777777" w:rsidR="00C521B3" w:rsidRPr="001B1679" w:rsidRDefault="00C521B3" w:rsidP="00015975">
            <w:pPr>
              <w:pStyle w:val="TAL"/>
              <w:rPr>
                <w:sz w:val="16"/>
                <w:szCs w:val="16"/>
              </w:rPr>
            </w:pPr>
          </w:p>
        </w:tc>
      </w:tr>
      <w:tr w:rsidR="00C521B3" w14:paraId="74FF8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CB2E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79CC3" w14:textId="77777777" w:rsidR="00C521B3" w:rsidRPr="001B1679" w:rsidRDefault="00C521B3" w:rsidP="00015975">
            <w:pPr>
              <w:pStyle w:val="TAL"/>
              <w:rPr>
                <w:sz w:val="16"/>
                <w:szCs w:val="16"/>
              </w:rPr>
            </w:pPr>
            <w:r w:rsidRPr="001B1679">
              <w:rPr>
                <w:sz w:val="16"/>
                <w:szCs w:val="16"/>
              </w:rPr>
              <w:t>SP-231602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5A6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91444" w14:textId="77777777" w:rsidR="00C521B3" w:rsidRPr="001B1679" w:rsidRDefault="00C521B3" w:rsidP="00015975">
            <w:pPr>
              <w:pStyle w:val="TAL"/>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B5C7B"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B7A430"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2A68C" w14:textId="77777777" w:rsidR="00C521B3" w:rsidRPr="001B1679" w:rsidRDefault="00C521B3" w:rsidP="00015975">
            <w:pPr>
              <w:pStyle w:val="TAL"/>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C0BE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2260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933A7" w14:textId="77777777" w:rsidR="00C521B3" w:rsidRPr="001B1679" w:rsidRDefault="00C521B3" w:rsidP="00015975">
            <w:pPr>
              <w:pStyle w:val="TAL"/>
              <w:rPr>
                <w:sz w:val="16"/>
                <w:szCs w:val="16"/>
              </w:rPr>
            </w:pPr>
          </w:p>
        </w:tc>
      </w:tr>
      <w:tr w:rsidR="00C521B3" w14:paraId="21C0C14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5C79C"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75F00" w14:textId="77777777" w:rsidR="00C521B3" w:rsidRPr="001B1679" w:rsidRDefault="00C521B3" w:rsidP="00015975">
            <w:pPr>
              <w:pStyle w:val="TAL"/>
              <w:rPr>
                <w:sz w:val="16"/>
                <w:szCs w:val="16"/>
              </w:rPr>
            </w:pPr>
            <w:r w:rsidRPr="001B1679">
              <w:rPr>
                <w:sz w:val="16"/>
                <w:szCs w:val="16"/>
              </w:rPr>
              <w:t>SP-231239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446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A7BED" w14:textId="77777777" w:rsidR="00C521B3" w:rsidRPr="00D779B5" w:rsidRDefault="00C521B3" w:rsidP="00015975">
            <w:pPr>
              <w:pStyle w:val="TAL"/>
              <w:rPr>
                <w:sz w:val="16"/>
                <w:szCs w:val="16"/>
                <w:lang w:val="fr-FR"/>
              </w:rPr>
            </w:pPr>
            <w:r w:rsidRPr="00D779B5">
              <w:rPr>
                <w:sz w:val="16"/>
                <w:szCs w:val="16"/>
                <w:lang w:val="fr-FR"/>
              </w:rPr>
              <w:t>SA WG2 CRs on TEI17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8126E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F97F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366D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0EB2A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E85B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DFBB" w14:textId="77777777" w:rsidR="00C521B3" w:rsidRPr="001B1679" w:rsidRDefault="00C521B3" w:rsidP="00015975">
            <w:pPr>
              <w:pStyle w:val="TAL"/>
              <w:rPr>
                <w:sz w:val="16"/>
                <w:szCs w:val="16"/>
              </w:rPr>
            </w:pPr>
          </w:p>
        </w:tc>
      </w:tr>
      <w:tr w:rsidR="00C521B3" w14:paraId="316B41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3B16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E335" w14:textId="77777777" w:rsidR="00C521B3" w:rsidRPr="001B1679" w:rsidRDefault="00C521B3" w:rsidP="00015975">
            <w:pPr>
              <w:pStyle w:val="TAL"/>
              <w:rPr>
                <w:sz w:val="16"/>
                <w:szCs w:val="16"/>
              </w:rPr>
            </w:pPr>
            <w:r w:rsidRPr="001B1679">
              <w:rPr>
                <w:sz w:val="16"/>
                <w:szCs w:val="16"/>
              </w:rPr>
              <w:t>SP-231240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E4EF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8CE27" w14:textId="77777777" w:rsidR="00C521B3" w:rsidRPr="00D779B5" w:rsidRDefault="00C521B3" w:rsidP="00015975">
            <w:pPr>
              <w:pStyle w:val="TAL"/>
              <w:rPr>
                <w:sz w:val="16"/>
                <w:szCs w:val="16"/>
                <w:lang w:val="fr-FR"/>
              </w:rPr>
            </w:pPr>
            <w:r w:rsidRPr="00D779B5">
              <w:rPr>
                <w:sz w:val="16"/>
                <w:szCs w:val="16"/>
                <w:lang w:val="fr-FR"/>
              </w:rPr>
              <w:t>SA WG2 CRs on 5MBS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94EEA"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528F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0B6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0316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5139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8D5E67" w14:textId="77777777" w:rsidR="00C521B3" w:rsidRPr="001B1679" w:rsidRDefault="00C521B3" w:rsidP="00015975">
            <w:pPr>
              <w:pStyle w:val="TAL"/>
              <w:rPr>
                <w:sz w:val="16"/>
                <w:szCs w:val="16"/>
              </w:rPr>
            </w:pPr>
          </w:p>
        </w:tc>
      </w:tr>
      <w:tr w:rsidR="00C521B3" w14:paraId="1EAB04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AA787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B6B27" w14:textId="77777777" w:rsidR="00C521B3" w:rsidRPr="001B1679" w:rsidRDefault="00C521B3" w:rsidP="00015975">
            <w:pPr>
              <w:pStyle w:val="TAL"/>
              <w:rPr>
                <w:sz w:val="16"/>
                <w:szCs w:val="16"/>
              </w:rPr>
            </w:pPr>
            <w:r w:rsidRPr="001B1679">
              <w:rPr>
                <w:sz w:val="16"/>
                <w:szCs w:val="16"/>
              </w:rPr>
              <w:t>SP-231241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AAAA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69EFC" w14:textId="77777777" w:rsidR="00C521B3" w:rsidRPr="001B1679" w:rsidRDefault="00C521B3" w:rsidP="00015975">
            <w:pPr>
              <w:pStyle w:val="TAL"/>
              <w:rPr>
                <w:sz w:val="16"/>
                <w:szCs w:val="16"/>
              </w:rPr>
            </w:pPr>
            <w:r w:rsidRPr="001B1679">
              <w:rPr>
                <w:sz w:val="16"/>
                <w:szCs w:val="16"/>
              </w:rPr>
              <w:t>SA WG2 CRs on eEDGE_5GC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E0BB3"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43D06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FF6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53E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DA9A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150F1" w14:textId="77777777" w:rsidR="00C521B3" w:rsidRPr="001B1679" w:rsidRDefault="00C521B3" w:rsidP="00015975">
            <w:pPr>
              <w:pStyle w:val="TAL"/>
              <w:rPr>
                <w:sz w:val="16"/>
                <w:szCs w:val="16"/>
              </w:rPr>
            </w:pPr>
          </w:p>
        </w:tc>
      </w:tr>
      <w:tr w:rsidR="00C521B3" w14:paraId="17E1656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5FED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D914F" w14:textId="77777777" w:rsidR="00C521B3" w:rsidRPr="001B1679" w:rsidRDefault="00C521B3" w:rsidP="00015975">
            <w:pPr>
              <w:pStyle w:val="TAL"/>
              <w:rPr>
                <w:sz w:val="16"/>
                <w:szCs w:val="16"/>
              </w:rPr>
            </w:pPr>
            <w:r w:rsidRPr="001B1679">
              <w:rPr>
                <w:sz w:val="16"/>
                <w:szCs w:val="16"/>
              </w:rPr>
              <w:t>SP-231242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C676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8B7BC" w14:textId="77777777" w:rsidR="00C521B3" w:rsidRPr="001B1679" w:rsidRDefault="00C521B3" w:rsidP="00015975">
            <w:pPr>
              <w:pStyle w:val="TAL"/>
              <w:rPr>
                <w:sz w:val="16"/>
                <w:szCs w:val="16"/>
              </w:rPr>
            </w:pPr>
            <w:r w:rsidRPr="001B1679">
              <w:rPr>
                <w:sz w:val="16"/>
                <w:szCs w:val="16"/>
              </w:rPr>
              <w:t>SA WG2 CRs on eNA_Ph2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1D79C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D63A1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7E3F1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6656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AD5F1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699A7" w14:textId="77777777" w:rsidR="00C521B3" w:rsidRPr="001B1679" w:rsidRDefault="00C521B3" w:rsidP="00015975">
            <w:pPr>
              <w:pStyle w:val="TAL"/>
              <w:rPr>
                <w:sz w:val="16"/>
                <w:szCs w:val="16"/>
              </w:rPr>
            </w:pPr>
          </w:p>
        </w:tc>
      </w:tr>
      <w:tr w:rsidR="00C521B3" w14:paraId="0B5304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BC9B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75DB74" w14:textId="77777777" w:rsidR="00C521B3" w:rsidRPr="001B1679" w:rsidRDefault="00C521B3" w:rsidP="00015975">
            <w:pPr>
              <w:pStyle w:val="TAL"/>
              <w:rPr>
                <w:sz w:val="16"/>
                <w:szCs w:val="16"/>
              </w:rPr>
            </w:pPr>
            <w:r w:rsidRPr="001B1679">
              <w:rPr>
                <w:sz w:val="16"/>
                <w:szCs w:val="16"/>
              </w:rPr>
              <w:t>SP-231243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70BB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7AB7F" w14:textId="77777777" w:rsidR="00C521B3" w:rsidRPr="00D779B5" w:rsidRDefault="00C521B3" w:rsidP="00015975">
            <w:pPr>
              <w:pStyle w:val="TAL"/>
              <w:rPr>
                <w:sz w:val="16"/>
                <w:szCs w:val="16"/>
                <w:lang w:val="fr-FR"/>
              </w:rPr>
            </w:pPr>
            <w:r w:rsidRPr="00D779B5">
              <w:rPr>
                <w:sz w:val="16"/>
                <w:szCs w:val="16"/>
                <w:lang w:val="fr-FR"/>
              </w:rPr>
              <w:t>SA WG2 CRs on eNS_Ph2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B05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DC0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87B49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85CB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7A0AE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06C99" w14:textId="77777777" w:rsidR="00C521B3" w:rsidRPr="001B1679" w:rsidRDefault="00C521B3" w:rsidP="00015975">
            <w:pPr>
              <w:pStyle w:val="TAL"/>
              <w:rPr>
                <w:sz w:val="16"/>
                <w:szCs w:val="16"/>
              </w:rPr>
            </w:pPr>
          </w:p>
        </w:tc>
      </w:tr>
      <w:tr w:rsidR="00C521B3" w14:paraId="6B8920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E16E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047CC" w14:textId="77777777" w:rsidR="00C521B3" w:rsidRPr="001B1679" w:rsidRDefault="00C521B3" w:rsidP="00015975">
            <w:pPr>
              <w:pStyle w:val="TAL"/>
              <w:rPr>
                <w:sz w:val="16"/>
                <w:szCs w:val="16"/>
              </w:rPr>
            </w:pPr>
            <w:r w:rsidRPr="001B1679">
              <w:rPr>
                <w:sz w:val="16"/>
                <w:szCs w:val="16"/>
              </w:rPr>
              <w:t>SP-231244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F2E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148D2" w14:textId="77777777" w:rsidR="00C521B3" w:rsidRPr="00D779B5" w:rsidRDefault="00C521B3" w:rsidP="00015975">
            <w:pPr>
              <w:pStyle w:val="TAL"/>
              <w:rPr>
                <w:sz w:val="16"/>
                <w:szCs w:val="16"/>
                <w:lang w:val="fr-FR"/>
              </w:rPr>
            </w:pPr>
            <w:r w:rsidRPr="00D779B5">
              <w:rPr>
                <w:sz w:val="16"/>
                <w:szCs w:val="16"/>
                <w:lang w:val="fr-FR"/>
              </w:rPr>
              <w:t>SA WG2 CRs on ID_UAS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3873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81F0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B30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9639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184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9FE2F" w14:textId="77777777" w:rsidR="00C521B3" w:rsidRPr="001B1679" w:rsidRDefault="00C521B3" w:rsidP="00015975">
            <w:pPr>
              <w:pStyle w:val="TAL"/>
              <w:rPr>
                <w:sz w:val="16"/>
                <w:szCs w:val="16"/>
              </w:rPr>
            </w:pPr>
          </w:p>
        </w:tc>
      </w:tr>
      <w:tr w:rsidR="00C521B3" w14:paraId="533E55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096A9"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081E0" w14:textId="77777777" w:rsidR="00C521B3" w:rsidRPr="001B1679" w:rsidRDefault="00C521B3" w:rsidP="00015975">
            <w:pPr>
              <w:pStyle w:val="TAL"/>
              <w:rPr>
                <w:sz w:val="16"/>
                <w:szCs w:val="16"/>
              </w:rPr>
            </w:pPr>
            <w:r w:rsidRPr="001B1679">
              <w:rPr>
                <w:sz w:val="16"/>
                <w:szCs w:val="16"/>
              </w:rPr>
              <w:t>SP-231245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335D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5F757" w14:textId="77777777" w:rsidR="00C521B3" w:rsidRPr="001B1679" w:rsidRDefault="00C521B3" w:rsidP="00015975">
            <w:pPr>
              <w:pStyle w:val="TAL"/>
              <w:rPr>
                <w:sz w:val="16"/>
                <w:szCs w:val="16"/>
              </w:rPr>
            </w:pPr>
            <w:r w:rsidRPr="001B1679">
              <w:rPr>
                <w:sz w:val="16"/>
                <w:szCs w:val="16"/>
              </w:rPr>
              <w:t>SA WG2 CRs on IIoT (Rel-17,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E83D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4DB0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52474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850BB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F49D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FA4B4" w14:textId="77777777" w:rsidR="00C521B3" w:rsidRPr="001B1679" w:rsidRDefault="00C521B3" w:rsidP="00015975">
            <w:pPr>
              <w:pStyle w:val="TAL"/>
              <w:rPr>
                <w:sz w:val="16"/>
                <w:szCs w:val="16"/>
              </w:rPr>
            </w:pPr>
          </w:p>
        </w:tc>
      </w:tr>
      <w:tr w:rsidR="00C521B3" w14:paraId="29349B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725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5EC9" w14:textId="77777777" w:rsidR="00C521B3" w:rsidRPr="001B1679" w:rsidRDefault="00C521B3" w:rsidP="00015975">
            <w:pPr>
              <w:pStyle w:val="TAL"/>
              <w:rPr>
                <w:sz w:val="16"/>
                <w:szCs w:val="16"/>
              </w:rPr>
            </w:pPr>
            <w:r w:rsidRPr="001B1679">
              <w:rPr>
                <w:sz w:val="16"/>
                <w:szCs w:val="16"/>
              </w:rPr>
              <w:t>SP-231326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B08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A7686" w14:textId="77777777" w:rsidR="00C521B3" w:rsidRPr="001B1679" w:rsidRDefault="00C521B3" w:rsidP="00015975">
            <w:pPr>
              <w:pStyle w:val="TAL"/>
              <w:rPr>
                <w:sz w:val="16"/>
                <w:szCs w:val="16"/>
              </w:rPr>
            </w:pPr>
            <w:r w:rsidRPr="001B1679">
              <w:rPr>
                <w:sz w:val="16"/>
                <w:szCs w:val="16"/>
              </w:rPr>
              <w:t>Rel-17 CRs on Authentication and key management for applications based on 3GPP credential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1B28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A68D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5CA3D" w14:textId="77777777" w:rsidR="00C521B3" w:rsidRPr="001B1679" w:rsidRDefault="00C521B3" w:rsidP="00015975">
            <w:pPr>
              <w:pStyle w:val="TAL"/>
              <w:rPr>
                <w:sz w:val="16"/>
                <w:szCs w:val="16"/>
              </w:rPr>
            </w:pPr>
            <w:r w:rsidRPr="001B1679">
              <w:rPr>
                <w:sz w:val="16"/>
                <w:szCs w:val="16"/>
              </w:rPr>
              <w:t>AKMA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C6BD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1DD3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14799" w14:textId="77777777" w:rsidR="00C521B3" w:rsidRPr="001B1679" w:rsidRDefault="00C521B3" w:rsidP="00015975">
            <w:pPr>
              <w:pStyle w:val="TAL"/>
              <w:rPr>
                <w:sz w:val="16"/>
                <w:szCs w:val="16"/>
              </w:rPr>
            </w:pPr>
          </w:p>
        </w:tc>
      </w:tr>
      <w:tr w:rsidR="00C521B3" w14:paraId="075812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39AF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E2039" w14:textId="77777777" w:rsidR="00C521B3" w:rsidRPr="001B1679" w:rsidRDefault="00C521B3" w:rsidP="00015975">
            <w:pPr>
              <w:pStyle w:val="TAL"/>
              <w:rPr>
                <w:sz w:val="16"/>
                <w:szCs w:val="16"/>
              </w:rPr>
            </w:pPr>
            <w:r w:rsidRPr="001B1679">
              <w:rPr>
                <w:sz w:val="16"/>
                <w:szCs w:val="16"/>
              </w:rPr>
              <w:t>SP-231333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700A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0C742" w14:textId="77777777" w:rsidR="00C521B3" w:rsidRPr="001B1679" w:rsidRDefault="00C521B3" w:rsidP="00015975">
            <w:pPr>
              <w:pStyle w:val="TAL"/>
              <w:rPr>
                <w:sz w:val="16"/>
                <w:szCs w:val="16"/>
              </w:rPr>
            </w:pPr>
            <w:r w:rsidRPr="001B1679">
              <w:rPr>
                <w:sz w:val="16"/>
                <w:szCs w:val="16"/>
              </w:rPr>
              <w:t>Rel-17 CRs on Security aspects of Uncrewed Aerial Systems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8F87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0167C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F799D0" w14:textId="77777777" w:rsidR="00C521B3" w:rsidRPr="001B1679" w:rsidRDefault="00C521B3" w:rsidP="00015975">
            <w:pPr>
              <w:pStyle w:val="TAL"/>
              <w:rPr>
                <w:sz w:val="16"/>
                <w:szCs w:val="16"/>
              </w:rPr>
            </w:pPr>
            <w:r w:rsidRPr="001B1679">
              <w:rPr>
                <w:sz w:val="16"/>
                <w:szCs w:val="16"/>
              </w:rPr>
              <w:t>ID_UAS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D4637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931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BA0E4" w14:textId="77777777" w:rsidR="00C521B3" w:rsidRPr="001B1679" w:rsidRDefault="00C521B3" w:rsidP="00015975">
            <w:pPr>
              <w:pStyle w:val="TAL"/>
              <w:rPr>
                <w:sz w:val="16"/>
                <w:szCs w:val="16"/>
              </w:rPr>
            </w:pPr>
          </w:p>
        </w:tc>
      </w:tr>
      <w:tr w:rsidR="00C521B3" w14:paraId="33B787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D245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6F7F1" w14:textId="77777777" w:rsidR="00C521B3" w:rsidRPr="001B1679" w:rsidRDefault="00C521B3" w:rsidP="00015975">
            <w:pPr>
              <w:pStyle w:val="TAL"/>
              <w:rPr>
                <w:sz w:val="16"/>
                <w:szCs w:val="16"/>
              </w:rPr>
            </w:pPr>
            <w:r w:rsidRPr="001B1679">
              <w:rPr>
                <w:sz w:val="16"/>
                <w:szCs w:val="16"/>
              </w:rPr>
              <w:t>SP-231329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29B1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48038" w14:textId="77777777" w:rsidR="00C521B3" w:rsidRPr="001B1679" w:rsidRDefault="00C521B3" w:rsidP="00015975">
            <w:pPr>
              <w:pStyle w:val="TAL"/>
              <w:rPr>
                <w:sz w:val="16"/>
                <w:szCs w:val="16"/>
              </w:rPr>
            </w:pPr>
            <w:r w:rsidRPr="001B1679">
              <w:rPr>
                <w:sz w:val="16"/>
                <w:szCs w:val="16"/>
              </w:rPr>
              <w:t>Rel-17 CRs on Security aspects of eNA_Ph2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D7CD64"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F68A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8E4A66" w14:textId="77777777" w:rsidR="00C521B3" w:rsidRPr="001B1679" w:rsidRDefault="00C521B3" w:rsidP="00015975">
            <w:pPr>
              <w:pStyle w:val="TAL"/>
              <w:rPr>
                <w:sz w:val="16"/>
                <w:szCs w:val="16"/>
              </w:rPr>
            </w:pPr>
            <w:r w:rsidRPr="001B1679">
              <w:rPr>
                <w:sz w:val="16"/>
                <w:szCs w:val="16"/>
              </w:rPr>
              <w:t>eNA_Ph2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8F75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54E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89776" w14:textId="77777777" w:rsidR="00C521B3" w:rsidRPr="001B1679" w:rsidRDefault="00C521B3" w:rsidP="00015975">
            <w:pPr>
              <w:pStyle w:val="TAL"/>
              <w:rPr>
                <w:sz w:val="16"/>
                <w:szCs w:val="16"/>
              </w:rPr>
            </w:pPr>
          </w:p>
        </w:tc>
      </w:tr>
      <w:tr w:rsidR="00C521B3" w14:paraId="642EE7A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12AF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693AD0" w14:textId="77777777" w:rsidR="00C521B3" w:rsidRPr="001B1679" w:rsidRDefault="00C521B3" w:rsidP="00015975">
            <w:pPr>
              <w:pStyle w:val="TAL"/>
              <w:rPr>
                <w:sz w:val="16"/>
                <w:szCs w:val="16"/>
              </w:rPr>
            </w:pPr>
            <w:r w:rsidRPr="001B1679">
              <w:rPr>
                <w:sz w:val="16"/>
                <w:szCs w:val="16"/>
              </w:rPr>
              <w:t>SP-231323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02208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74C50" w14:textId="77777777" w:rsidR="00C521B3" w:rsidRPr="001B1679" w:rsidRDefault="00C521B3" w:rsidP="00015975">
            <w:pPr>
              <w:pStyle w:val="TAL"/>
              <w:rPr>
                <w:sz w:val="16"/>
                <w:szCs w:val="16"/>
              </w:rPr>
            </w:pPr>
            <w:r w:rsidRPr="001B1679">
              <w:rPr>
                <w:sz w:val="16"/>
                <w:szCs w:val="16"/>
              </w:rPr>
              <w:t>Rel-17 CRs on Multicast-broadcast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76E68"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3615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7A7DCF" w14:textId="77777777" w:rsidR="00C521B3" w:rsidRPr="001B1679" w:rsidRDefault="00C521B3" w:rsidP="00015975">
            <w:pPr>
              <w:pStyle w:val="TAL"/>
              <w:rPr>
                <w:sz w:val="16"/>
                <w:szCs w:val="16"/>
              </w:rPr>
            </w:pPr>
            <w:r w:rsidRPr="001B1679">
              <w:rPr>
                <w:sz w:val="16"/>
                <w:szCs w:val="16"/>
              </w:rPr>
              <w:t>5MBS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3925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7194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D4A79" w14:textId="77777777" w:rsidR="00C521B3" w:rsidRPr="001B1679" w:rsidRDefault="00C521B3" w:rsidP="00015975">
            <w:pPr>
              <w:pStyle w:val="TAL"/>
              <w:rPr>
                <w:sz w:val="16"/>
                <w:szCs w:val="16"/>
              </w:rPr>
            </w:pPr>
          </w:p>
        </w:tc>
      </w:tr>
      <w:tr w:rsidR="00C521B3" w14:paraId="0FD8C98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7B1BB5"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2E79C" w14:textId="77777777" w:rsidR="00C521B3" w:rsidRPr="001B1679" w:rsidRDefault="00C521B3" w:rsidP="00015975">
            <w:pPr>
              <w:pStyle w:val="TAL"/>
              <w:rPr>
                <w:sz w:val="16"/>
                <w:szCs w:val="16"/>
              </w:rPr>
            </w:pPr>
            <w:r w:rsidRPr="001B1679">
              <w:rPr>
                <w:sz w:val="16"/>
                <w:szCs w:val="16"/>
              </w:rPr>
              <w:t>SP-231321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C4B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662E5" w14:textId="77777777" w:rsidR="00C521B3" w:rsidRPr="001B1679" w:rsidRDefault="00C521B3" w:rsidP="00015975">
            <w:pPr>
              <w:pStyle w:val="TAL"/>
              <w:rPr>
                <w:sz w:val="16"/>
                <w:szCs w:val="16"/>
              </w:rPr>
            </w:pPr>
            <w:r w:rsidRPr="001B1679">
              <w:rPr>
                <w:sz w:val="16"/>
                <w:szCs w:val="16"/>
              </w:rPr>
              <w:t>Rel-17 CRs on Proximity based Services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CE4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E11F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5EE53" w14:textId="77777777" w:rsidR="00C521B3" w:rsidRPr="001B1679" w:rsidRDefault="00C521B3" w:rsidP="00015975">
            <w:pPr>
              <w:pStyle w:val="TAL"/>
              <w:rPr>
                <w:sz w:val="16"/>
                <w:szCs w:val="16"/>
              </w:rPr>
            </w:pPr>
            <w:r w:rsidRPr="001B1679">
              <w:rPr>
                <w:sz w:val="16"/>
                <w:szCs w:val="16"/>
              </w:rPr>
              <w:t>5G_ProSe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14B3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35A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A53AC" w14:textId="77777777" w:rsidR="00C521B3" w:rsidRPr="001B1679" w:rsidRDefault="00C521B3" w:rsidP="00015975">
            <w:pPr>
              <w:pStyle w:val="TAL"/>
              <w:rPr>
                <w:sz w:val="16"/>
                <w:szCs w:val="16"/>
              </w:rPr>
            </w:pPr>
          </w:p>
        </w:tc>
      </w:tr>
      <w:tr w:rsidR="00C521B3" w14:paraId="153ADC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6E91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852DF" w14:textId="77777777" w:rsidR="00C521B3" w:rsidRPr="001B1679" w:rsidRDefault="00C521B3" w:rsidP="00015975">
            <w:pPr>
              <w:pStyle w:val="TAL"/>
              <w:rPr>
                <w:sz w:val="16"/>
                <w:szCs w:val="16"/>
              </w:rPr>
            </w:pPr>
            <w:r w:rsidRPr="001B1679">
              <w:rPr>
                <w:sz w:val="16"/>
                <w:szCs w:val="16"/>
              </w:rPr>
              <w:t>SP-231342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00E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9D429" w14:textId="77777777" w:rsidR="00C521B3" w:rsidRPr="001B1679" w:rsidRDefault="00C521B3" w:rsidP="00015975">
            <w:pPr>
              <w:pStyle w:val="TAL"/>
              <w:rPr>
                <w:sz w:val="16"/>
                <w:szCs w:val="16"/>
              </w:rPr>
            </w:pPr>
            <w:r w:rsidRPr="001B1679">
              <w:rPr>
                <w:sz w:val="16"/>
                <w:szCs w:val="16"/>
              </w:rPr>
              <w:t>Rel-17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6D052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AB3D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1BB2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F4EF9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7CDA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8FFD2" w14:textId="77777777" w:rsidR="00C521B3" w:rsidRPr="001B1679" w:rsidRDefault="00C521B3" w:rsidP="00015975">
            <w:pPr>
              <w:pStyle w:val="TAL"/>
              <w:rPr>
                <w:sz w:val="16"/>
                <w:szCs w:val="16"/>
              </w:rPr>
            </w:pPr>
          </w:p>
        </w:tc>
      </w:tr>
      <w:tr w:rsidR="00C521B3" w14:paraId="16AA96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1AED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C886E" w14:textId="77777777" w:rsidR="00C521B3" w:rsidRPr="001B1679" w:rsidRDefault="00C521B3" w:rsidP="00015975">
            <w:pPr>
              <w:pStyle w:val="TAL"/>
              <w:rPr>
                <w:sz w:val="16"/>
                <w:szCs w:val="16"/>
              </w:rPr>
            </w:pPr>
            <w:r w:rsidRPr="001B1679">
              <w:rPr>
                <w:sz w:val="16"/>
                <w:szCs w:val="16"/>
              </w:rPr>
              <w:t>SP-231374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DAAB2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4735A" w14:textId="77777777" w:rsidR="00C521B3" w:rsidRPr="001B1679" w:rsidRDefault="00C521B3" w:rsidP="00015975">
            <w:pPr>
              <w:pStyle w:val="TAL"/>
              <w:rPr>
                <w:sz w:val="16"/>
                <w:szCs w:val="16"/>
              </w:rPr>
            </w:pPr>
            <w:r w:rsidRPr="001B1679">
              <w:rPr>
                <w:sz w:val="16"/>
                <w:szCs w:val="16"/>
              </w:rPr>
              <w:t>CR Pack on MBMS-TSMBMS,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9ED0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8161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5432F" w14:textId="77777777" w:rsidR="00C521B3" w:rsidRPr="001B1679" w:rsidRDefault="00C521B3" w:rsidP="00015975">
            <w:pPr>
              <w:pStyle w:val="TAL"/>
              <w:rPr>
                <w:sz w:val="16"/>
                <w:szCs w:val="16"/>
              </w:rPr>
            </w:pPr>
            <w:r w:rsidRPr="001B1679">
              <w:rPr>
                <w:sz w:val="16"/>
                <w:szCs w:val="16"/>
              </w:rPr>
              <w:t>MBMS-TSMBMS,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1F241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83A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B4D05F" w14:textId="77777777" w:rsidR="00C521B3" w:rsidRPr="001B1679" w:rsidRDefault="00C521B3" w:rsidP="00015975">
            <w:pPr>
              <w:pStyle w:val="TAL"/>
              <w:rPr>
                <w:sz w:val="16"/>
                <w:szCs w:val="16"/>
              </w:rPr>
            </w:pPr>
          </w:p>
        </w:tc>
      </w:tr>
      <w:tr w:rsidR="00C521B3" w14:paraId="4D78CD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3D766"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B2863" w14:textId="77777777" w:rsidR="00C521B3" w:rsidRPr="001B1679" w:rsidRDefault="00C521B3" w:rsidP="00015975">
            <w:pPr>
              <w:pStyle w:val="TAL"/>
              <w:rPr>
                <w:sz w:val="16"/>
                <w:szCs w:val="16"/>
              </w:rPr>
            </w:pPr>
            <w:r w:rsidRPr="001B1679">
              <w:rPr>
                <w:sz w:val="16"/>
                <w:szCs w:val="16"/>
              </w:rPr>
              <w:t>SP-231368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950F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48021" w14:textId="77777777" w:rsidR="00C521B3" w:rsidRPr="001B1679" w:rsidRDefault="00C521B3" w:rsidP="00015975">
            <w:pPr>
              <w:pStyle w:val="TAL"/>
              <w:rPr>
                <w:sz w:val="16"/>
                <w:szCs w:val="16"/>
              </w:rPr>
            </w:pPr>
            <w:r w:rsidRPr="001B1679">
              <w:rPr>
                <w:sz w:val="16"/>
                <w:szCs w:val="16"/>
              </w:rPr>
              <w:t>CR Pack on 5GMS3,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344EBF"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DF0A5"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5BC24" w14:textId="77777777" w:rsidR="00C521B3" w:rsidRPr="001B1679" w:rsidRDefault="00C521B3" w:rsidP="00015975">
            <w:pPr>
              <w:pStyle w:val="TAL"/>
              <w:rPr>
                <w:sz w:val="16"/>
                <w:szCs w:val="16"/>
              </w:rPr>
            </w:pPr>
            <w:r w:rsidRPr="001B1679">
              <w:rPr>
                <w:sz w:val="16"/>
                <w:szCs w:val="16"/>
              </w:rPr>
              <w:t>5GMS3, 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F6E8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FBC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E59D3" w14:textId="77777777" w:rsidR="00C521B3" w:rsidRPr="001B1679" w:rsidRDefault="00C521B3" w:rsidP="00015975">
            <w:pPr>
              <w:pStyle w:val="TAL"/>
              <w:rPr>
                <w:sz w:val="16"/>
                <w:szCs w:val="16"/>
              </w:rPr>
            </w:pPr>
          </w:p>
        </w:tc>
      </w:tr>
      <w:tr w:rsidR="00C521B3" w14:paraId="60E17FC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02C7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5EACE" w14:textId="77777777" w:rsidR="00C521B3" w:rsidRPr="001B1679" w:rsidRDefault="00C521B3" w:rsidP="00015975">
            <w:pPr>
              <w:pStyle w:val="TAL"/>
              <w:rPr>
                <w:sz w:val="16"/>
                <w:szCs w:val="16"/>
              </w:rPr>
            </w:pPr>
            <w:r w:rsidRPr="001B1679">
              <w:rPr>
                <w:sz w:val="16"/>
                <w:szCs w:val="16"/>
              </w:rPr>
              <w:t>SP-231471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EDAF1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1C491" w14:textId="77777777" w:rsidR="00C521B3" w:rsidRPr="001B1679" w:rsidRDefault="00C521B3" w:rsidP="00015975">
            <w:pPr>
              <w:pStyle w:val="TAL"/>
              <w:rPr>
                <w:sz w:val="16"/>
                <w:szCs w:val="16"/>
              </w:rPr>
            </w:pPr>
            <w:r w:rsidRPr="001B1679">
              <w:rPr>
                <w:sz w:val="16"/>
                <w:szCs w:val="16"/>
              </w:rPr>
              <w:t>Rel-17 CRs on Enhancements of 5G performance measurements and KPIs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BEBAA7"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B850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AB71A" w14:textId="77777777" w:rsidR="00C521B3" w:rsidRPr="001B1679" w:rsidRDefault="00C521B3" w:rsidP="00015975">
            <w:pPr>
              <w:pStyle w:val="TAL"/>
              <w:rPr>
                <w:sz w:val="16"/>
                <w:szCs w:val="16"/>
              </w:rPr>
            </w:pPr>
            <w:r w:rsidRPr="001B1679">
              <w:rPr>
                <w:sz w:val="16"/>
                <w:szCs w:val="16"/>
              </w:rPr>
              <w:t>ePM_KPI_5G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F59A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03E2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D451E" w14:textId="77777777" w:rsidR="00C521B3" w:rsidRPr="001B1679" w:rsidRDefault="00C521B3" w:rsidP="00015975">
            <w:pPr>
              <w:pStyle w:val="TAL"/>
              <w:rPr>
                <w:sz w:val="16"/>
                <w:szCs w:val="16"/>
              </w:rPr>
            </w:pPr>
          </w:p>
        </w:tc>
      </w:tr>
      <w:tr w:rsidR="00C521B3" w14:paraId="1E2B360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F634F"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1B720" w14:textId="77777777" w:rsidR="00C521B3" w:rsidRPr="001B1679" w:rsidRDefault="00C521B3" w:rsidP="00015975">
            <w:pPr>
              <w:pStyle w:val="TAL"/>
              <w:rPr>
                <w:sz w:val="16"/>
                <w:szCs w:val="16"/>
              </w:rPr>
            </w:pPr>
            <w:r w:rsidRPr="001B1679">
              <w:rPr>
                <w:sz w:val="16"/>
                <w:szCs w:val="16"/>
              </w:rPr>
              <w:t>SP-231492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B0FE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E037B" w14:textId="77777777" w:rsidR="00C521B3" w:rsidRPr="001B1679" w:rsidRDefault="00C521B3" w:rsidP="00015975">
            <w:pPr>
              <w:pStyle w:val="TAL"/>
              <w:rPr>
                <w:sz w:val="16"/>
                <w:szCs w:val="16"/>
              </w:rPr>
            </w:pPr>
            <w:r w:rsidRPr="001B1679">
              <w:rPr>
                <w:sz w:val="16"/>
                <w:szCs w:val="16"/>
              </w:rPr>
              <w:t>Rel-17 CRs on TEI batch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87B7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C5991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FC44E"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AA4D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301B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64829" w14:textId="77777777" w:rsidR="00C521B3" w:rsidRPr="001B1679" w:rsidRDefault="00C521B3" w:rsidP="00015975">
            <w:pPr>
              <w:pStyle w:val="TAL"/>
              <w:rPr>
                <w:sz w:val="16"/>
                <w:szCs w:val="16"/>
              </w:rPr>
            </w:pPr>
          </w:p>
        </w:tc>
      </w:tr>
      <w:tr w:rsidR="00C521B3" w14:paraId="6A9F5B6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431A8"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2040C" w14:textId="77777777" w:rsidR="00C521B3" w:rsidRPr="001B1679" w:rsidRDefault="00C521B3" w:rsidP="00015975">
            <w:pPr>
              <w:pStyle w:val="TAL"/>
              <w:rPr>
                <w:sz w:val="16"/>
                <w:szCs w:val="16"/>
              </w:rPr>
            </w:pPr>
            <w:r w:rsidRPr="001B1679">
              <w:rPr>
                <w:sz w:val="16"/>
                <w:szCs w:val="16"/>
              </w:rPr>
              <w:t>SP-231493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230A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24167" w14:textId="77777777" w:rsidR="00C521B3" w:rsidRPr="001B1679" w:rsidRDefault="00C521B3" w:rsidP="00015975">
            <w:pPr>
              <w:pStyle w:val="TAL"/>
              <w:rPr>
                <w:sz w:val="16"/>
                <w:szCs w:val="16"/>
              </w:rPr>
            </w:pPr>
            <w:r w:rsidRPr="001B1679">
              <w:rPr>
                <w:sz w:val="16"/>
                <w:szCs w:val="16"/>
              </w:rPr>
              <w:t>Rel-17 CRs on TEI batch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33DD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C53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CF6DD0"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4B28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2EFC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5078C" w14:textId="77777777" w:rsidR="00C521B3" w:rsidRPr="001B1679" w:rsidRDefault="00C521B3" w:rsidP="00015975">
            <w:pPr>
              <w:pStyle w:val="TAL"/>
              <w:rPr>
                <w:sz w:val="16"/>
                <w:szCs w:val="16"/>
              </w:rPr>
            </w:pPr>
          </w:p>
        </w:tc>
      </w:tr>
      <w:tr w:rsidR="00C521B3" w14:paraId="55BB747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34F11"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D43A7" w14:textId="77777777" w:rsidR="00C521B3" w:rsidRPr="001B1679" w:rsidRDefault="00C521B3" w:rsidP="00015975">
            <w:pPr>
              <w:pStyle w:val="TAL"/>
              <w:rPr>
                <w:sz w:val="16"/>
                <w:szCs w:val="16"/>
              </w:rPr>
            </w:pPr>
            <w:r w:rsidRPr="001B1679">
              <w:rPr>
                <w:sz w:val="16"/>
                <w:szCs w:val="16"/>
              </w:rPr>
              <w:t>SP-231491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9168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280CD" w14:textId="77777777" w:rsidR="00C521B3" w:rsidRPr="001B1679" w:rsidRDefault="00C521B3" w:rsidP="00015975">
            <w:pPr>
              <w:pStyle w:val="TAL"/>
              <w:rPr>
                <w:sz w:val="16"/>
                <w:szCs w:val="16"/>
              </w:rPr>
            </w:pPr>
            <w:r w:rsidRPr="001B1679">
              <w:rPr>
                <w:sz w:val="16"/>
                <w:szCs w:val="16"/>
              </w:rPr>
              <w:t>Rel-17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141C3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AC7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A9767"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2F31A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152A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C88DF" w14:textId="77777777" w:rsidR="00C521B3" w:rsidRPr="001B1679" w:rsidRDefault="00C521B3" w:rsidP="00015975">
            <w:pPr>
              <w:pStyle w:val="TAL"/>
              <w:rPr>
                <w:sz w:val="16"/>
                <w:szCs w:val="16"/>
              </w:rPr>
            </w:pPr>
          </w:p>
        </w:tc>
      </w:tr>
      <w:tr w:rsidR="00C521B3" w14:paraId="16FDCF6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FEA30"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7F347" w14:textId="77777777" w:rsidR="00C521B3" w:rsidRPr="001B1679" w:rsidRDefault="00C521B3" w:rsidP="00015975">
            <w:pPr>
              <w:pStyle w:val="TAL"/>
              <w:rPr>
                <w:sz w:val="16"/>
                <w:szCs w:val="16"/>
              </w:rPr>
            </w:pPr>
            <w:r w:rsidRPr="001B1679">
              <w:rPr>
                <w:sz w:val="16"/>
                <w:szCs w:val="16"/>
              </w:rPr>
              <w:t>SP-231452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CBB5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BDC8F" w14:textId="77777777" w:rsidR="00C521B3" w:rsidRPr="001B1679" w:rsidRDefault="00C521B3" w:rsidP="00015975">
            <w:pPr>
              <w:pStyle w:val="TAL"/>
              <w:rPr>
                <w:sz w:val="16"/>
                <w:szCs w:val="16"/>
              </w:rPr>
            </w:pPr>
            <w:r w:rsidRPr="001B1679">
              <w:rPr>
                <w:sz w:val="16"/>
                <w:szCs w:val="16"/>
              </w:rPr>
              <w:t>Rel-17 CRs on Discovery of management services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F93FA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AC9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5B334" w14:textId="77777777" w:rsidR="00C521B3" w:rsidRPr="001B1679" w:rsidRDefault="00C521B3" w:rsidP="00015975">
            <w:pPr>
              <w:pStyle w:val="TAL"/>
              <w:rPr>
                <w:sz w:val="16"/>
                <w:szCs w:val="16"/>
              </w:rPr>
            </w:pPr>
            <w:r w:rsidRPr="001B1679">
              <w:rPr>
                <w:sz w:val="16"/>
                <w:szCs w:val="16"/>
              </w:rPr>
              <w:t>5GDMS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88E9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2C8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828A3B" w14:textId="77777777" w:rsidR="00C521B3" w:rsidRPr="001B1679" w:rsidRDefault="00C521B3" w:rsidP="00015975">
            <w:pPr>
              <w:pStyle w:val="TAL"/>
              <w:rPr>
                <w:sz w:val="16"/>
                <w:szCs w:val="16"/>
              </w:rPr>
            </w:pPr>
          </w:p>
        </w:tc>
      </w:tr>
      <w:tr w:rsidR="00C521B3" w14:paraId="394EAA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97CD4"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69A85" w14:textId="77777777" w:rsidR="00C521B3" w:rsidRPr="001B1679" w:rsidRDefault="00C521B3" w:rsidP="00015975">
            <w:pPr>
              <w:pStyle w:val="TAL"/>
              <w:rPr>
                <w:sz w:val="16"/>
                <w:szCs w:val="16"/>
              </w:rPr>
            </w:pPr>
            <w:r w:rsidRPr="001B1679">
              <w:rPr>
                <w:sz w:val="16"/>
                <w:szCs w:val="16"/>
              </w:rPr>
              <w:t>SP-231457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2C1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335A9" w14:textId="77777777" w:rsidR="00C521B3" w:rsidRPr="001B1679" w:rsidRDefault="00C521B3" w:rsidP="00015975">
            <w:pPr>
              <w:pStyle w:val="TAL"/>
              <w:rPr>
                <w:sz w:val="16"/>
                <w:szCs w:val="16"/>
              </w:rPr>
            </w:pPr>
            <w:r w:rsidRPr="001B1679">
              <w:rPr>
                <w:sz w:val="16"/>
                <w:szCs w:val="16"/>
              </w:rPr>
              <w:t>Rel-17 CRs on Additional NRM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E5DAD"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C820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5FC26" w14:textId="77777777" w:rsidR="00C521B3" w:rsidRPr="001B1679" w:rsidRDefault="00C521B3" w:rsidP="00015975">
            <w:pPr>
              <w:pStyle w:val="TAL"/>
              <w:rPr>
                <w:sz w:val="16"/>
                <w:szCs w:val="16"/>
              </w:rPr>
            </w:pPr>
            <w:proofErr w:type="spellStart"/>
            <w:r w:rsidRPr="001B1679">
              <w:rPr>
                <w:sz w:val="16"/>
                <w:szCs w:val="16"/>
              </w:rPr>
              <w:t>adNRM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705F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C85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C503A" w14:textId="77777777" w:rsidR="00C521B3" w:rsidRPr="001B1679" w:rsidRDefault="00C521B3" w:rsidP="00015975">
            <w:pPr>
              <w:pStyle w:val="TAL"/>
              <w:rPr>
                <w:sz w:val="16"/>
                <w:szCs w:val="16"/>
              </w:rPr>
            </w:pPr>
          </w:p>
        </w:tc>
      </w:tr>
      <w:tr w:rsidR="00C521B3" w14:paraId="65E95F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DE5432"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0C0BC" w14:textId="77777777" w:rsidR="00C521B3" w:rsidRPr="001B1679" w:rsidRDefault="00C521B3" w:rsidP="00015975">
            <w:pPr>
              <w:pStyle w:val="TAL"/>
              <w:rPr>
                <w:sz w:val="16"/>
                <w:szCs w:val="16"/>
              </w:rPr>
            </w:pPr>
            <w:r w:rsidRPr="001B1679">
              <w:rPr>
                <w:sz w:val="16"/>
                <w:szCs w:val="16"/>
              </w:rPr>
              <w:t>SP-231490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E931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E7675" w14:textId="77777777" w:rsidR="00C521B3" w:rsidRPr="001B1679" w:rsidRDefault="00C521B3" w:rsidP="00015975">
            <w:pPr>
              <w:pStyle w:val="TAL"/>
              <w:rPr>
                <w:sz w:val="16"/>
                <w:szCs w:val="16"/>
              </w:rPr>
            </w:pPr>
            <w:r w:rsidRPr="001B1679">
              <w:rPr>
                <w:sz w:val="16"/>
                <w:szCs w:val="16"/>
              </w:rPr>
              <w:t>Rel-17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3515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3546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492A23" w14:textId="77777777" w:rsidR="00C521B3" w:rsidRPr="001B1679" w:rsidRDefault="00C521B3" w:rsidP="00015975">
            <w:pPr>
              <w:pStyle w:val="TAL"/>
              <w:rPr>
                <w:sz w:val="16"/>
                <w:szCs w:val="16"/>
              </w:rPr>
            </w:pPr>
            <w:r w:rsidRPr="001B1679">
              <w:rPr>
                <w:sz w:val="16"/>
                <w:szCs w:val="16"/>
              </w:rPr>
              <w:t>TEI17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268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3F3C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CA456" w14:textId="77777777" w:rsidR="00C521B3" w:rsidRPr="001B1679" w:rsidRDefault="00C521B3" w:rsidP="00015975">
            <w:pPr>
              <w:pStyle w:val="TAL"/>
              <w:rPr>
                <w:sz w:val="16"/>
                <w:szCs w:val="16"/>
              </w:rPr>
            </w:pPr>
          </w:p>
        </w:tc>
      </w:tr>
      <w:tr w:rsidR="00C521B3" w14:paraId="677799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4CBF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7ACE" w14:textId="77777777" w:rsidR="00C521B3" w:rsidRPr="001B1679" w:rsidRDefault="00C521B3" w:rsidP="00015975">
            <w:pPr>
              <w:pStyle w:val="TAL"/>
              <w:rPr>
                <w:sz w:val="16"/>
                <w:szCs w:val="16"/>
              </w:rPr>
            </w:pPr>
            <w:r w:rsidRPr="001B1679">
              <w:rPr>
                <w:sz w:val="16"/>
                <w:szCs w:val="16"/>
              </w:rPr>
              <w:t>SP-231464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6E1F2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D1D37" w14:textId="77777777" w:rsidR="00C521B3" w:rsidRPr="001B1679" w:rsidRDefault="00C521B3" w:rsidP="00015975">
            <w:pPr>
              <w:pStyle w:val="TAL"/>
              <w:rPr>
                <w:sz w:val="16"/>
                <w:szCs w:val="16"/>
              </w:rPr>
            </w:pPr>
            <w:r w:rsidRPr="001B1679">
              <w:rPr>
                <w:sz w:val="16"/>
                <w:szCs w:val="16"/>
              </w:rPr>
              <w:t>Rel-17 CRs on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693D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3205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C4CAC" w14:textId="77777777" w:rsidR="00C521B3" w:rsidRPr="001B1679" w:rsidRDefault="00C521B3" w:rsidP="00015975">
            <w:pPr>
              <w:pStyle w:val="TAL"/>
              <w:rPr>
                <w:sz w:val="16"/>
                <w:szCs w:val="16"/>
              </w:rPr>
            </w:pPr>
            <w:r w:rsidRPr="001B1679">
              <w:rPr>
                <w:sz w:val="16"/>
                <w:szCs w:val="16"/>
              </w:rPr>
              <w:t>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63C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08D4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79D89C" w14:textId="77777777" w:rsidR="00C521B3" w:rsidRPr="001B1679" w:rsidRDefault="00C521B3" w:rsidP="00015975">
            <w:pPr>
              <w:pStyle w:val="TAL"/>
              <w:rPr>
                <w:sz w:val="16"/>
                <w:szCs w:val="16"/>
              </w:rPr>
            </w:pPr>
          </w:p>
        </w:tc>
      </w:tr>
      <w:tr w:rsidR="00C521B3" w14:paraId="7B4EBDF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6C93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2C9E8" w14:textId="77777777" w:rsidR="00C521B3" w:rsidRPr="001B1679" w:rsidRDefault="00C521B3" w:rsidP="00015975">
            <w:pPr>
              <w:pStyle w:val="TAL"/>
              <w:rPr>
                <w:sz w:val="16"/>
                <w:szCs w:val="16"/>
              </w:rPr>
            </w:pPr>
            <w:r w:rsidRPr="001B1679">
              <w:rPr>
                <w:sz w:val="16"/>
                <w:szCs w:val="16"/>
              </w:rPr>
              <w:t>SP-231474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988B4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970F" w14:textId="77777777" w:rsidR="00C521B3" w:rsidRPr="001B1679" w:rsidRDefault="00C521B3" w:rsidP="00015975">
            <w:pPr>
              <w:pStyle w:val="TAL"/>
              <w:rPr>
                <w:sz w:val="16"/>
                <w:szCs w:val="16"/>
              </w:rPr>
            </w:pPr>
            <w:r w:rsidRPr="001B1679">
              <w:rPr>
                <w:sz w:val="16"/>
                <w:szCs w:val="16"/>
              </w:rPr>
              <w:t>Rel-17 CRs on Intent driven management service for mobile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C3F9F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A02B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276CD0" w14:textId="77777777" w:rsidR="00C521B3" w:rsidRPr="001B1679" w:rsidRDefault="00C521B3" w:rsidP="00015975">
            <w:pPr>
              <w:pStyle w:val="TAL"/>
              <w:rPr>
                <w:sz w:val="16"/>
                <w:szCs w:val="16"/>
              </w:rPr>
            </w:pPr>
            <w:r w:rsidRPr="001B1679">
              <w:rPr>
                <w:sz w:val="16"/>
                <w:szCs w:val="16"/>
              </w:rPr>
              <w:t>IDMS_MN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660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548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BF2CF" w14:textId="77777777" w:rsidR="00C521B3" w:rsidRPr="001B1679" w:rsidRDefault="00C521B3" w:rsidP="00015975">
            <w:pPr>
              <w:pStyle w:val="TAL"/>
              <w:rPr>
                <w:sz w:val="16"/>
                <w:szCs w:val="16"/>
              </w:rPr>
            </w:pPr>
          </w:p>
        </w:tc>
      </w:tr>
      <w:tr w:rsidR="00C521B3" w14:paraId="1ACC95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9E973"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D900F" w14:textId="77777777" w:rsidR="00C521B3" w:rsidRPr="001B1679" w:rsidRDefault="00C521B3" w:rsidP="00015975">
            <w:pPr>
              <w:pStyle w:val="TAL"/>
              <w:rPr>
                <w:sz w:val="16"/>
                <w:szCs w:val="16"/>
              </w:rPr>
            </w:pPr>
            <w:r w:rsidRPr="001B1679">
              <w:rPr>
                <w:sz w:val="16"/>
                <w:szCs w:val="16"/>
              </w:rPr>
              <w:t>SP-231467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C5A8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9C709" w14:textId="77777777" w:rsidR="00C521B3" w:rsidRPr="001B1679" w:rsidRDefault="00C521B3" w:rsidP="00015975">
            <w:pPr>
              <w:pStyle w:val="TAL"/>
              <w:rPr>
                <w:sz w:val="16"/>
                <w:szCs w:val="16"/>
              </w:rPr>
            </w:pPr>
            <w:r w:rsidRPr="001B1679">
              <w:rPr>
                <w:sz w:val="16"/>
                <w:szCs w:val="16"/>
              </w:rPr>
              <w:t>Rel-17 CRs on Enhancements of Management Data Analytics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55D8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621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D4E6C" w14:textId="77777777" w:rsidR="00C521B3" w:rsidRPr="001B1679" w:rsidRDefault="00C521B3" w:rsidP="00015975">
            <w:pPr>
              <w:pStyle w:val="TAL"/>
              <w:rPr>
                <w:sz w:val="16"/>
                <w:szCs w:val="16"/>
              </w:rPr>
            </w:pPr>
            <w:proofErr w:type="spellStart"/>
            <w:r w:rsidRPr="001B1679">
              <w:rPr>
                <w:sz w:val="16"/>
                <w:szCs w:val="16"/>
              </w:rPr>
              <w:t>eMDAS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2649F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F920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294A0" w14:textId="77777777" w:rsidR="00C521B3" w:rsidRPr="001B1679" w:rsidRDefault="00C521B3" w:rsidP="00015975">
            <w:pPr>
              <w:pStyle w:val="TAL"/>
              <w:rPr>
                <w:sz w:val="16"/>
                <w:szCs w:val="16"/>
              </w:rPr>
            </w:pPr>
          </w:p>
        </w:tc>
      </w:tr>
      <w:tr w:rsidR="00C521B3" w14:paraId="537938D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9B542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839FB" w14:textId="77777777" w:rsidR="00C521B3" w:rsidRPr="001B1679" w:rsidRDefault="00C521B3" w:rsidP="00015975">
            <w:pPr>
              <w:pStyle w:val="TAL"/>
              <w:rPr>
                <w:sz w:val="16"/>
                <w:szCs w:val="16"/>
              </w:rPr>
            </w:pPr>
            <w:r w:rsidRPr="001B1679">
              <w:rPr>
                <w:sz w:val="16"/>
                <w:szCs w:val="16"/>
              </w:rPr>
              <w:t>SP-231555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5158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A85AA6" w14:textId="77777777" w:rsidR="00C521B3" w:rsidRPr="001B1679" w:rsidRDefault="00C521B3" w:rsidP="00015975">
            <w:pPr>
              <w:pStyle w:val="TAL"/>
              <w:rPr>
                <w:sz w:val="16"/>
                <w:szCs w:val="16"/>
              </w:rPr>
            </w:pPr>
            <w:r w:rsidRPr="001B1679">
              <w:rPr>
                <w:sz w:val="16"/>
                <w:szCs w:val="16"/>
              </w:rPr>
              <w:t xml:space="preserve">Rel-17 CRs to TS23434 for </w:t>
            </w:r>
            <w:proofErr w:type="spellStart"/>
            <w:r w:rsidRPr="001B1679">
              <w:rPr>
                <w:sz w:val="16"/>
                <w:szCs w:val="16"/>
              </w:rPr>
              <w:t>eSEAL</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AA746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FCAE3"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5746E6" w14:textId="77777777" w:rsidR="00C521B3" w:rsidRPr="001B1679" w:rsidRDefault="00C521B3" w:rsidP="00015975">
            <w:pPr>
              <w:pStyle w:val="TAL"/>
              <w:rPr>
                <w:sz w:val="16"/>
                <w:szCs w:val="16"/>
              </w:rPr>
            </w:pPr>
            <w:proofErr w:type="spellStart"/>
            <w:r w:rsidRPr="001B1679">
              <w:rPr>
                <w:sz w:val="16"/>
                <w:szCs w:val="16"/>
              </w:rPr>
              <w:t>eSEAL</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7B6A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606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3FEF7" w14:textId="77777777" w:rsidR="00C521B3" w:rsidRPr="001B1679" w:rsidRDefault="00C521B3" w:rsidP="00015975">
            <w:pPr>
              <w:pStyle w:val="TAL"/>
              <w:rPr>
                <w:sz w:val="16"/>
                <w:szCs w:val="16"/>
              </w:rPr>
            </w:pPr>
          </w:p>
        </w:tc>
      </w:tr>
      <w:tr w:rsidR="00C521B3" w14:paraId="0118A9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6C4FB"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FBD75" w14:textId="77777777" w:rsidR="00C521B3" w:rsidRPr="001B1679" w:rsidRDefault="00C521B3" w:rsidP="00015975">
            <w:pPr>
              <w:pStyle w:val="TAL"/>
              <w:rPr>
                <w:sz w:val="16"/>
                <w:szCs w:val="16"/>
              </w:rPr>
            </w:pPr>
            <w:r w:rsidRPr="001B1679">
              <w:rPr>
                <w:sz w:val="16"/>
                <w:szCs w:val="16"/>
              </w:rPr>
              <w:t>SP-231548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3F71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BE38F" w14:textId="77777777" w:rsidR="00C521B3" w:rsidRPr="001B1679" w:rsidRDefault="00C521B3" w:rsidP="00015975">
            <w:pPr>
              <w:pStyle w:val="TAL"/>
              <w:rPr>
                <w:sz w:val="16"/>
                <w:szCs w:val="16"/>
              </w:rPr>
            </w:pPr>
            <w:r w:rsidRPr="001B1679">
              <w:rPr>
                <w:sz w:val="16"/>
                <w:szCs w:val="16"/>
              </w:rPr>
              <w:t>Rel-17 CRs to TS23558 for EDGEAPP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95BE7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99D93"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DED3EB" w14:textId="77777777" w:rsidR="00C521B3" w:rsidRPr="001B1679" w:rsidRDefault="00C521B3" w:rsidP="00015975">
            <w:pPr>
              <w:pStyle w:val="TAL"/>
              <w:rPr>
                <w:sz w:val="16"/>
                <w:szCs w:val="16"/>
              </w:rPr>
            </w:pPr>
            <w:r w:rsidRPr="001B1679">
              <w:rPr>
                <w:sz w:val="16"/>
                <w:szCs w:val="16"/>
              </w:rPr>
              <w:t>EDGEAPP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7484B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4FA2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CCE276" w14:textId="77777777" w:rsidR="00C521B3" w:rsidRPr="001B1679" w:rsidRDefault="00C521B3" w:rsidP="00015975">
            <w:pPr>
              <w:pStyle w:val="TAL"/>
              <w:rPr>
                <w:sz w:val="16"/>
                <w:szCs w:val="16"/>
              </w:rPr>
            </w:pPr>
          </w:p>
        </w:tc>
      </w:tr>
      <w:tr w:rsidR="00C521B3" w14:paraId="425479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20E02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4EA7A" w14:textId="77777777" w:rsidR="00C521B3" w:rsidRPr="001B1679" w:rsidRDefault="00C521B3" w:rsidP="00015975">
            <w:pPr>
              <w:pStyle w:val="TAL"/>
              <w:rPr>
                <w:sz w:val="16"/>
                <w:szCs w:val="16"/>
              </w:rPr>
            </w:pPr>
            <w:r w:rsidRPr="001B1679">
              <w:rPr>
                <w:sz w:val="16"/>
                <w:szCs w:val="16"/>
              </w:rPr>
              <w:t>SP-231547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41E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A64C1" w14:textId="77777777" w:rsidR="00C521B3" w:rsidRPr="001B1679" w:rsidRDefault="00C521B3" w:rsidP="00015975">
            <w:pPr>
              <w:pStyle w:val="TAL"/>
              <w:rPr>
                <w:sz w:val="16"/>
                <w:szCs w:val="16"/>
              </w:rPr>
            </w:pPr>
            <w:r w:rsidRPr="001B1679">
              <w:rPr>
                <w:sz w:val="16"/>
                <w:szCs w:val="16"/>
              </w:rPr>
              <w:t xml:space="preserve">Rel-17 CRs to TS23222 for TEI17, </w:t>
            </w:r>
            <w:proofErr w:type="spellStart"/>
            <w:r w:rsidRPr="001B1679">
              <w:rPr>
                <w:sz w:val="16"/>
                <w:szCs w:val="16"/>
              </w:rPr>
              <w:t>eCAPIF</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A82D9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9956E"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670CF" w14:textId="77777777" w:rsidR="00C521B3" w:rsidRPr="001B1679" w:rsidRDefault="00C521B3" w:rsidP="00015975">
            <w:pPr>
              <w:pStyle w:val="TAL"/>
              <w:rPr>
                <w:sz w:val="16"/>
                <w:szCs w:val="16"/>
              </w:rPr>
            </w:pPr>
            <w:proofErr w:type="spellStart"/>
            <w:r w:rsidRPr="001B1679">
              <w:rPr>
                <w:sz w:val="16"/>
                <w:szCs w:val="16"/>
              </w:rPr>
              <w:t>eCAPIF</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2727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F159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BA563" w14:textId="77777777" w:rsidR="00C521B3" w:rsidRPr="001B1679" w:rsidRDefault="00C521B3" w:rsidP="00015975">
            <w:pPr>
              <w:pStyle w:val="TAL"/>
              <w:rPr>
                <w:sz w:val="16"/>
                <w:szCs w:val="16"/>
              </w:rPr>
            </w:pPr>
          </w:p>
        </w:tc>
      </w:tr>
      <w:tr w:rsidR="00C521B3" w14:paraId="3E72129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C79447"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03CEA" w14:textId="77777777" w:rsidR="00C521B3" w:rsidRPr="001B1679" w:rsidRDefault="00C521B3" w:rsidP="00015975">
            <w:pPr>
              <w:pStyle w:val="TAL"/>
              <w:rPr>
                <w:sz w:val="16"/>
                <w:szCs w:val="16"/>
              </w:rPr>
            </w:pPr>
            <w:r w:rsidRPr="001B1679">
              <w:rPr>
                <w:sz w:val="16"/>
                <w:szCs w:val="16"/>
              </w:rPr>
              <w:t>SP-231552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D9D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169FF5" w14:textId="77777777" w:rsidR="00C521B3" w:rsidRPr="001B1679" w:rsidRDefault="00C521B3" w:rsidP="00015975">
            <w:pPr>
              <w:pStyle w:val="TAL"/>
              <w:rPr>
                <w:sz w:val="16"/>
                <w:szCs w:val="16"/>
              </w:rPr>
            </w:pPr>
            <w:r w:rsidRPr="001B1679">
              <w:rPr>
                <w:sz w:val="16"/>
                <w:szCs w:val="16"/>
              </w:rPr>
              <w:t>Rel-17 CRs to TS23281 for enh3MCPTT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356F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D11B6"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D38DF" w14:textId="77777777" w:rsidR="00C521B3" w:rsidRPr="001B1679" w:rsidRDefault="00C521B3" w:rsidP="00015975">
            <w:pPr>
              <w:pStyle w:val="TAL"/>
              <w:rPr>
                <w:sz w:val="16"/>
                <w:szCs w:val="16"/>
              </w:rPr>
            </w:pPr>
            <w:r w:rsidRPr="001B1679">
              <w:rPr>
                <w:sz w:val="16"/>
                <w:szCs w:val="16"/>
              </w:rPr>
              <w:t>enh3MCPTT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4BC75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AFFB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FEDCA" w14:textId="77777777" w:rsidR="00C521B3" w:rsidRPr="001B1679" w:rsidRDefault="00C521B3" w:rsidP="00015975">
            <w:pPr>
              <w:pStyle w:val="TAL"/>
              <w:rPr>
                <w:sz w:val="16"/>
                <w:szCs w:val="16"/>
              </w:rPr>
            </w:pPr>
          </w:p>
        </w:tc>
      </w:tr>
      <w:tr w:rsidR="00C521B3" w14:paraId="29AF18B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0B54D" w14:textId="77777777" w:rsidR="00C521B3" w:rsidRPr="001B1679" w:rsidRDefault="00C521B3" w:rsidP="00015975">
            <w:pPr>
              <w:pStyle w:val="TAL"/>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82185" w14:textId="77777777" w:rsidR="00C521B3" w:rsidRPr="001B1679" w:rsidRDefault="00C521B3" w:rsidP="00015975">
            <w:pPr>
              <w:pStyle w:val="TAL"/>
              <w:rPr>
                <w:sz w:val="16"/>
                <w:szCs w:val="16"/>
              </w:rPr>
            </w:pPr>
            <w:r w:rsidRPr="001B1679">
              <w:rPr>
                <w:sz w:val="16"/>
                <w:szCs w:val="16"/>
              </w:rPr>
              <w:t>SP-231551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A96E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CD101" w14:textId="77777777" w:rsidR="00C521B3" w:rsidRPr="001B1679" w:rsidRDefault="00C521B3" w:rsidP="00015975">
            <w:pPr>
              <w:pStyle w:val="TAL"/>
              <w:rPr>
                <w:sz w:val="16"/>
                <w:szCs w:val="16"/>
              </w:rPr>
            </w:pPr>
            <w:r w:rsidRPr="001B1679">
              <w:rPr>
                <w:sz w:val="16"/>
                <w:szCs w:val="16"/>
              </w:rPr>
              <w:t>Rel-17 CRs to TS23379 for eMONASTERY2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AC1BE"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07809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DC461F" w14:textId="77777777" w:rsidR="00C521B3" w:rsidRPr="001B1679" w:rsidRDefault="00C521B3" w:rsidP="00015975">
            <w:pPr>
              <w:pStyle w:val="TAL"/>
              <w:rPr>
                <w:sz w:val="16"/>
                <w:szCs w:val="16"/>
              </w:rPr>
            </w:pPr>
            <w:r w:rsidRPr="001B1679">
              <w:rPr>
                <w:sz w:val="16"/>
                <w:szCs w:val="16"/>
              </w:rPr>
              <w:t>eMONASTERY2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AC80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57F02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42868" w14:textId="77777777" w:rsidR="00C521B3" w:rsidRPr="001B1679" w:rsidRDefault="00C521B3" w:rsidP="00015975">
            <w:pPr>
              <w:pStyle w:val="TAL"/>
              <w:rPr>
                <w:sz w:val="16"/>
                <w:szCs w:val="16"/>
              </w:rPr>
            </w:pPr>
          </w:p>
        </w:tc>
      </w:tr>
      <w:tr w:rsidR="00C521B3" w14:paraId="620F26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54E759"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C0F41" w14:textId="77777777" w:rsidR="00C521B3" w:rsidRPr="001B1679" w:rsidRDefault="00C521B3" w:rsidP="00015975">
            <w:pPr>
              <w:pStyle w:val="TAL"/>
              <w:rPr>
                <w:sz w:val="16"/>
                <w:szCs w:val="16"/>
              </w:rPr>
            </w:pPr>
            <w:r w:rsidRPr="001B1679">
              <w:rPr>
                <w:sz w:val="16"/>
                <w:szCs w:val="16"/>
              </w:rPr>
              <w:t>SP-231393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22D3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D99E2" w14:textId="77777777" w:rsidR="00C521B3" w:rsidRPr="001B1679" w:rsidRDefault="00C521B3" w:rsidP="00015975">
            <w:pPr>
              <w:pStyle w:val="TAL"/>
              <w:rPr>
                <w:sz w:val="16"/>
                <w:szCs w:val="16"/>
              </w:rPr>
            </w:pPr>
            <w:r w:rsidRPr="001B1679">
              <w:rPr>
                <w:sz w:val="16"/>
                <w:szCs w:val="16"/>
              </w:rPr>
              <w:t>Stage 1 CRs on EASNS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3318"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5D7D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A62ED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5EEE5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EAD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3018D" w14:textId="77777777" w:rsidR="00C521B3" w:rsidRPr="001B1679" w:rsidRDefault="00C521B3" w:rsidP="00015975">
            <w:pPr>
              <w:pStyle w:val="TAL"/>
              <w:rPr>
                <w:sz w:val="16"/>
                <w:szCs w:val="16"/>
              </w:rPr>
            </w:pPr>
          </w:p>
        </w:tc>
      </w:tr>
      <w:tr w:rsidR="00C521B3" w14:paraId="3F14B7B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855A" w14:textId="77777777" w:rsidR="00C521B3" w:rsidRPr="001B1679" w:rsidRDefault="00C521B3" w:rsidP="00015975">
            <w:pPr>
              <w:pStyle w:val="TAL"/>
              <w:rPr>
                <w:sz w:val="16"/>
                <w:szCs w:val="16"/>
              </w:rPr>
            </w:pPr>
            <w:r w:rsidRPr="001B1679">
              <w:rPr>
                <w:sz w:val="16"/>
                <w:szCs w:val="16"/>
              </w:rPr>
              <w:t>18.1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1DA0A" w14:textId="77777777" w:rsidR="00C521B3" w:rsidRPr="001B1679" w:rsidRDefault="00C521B3" w:rsidP="00015975">
            <w:pPr>
              <w:pStyle w:val="TAL"/>
              <w:rPr>
                <w:sz w:val="16"/>
                <w:szCs w:val="16"/>
              </w:rPr>
            </w:pPr>
            <w:r w:rsidRPr="001B1679">
              <w:rPr>
                <w:sz w:val="16"/>
                <w:szCs w:val="16"/>
              </w:rPr>
              <w:t>SP-231395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866D5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DE69E" w14:textId="77777777" w:rsidR="00C521B3" w:rsidRPr="001B1679" w:rsidRDefault="00C521B3" w:rsidP="00015975">
            <w:pPr>
              <w:pStyle w:val="TAL"/>
              <w:rPr>
                <w:sz w:val="16"/>
                <w:szCs w:val="16"/>
              </w:rPr>
            </w:pPr>
            <w:r w:rsidRPr="001B1679">
              <w:rPr>
                <w:sz w:val="16"/>
                <w:szCs w:val="16"/>
              </w:rPr>
              <w:t>Stage 1 CRs on Railways-related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251BD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A98B7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7A94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69F7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FEC9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5748A" w14:textId="77777777" w:rsidR="00C521B3" w:rsidRPr="001B1679" w:rsidRDefault="00C521B3" w:rsidP="00015975">
            <w:pPr>
              <w:pStyle w:val="TAL"/>
              <w:rPr>
                <w:sz w:val="16"/>
                <w:szCs w:val="16"/>
              </w:rPr>
            </w:pPr>
          </w:p>
        </w:tc>
      </w:tr>
      <w:tr w:rsidR="00C521B3" w14:paraId="6A331C5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D98CD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C5936" w14:textId="77777777" w:rsidR="00C521B3" w:rsidRPr="001B1679" w:rsidRDefault="00C521B3" w:rsidP="00015975">
            <w:pPr>
              <w:pStyle w:val="TAL"/>
              <w:rPr>
                <w:sz w:val="16"/>
                <w:szCs w:val="16"/>
              </w:rPr>
            </w:pPr>
            <w:r w:rsidRPr="001B1679">
              <w:rPr>
                <w:sz w:val="16"/>
                <w:szCs w:val="16"/>
              </w:rPr>
              <w:t>SP-231292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F74F4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9F8FD" w14:textId="77777777" w:rsidR="00C521B3" w:rsidRPr="001B1679" w:rsidRDefault="00C521B3" w:rsidP="00015975">
            <w:pPr>
              <w:pStyle w:val="TAL"/>
              <w:rPr>
                <w:sz w:val="16"/>
                <w:szCs w:val="16"/>
              </w:rPr>
            </w:pPr>
            <w:r w:rsidRPr="001B1679">
              <w:rPr>
                <w:sz w:val="16"/>
                <w:szCs w:val="16"/>
              </w:rPr>
              <w:t>23.501 CR5186R2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C1EEB4"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F65B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1D7D09"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2A985" w14:textId="77777777" w:rsidR="00C521B3" w:rsidRPr="001B1679" w:rsidRDefault="00C521B3" w:rsidP="00015975">
            <w:pPr>
              <w:pStyle w:val="TAL"/>
              <w:rPr>
                <w:sz w:val="16"/>
                <w:szCs w:val="16"/>
              </w:rPr>
            </w:pPr>
            <w:r w:rsidRPr="001B1679">
              <w:rPr>
                <w:sz w:val="16"/>
                <w:szCs w:val="16"/>
              </w:rPr>
              <w:t>Revision of S2-2313300, postponed at SA2#160. Revised to SP-231762.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E38B2"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11D55C" w14:textId="77777777" w:rsidR="00C521B3" w:rsidRPr="001B1679" w:rsidRDefault="00C521B3" w:rsidP="00015975">
            <w:pPr>
              <w:pStyle w:val="TAL"/>
              <w:rPr>
                <w:sz w:val="16"/>
                <w:szCs w:val="16"/>
              </w:rPr>
            </w:pPr>
            <w:r w:rsidRPr="001B1679">
              <w:rPr>
                <w:sz w:val="16"/>
                <w:szCs w:val="16"/>
              </w:rPr>
              <w:t>SP-231762</w:t>
            </w:r>
          </w:p>
        </w:tc>
      </w:tr>
      <w:tr w:rsidR="00C521B3" w14:paraId="0F9CC1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20680"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02362" w14:textId="77777777" w:rsidR="00C521B3" w:rsidRPr="001B1679" w:rsidRDefault="00C521B3" w:rsidP="00015975">
            <w:pPr>
              <w:pStyle w:val="TAL"/>
              <w:rPr>
                <w:sz w:val="16"/>
                <w:szCs w:val="16"/>
              </w:rPr>
            </w:pPr>
            <w:r w:rsidRPr="001B1679">
              <w:rPr>
                <w:sz w:val="16"/>
                <w:szCs w:val="16"/>
              </w:rPr>
              <w:t>SP-231762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A3A0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FCBD9" w14:textId="77777777" w:rsidR="00C521B3" w:rsidRPr="001B1679" w:rsidRDefault="00C521B3" w:rsidP="00015975">
            <w:pPr>
              <w:pStyle w:val="TAL"/>
              <w:rPr>
                <w:sz w:val="16"/>
                <w:szCs w:val="16"/>
              </w:rPr>
            </w:pPr>
            <w:r w:rsidRPr="001B1679">
              <w:rPr>
                <w:sz w:val="16"/>
                <w:szCs w:val="16"/>
              </w:rPr>
              <w:t>23.501 CR5186R3 (Rel-18, 'F'): Incorrect reference in clause 5.15.17 for procedure for RAN initiated PDU session release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C0000" w14:textId="77777777" w:rsidR="00C521B3" w:rsidRPr="001B1679" w:rsidRDefault="00C521B3" w:rsidP="00015975">
            <w:pPr>
              <w:pStyle w:val="TAL"/>
              <w:rPr>
                <w:sz w:val="16"/>
                <w:szCs w:val="16"/>
              </w:rPr>
            </w:pPr>
            <w:r w:rsidRPr="001B1679">
              <w:rPr>
                <w:sz w:val="16"/>
                <w:szCs w:val="16"/>
              </w:rPr>
              <w:t>Nokia, Nokia Shanghai Bell,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8D45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98083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801FBD" w14:textId="77777777" w:rsidR="00C521B3" w:rsidRPr="001B1679" w:rsidRDefault="00C521B3" w:rsidP="00015975">
            <w:pPr>
              <w:pStyle w:val="TAL"/>
              <w:rPr>
                <w:sz w:val="16"/>
                <w:szCs w:val="16"/>
              </w:rPr>
            </w:pPr>
            <w:r w:rsidRPr="001B1679">
              <w:rPr>
                <w:sz w:val="16"/>
                <w:szCs w:val="16"/>
              </w:rPr>
              <w:t>Revision of SP-231292.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E75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CA82E" w14:textId="77777777" w:rsidR="00C521B3" w:rsidRPr="001B1679" w:rsidRDefault="00C521B3" w:rsidP="00015975">
            <w:pPr>
              <w:pStyle w:val="TAL"/>
              <w:rPr>
                <w:sz w:val="16"/>
                <w:szCs w:val="16"/>
              </w:rPr>
            </w:pPr>
          </w:p>
        </w:tc>
      </w:tr>
      <w:tr w:rsidR="00C521B3" w14:paraId="51C88D1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80A5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15890" w14:textId="77777777" w:rsidR="00C521B3" w:rsidRPr="001B1679" w:rsidRDefault="00C521B3" w:rsidP="00015975">
            <w:pPr>
              <w:pStyle w:val="TAL"/>
              <w:rPr>
                <w:sz w:val="16"/>
                <w:szCs w:val="16"/>
              </w:rPr>
            </w:pPr>
            <w:r w:rsidRPr="001B1679">
              <w:rPr>
                <w:sz w:val="16"/>
                <w:szCs w:val="16"/>
              </w:rPr>
              <w:t>SP-231610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F658D"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7B8DF" w14:textId="77777777" w:rsidR="00C521B3" w:rsidRPr="001B1679" w:rsidRDefault="00C521B3" w:rsidP="00015975">
            <w:pPr>
              <w:pStyle w:val="TAL"/>
              <w:rPr>
                <w:sz w:val="16"/>
                <w:szCs w:val="16"/>
              </w:rPr>
            </w:pPr>
            <w:r w:rsidRPr="001B1679">
              <w:rPr>
                <w:sz w:val="16"/>
                <w:szCs w:val="16"/>
              </w:rPr>
              <w:t>23.501 CR5008R6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C3D86"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0F07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67E5E"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4AB457" w14:textId="77777777" w:rsidR="00C521B3" w:rsidRPr="001B1679" w:rsidRDefault="00C521B3" w:rsidP="00015975">
            <w:pPr>
              <w:pStyle w:val="TAL"/>
              <w:rPr>
                <w:sz w:val="16"/>
                <w:szCs w:val="16"/>
              </w:rPr>
            </w:pPr>
            <w:r w:rsidRPr="001B1679">
              <w:rPr>
                <w:sz w:val="16"/>
                <w:szCs w:val="16"/>
              </w:rPr>
              <w:t>Revision of S2-2313692, postponed at SA WG2#160. Revised to SP-231763.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53F6E"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8F1FED" w14:textId="77777777" w:rsidR="00C521B3" w:rsidRPr="001B1679" w:rsidRDefault="00C521B3" w:rsidP="00015975">
            <w:pPr>
              <w:pStyle w:val="TAL"/>
              <w:rPr>
                <w:sz w:val="16"/>
                <w:szCs w:val="16"/>
              </w:rPr>
            </w:pPr>
            <w:r w:rsidRPr="001B1679">
              <w:rPr>
                <w:sz w:val="16"/>
                <w:szCs w:val="16"/>
              </w:rPr>
              <w:t>SP-231763</w:t>
            </w:r>
          </w:p>
        </w:tc>
      </w:tr>
      <w:tr w:rsidR="00C521B3" w14:paraId="10E458D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92B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87C49" w14:textId="77777777" w:rsidR="00C521B3" w:rsidRPr="001B1679" w:rsidRDefault="00C521B3" w:rsidP="00015975">
            <w:pPr>
              <w:pStyle w:val="TAL"/>
              <w:rPr>
                <w:sz w:val="16"/>
                <w:szCs w:val="16"/>
              </w:rPr>
            </w:pPr>
            <w:r w:rsidRPr="001B1679">
              <w:rPr>
                <w:sz w:val="16"/>
                <w:szCs w:val="16"/>
              </w:rPr>
              <w:t>SP-231763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4DA8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151DA" w14:textId="77777777" w:rsidR="00C521B3" w:rsidRPr="001B1679" w:rsidRDefault="00C521B3" w:rsidP="00015975">
            <w:pPr>
              <w:pStyle w:val="TAL"/>
              <w:rPr>
                <w:sz w:val="16"/>
                <w:szCs w:val="16"/>
              </w:rPr>
            </w:pPr>
            <w:r w:rsidRPr="001B1679">
              <w:rPr>
                <w:sz w:val="16"/>
                <w:szCs w:val="16"/>
              </w:rPr>
              <w:t>23.501 CR5008R7 (Rel-18, 'F'): Correction and clarification of the Protocol Description definition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DF0FC" w14:textId="77777777" w:rsidR="00C521B3" w:rsidRPr="001B1679" w:rsidRDefault="00C521B3" w:rsidP="00015975">
            <w:pPr>
              <w:pStyle w:val="TAL"/>
              <w:rPr>
                <w:sz w:val="16"/>
                <w:szCs w:val="16"/>
              </w:rPr>
            </w:pPr>
            <w:r w:rsidRPr="001B1679">
              <w:rPr>
                <w:sz w:val="16"/>
                <w:szCs w:val="16"/>
              </w:rPr>
              <w:t>Ericsson, Huawei,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2D6C1"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57079"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489AEF" w14:textId="77777777" w:rsidR="00C521B3" w:rsidRPr="001B1679" w:rsidRDefault="00C521B3" w:rsidP="00015975">
            <w:pPr>
              <w:pStyle w:val="TAL"/>
              <w:rPr>
                <w:sz w:val="16"/>
                <w:szCs w:val="16"/>
              </w:rPr>
            </w:pPr>
            <w:r w:rsidRPr="001B1679">
              <w:rPr>
                <w:sz w:val="16"/>
                <w:szCs w:val="16"/>
              </w:rPr>
              <w:t>Revision of SP-231610.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6CBFE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9FAB8" w14:textId="77777777" w:rsidR="00C521B3" w:rsidRPr="001B1679" w:rsidRDefault="00C521B3" w:rsidP="00015975">
            <w:pPr>
              <w:pStyle w:val="TAL"/>
              <w:rPr>
                <w:sz w:val="16"/>
                <w:szCs w:val="16"/>
              </w:rPr>
            </w:pPr>
          </w:p>
        </w:tc>
      </w:tr>
      <w:tr w:rsidR="00C521B3" w14:paraId="06F10B6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0C41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0531F" w14:textId="77777777" w:rsidR="00C521B3" w:rsidRPr="001B1679" w:rsidRDefault="00C521B3" w:rsidP="00015975">
            <w:pPr>
              <w:pStyle w:val="TAL"/>
              <w:rPr>
                <w:sz w:val="16"/>
                <w:szCs w:val="16"/>
              </w:rPr>
            </w:pPr>
            <w:r w:rsidRPr="001B1679">
              <w:rPr>
                <w:sz w:val="16"/>
                <w:szCs w:val="16"/>
              </w:rPr>
              <w:t>SP-231360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E183C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898059" w14:textId="77777777" w:rsidR="00C521B3" w:rsidRPr="001B1679" w:rsidRDefault="00C521B3" w:rsidP="00015975">
            <w:pPr>
              <w:pStyle w:val="TAL"/>
              <w:rPr>
                <w:sz w:val="16"/>
                <w:szCs w:val="16"/>
              </w:rPr>
            </w:pPr>
            <w:r w:rsidRPr="001B1679">
              <w:rPr>
                <w:sz w:val="16"/>
                <w:szCs w:val="16"/>
              </w:rPr>
              <w:t>23.502 CR4622R3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DB75D"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04D3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E010EC"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F61FED" w14:textId="77777777" w:rsidR="00C521B3" w:rsidRPr="001B1679" w:rsidRDefault="00C521B3" w:rsidP="00015975">
            <w:pPr>
              <w:pStyle w:val="TAL"/>
              <w:rPr>
                <w:sz w:val="16"/>
                <w:szCs w:val="16"/>
              </w:rPr>
            </w:pPr>
            <w:r w:rsidRPr="001B1679">
              <w:rPr>
                <w:sz w:val="16"/>
                <w:szCs w:val="16"/>
              </w:rPr>
              <w:t>Revision of 23.502 CR4622R2 in CR Pack SP-231235. Revised to SP-231764.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39A0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974C2" w14:textId="77777777" w:rsidR="00C521B3" w:rsidRPr="001B1679" w:rsidRDefault="00C521B3" w:rsidP="00015975">
            <w:pPr>
              <w:pStyle w:val="TAL"/>
              <w:rPr>
                <w:sz w:val="16"/>
                <w:szCs w:val="16"/>
              </w:rPr>
            </w:pPr>
            <w:r w:rsidRPr="001B1679">
              <w:rPr>
                <w:sz w:val="16"/>
                <w:szCs w:val="16"/>
              </w:rPr>
              <w:t>SP-231764</w:t>
            </w:r>
          </w:p>
        </w:tc>
      </w:tr>
      <w:tr w:rsidR="00C521B3" w14:paraId="7F9348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4E19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718D7" w14:textId="77777777" w:rsidR="00C521B3" w:rsidRPr="001B1679" w:rsidRDefault="00C521B3" w:rsidP="00015975">
            <w:pPr>
              <w:pStyle w:val="TAL"/>
              <w:rPr>
                <w:sz w:val="16"/>
                <w:szCs w:val="16"/>
              </w:rPr>
            </w:pPr>
            <w:r w:rsidRPr="001B1679">
              <w:rPr>
                <w:sz w:val="16"/>
                <w:szCs w:val="16"/>
              </w:rPr>
              <w:t>SP-231764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0A60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F3889" w14:textId="77777777" w:rsidR="00C521B3" w:rsidRPr="001B1679" w:rsidRDefault="00C521B3" w:rsidP="00015975">
            <w:pPr>
              <w:pStyle w:val="TAL"/>
              <w:rPr>
                <w:sz w:val="16"/>
                <w:szCs w:val="16"/>
              </w:rPr>
            </w:pPr>
            <w:r w:rsidRPr="001B1679">
              <w:rPr>
                <w:sz w:val="16"/>
                <w:szCs w:val="16"/>
              </w:rPr>
              <w:t>23.502 CR4622R4 (Rel-18, 'F'): Clarification on Access type for NSAC for maximum number of UE with at least one PDU session/PDN connection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8A442" w14:textId="77777777" w:rsidR="00C521B3" w:rsidRPr="001B1679" w:rsidRDefault="00C521B3" w:rsidP="00015975">
            <w:pPr>
              <w:pStyle w:val="TAL"/>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522C3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769185"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B97D5C" w14:textId="77777777" w:rsidR="00C521B3" w:rsidRPr="001B1679" w:rsidRDefault="00C521B3" w:rsidP="00015975">
            <w:pPr>
              <w:pStyle w:val="TAL"/>
              <w:rPr>
                <w:sz w:val="16"/>
                <w:szCs w:val="16"/>
              </w:rPr>
            </w:pPr>
            <w:r w:rsidRPr="001B1679">
              <w:rPr>
                <w:sz w:val="16"/>
                <w:szCs w:val="16"/>
              </w:rPr>
              <w:t>Revision of SP-231360.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B131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7CC3E" w14:textId="77777777" w:rsidR="00C521B3" w:rsidRPr="001B1679" w:rsidRDefault="00C521B3" w:rsidP="00015975">
            <w:pPr>
              <w:pStyle w:val="TAL"/>
              <w:rPr>
                <w:sz w:val="16"/>
                <w:szCs w:val="16"/>
              </w:rPr>
            </w:pPr>
          </w:p>
        </w:tc>
      </w:tr>
      <w:tr w:rsidR="00C521B3" w14:paraId="4F1EFA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2535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4D50E" w14:textId="77777777" w:rsidR="00C521B3" w:rsidRPr="001B1679" w:rsidRDefault="00C521B3" w:rsidP="00015975">
            <w:pPr>
              <w:pStyle w:val="TAL"/>
              <w:rPr>
                <w:sz w:val="16"/>
                <w:szCs w:val="16"/>
              </w:rPr>
            </w:pPr>
            <w:r w:rsidRPr="001B1679">
              <w:rPr>
                <w:sz w:val="16"/>
                <w:szCs w:val="16"/>
              </w:rPr>
              <w:t>SP-231361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E2B6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362BD" w14:textId="77777777" w:rsidR="00C521B3" w:rsidRPr="001B1679" w:rsidRDefault="00C521B3" w:rsidP="00015975">
            <w:pPr>
              <w:pStyle w:val="TAL"/>
              <w:rPr>
                <w:sz w:val="16"/>
                <w:szCs w:val="16"/>
              </w:rPr>
            </w:pPr>
            <w:r w:rsidRPr="001B1679">
              <w:rPr>
                <w:sz w:val="16"/>
                <w:szCs w:val="16"/>
              </w:rPr>
              <w:t>23.503 CR1217R4 (Rel-18, 'F'): Clarification on Network Slice Replacement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FAF9C" w14:textId="77777777" w:rsidR="00C521B3" w:rsidRPr="001B1679" w:rsidRDefault="00C521B3" w:rsidP="00015975">
            <w:pPr>
              <w:pStyle w:val="TAL"/>
              <w:rPr>
                <w:sz w:val="16"/>
                <w:szCs w:val="16"/>
              </w:rPr>
            </w:pPr>
            <w:r w:rsidRPr="001B1679">
              <w:rPr>
                <w:sz w:val="16"/>
                <w:szCs w:val="16"/>
              </w:rPr>
              <w:t>ZTE, Ericsson,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0C5A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B19D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0B3135" w14:textId="77777777" w:rsidR="00C521B3" w:rsidRPr="001B1679" w:rsidRDefault="00C521B3" w:rsidP="00015975">
            <w:pPr>
              <w:pStyle w:val="TAL"/>
              <w:rPr>
                <w:sz w:val="16"/>
                <w:szCs w:val="16"/>
              </w:rPr>
            </w:pPr>
            <w:r w:rsidRPr="001B1679">
              <w:rPr>
                <w:sz w:val="16"/>
                <w:szCs w:val="16"/>
              </w:rPr>
              <w:t>Revision of 23.503 CR1217R3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6BB1D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75E7" w14:textId="77777777" w:rsidR="00C521B3" w:rsidRPr="001B1679" w:rsidRDefault="00C521B3" w:rsidP="00015975">
            <w:pPr>
              <w:pStyle w:val="TAL"/>
              <w:rPr>
                <w:sz w:val="16"/>
                <w:szCs w:val="16"/>
              </w:rPr>
            </w:pPr>
          </w:p>
        </w:tc>
      </w:tr>
      <w:tr w:rsidR="00C521B3" w14:paraId="68722D7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3798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B5D02" w14:textId="77777777" w:rsidR="00C521B3" w:rsidRPr="001B1679" w:rsidRDefault="00C521B3" w:rsidP="00015975">
            <w:pPr>
              <w:pStyle w:val="TAL"/>
              <w:rPr>
                <w:sz w:val="16"/>
                <w:szCs w:val="16"/>
              </w:rPr>
            </w:pPr>
            <w:r w:rsidRPr="001B1679">
              <w:rPr>
                <w:sz w:val="16"/>
                <w:szCs w:val="16"/>
              </w:rPr>
              <w:t>SP-231362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FBEB8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72654" w14:textId="77777777" w:rsidR="00C521B3" w:rsidRPr="001B1679" w:rsidRDefault="00C521B3" w:rsidP="00015975">
            <w:pPr>
              <w:pStyle w:val="TAL"/>
              <w:rPr>
                <w:sz w:val="16"/>
                <w:szCs w:val="16"/>
              </w:rPr>
            </w:pPr>
            <w:r w:rsidRPr="001B1679">
              <w:rPr>
                <w:sz w:val="16"/>
                <w:szCs w:val="16"/>
              </w:rPr>
              <w:t>23.501 CR4649R6 (Rel-18, 'F'): Clean Up of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D65CA0"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C467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8CD27"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831D4B" w14:textId="77777777" w:rsidR="00C521B3" w:rsidRPr="001B1679" w:rsidRDefault="00C521B3" w:rsidP="00015975">
            <w:pPr>
              <w:pStyle w:val="TAL"/>
              <w:rPr>
                <w:sz w:val="16"/>
                <w:szCs w:val="16"/>
              </w:rPr>
            </w:pPr>
            <w:r w:rsidRPr="001B1679">
              <w:rPr>
                <w:sz w:val="16"/>
                <w:szCs w:val="16"/>
              </w:rPr>
              <w:t>Revision of 23.501 CR4649R5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07B51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A1986" w14:textId="77777777" w:rsidR="00C521B3" w:rsidRPr="001B1679" w:rsidRDefault="00C521B3" w:rsidP="00015975">
            <w:pPr>
              <w:pStyle w:val="TAL"/>
              <w:rPr>
                <w:sz w:val="16"/>
                <w:szCs w:val="16"/>
              </w:rPr>
            </w:pPr>
          </w:p>
        </w:tc>
      </w:tr>
      <w:tr w:rsidR="00C521B3" w14:paraId="36F11D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78EA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803F0" w14:textId="77777777" w:rsidR="00C521B3" w:rsidRPr="001B1679" w:rsidRDefault="00C521B3" w:rsidP="00015975">
            <w:pPr>
              <w:pStyle w:val="TAL"/>
              <w:rPr>
                <w:sz w:val="16"/>
                <w:szCs w:val="16"/>
              </w:rPr>
            </w:pPr>
            <w:r w:rsidRPr="001B1679">
              <w:rPr>
                <w:sz w:val="16"/>
                <w:szCs w:val="16"/>
              </w:rPr>
              <w:t>SP-231349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C10CA"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1CDFEF" w14:textId="77777777" w:rsidR="00C521B3" w:rsidRPr="001B1679" w:rsidRDefault="00C521B3" w:rsidP="00015975">
            <w:pPr>
              <w:pStyle w:val="TAL"/>
              <w:rPr>
                <w:sz w:val="16"/>
                <w:szCs w:val="16"/>
              </w:rPr>
            </w:pPr>
            <w:r w:rsidRPr="001B1679">
              <w:rPr>
                <w:sz w:val="16"/>
                <w:szCs w:val="16"/>
              </w:rPr>
              <w:t>23.501 CR4736R8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C7C9C3"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414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34617"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4BFBE" w14:textId="77777777" w:rsidR="00C521B3" w:rsidRPr="001B1679" w:rsidRDefault="00C521B3" w:rsidP="00015975">
            <w:pPr>
              <w:pStyle w:val="TAL"/>
              <w:rPr>
                <w:sz w:val="16"/>
                <w:szCs w:val="16"/>
              </w:rPr>
            </w:pPr>
            <w:r w:rsidRPr="001B1679">
              <w:rPr>
                <w:sz w:val="16"/>
                <w:szCs w:val="16"/>
              </w:rPr>
              <w:t>Revision of Postponed S2-2313669 from SA WG2#160. Revised to SP-231767.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C9845"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A440B" w14:textId="77777777" w:rsidR="00C521B3" w:rsidRPr="001B1679" w:rsidRDefault="00C521B3" w:rsidP="00015975">
            <w:pPr>
              <w:pStyle w:val="TAL"/>
              <w:rPr>
                <w:sz w:val="16"/>
                <w:szCs w:val="16"/>
              </w:rPr>
            </w:pPr>
            <w:r w:rsidRPr="001B1679">
              <w:rPr>
                <w:sz w:val="16"/>
                <w:szCs w:val="16"/>
              </w:rPr>
              <w:t>SP-231767</w:t>
            </w:r>
          </w:p>
        </w:tc>
      </w:tr>
      <w:tr w:rsidR="00C521B3" w14:paraId="2761C0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8B0D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74645E" w14:textId="77777777" w:rsidR="00C521B3" w:rsidRPr="001B1679" w:rsidRDefault="00C521B3" w:rsidP="00015975">
            <w:pPr>
              <w:pStyle w:val="TAL"/>
              <w:rPr>
                <w:sz w:val="16"/>
                <w:szCs w:val="16"/>
              </w:rPr>
            </w:pPr>
            <w:r w:rsidRPr="001B1679">
              <w:rPr>
                <w:sz w:val="16"/>
                <w:szCs w:val="16"/>
              </w:rPr>
              <w:t>SP-231767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B628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0DDE4" w14:textId="77777777" w:rsidR="00C521B3" w:rsidRPr="001B1679" w:rsidRDefault="00C521B3" w:rsidP="00015975">
            <w:pPr>
              <w:pStyle w:val="TAL"/>
              <w:rPr>
                <w:sz w:val="16"/>
                <w:szCs w:val="16"/>
              </w:rPr>
            </w:pPr>
            <w:r w:rsidRPr="001B1679">
              <w:rPr>
                <w:sz w:val="16"/>
                <w:szCs w:val="16"/>
              </w:rPr>
              <w:t>23.501 CR4736R9 (Rel-18, 'F'): Update for QoS monitoring and network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8D5AC7"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0742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D52A13"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BC0B4C" w14:textId="77777777" w:rsidR="00C521B3" w:rsidRPr="001B1679" w:rsidRDefault="00C521B3" w:rsidP="00015975">
            <w:pPr>
              <w:pStyle w:val="TAL"/>
              <w:rPr>
                <w:sz w:val="16"/>
                <w:szCs w:val="16"/>
              </w:rPr>
            </w:pPr>
            <w:r w:rsidRPr="001B1679">
              <w:rPr>
                <w:sz w:val="16"/>
                <w:szCs w:val="16"/>
              </w:rPr>
              <w:t>Revision of SP-231349.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A27C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47D25" w14:textId="77777777" w:rsidR="00C521B3" w:rsidRPr="001B1679" w:rsidRDefault="00C521B3" w:rsidP="00015975">
            <w:pPr>
              <w:pStyle w:val="TAL"/>
              <w:rPr>
                <w:sz w:val="16"/>
                <w:szCs w:val="16"/>
              </w:rPr>
            </w:pPr>
          </w:p>
        </w:tc>
      </w:tr>
      <w:tr w:rsidR="00C521B3" w14:paraId="6280E6F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CC9E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9BBBE" w14:textId="77777777" w:rsidR="00C521B3" w:rsidRPr="001B1679" w:rsidRDefault="00C521B3" w:rsidP="00015975">
            <w:pPr>
              <w:pStyle w:val="TAL"/>
              <w:rPr>
                <w:sz w:val="16"/>
                <w:szCs w:val="16"/>
              </w:rPr>
            </w:pPr>
            <w:r w:rsidRPr="001B1679">
              <w:rPr>
                <w:sz w:val="16"/>
                <w:szCs w:val="16"/>
              </w:rPr>
              <w:t>SP-231383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43D5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314B7" w14:textId="77777777" w:rsidR="00C521B3" w:rsidRPr="001B1679" w:rsidRDefault="00C521B3" w:rsidP="00015975">
            <w:pPr>
              <w:pStyle w:val="TAL"/>
              <w:rPr>
                <w:sz w:val="16"/>
                <w:szCs w:val="16"/>
              </w:rPr>
            </w:pPr>
            <w:r w:rsidRPr="001B1679">
              <w:rPr>
                <w:sz w:val="16"/>
                <w:szCs w:val="16"/>
              </w:rPr>
              <w:t>23.501 CR5014R5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E9AF3"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B60D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DE64ED"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2D5FB" w14:textId="77777777" w:rsidR="00C521B3" w:rsidRPr="001B1679" w:rsidRDefault="00C521B3" w:rsidP="00015975">
            <w:pPr>
              <w:pStyle w:val="TAL"/>
              <w:rPr>
                <w:sz w:val="16"/>
                <w:szCs w:val="16"/>
              </w:rPr>
            </w:pPr>
            <w:r w:rsidRPr="001B1679">
              <w:rPr>
                <w:sz w:val="16"/>
                <w:szCs w:val="16"/>
              </w:rPr>
              <w:t>Revision of Postponed S2-2313693 at SA WG2#160. Source to TSG should be 'Google'. Revised to SP-231765.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67B7A7"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D67B9" w14:textId="77777777" w:rsidR="00C521B3" w:rsidRPr="001B1679" w:rsidRDefault="00C521B3" w:rsidP="00015975">
            <w:pPr>
              <w:pStyle w:val="TAL"/>
              <w:rPr>
                <w:sz w:val="16"/>
                <w:szCs w:val="16"/>
              </w:rPr>
            </w:pPr>
            <w:r w:rsidRPr="001B1679">
              <w:rPr>
                <w:sz w:val="16"/>
                <w:szCs w:val="16"/>
              </w:rPr>
              <w:t>SP-231765</w:t>
            </w:r>
          </w:p>
        </w:tc>
      </w:tr>
      <w:tr w:rsidR="00C521B3" w14:paraId="403857A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98BD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779FA" w14:textId="77777777" w:rsidR="00C521B3" w:rsidRPr="001B1679" w:rsidRDefault="00C521B3" w:rsidP="00015975">
            <w:pPr>
              <w:pStyle w:val="TAL"/>
              <w:rPr>
                <w:sz w:val="16"/>
                <w:szCs w:val="16"/>
              </w:rPr>
            </w:pPr>
            <w:r w:rsidRPr="001B1679">
              <w:rPr>
                <w:sz w:val="16"/>
                <w:szCs w:val="16"/>
              </w:rPr>
              <w:t>SP-231765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F13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76CD8" w14:textId="77777777" w:rsidR="00C521B3" w:rsidRPr="001B1679" w:rsidRDefault="00C521B3" w:rsidP="00015975">
            <w:pPr>
              <w:pStyle w:val="TAL"/>
              <w:rPr>
                <w:sz w:val="16"/>
                <w:szCs w:val="16"/>
              </w:rPr>
            </w:pPr>
            <w:r w:rsidRPr="001B1679">
              <w:rPr>
                <w:sz w:val="16"/>
                <w:szCs w:val="16"/>
              </w:rPr>
              <w:t>23.501 CR5014R6 (Rel-18, 'F'): Clarification on QoS flow mapping and service data flow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778DEC" w14:textId="77777777" w:rsidR="00C521B3" w:rsidRPr="001B1679" w:rsidRDefault="00C521B3" w:rsidP="00015975">
            <w:pPr>
              <w:pStyle w:val="TAL"/>
              <w:rPr>
                <w:sz w:val="16"/>
                <w:szCs w:val="16"/>
              </w:rPr>
            </w:pPr>
            <w:r w:rsidRPr="001B1679">
              <w:rPr>
                <w:sz w:val="16"/>
                <w:szCs w:val="16"/>
              </w:rPr>
              <w:t>Google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8C84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B5C753"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C6CC2" w14:textId="77777777" w:rsidR="00C521B3" w:rsidRPr="001B1679" w:rsidRDefault="00C521B3" w:rsidP="00015975">
            <w:pPr>
              <w:pStyle w:val="TAL"/>
              <w:rPr>
                <w:sz w:val="16"/>
                <w:szCs w:val="16"/>
              </w:rPr>
            </w:pPr>
            <w:r w:rsidRPr="001B1679">
              <w:rPr>
                <w:sz w:val="16"/>
                <w:szCs w:val="16"/>
              </w:rPr>
              <w:t>Revision of SP-231383.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50B6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2EF04" w14:textId="77777777" w:rsidR="00C521B3" w:rsidRPr="001B1679" w:rsidRDefault="00C521B3" w:rsidP="00015975">
            <w:pPr>
              <w:pStyle w:val="TAL"/>
              <w:rPr>
                <w:sz w:val="16"/>
                <w:szCs w:val="16"/>
              </w:rPr>
            </w:pPr>
          </w:p>
        </w:tc>
      </w:tr>
      <w:tr w:rsidR="00C521B3" w14:paraId="0294E7F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85EF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0F344" w14:textId="77777777" w:rsidR="00C521B3" w:rsidRPr="001B1679" w:rsidRDefault="00C521B3" w:rsidP="00015975">
            <w:pPr>
              <w:pStyle w:val="TAL"/>
              <w:rPr>
                <w:sz w:val="16"/>
                <w:szCs w:val="16"/>
              </w:rPr>
            </w:pPr>
            <w:r w:rsidRPr="001B1679">
              <w:rPr>
                <w:sz w:val="16"/>
                <w:szCs w:val="16"/>
              </w:rPr>
              <w:t>SP-231504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14BFF"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D5CBD" w14:textId="77777777" w:rsidR="00C521B3" w:rsidRPr="001B1679" w:rsidRDefault="00C521B3" w:rsidP="00015975">
            <w:pPr>
              <w:pStyle w:val="TAL"/>
              <w:rPr>
                <w:sz w:val="16"/>
                <w:szCs w:val="16"/>
              </w:rPr>
            </w:pPr>
            <w:r w:rsidRPr="001B1679">
              <w:rPr>
                <w:sz w:val="16"/>
                <w:szCs w:val="16"/>
              </w:rPr>
              <w:t>23.501 CR5175R5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5B961B"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A3C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88CE0"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12F9D" w14:textId="77777777" w:rsidR="00C521B3" w:rsidRPr="001B1679" w:rsidRDefault="00C521B3" w:rsidP="00015975">
            <w:pPr>
              <w:pStyle w:val="TAL"/>
              <w:rPr>
                <w:sz w:val="16"/>
                <w:szCs w:val="16"/>
              </w:rPr>
            </w:pPr>
            <w:r w:rsidRPr="001B1679">
              <w:rPr>
                <w:sz w:val="16"/>
                <w:szCs w:val="16"/>
              </w:rPr>
              <w:t>Revision of Postponed S2-2313682 from SA WG2#160. Revised to SP-231766.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C6363"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DC680" w14:textId="77777777" w:rsidR="00C521B3" w:rsidRPr="001B1679" w:rsidRDefault="00C521B3" w:rsidP="00015975">
            <w:pPr>
              <w:pStyle w:val="TAL"/>
              <w:rPr>
                <w:sz w:val="16"/>
                <w:szCs w:val="16"/>
              </w:rPr>
            </w:pPr>
            <w:r w:rsidRPr="001B1679">
              <w:rPr>
                <w:sz w:val="16"/>
                <w:szCs w:val="16"/>
              </w:rPr>
              <w:t>SP-231766</w:t>
            </w:r>
          </w:p>
        </w:tc>
      </w:tr>
      <w:tr w:rsidR="00C521B3" w14:paraId="21A0E9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3521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1C72E" w14:textId="77777777" w:rsidR="00C521B3" w:rsidRPr="001B1679" w:rsidRDefault="00C521B3" w:rsidP="00015975">
            <w:pPr>
              <w:pStyle w:val="TAL"/>
              <w:rPr>
                <w:sz w:val="16"/>
                <w:szCs w:val="16"/>
              </w:rPr>
            </w:pPr>
            <w:r w:rsidRPr="001B1679">
              <w:rPr>
                <w:sz w:val="16"/>
                <w:szCs w:val="16"/>
              </w:rPr>
              <w:t>SP-231766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2F35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F5E2D" w14:textId="77777777" w:rsidR="00C521B3" w:rsidRPr="001B1679" w:rsidRDefault="00C521B3" w:rsidP="00015975">
            <w:pPr>
              <w:pStyle w:val="TAL"/>
              <w:rPr>
                <w:sz w:val="16"/>
                <w:szCs w:val="16"/>
              </w:rPr>
            </w:pPr>
            <w:r w:rsidRPr="001B1679">
              <w:rPr>
                <w:sz w:val="16"/>
                <w:szCs w:val="16"/>
              </w:rPr>
              <w:t>23.501 CR5175R6 (Rel-18, 'F'): Clarification of the Unmarked PDUs with SN Offset and PSI Value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0CB5F2" w14:textId="77777777" w:rsidR="00C521B3" w:rsidRPr="001B1679" w:rsidRDefault="00C521B3" w:rsidP="00015975">
            <w:pPr>
              <w:pStyle w:val="TAL"/>
              <w:rPr>
                <w:sz w:val="16"/>
                <w:szCs w:val="16"/>
              </w:rPr>
            </w:pPr>
            <w:r w:rsidRPr="001B1679">
              <w:rPr>
                <w:sz w:val="16"/>
                <w:szCs w:val="16"/>
              </w:rPr>
              <w:t>Xiaomi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CD75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DD097" w14:textId="77777777" w:rsidR="00C521B3" w:rsidRPr="001B1679" w:rsidRDefault="00C521B3" w:rsidP="00015975">
            <w:pPr>
              <w:pStyle w:val="TAL"/>
              <w:rPr>
                <w:sz w:val="16"/>
                <w:szCs w:val="16"/>
              </w:rPr>
            </w:pPr>
            <w:r w:rsidRPr="001B1679">
              <w:rPr>
                <w:sz w:val="16"/>
                <w:szCs w:val="16"/>
              </w:rPr>
              <w:t>XRM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C7FC3B" w14:textId="77777777" w:rsidR="00C521B3" w:rsidRPr="001B1679" w:rsidRDefault="00C521B3" w:rsidP="00015975">
            <w:pPr>
              <w:pStyle w:val="TAL"/>
              <w:rPr>
                <w:sz w:val="16"/>
                <w:szCs w:val="16"/>
              </w:rPr>
            </w:pPr>
            <w:r w:rsidRPr="001B1679">
              <w:rPr>
                <w:sz w:val="16"/>
                <w:szCs w:val="16"/>
              </w:rPr>
              <w:t>Revision of SP-231504.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4594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287CF" w14:textId="77777777" w:rsidR="00C521B3" w:rsidRPr="001B1679" w:rsidRDefault="00C521B3" w:rsidP="00015975">
            <w:pPr>
              <w:pStyle w:val="TAL"/>
              <w:rPr>
                <w:sz w:val="16"/>
                <w:szCs w:val="16"/>
              </w:rPr>
            </w:pPr>
          </w:p>
        </w:tc>
      </w:tr>
      <w:tr w:rsidR="00C521B3" w14:paraId="314FA37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36B3B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98730F" w14:textId="77777777" w:rsidR="00C521B3" w:rsidRPr="001B1679" w:rsidRDefault="00C521B3" w:rsidP="00015975">
            <w:pPr>
              <w:pStyle w:val="TAL"/>
              <w:rPr>
                <w:sz w:val="16"/>
                <w:szCs w:val="16"/>
              </w:rPr>
            </w:pPr>
            <w:r w:rsidRPr="001B1679">
              <w:rPr>
                <w:sz w:val="16"/>
                <w:szCs w:val="16"/>
              </w:rPr>
              <w:t>SP-231512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2AD3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AE0C1" w14:textId="77777777" w:rsidR="00C521B3" w:rsidRPr="001B1679" w:rsidRDefault="00C521B3" w:rsidP="00015975">
            <w:pPr>
              <w:pStyle w:val="TAL"/>
              <w:rPr>
                <w:sz w:val="16"/>
                <w:szCs w:val="16"/>
              </w:rPr>
            </w:pPr>
            <w:r w:rsidRPr="001B1679">
              <w:rPr>
                <w:sz w:val="16"/>
                <w:szCs w:val="16"/>
              </w:rPr>
              <w:t>23.501 CR5126R5 (Rel-18, 'F'): Handling of Alternative S-NSSAI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CD2F8A"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5C2D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04F68"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2FD16" w14:textId="77777777" w:rsidR="00C521B3" w:rsidRPr="001B1679" w:rsidRDefault="00C521B3" w:rsidP="00015975">
            <w:pPr>
              <w:pStyle w:val="TAL"/>
              <w:rPr>
                <w:sz w:val="16"/>
                <w:szCs w:val="16"/>
              </w:rPr>
            </w:pPr>
            <w:r w:rsidRPr="001B1679">
              <w:rPr>
                <w:sz w:val="16"/>
                <w:szCs w:val="16"/>
              </w:rPr>
              <w:t>Revision of 23.501 CR5126R4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3E03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DFA7F" w14:textId="77777777" w:rsidR="00C521B3" w:rsidRPr="001B1679" w:rsidRDefault="00C521B3" w:rsidP="00015975">
            <w:pPr>
              <w:pStyle w:val="TAL"/>
              <w:rPr>
                <w:sz w:val="16"/>
                <w:szCs w:val="16"/>
              </w:rPr>
            </w:pPr>
          </w:p>
        </w:tc>
      </w:tr>
      <w:tr w:rsidR="00C521B3" w14:paraId="0086E2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FEBF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B6E37" w14:textId="77777777" w:rsidR="00C521B3" w:rsidRPr="001B1679" w:rsidRDefault="00C521B3" w:rsidP="00015975">
            <w:pPr>
              <w:pStyle w:val="TAL"/>
              <w:rPr>
                <w:sz w:val="16"/>
                <w:szCs w:val="16"/>
              </w:rPr>
            </w:pPr>
            <w:r w:rsidRPr="001B1679">
              <w:rPr>
                <w:sz w:val="16"/>
                <w:szCs w:val="16"/>
              </w:rPr>
              <w:t>SP-231513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022E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6BE9F" w14:textId="77777777" w:rsidR="00C521B3" w:rsidRPr="001B1679" w:rsidRDefault="00C521B3" w:rsidP="00015975">
            <w:pPr>
              <w:pStyle w:val="TAL"/>
              <w:rPr>
                <w:sz w:val="16"/>
                <w:szCs w:val="16"/>
              </w:rPr>
            </w:pPr>
            <w:r w:rsidRPr="001B1679">
              <w:rPr>
                <w:sz w:val="16"/>
                <w:szCs w:val="16"/>
              </w:rPr>
              <w:t>23.502 CR4276R3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5BAC09"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399A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B7BD6"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1A6922" w14:textId="77777777" w:rsidR="00C521B3" w:rsidRPr="001B1679" w:rsidRDefault="00C521B3" w:rsidP="00015975">
            <w:pPr>
              <w:pStyle w:val="TAL"/>
              <w:rPr>
                <w:sz w:val="16"/>
                <w:szCs w:val="16"/>
              </w:rPr>
            </w:pPr>
            <w:r w:rsidRPr="001B1679">
              <w:rPr>
                <w:sz w:val="16"/>
                <w:szCs w:val="16"/>
              </w:rPr>
              <w:t>Revision of 23.502 CR4276R2 in CR Pack SP-231235. Source to TSG incorrect. Revised to SP-231768.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3FED28"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9ED07" w14:textId="77777777" w:rsidR="00C521B3" w:rsidRPr="001B1679" w:rsidRDefault="00C521B3" w:rsidP="00015975">
            <w:pPr>
              <w:pStyle w:val="TAL"/>
              <w:rPr>
                <w:sz w:val="16"/>
                <w:szCs w:val="16"/>
              </w:rPr>
            </w:pPr>
            <w:r w:rsidRPr="001B1679">
              <w:rPr>
                <w:sz w:val="16"/>
                <w:szCs w:val="16"/>
              </w:rPr>
              <w:t>SP-231768</w:t>
            </w:r>
          </w:p>
        </w:tc>
      </w:tr>
      <w:tr w:rsidR="00C521B3" w14:paraId="11E61C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335C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3FEB2" w14:textId="77777777" w:rsidR="00C521B3" w:rsidRPr="001B1679" w:rsidRDefault="00C521B3" w:rsidP="00015975">
            <w:pPr>
              <w:pStyle w:val="TAL"/>
              <w:rPr>
                <w:sz w:val="16"/>
                <w:szCs w:val="16"/>
              </w:rPr>
            </w:pPr>
            <w:r w:rsidRPr="001B1679">
              <w:rPr>
                <w:sz w:val="16"/>
                <w:szCs w:val="16"/>
              </w:rPr>
              <w:t>SP-231768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EED65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0D198" w14:textId="77777777" w:rsidR="00C521B3" w:rsidRPr="001B1679" w:rsidRDefault="00C521B3" w:rsidP="00015975">
            <w:pPr>
              <w:pStyle w:val="TAL"/>
              <w:rPr>
                <w:sz w:val="16"/>
                <w:szCs w:val="16"/>
              </w:rPr>
            </w:pPr>
            <w:r w:rsidRPr="001B1679">
              <w:rPr>
                <w:sz w:val="16"/>
                <w:szCs w:val="16"/>
              </w:rPr>
              <w:t>23.502 CR4276R4 (Rel-18, 'F'): Clarification of the discovery and selection of NSACF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58AEA"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EEC8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5CA3F"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EC9162" w14:textId="77777777" w:rsidR="00C521B3" w:rsidRPr="001B1679" w:rsidRDefault="00C521B3" w:rsidP="00015975">
            <w:pPr>
              <w:pStyle w:val="TAL"/>
              <w:rPr>
                <w:sz w:val="16"/>
                <w:szCs w:val="16"/>
              </w:rPr>
            </w:pPr>
            <w:r w:rsidRPr="001B1679">
              <w:rPr>
                <w:sz w:val="16"/>
                <w:szCs w:val="16"/>
              </w:rPr>
              <w:t>Revision of SP-231513.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2137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09F24" w14:textId="77777777" w:rsidR="00C521B3" w:rsidRPr="001B1679" w:rsidRDefault="00C521B3" w:rsidP="00015975">
            <w:pPr>
              <w:pStyle w:val="TAL"/>
              <w:rPr>
                <w:sz w:val="16"/>
                <w:szCs w:val="16"/>
              </w:rPr>
            </w:pPr>
          </w:p>
        </w:tc>
      </w:tr>
      <w:tr w:rsidR="00C521B3" w14:paraId="4CAD1C2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B186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390CA" w14:textId="77777777" w:rsidR="00C521B3" w:rsidRPr="001B1679" w:rsidRDefault="00C521B3" w:rsidP="00015975">
            <w:pPr>
              <w:pStyle w:val="TAL"/>
              <w:rPr>
                <w:sz w:val="16"/>
                <w:szCs w:val="16"/>
              </w:rPr>
            </w:pPr>
            <w:r w:rsidRPr="001B1679">
              <w:rPr>
                <w:sz w:val="16"/>
                <w:szCs w:val="16"/>
              </w:rPr>
              <w:t>SP-231593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674C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A65D0" w14:textId="77777777" w:rsidR="00C521B3" w:rsidRPr="001B1679" w:rsidRDefault="00C521B3" w:rsidP="00015975">
            <w:pPr>
              <w:pStyle w:val="TAL"/>
              <w:rPr>
                <w:sz w:val="16"/>
                <w:szCs w:val="16"/>
              </w:rPr>
            </w:pPr>
            <w:r w:rsidRPr="001B1679">
              <w:rPr>
                <w:sz w:val="16"/>
                <w:szCs w:val="16"/>
              </w:rPr>
              <w:t>23.502 CR4539R4 (Rel-18, 'F'): Clarification on the Handling of the UE number with at least one PDU Session under Hierarchical NSAC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0918A" w14:textId="77777777" w:rsidR="00C521B3" w:rsidRPr="001B1679" w:rsidRDefault="00C521B3" w:rsidP="00015975">
            <w:pPr>
              <w:pStyle w:val="TAL"/>
              <w:rPr>
                <w:sz w:val="16"/>
                <w:szCs w:val="16"/>
              </w:rPr>
            </w:pPr>
            <w:r w:rsidRPr="001B1679">
              <w:rPr>
                <w:sz w:val="16"/>
                <w:szCs w:val="16"/>
              </w:rPr>
              <w:t>Nokia, Nokia Shanghai Bell,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C1EB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34C89"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1C1FD9" w14:textId="77777777" w:rsidR="00C521B3" w:rsidRPr="001B1679" w:rsidRDefault="00C521B3" w:rsidP="00015975">
            <w:pPr>
              <w:pStyle w:val="TAL"/>
              <w:rPr>
                <w:sz w:val="16"/>
                <w:szCs w:val="16"/>
              </w:rPr>
            </w:pPr>
            <w:r w:rsidRPr="001B1679">
              <w:rPr>
                <w:sz w:val="16"/>
                <w:szCs w:val="16"/>
              </w:rPr>
              <w:t>Revision of 23.502 CR4539R3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EC03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1E078" w14:textId="77777777" w:rsidR="00C521B3" w:rsidRPr="001B1679" w:rsidRDefault="00C521B3" w:rsidP="00015975">
            <w:pPr>
              <w:pStyle w:val="TAL"/>
              <w:rPr>
                <w:sz w:val="16"/>
                <w:szCs w:val="16"/>
              </w:rPr>
            </w:pPr>
          </w:p>
        </w:tc>
      </w:tr>
      <w:tr w:rsidR="00C521B3" w14:paraId="060BD06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F009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660EDF" w14:textId="77777777" w:rsidR="00C521B3" w:rsidRPr="001B1679" w:rsidRDefault="00C521B3" w:rsidP="00015975">
            <w:pPr>
              <w:pStyle w:val="TAL"/>
              <w:rPr>
                <w:sz w:val="16"/>
                <w:szCs w:val="16"/>
              </w:rPr>
            </w:pPr>
            <w:r w:rsidRPr="001B1679">
              <w:rPr>
                <w:sz w:val="16"/>
                <w:szCs w:val="16"/>
              </w:rPr>
              <w:t>SP-231608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56A7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113F7" w14:textId="77777777" w:rsidR="00C521B3" w:rsidRPr="001B1679" w:rsidRDefault="00C521B3" w:rsidP="00015975">
            <w:pPr>
              <w:pStyle w:val="TAL"/>
              <w:rPr>
                <w:sz w:val="16"/>
                <w:szCs w:val="16"/>
              </w:rPr>
            </w:pPr>
            <w:r w:rsidRPr="001B1679">
              <w:rPr>
                <w:sz w:val="16"/>
                <w:szCs w:val="16"/>
              </w:rPr>
              <w:t>23.273 CR0486R4 (Rel-18, 'F'): UE Capability Update for SL-MT-LR and SL-MO-LR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C7DD4C"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17C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830D4C" w14:textId="77777777" w:rsidR="00C521B3" w:rsidRPr="001B1679" w:rsidRDefault="00C521B3" w:rsidP="00015975">
            <w:pPr>
              <w:pStyle w:val="TAL"/>
              <w:rPr>
                <w:sz w:val="16"/>
                <w:szCs w:val="16"/>
              </w:rPr>
            </w:pPr>
            <w:r w:rsidRPr="001B1679">
              <w:rPr>
                <w:sz w:val="16"/>
                <w:szCs w:val="16"/>
              </w:rPr>
              <w:t>Ranging_SL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1EF42" w14:textId="77777777" w:rsidR="00C521B3" w:rsidRPr="001B1679" w:rsidRDefault="00C521B3" w:rsidP="00015975">
            <w:pPr>
              <w:pStyle w:val="TAL"/>
              <w:rPr>
                <w:sz w:val="16"/>
                <w:szCs w:val="16"/>
              </w:rPr>
            </w:pPr>
            <w:r w:rsidRPr="001B1679">
              <w:rPr>
                <w:sz w:val="16"/>
                <w:szCs w:val="16"/>
              </w:rPr>
              <w:t>Revision of 23.273 CR0486R3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477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73EAA" w14:textId="77777777" w:rsidR="00C521B3" w:rsidRPr="001B1679" w:rsidRDefault="00C521B3" w:rsidP="00015975">
            <w:pPr>
              <w:pStyle w:val="TAL"/>
              <w:rPr>
                <w:sz w:val="16"/>
                <w:szCs w:val="16"/>
              </w:rPr>
            </w:pPr>
          </w:p>
        </w:tc>
      </w:tr>
      <w:tr w:rsidR="00C521B3" w14:paraId="6F1182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6042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A7A74" w14:textId="77777777" w:rsidR="00C521B3" w:rsidRPr="001B1679" w:rsidRDefault="00C521B3" w:rsidP="00015975">
            <w:pPr>
              <w:pStyle w:val="TAL"/>
              <w:rPr>
                <w:sz w:val="16"/>
                <w:szCs w:val="16"/>
              </w:rPr>
            </w:pPr>
            <w:r w:rsidRPr="001B1679">
              <w:rPr>
                <w:sz w:val="16"/>
                <w:szCs w:val="16"/>
              </w:rPr>
              <w:t>SP-231616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D87AA6"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E60938" w14:textId="77777777" w:rsidR="00C521B3" w:rsidRPr="001B1679" w:rsidRDefault="00C521B3" w:rsidP="00015975">
            <w:pPr>
              <w:pStyle w:val="TAL"/>
              <w:rPr>
                <w:sz w:val="16"/>
                <w:szCs w:val="16"/>
              </w:rPr>
            </w:pPr>
            <w:r w:rsidRPr="001B1679">
              <w:rPr>
                <w:sz w:val="16"/>
                <w:szCs w:val="16"/>
              </w:rPr>
              <w:t>23.501 CR4949R5 (Rel-18, 'F'): Removing the Editor s Note about the interaction between NAS and AS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FC9E29"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C4544"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A0849" w14:textId="77777777" w:rsidR="00C521B3" w:rsidRPr="001B1679" w:rsidRDefault="00C521B3" w:rsidP="00015975">
            <w:pPr>
              <w:pStyle w:val="TAL"/>
              <w:rPr>
                <w:sz w:val="16"/>
                <w:szCs w:val="16"/>
              </w:rPr>
            </w:pPr>
            <w:r w:rsidRPr="001B1679">
              <w:rPr>
                <w:sz w:val="16"/>
                <w:szCs w:val="16"/>
              </w:rPr>
              <w:t>VMR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ECB668" w14:textId="77777777" w:rsidR="00C521B3" w:rsidRPr="001B1679" w:rsidRDefault="00C521B3" w:rsidP="00015975">
            <w:pPr>
              <w:pStyle w:val="TAL"/>
              <w:rPr>
                <w:sz w:val="16"/>
                <w:szCs w:val="16"/>
              </w:rPr>
            </w:pPr>
            <w:r w:rsidRPr="001B1679">
              <w:rPr>
                <w:sz w:val="16"/>
                <w:szCs w:val="16"/>
              </w:rPr>
              <w:t>Revision of 23.501 CR4949R4 in CR Pack SP-231235.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E7E1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8D934" w14:textId="77777777" w:rsidR="00C521B3" w:rsidRPr="001B1679" w:rsidRDefault="00C521B3" w:rsidP="00015975">
            <w:pPr>
              <w:pStyle w:val="TAL"/>
              <w:rPr>
                <w:sz w:val="16"/>
                <w:szCs w:val="16"/>
              </w:rPr>
            </w:pPr>
          </w:p>
        </w:tc>
      </w:tr>
      <w:tr w:rsidR="00C521B3" w14:paraId="42D8B05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25DB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2C132" w14:textId="77777777" w:rsidR="00C521B3" w:rsidRPr="001B1679" w:rsidRDefault="00C521B3" w:rsidP="00015975">
            <w:pPr>
              <w:pStyle w:val="TAL"/>
              <w:rPr>
                <w:sz w:val="16"/>
                <w:szCs w:val="16"/>
              </w:rPr>
            </w:pPr>
            <w:r w:rsidRPr="001B1679">
              <w:rPr>
                <w:sz w:val="16"/>
                <w:szCs w:val="16"/>
              </w:rPr>
              <w:t>SP-231622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0A9B7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A16B1" w14:textId="77777777" w:rsidR="00C521B3" w:rsidRPr="001B1679" w:rsidRDefault="00C521B3" w:rsidP="00015975">
            <w:pPr>
              <w:pStyle w:val="TAL"/>
              <w:rPr>
                <w:sz w:val="16"/>
                <w:szCs w:val="16"/>
              </w:rPr>
            </w:pPr>
            <w:r w:rsidRPr="001B1679">
              <w:rPr>
                <w:sz w:val="16"/>
                <w:szCs w:val="16"/>
              </w:rPr>
              <w:t>23.501 CR4749R7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55992"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A04A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0CFD0"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9115EF" w14:textId="77777777" w:rsidR="00C521B3" w:rsidRPr="001B1679" w:rsidRDefault="00C521B3" w:rsidP="00015975">
            <w:pPr>
              <w:pStyle w:val="TAL"/>
              <w:rPr>
                <w:sz w:val="16"/>
                <w:szCs w:val="16"/>
              </w:rPr>
            </w:pPr>
            <w:r w:rsidRPr="001B1679">
              <w:rPr>
                <w:sz w:val="16"/>
                <w:szCs w:val="16"/>
              </w:rPr>
              <w:t>Revision of 23.501 CR4749R6 in CR Pack SP-231235. Revised to SP-231769.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35494"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09B0B" w14:textId="77777777" w:rsidR="00C521B3" w:rsidRPr="001B1679" w:rsidRDefault="00C521B3" w:rsidP="00015975">
            <w:pPr>
              <w:pStyle w:val="TAL"/>
              <w:rPr>
                <w:sz w:val="16"/>
                <w:szCs w:val="16"/>
              </w:rPr>
            </w:pPr>
            <w:r w:rsidRPr="001B1679">
              <w:rPr>
                <w:sz w:val="16"/>
                <w:szCs w:val="16"/>
              </w:rPr>
              <w:t>SP-231769</w:t>
            </w:r>
          </w:p>
        </w:tc>
      </w:tr>
      <w:tr w:rsidR="00C521B3" w14:paraId="23CA12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1CE0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A9767" w14:textId="77777777" w:rsidR="00C521B3" w:rsidRPr="001B1679" w:rsidRDefault="00C521B3" w:rsidP="00015975">
            <w:pPr>
              <w:pStyle w:val="TAL"/>
              <w:rPr>
                <w:sz w:val="16"/>
                <w:szCs w:val="16"/>
              </w:rPr>
            </w:pPr>
            <w:r w:rsidRPr="001B1679">
              <w:rPr>
                <w:sz w:val="16"/>
                <w:szCs w:val="16"/>
              </w:rPr>
              <w:t>SP-231769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EF341"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6DE3A" w14:textId="77777777" w:rsidR="00C521B3" w:rsidRPr="001B1679" w:rsidRDefault="00C521B3" w:rsidP="00015975">
            <w:pPr>
              <w:pStyle w:val="TAL"/>
              <w:rPr>
                <w:sz w:val="16"/>
                <w:szCs w:val="16"/>
              </w:rPr>
            </w:pPr>
            <w:r w:rsidRPr="001B1679">
              <w:rPr>
                <w:sz w:val="16"/>
                <w:szCs w:val="16"/>
              </w:rPr>
              <w:t>23.501 CR4749R8 (Rel-18, 'F'): Network Slice usage control clarification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83A33"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3D9C4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A14343"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9E114A" w14:textId="77777777" w:rsidR="00C521B3" w:rsidRPr="001B1679" w:rsidRDefault="00C521B3" w:rsidP="00015975">
            <w:pPr>
              <w:pStyle w:val="TAL"/>
              <w:rPr>
                <w:sz w:val="16"/>
                <w:szCs w:val="16"/>
              </w:rPr>
            </w:pPr>
            <w:r w:rsidRPr="001B1679">
              <w:rPr>
                <w:sz w:val="16"/>
                <w:szCs w:val="16"/>
              </w:rPr>
              <w:t>Revision of SP-231622.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0A4DA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2C130" w14:textId="77777777" w:rsidR="00C521B3" w:rsidRPr="001B1679" w:rsidRDefault="00C521B3" w:rsidP="00015975">
            <w:pPr>
              <w:pStyle w:val="TAL"/>
              <w:rPr>
                <w:sz w:val="16"/>
                <w:szCs w:val="16"/>
              </w:rPr>
            </w:pPr>
          </w:p>
        </w:tc>
      </w:tr>
      <w:tr w:rsidR="00C521B3" w14:paraId="187BE36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2243E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2BE18" w14:textId="77777777" w:rsidR="00C521B3" w:rsidRPr="001B1679" w:rsidRDefault="00C521B3" w:rsidP="00015975">
            <w:pPr>
              <w:pStyle w:val="TAL"/>
              <w:rPr>
                <w:sz w:val="16"/>
                <w:szCs w:val="16"/>
              </w:rPr>
            </w:pPr>
            <w:r w:rsidRPr="001B1679">
              <w:rPr>
                <w:sz w:val="16"/>
                <w:szCs w:val="16"/>
              </w:rPr>
              <w:t>SP-231632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370C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9E512" w14:textId="77777777" w:rsidR="00C521B3" w:rsidRPr="001B1679" w:rsidRDefault="00C521B3" w:rsidP="00015975">
            <w:pPr>
              <w:pStyle w:val="TAL"/>
              <w:rPr>
                <w:sz w:val="16"/>
                <w:szCs w:val="16"/>
              </w:rPr>
            </w:pPr>
            <w:r w:rsidRPr="001B1679">
              <w:rPr>
                <w:sz w:val="16"/>
                <w:szCs w:val="16"/>
              </w:rPr>
              <w:t>23.288 CR0981R2 (Rel-18, 'F'): Solve NAT issue in UE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B5C385"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AB9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43C612"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2671F" w14:textId="77777777" w:rsidR="00C521B3" w:rsidRPr="001B1679" w:rsidRDefault="00C521B3" w:rsidP="00015975">
            <w:pPr>
              <w:pStyle w:val="TAL"/>
              <w:rPr>
                <w:sz w:val="16"/>
                <w:szCs w:val="16"/>
              </w:rPr>
            </w:pPr>
            <w:r w:rsidRPr="001B1679">
              <w:rPr>
                <w:sz w:val="16"/>
                <w:szCs w:val="16"/>
              </w:rPr>
              <w:t>Revision of 23.228 CR0981R1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AEE25"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EF223" w14:textId="77777777" w:rsidR="00C521B3" w:rsidRPr="001B1679" w:rsidRDefault="00C521B3" w:rsidP="00015975">
            <w:pPr>
              <w:pStyle w:val="TAL"/>
              <w:rPr>
                <w:sz w:val="16"/>
                <w:szCs w:val="16"/>
              </w:rPr>
            </w:pPr>
          </w:p>
        </w:tc>
      </w:tr>
      <w:tr w:rsidR="00C521B3" w14:paraId="702477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F090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9B51DA" w14:textId="77777777" w:rsidR="00C521B3" w:rsidRPr="001B1679" w:rsidRDefault="00C521B3" w:rsidP="00015975">
            <w:pPr>
              <w:pStyle w:val="TAL"/>
              <w:rPr>
                <w:sz w:val="16"/>
                <w:szCs w:val="16"/>
              </w:rPr>
            </w:pPr>
            <w:r w:rsidRPr="001B1679">
              <w:rPr>
                <w:sz w:val="16"/>
                <w:szCs w:val="16"/>
              </w:rPr>
              <w:t>SP-231631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FE407"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FB8D21" w14:textId="77777777" w:rsidR="00C521B3" w:rsidRPr="001B1679" w:rsidRDefault="00C521B3" w:rsidP="00015975">
            <w:pPr>
              <w:pStyle w:val="TAL"/>
              <w:rPr>
                <w:sz w:val="16"/>
                <w:szCs w:val="16"/>
              </w:rPr>
            </w:pPr>
            <w:r w:rsidRPr="001B1679">
              <w:rPr>
                <w:sz w:val="16"/>
                <w:szCs w:val="16"/>
              </w:rPr>
              <w:t>23.288 CR0973R2 (Rel-18, 'F'): Correction of ML Model sharing in the scenario of Analytics context transfer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1E163"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067D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D350B" w14:textId="77777777" w:rsidR="00C521B3" w:rsidRPr="001B1679" w:rsidRDefault="00C521B3" w:rsidP="00015975">
            <w:pPr>
              <w:pStyle w:val="TAL"/>
              <w:rPr>
                <w:sz w:val="16"/>
                <w:szCs w:val="16"/>
              </w:rPr>
            </w:pPr>
            <w:r w:rsidRPr="001B1679">
              <w:rPr>
                <w:sz w:val="16"/>
                <w:szCs w:val="16"/>
              </w:rPr>
              <w:t>eNA_Ph3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8C3D4" w14:textId="77777777" w:rsidR="00C521B3" w:rsidRPr="001B1679" w:rsidRDefault="00C521B3" w:rsidP="00015975">
            <w:pPr>
              <w:pStyle w:val="TAL"/>
              <w:rPr>
                <w:sz w:val="16"/>
                <w:szCs w:val="16"/>
              </w:rPr>
            </w:pPr>
            <w:r w:rsidRPr="001B1679">
              <w:rPr>
                <w:sz w:val="16"/>
                <w:szCs w:val="16"/>
              </w:rPr>
              <w:t>Revision of 23.228 CR0973R1 in CR Pack SP-231235.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D9E3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C7EAC" w14:textId="77777777" w:rsidR="00C521B3" w:rsidRPr="001B1679" w:rsidRDefault="00C521B3" w:rsidP="00015975">
            <w:pPr>
              <w:pStyle w:val="TAL"/>
              <w:rPr>
                <w:sz w:val="16"/>
                <w:szCs w:val="16"/>
              </w:rPr>
            </w:pPr>
          </w:p>
        </w:tc>
      </w:tr>
      <w:tr w:rsidR="00C521B3" w14:paraId="1E780C7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E521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779A" w14:textId="77777777" w:rsidR="00C521B3" w:rsidRPr="001B1679" w:rsidRDefault="00C521B3" w:rsidP="00015975">
            <w:pPr>
              <w:pStyle w:val="TAL"/>
              <w:rPr>
                <w:sz w:val="16"/>
                <w:szCs w:val="16"/>
              </w:rPr>
            </w:pPr>
            <w:r w:rsidRPr="001B1679">
              <w:rPr>
                <w:sz w:val="16"/>
                <w:szCs w:val="16"/>
              </w:rPr>
              <w:t>SP-231235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925B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89DFD" w14:textId="77777777" w:rsidR="00C521B3" w:rsidRPr="001B1679" w:rsidRDefault="00C521B3" w:rsidP="00015975">
            <w:pPr>
              <w:pStyle w:val="TAL"/>
              <w:rPr>
                <w:sz w:val="16"/>
                <w:szCs w:val="16"/>
              </w:rPr>
            </w:pPr>
            <w:r w:rsidRPr="001B1679">
              <w:rPr>
                <w:sz w:val="16"/>
                <w:szCs w:val="16"/>
              </w:rPr>
              <w:t>CRs with issues raised after SA WG2 agreement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2022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A373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B4FBB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A7BCB" w14:textId="77777777" w:rsidR="00C521B3" w:rsidRPr="001B1679" w:rsidRDefault="00C521B3" w:rsidP="00015975">
            <w:pPr>
              <w:pStyle w:val="TAL"/>
              <w:rPr>
                <w:sz w:val="16"/>
                <w:szCs w:val="16"/>
              </w:rPr>
            </w:pPr>
            <w:r w:rsidRPr="001B1679">
              <w:rPr>
                <w:sz w:val="16"/>
                <w:szCs w:val="16"/>
              </w:rPr>
              <w:t>23.288 CR0981R1 was noted. 23.288 CR0973R1 was noted. 23.502 CR4572R2 was noted The other CRs were revised.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DBF76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02B40" w14:textId="77777777" w:rsidR="00C521B3" w:rsidRPr="001B1679" w:rsidRDefault="00C521B3" w:rsidP="00015975">
            <w:pPr>
              <w:pStyle w:val="TAL"/>
              <w:rPr>
                <w:sz w:val="16"/>
                <w:szCs w:val="16"/>
              </w:rPr>
            </w:pPr>
          </w:p>
        </w:tc>
      </w:tr>
      <w:tr w:rsidR="00C521B3" w14:paraId="57D7F2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41A3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F4F2F" w14:textId="77777777" w:rsidR="00C521B3" w:rsidRPr="001B1679" w:rsidRDefault="00C521B3" w:rsidP="00015975">
            <w:pPr>
              <w:pStyle w:val="TAL"/>
              <w:rPr>
                <w:sz w:val="16"/>
                <w:szCs w:val="16"/>
              </w:rPr>
            </w:pPr>
            <w:r w:rsidRPr="001B1679">
              <w:rPr>
                <w:sz w:val="16"/>
                <w:szCs w:val="16"/>
              </w:rPr>
              <w:t>SP-231659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BD7A6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D30A2" w14:textId="77777777" w:rsidR="00C521B3" w:rsidRPr="001B1679" w:rsidRDefault="00C521B3" w:rsidP="00015975">
            <w:pPr>
              <w:pStyle w:val="TAL"/>
              <w:rPr>
                <w:sz w:val="16"/>
                <w:szCs w:val="16"/>
              </w:rPr>
            </w:pPr>
            <w:r w:rsidRPr="001B1679">
              <w:rPr>
                <w:sz w:val="16"/>
                <w:szCs w:val="16"/>
              </w:rPr>
              <w:t>23.548 CR0206R3 (Rel-18, 'F'): Remove EN on DNS traffic routing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0F9CAD" w14:textId="77777777" w:rsidR="00C521B3" w:rsidRPr="001B1679" w:rsidRDefault="00C521B3" w:rsidP="00015975">
            <w:pPr>
              <w:pStyle w:val="TAL"/>
              <w:rPr>
                <w:sz w:val="16"/>
                <w:szCs w:val="16"/>
              </w:rPr>
            </w:pPr>
            <w:r w:rsidRPr="001B1679">
              <w:rPr>
                <w:sz w:val="16"/>
                <w:szCs w:val="16"/>
              </w:rPr>
              <w:t>Nokia, Nokia Shanghai Bell,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A934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F1035B"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1A777F" w14:textId="77777777" w:rsidR="00C521B3" w:rsidRPr="001B1679" w:rsidRDefault="00C521B3" w:rsidP="00015975">
            <w:pPr>
              <w:pStyle w:val="TAL"/>
              <w:rPr>
                <w:sz w:val="16"/>
                <w:szCs w:val="16"/>
              </w:rPr>
            </w:pPr>
            <w:r w:rsidRPr="001B1679">
              <w:rPr>
                <w:sz w:val="16"/>
                <w:szCs w:val="16"/>
              </w:rPr>
              <w:t>Revision of 23.548 CR0206R2 in CR Pack SP-231256.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67413D"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EB5F9" w14:textId="77777777" w:rsidR="00C521B3" w:rsidRPr="001B1679" w:rsidRDefault="00C521B3" w:rsidP="00015975">
            <w:pPr>
              <w:pStyle w:val="TAL"/>
              <w:rPr>
                <w:sz w:val="16"/>
                <w:szCs w:val="16"/>
              </w:rPr>
            </w:pPr>
          </w:p>
        </w:tc>
      </w:tr>
      <w:tr w:rsidR="00C521B3" w14:paraId="0440616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3086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5757C" w14:textId="77777777" w:rsidR="00C521B3" w:rsidRPr="001B1679" w:rsidRDefault="00C521B3" w:rsidP="00015975">
            <w:pPr>
              <w:pStyle w:val="TAL"/>
              <w:rPr>
                <w:sz w:val="16"/>
                <w:szCs w:val="16"/>
              </w:rPr>
            </w:pPr>
            <w:r w:rsidRPr="001B1679">
              <w:rPr>
                <w:sz w:val="16"/>
                <w:szCs w:val="16"/>
              </w:rPr>
              <w:t>SP-231256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906B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9461B1" w14:textId="77777777" w:rsidR="00C521B3" w:rsidRPr="001B1679" w:rsidRDefault="00C521B3" w:rsidP="00015975">
            <w:pPr>
              <w:pStyle w:val="TAL"/>
              <w:rPr>
                <w:sz w:val="16"/>
                <w:szCs w:val="16"/>
              </w:rPr>
            </w:pPr>
            <w:r w:rsidRPr="001B1679">
              <w:rPr>
                <w:sz w:val="16"/>
                <w:szCs w:val="16"/>
              </w:rPr>
              <w:t>SA WG2 CRs on EDGE_Ph2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A5D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0AB0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B7D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7E8491" w14:textId="77777777" w:rsidR="00C521B3" w:rsidRPr="001B1679" w:rsidRDefault="00C521B3" w:rsidP="00015975">
            <w:pPr>
              <w:pStyle w:val="TAL"/>
              <w:rPr>
                <w:sz w:val="16"/>
                <w:szCs w:val="16"/>
              </w:rPr>
            </w:pPr>
            <w:r w:rsidRPr="001B1679">
              <w:rPr>
                <w:sz w:val="16"/>
                <w:szCs w:val="16"/>
              </w:rPr>
              <w:t>23.548 CR0206R2 was noted. The remaining CRs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B07FAD"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1ED0E3" w14:textId="77777777" w:rsidR="00C521B3" w:rsidRPr="001B1679" w:rsidRDefault="00C521B3" w:rsidP="00015975">
            <w:pPr>
              <w:pStyle w:val="TAL"/>
              <w:rPr>
                <w:sz w:val="16"/>
                <w:szCs w:val="16"/>
              </w:rPr>
            </w:pPr>
          </w:p>
        </w:tc>
      </w:tr>
      <w:tr w:rsidR="00C521B3" w14:paraId="3F740C0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60E4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D98EB" w14:textId="77777777" w:rsidR="00C521B3" w:rsidRPr="001B1679" w:rsidRDefault="00C521B3" w:rsidP="00015975">
            <w:pPr>
              <w:pStyle w:val="TAL"/>
              <w:rPr>
                <w:sz w:val="16"/>
                <w:szCs w:val="16"/>
              </w:rPr>
            </w:pPr>
            <w:r w:rsidRPr="001B1679">
              <w:rPr>
                <w:sz w:val="16"/>
                <w:szCs w:val="16"/>
              </w:rPr>
              <w:t>SP-231594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07040" w14:textId="77777777" w:rsidR="00C521B3" w:rsidRPr="001B1679" w:rsidRDefault="00C521B3" w:rsidP="00015975">
            <w:pPr>
              <w:pStyle w:val="TAL"/>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FF0AE9" w14:textId="77777777" w:rsidR="00C521B3" w:rsidRPr="001B1679" w:rsidRDefault="00C521B3" w:rsidP="00015975">
            <w:pPr>
              <w:pStyle w:val="TAL"/>
              <w:rPr>
                <w:sz w:val="16"/>
                <w:szCs w:val="16"/>
              </w:rPr>
            </w:pPr>
            <w:r w:rsidRPr="001B1679">
              <w:rPr>
                <w:sz w:val="16"/>
                <w:szCs w:val="16"/>
              </w:rPr>
              <w:t>Coarse Location reporting for IoT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52674F"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2134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B1D08"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558E40"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F1EFE"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4C5C6" w14:textId="77777777" w:rsidR="00C521B3" w:rsidRPr="001B1679" w:rsidRDefault="00C521B3" w:rsidP="00015975">
            <w:pPr>
              <w:pStyle w:val="TAL"/>
              <w:rPr>
                <w:sz w:val="16"/>
                <w:szCs w:val="16"/>
              </w:rPr>
            </w:pPr>
          </w:p>
        </w:tc>
      </w:tr>
      <w:tr w:rsidR="00C521B3" w14:paraId="7ABF20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F47B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FB830" w14:textId="77777777" w:rsidR="00C521B3" w:rsidRPr="001B1679" w:rsidRDefault="00C521B3" w:rsidP="00015975">
            <w:pPr>
              <w:pStyle w:val="TAL"/>
              <w:rPr>
                <w:sz w:val="16"/>
                <w:szCs w:val="16"/>
              </w:rPr>
            </w:pPr>
            <w:r w:rsidRPr="001B1679">
              <w:rPr>
                <w:sz w:val="16"/>
                <w:szCs w:val="16"/>
              </w:rPr>
              <w:t>SP-231595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9C87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BDAC4" w14:textId="77777777" w:rsidR="00C521B3" w:rsidRPr="001B1679" w:rsidRDefault="00C521B3" w:rsidP="00015975">
            <w:pPr>
              <w:pStyle w:val="TAL"/>
              <w:rPr>
                <w:sz w:val="16"/>
                <w:szCs w:val="16"/>
              </w:rPr>
            </w:pPr>
            <w:r w:rsidRPr="001B1679">
              <w:rPr>
                <w:sz w:val="16"/>
                <w:szCs w:val="16"/>
              </w:rPr>
              <w:t>23.401 CR3761 (Rel-18, 'F'): NB-IoT NTN: UE Coarse Location Information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455C3" w14:textId="77777777" w:rsidR="00C521B3" w:rsidRPr="001B1679" w:rsidRDefault="00C521B3" w:rsidP="00015975">
            <w:pPr>
              <w:pStyle w:val="TAL"/>
              <w:rPr>
                <w:sz w:val="16"/>
                <w:szCs w:val="16"/>
              </w:rPr>
            </w:pPr>
            <w:r w:rsidRPr="001B1679">
              <w:rPr>
                <w:sz w:val="16"/>
                <w:szCs w:val="16"/>
              </w:rPr>
              <w:t xml:space="preserve">MediaTek Inc., Airbus, </w:t>
            </w:r>
            <w:proofErr w:type="spellStart"/>
            <w:r w:rsidRPr="001B1679">
              <w:rPr>
                <w:sz w:val="16"/>
                <w:szCs w:val="16"/>
              </w:rPr>
              <w:t>CEWiT</w:t>
            </w:r>
            <w:proofErr w:type="spellEnd"/>
            <w:r w:rsidRPr="001B1679">
              <w:rPr>
                <w:sz w:val="16"/>
                <w:szCs w:val="16"/>
              </w:rPr>
              <w:t xml:space="preserve">, </w:t>
            </w:r>
            <w:proofErr w:type="spellStart"/>
            <w:r w:rsidRPr="001B1679">
              <w:rPr>
                <w:sz w:val="16"/>
                <w:szCs w:val="16"/>
              </w:rPr>
              <w:t>Echostar</w:t>
            </w:r>
            <w:proofErr w:type="spellEnd"/>
            <w:r w:rsidRPr="001B1679">
              <w:rPr>
                <w:sz w:val="16"/>
                <w:szCs w:val="16"/>
              </w:rPr>
              <w:t xml:space="preserve">, ESA, Gatehouse, Inmarsat/Viasat, JSAT, </w:t>
            </w:r>
            <w:proofErr w:type="spellStart"/>
            <w:r w:rsidRPr="001B1679">
              <w:rPr>
                <w:sz w:val="16"/>
                <w:szCs w:val="16"/>
              </w:rPr>
              <w:t>Ligado</w:t>
            </w:r>
            <w:proofErr w:type="spellEnd"/>
            <w:r w:rsidRPr="001B1679">
              <w:rPr>
                <w:sz w:val="16"/>
                <w:szCs w:val="16"/>
              </w:rPr>
              <w:t xml:space="preserve">, Lockheed Martin, </w:t>
            </w:r>
            <w:proofErr w:type="spellStart"/>
            <w:r w:rsidRPr="001B1679">
              <w:rPr>
                <w:sz w:val="16"/>
                <w:szCs w:val="16"/>
              </w:rPr>
              <w:t>Novamint</w:t>
            </w:r>
            <w:proofErr w:type="spellEnd"/>
            <w:r w:rsidRPr="001B1679">
              <w:rPr>
                <w:sz w:val="16"/>
                <w:szCs w:val="16"/>
              </w:rPr>
              <w:t xml:space="preserve">, OQ Technology, </w:t>
            </w:r>
            <w:proofErr w:type="spellStart"/>
            <w:r w:rsidRPr="001B1679">
              <w:rPr>
                <w:sz w:val="16"/>
                <w:szCs w:val="16"/>
              </w:rPr>
              <w:t>Sateliot</w:t>
            </w:r>
            <w:proofErr w:type="spellEnd"/>
            <w:r w:rsidRPr="001B1679">
              <w:rPr>
                <w:sz w:val="16"/>
                <w:szCs w:val="16"/>
              </w:rPr>
              <w:t xml:space="preserve">, </w:t>
            </w:r>
            <w:proofErr w:type="spellStart"/>
            <w:r w:rsidRPr="001B1679">
              <w:rPr>
                <w:sz w:val="16"/>
                <w:szCs w:val="16"/>
              </w:rPr>
              <w:t>Skylo</w:t>
            </w:r>
            <w:proofErr w:type="spellEnd"/>
            <w:r w:rsidRPr="001B1679">
              <w:rPr>
                <w:sz w:val="16"/>
                <w:szCs w:val="16"/>
              </w:rPr>
              <w:t>, Thales, TNO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AFB6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B3E8F" w14:textId="77777777" w:rsidR="00C521B3" w:rsidRPr="001B1679" w:rsidRDefault="00C521B3" w:rsidP="00015975">
            <w:pPr>
              <w:pStyle w:val="TAL"/>
              <w:rPr>
                <w:sz w:val="16"/>
                <w:szCs w:val="16"/>
              </w:rPr>
            </w:pPr>
            <w:r w:rsidRPr="001B1679">
              <w:rPr>
                <w:sz w:val="16"/>
                <w:szCs w:val="16"/>
              </w:rPr>
              <w:t>5GSAT_Ph2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BF13A" w14:textId="77777777" w:rsidR="00C521B3" w:rsidRPr="001B1679" w:rsidRDefault="00C521B3" w:rsidP="00015975">
            <w:pPr>
              <w:pStyle w:val="TAL"/>
              <w:rPr>
                <w:sz w:val="16"/>
                <w:szCs w:val="16"/>
              </w:rPr>
            </w:pPr>
            <w:r w:rsidRPr="001B1679">
              <w:rPr>
                <w:sz w:val="16"/>
                <w:szCs w:val="16"/>
              </w:rPr>
              <w:t>Not Handled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232E1" w14:textId="77777777" w:rsidR="00C521B3" w:rsidRPr="001B1679" w:rsidRDefault="00C521B3" w:rsidP="00015975">
            <w:pPr>
              <w:pStyle w:val="TAL"/>
              <w:rPr>
                <w:sz w:val="16"/>
                <w:szCs w:val="16"/>
              </w:rPr>
            </w:pPr>
            <w:r w:rsidRPr="001B1679">
              <w:rPr>
                <w:sz w:val="16"/>
                <w:szCs w:val="16"/>
              </w:rPr>
              <w: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6E8D6" w14:textId="77777777" w:rsidR="00C521B3" w:rsidRPr="001B1679" w:rsidRDefault="00C521B3" w:rsidP="00015975">
            <w:pPr>
              <w:pStyle w:val="TAL"/>
              <w:rPr>
                <w:sz w:val="16"/>
                <w:szCs w:val="16"/>
              </w:rPr>
            </w:pPr>
          </w:p>
        </w:tc>
      </w:tr>
      <w:tr w:rsidR="00C521B3" w14:paraId="3D387FF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4ACDE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A2A00" w14:textId="77777777" w:rsidR="00C521B3" w:rsidRPr="001B1679" w:rsidRDefault="00C521B3" w:rsidP="00015975">
            <w:pPr>
              <w:pStyle w:val="TAL"/>
              <w:rPr>
                <w:sz w:val="16"/>
                <w:szCs w:val="16"/>
              </w:rPr>
            </w:pPr>
            <w:r w:rsidRPr="001B1679">
              <w:rPr>
                <w:sz w:val="16"/>
                <w:szCs w:val="16"/>
              </w:rPr>
              <w:t>SP-231246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BA315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3D3D0" w14:textId="77777777" w:rsidR="00C521B3" w:rsidRPr="00D779B5" w:rsidRDefault="00C521B3" w:rsidP="00015975">
            <w:pPr>
              <w:pStyle w:val="TAL"/>
              <w:rPr>
                <w:sz w:val="16"/>
                <w:szCs w:val="16"/>
                <w:lang w:val="fr-FR"/>
              </w:rPr>
            </w:pPr>
            <w:r w:rsidRPr="00D779B5">
              <w:rPr>
                <w:sz w:val="16"/>
                <w:szCs w:val="16"/>
                <w:lang w:val="fr-FR"/>
              </w:rPr>
              <w:t>SA WG2 CRs on 5G_eLCS_Ph3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19A0B"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F7CC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29D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52F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7CC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47C7C" w14:textId="77777777" w:rsidR="00C521B3" w:rsidRPr="001B1679" w:rsidRDefault="00C521B3" w:rsidP="00015975">
            <w:pPr>
              <w:pStyle w:val="TAL"/>
              <w:rPr>
                <w:sz w:val="16"/>
                <w:szCs w:val="16"/>
              </w:rPr>
            </w:pPr>
          </w:p>
        </w:tc>
      </w:tr>
      <w:tr w:rsidR="00C521B3" w14:paraId="2DF4985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929F5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F7C0AC" w14:textId="77777777" w:rsidR="00C521B3" w:rsidRPr="001B1679" w:rsidRDefault="00C521B3" w:rsidP="00015975">
            <w:pPr>
              <w:pStyle w:val="TAL"/>
              <w:rPr>
                <w:sz w:val="16"/>
                <w:szCs w:val="16"/>
              </w:rPr>
            </w:pPr>
            <w:r w:rsidRPr="001B1679">
              <w:rPr>
                <w:sz w:val="16"/>
                <w:szCs w:val="16"/>
              </w:rPr>
              <w:t>SP-231247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747D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B2C1E" w14:textId="77777777" w:rsidR="00C521B3" w:rsidRPr="001B1679" w:rsidRDefault="00C521B3" w:rsidP="00015975">
            <w:pPr>
              <w:pStyle w:val="TAL"/>
              <w:rPr>
                <w:sz w:val="16"/>
                <w:szCs w:val="16"/>
              </w:rPr>
            </w:pPr>
            <w:r w:rsidRPr="001B1679">
              <w:rPr>
                <w:sz w:val="16"/>
                <w:szCs w:val="16"/>
              </w:rPr>
              <w:t>SA WG2 CRs on 5G_ProSe_Ph2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849C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3FB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993A3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BCDC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1940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77586" w14:textId="77777777" w:rsidR="00C521B3" w:rsidRPr="001B1679" w:rsidRDefault="00C521B3" w:rsidP="00015975">
            <w:pPr>
              <w:pStyle w:val="TAL"/>
              <w:rPr>
                <w:sz w:val="16"/>
                <w:szCs w:val="16"/>
              </w:rPr>
            </w:pPr>
          </w:p>
        </w:tc>
      </w:tr>
      <w:tr w:rsidR="00C521B3" w14:paraId="769FF5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85AC8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7BBB5" w14:textId="77777777" w:rsidR="00C521B3" w:rsidRPr="001B1679" w:rsidRDefault="00C521B3" w:rsidP="00015975">
            <w:pPr>
              <w:pStyle w:val="TAL"/>
              <w:rPr>
                <w:sz w:val="16"/>
                <w:szCs w:val="16"/>
              </w:rPr>
            </w:pPr>
            <w:r w:rsidRPr="001B1679">
              <w:rPr>
                <w:sz w:val="16"/>
                <w:szCs w:val="16"/>
              </w:rPr>
              <w:t>SP-231248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290F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5D75" w14:textId="77777777" w:rsidR="00C521B3" w:rsidRPr="00D779B5" w:rsidRDefault="00C521B3" w:rsidP="00015975">
            <w:pPr>
              <w:pStyle w:val="TAL"/>
              <w:rPr>
                <w:sz w:val="16"/>
                <w:szCs w:val="16"/>
                <w:lang w:val="fr-FR"/>
              </w:rPr>
            </w:pPr>
            <w:r w:rsidRPr="00D779B5">
              <w:rPr>
                <w:sz w:val="16"/>
                <w:szCs w:val="16"/>
                <w:lang w:val="fr-FR"/>
              </w:rPr>
              <w:t>SA WG2 CRs on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A2F0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A7A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2D19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02E4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7B52B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063C2" w14:textId="77777777" w:rsidR="00C521B3" w:rsidRPr="001B1679" w:rsidRDefault="00C521B3" w:rsidP="00015975">
            <w:pPr>
              <w:pStyle w:val="TAL"/>
              <w:rPr>
                <w:sz w:val="16"/>
                <w:szCs w:val="16"/>
              </w:rPr>
            </w:pPr>
          </w:p>
        </w:tc>
      </w:tr>
      <w:tr w:rsidR="00C521B3" w14:paraId="4BB6E8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24D2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5FA2E" w14:textId="77777777" w:rsidR="00C521B3" w:rsidRPr="001B1679" w:rsidRDefault="00C521B3" w:rsidP="00015975">
            <w:pPr>
              <w:pStyle w:val="TAL"/>
              <w:rPr>
                <w:sz w:val="16"/>
                <w:szCs w:val="16"/>
              </w:rPr>
            </w:pPr>
            <w:r w:rsidRPr="001B1679">
              <w:rPr>
                <w:sz w:val="16"/>
                <w:szCs w:val="16"/>
              </w:rPr>
              <w:t>SP-231249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B6EA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51FD5A" w14:textId="77777777" w:rsidR="00C521B3" w:rsidRPr="001B1679" w:rsidRDefault="00C521B3" w:rsidP="00015975">
            <w:pPr>
              <w:pStyle w:val="TAL"/>
              <w:rPr>
                <w:sz w:val="16"/>
                <w:szCs w:val="16"/>
              </w:rPr>
            </w:pPr>
            <w:r w:rsidRPr="001B1679">
              <w:rPr>
                <w:sz w:val="16"/>
                <w:szCs w:val="16"/>
              </w:rPr>
              <w:t>SA WG2 CRs on 5GSAT_Ph2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712E0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E9A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81CA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031D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4703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13ABA" w14:textId="77777777" w:rsidR="00C521B3" w:rsidRPr="001B1679" w:rsidRDefault="00C521B3" w:rsidP="00015975">
            <w:pPr>
              <w:pStyle w:val="TAL"/>
              <w:rPr>
                <w:sz w:val="16"/>
                <w:szCs w:val="16"/>
              </w:rPr>
            </w:pPr>
          </w:p>
        </w:tc>
      </w:tr>
      <w:tr w:rsidR="00C521B3" w14:paraId="4150EC8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19AB7"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924C4" w14:textId="77777777" w:rsidR="00C521B3" w:rsidRPr="001B1679" w:rsidRDefault="00C521B3" w:rsidP="00015975">
            <w:pPr>
              <w:pStyle w:val="TAL"/>
              <w:rPr>
                <w:sz w:val="16"/>
                <w:szCs w:val="16"/>
              </w:rPr>
            </w:pPr>
            <w:r w:rsidRPr="001B1679">
              <w:rPr>
                <w:sz w:val="16"/>
                <w:szCs w:val="16"/>
              </w:rPr>
              <w:t>SP-231250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4353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A59CC" w14:textId="77777777" w:rsidR="00C521B3" w:rsidRPr="00D779B5" w:rsidRDefault="00C521B3" w:rsidP="00015975">
            <w:pPr>
              <w:pStyle w:val="TAL"/>
              <w:rPr>
                <w:sz w:val="16"/>
                <w:szCs w:val="16"/>
                <w:lang w:val="fr-FR"/>
              </w:rPr>
            </w:pPr>
            <w:r w:rsidRPr="00D779B5">
              <w:rPr>
                <w:sz w:val="16"/>
                <w:szCs w:val="16"/>
                <w:lang w:val="fr-FR"/>
              </w:rPr>
              <w:t>SA WG2 CRs on 5GSATB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3A047"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8B4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0B1A5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FE3FF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E7CD3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816D6" w14:textId="77777777" w:rsidR="00C521B3" w:rsidRPr="001B1679" w:rsidRDefault="00C521B3" w:rsidP="00015975">
            <w:pPr>
              <w:pStyle w:val="TAL"/>
              <w:rPr>
                <w:sz w:val="16"/>
                <w:szCs w:val="16"/>
              </w:rPr>
            </w:pPr>
          </w:p>
        </w:tc>
      </w:tr>
      <w:tr w:rsidR="00C521B3" w14:paraId="18AABB3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DE5C2"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41599" w14:textId="77777777" w:rsidR="00C521B3" w:rsidRPr="001B1679" w:rsidRDefault="00C521B3" w:rsidP="00015975">
            <w:pPr>
              <w:pStyle w:val="TAL"/>
              <w:rPr>
                <w:sz w:val="16"/>
                <w:szCs w:val="16"/>
              </w:rPr>
            </w:pPr>
            <w:r w:rsidRPr="001B1679">
              <w:rPr>
                <w:sz w:val="16"/>
                <w:szCs w:val="16"/>
              </w:rPr>
              <w:t>SP-231251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D6B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EC3BB" w14:textId="77777777" w:rsidR="00C521B3" w:rsidRPr="00D779B5" w:rsidRDefault="00C521B3" w:rsidP="00015975">
            <w:pPr>
              <w:pStyle w:val="TAL"/>
              <w:rPr>
                <w:sz w:val="16"/>
                <w:szCs w:val="16"/>
                <w:lang w:val="fr-FR"/>
              </w:rPr>
            </w:pPr>
            <w:r w:rsidRPr="00D779B5">
              <w:rPr>
                <w:sz w:val="16"/>
                <w:szCs w:val="16"/>
                <w:lang w:val="fr-FR"/>
              </w:rPr>
              <w:t>SA WG2 CRs on 5MBS_Ph2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7D14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52D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E898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3DCF2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0512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6EE8F" w14:textId="77777777" w:rsidR="00C521B3" w:rsidRPr="001B1679" w:rsidRDefault="00C521B3" w:rsidP="00015975">
            <w:pPr>
              <w:pStyle w:val="TAL"/>
              <w:rPr>
                <w:sz w:val="16"/>
                <w:szCs w:val="16"/>
              </w:rPr>
            </w:pPr>
          </w:p>
        </w:tc>
      </w:tr>
      <w:tr w:rsidR="00C521B3" w14:paraId="2D6852C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E04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DA232" w14:textId="77777777" w:rsidR="00C521B3" w:rsidRPr="001B1679" w:rsidRDefault="00C521B3" w:rsidP="00015975">
            <w:pPr>
              <w:pStyle w:val="TAL"/>
              <w:rPr>
                <w:sz w:val="16"/>
                <w:szCs w:val="16"/>
              </w:rPr>
            </w:pPr>
            <w:r w:rsidRPr="001B1679">
              <w:rPr>
                <w:sz w:val="16"/>
                <w:szCs w:val="16"/>
              </w:rPr>
              <w:t>SP-231252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419A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8EC11" w14:textId="77777777" w:rsidR="00C521B3" w:rsidRPr="001B1679" w:rsidRDefault="00C521B3" w:rsidP="00015975">
            <w:pPr>
              <w:pStyle w:val="TAL"/>
              <w:rPr>
                <w:sz w:val="16"/>
                <w:szCs w:val="16"/>
              </w:rPr>
            </w:pPr>
            <w:r w:rsidRPr="001B1679">
              <w:rPr>
                <w:sz w:val="16"/>
                <w:szCs w:val="16"/>
              </w:rPr>
              <w:t>SA WG2 CRs on 5WWC_Ph2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851E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42BB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E1D9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720B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9C82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00E7A" w14:textId="77777777" w:rsidR="00C521B3" w:rsidRPr="001B1679" w:rsidRDefault="00C521B3" w:rsidP="00015975">
            <w:pPr>
              <w:pStyle w:val="TAL"/>
              <w:rPr>
                <w:sz w:val="16"/>
                <w:szCs w:val="16"/>
              </w:rPr>
            </w:pPr>
          </w:p>
        </w:tc>
      </w:tr>
      <w:tr w:rsidR="00C521B3" w14:paraId="2A2B247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BC0C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6080FF" w14:textId="77777777" w:rsidR="00C521B3" w:rsidRPr="001B1679" w:rsidRDefault="00C521B3" w:rsidP="00015975">
            <w:pPr>
              <w:pStyle w:val="TAL"/>
              <w:rPr>
                <w:sz w:val="16"/>
                <w:szCs w:val="16"/>
              </w:rPr>
            </w:pPr>
            <w:r w:rsidRPr="001B1679">
              <w:rPr>
                <w:sz w:val="16"/>
                <w:szCs w:val="16"/>
              </w:rPr>
              <w:t>SP-231253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1682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5EF92" w14:textId="77777777" w:rsidR="00C521B3" w:rsidRPr="00D779B5" w:rsidRDefault="00C521B3" w:rsidP="00015975">
            <w:pPr>
              <w:pStyle w:val="TAL"/>
              <w:rPr>
                <w:sz w:val="16"/>
                <w:szCs w:val="16"/>
                <w:lang w:val="fr-FR"/>
              </w:rPr>
            </w:pPr>
            <w:r w:rsidRPr="00D779B5">
              <w:rPr>
                <w:sz w:val="16"/>
                <w:szCs w:val="16"/>
                <w:lang w:val="fr-FR"/>
              </w:rPr>
              <w:t>SA WG2 CRs on AIMLsys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4857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81D0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7BB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1720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F044F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3A4EE" w14:textId="77777777" w:rsidR="00C521B3" w:rsidRPr="001B1679" w:rsidRDefault="00C521B3" w:rsidP="00015975">
            <w:pPr>
              <w:pStyle w:val="TAL"/>
              <w:rPr>
                <w:sz w:val="16"/>
                <w:szCs w:val="16"/>
              </w:rPr>
            </w:pPr>
          </w:p>
        </w:tc>
      </w:tr>
      <w:tr w:rsidR="00C521B3" w14:paraId="775F18A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21BEB1"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D7C9F" w14:textId="77777777" w:rsidR="00C521B3" w:rsidRPr="001B1679" w:rsidRDefault="00C521B3" w:rsidP="00015975">
            <w:pPr>
              <w:pStyle w:val="TAL"/>
              <w:rPr>
                <w:sz w:val="16"/>
                <w:szCs w:val="16"/>
              </w:rPr>
            </w:pPr>
            <w:r w:rsidRPr="001B1679">
              <w:rPr>
                <w:sz w:val="16"/>
                <w:szCs w:val="16"/>
              </w:rPr>
              <w:t>SP-231254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C29D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26A56" w14:textId="77777777" w:rsidR="00C521B3" w:rsidRPr="001B1679" w:rsidRDefault="00C521B3" w:rsidP="00015975">
            <w:pPr>
              <w:pStyle w:val="TAL"/>
              <w:rPr>
                <w:sz w:val="16"/>
                <w:szCs w:val="16"/>
              </w:rPr>
            </w:pPr>
            <w:r w:rsidRPr="001B1679">
              <w:rPr>
                <w:sz w:val="16"/>
                <w:szCs w:val="16"/>
              </w:rPr>
              <w:t>SA WG2 CRs on ATSSS_Ph3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26572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990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45C5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74FF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3B92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E3FC9E" w14:textId="77777777" w:rsidR="00C521B3" w:rsidRPr="001B1679" w:rsidRDefault="00C521B3" w:rsidP="00015975">
            <w:pPr>
              <w:pStyle w:val="TAL"/>
              <w:rPr>
                <w:sz w:val="16"/>
                <w:szCs w:val="16"/>
              </w:rPr>
            </w:pPr>
          </w:p>
        </w:tc>
      </w:tr>
      <w:tr w:rsidR="00C521B3" w14:paraId="71E4CA0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0D38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F790C" w14:textId="77777777" w:rsidR="00C521B3" w:rsidRPr="001B1679" w:rsidRDefault="00C521B3" w:rsidP="00015975">
            <w:pPr>
              <w:pStyle w:val="TAL"/>
              <w:rPr>
                <w:sz w:val="16"/>
                <w:szCs w:val="16"/>
              </w:rPr>
            </w:pPr>
            <w:r w:rsidRPr="001B1679">
              <w:rPr>
                <w:sz w:val="16"/>
                <w:szCs w:val="16"/>
              </w:rPr>
              <w:t>SP-231255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392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9F4D9" w14:textId="77777777" w:rsidR="00C521B3" w:rsidRPr="001B1679" w:rsidRDefault="00C521B3" w:rsidP="00015975">
            <w:pPr>
              <w:pStyle w:val="TAL"/>
              <w:rPr>
                <w:sz w:val="16"/>
                <w:szCs w:val="16"/>
              </w:rPr>
            </w:pPr>
            <w:r w:rsidRPr="001B1679">
              <w:rPr>
                <w:sz w:val="16"/>
                <w:szCs w:val="16"/>
              </w:rPr>
              <w:t>SA WG2 CRs on DetNet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30226"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6330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1BCB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0778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6CD8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7E9E5" w14:textId="77777777" w:rsidR="00C521B3" w:rsidRPr="001B1679" w:rsidRDefault="00C521B3" w:rsidP="00015975">
            <w:pPr>
              <w:pStyle w:val="TAL"/>
              <w:rPr>
                <w:sz w:val="16"/>
                <w:szCs w:val="16"/>
              </w:rPr>
            </w:pPr>
          </w:p>
        </w:tc>
      </w:tr>
      <w:tr w:rsidR="00C521B3" w14:paraId="546411E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79EEC"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8B40E" w14:textId="77777777" w:rsidR="00C521B3" w:rsidRPr="001B1679" w:rsidRDefault="00C521B3" w:rsidP="00015975">
            <w:pPr>
              <w:pStyle w:val="TAL"/>
              <w:rPr>
                <w:sz w:val="16"/>
                <w:szCs w:val="16"/>
              </w:rPr>
            </w:pPr>
            <w:r w:rsidRPr="001B1679">
              <w:rPr>
                <w:sz w:val="16"/>
                <w:szCs w:val="16"/>
              </w:rPr>
              <w:t>SP-231257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03B5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1C35D"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508E3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BCB9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096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C84CD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8DC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1DE25" w14:textId="77777777" w:rsidR="00C521B3" w:rsidRPr="001B1679" w:rsidRDefault="00C521B3" w:rsidP="00015975">
            <w:pPr>
              <w:pStyle w:val="TAL"/>
              <w:rPr>
                <w:sz w:val="16"/>
                <w:szCs w:val="16"/>
              </w:rPr>
            </w:pPr>
          </w:p>
        </w:tc>
      </w:tr>
      <w:tr w:rsidR="00C521B3" w14:paraId="4D63E0B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E8F7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1F6C9" w14:textId="77777777" w:rsidR="00C521B3" w:rsidRPr="001B1679" w:rsidRDefault="00C521B3" w:rsidP="00015975">
            <w:pPr>
              <w:pStyle w:val="TAL"/>
              <w:rPr>
                <w:sz w:val="16"/>
                <w:szCs w:val="16"/>
              </w:rPr>
            </w:pPr>
            <w:r w:rsidRPr="001B1679">
              <w:rPr>
                <w:sz w:val="16"/>
                <w:szCs w:val="16"/>
              </w:rPr>
              <w:t>SP-231258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8545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584F3" w14:textId="77777777" w:rsidR="00C521B3" w:rsidRPr="001B1679" w:rsidRDefault="00C521B3" w:rsidP="00015975">
            <w:pPr>
              <w:pStyle w:val="TAL"/>
              <w:rPr>
                <w:sz w:val="16"/>
                <w:szCs w:val="16"/>
              </w:rPr>
            </w:pPr>
            <w:r w:rsidRPr="001B1679">
              <w:rPr>
                <w:sz w:val="16"/>
                <w:szCs w:val="16"/>
              </w:rPr>
              <w:t>SA WG2 CRs on eNA_Ph3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5A468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F8FB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4A2D7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DEB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F1B8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E1EE3" w14:textId="77777777" w:rsidR="00C521B3" w:rsidRPr="001B1679" w:rsidRDefault="00C521B3" w:rsidP="00015975">
            <w:pPr>
              <w:pStyle w:val="TAL"/>
              <w:rPr>
                <w:sz w:val="16"/>
                <w:szCs w:val="16"/>
              </w:rPr>
            </w:pPr>
          </w:p>
        </w:tc>
      </w:tr>
      <w:tr w:rsidR="00C521B3" w14:paraId="3384ECC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024F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808AC" w14:textId="77777777" w:rsidR="00C521B3" w:rsidRPr="001B1679" w:rsidRDefault="00C521B3" w:rsidP="00015975">
            <w:pPr>
              <w:pStyle w:val="TAL"/>
              <w:rPr>
                <w:sz w:val="16"/>
                <w:szCs w:val="16"/>
              </w:rPr>
            </w:pPr>
            <w:r w:rsidRPr="001B1679">
              <w:rPr>
                <w:sz w:val="16"/>
                <w:szCs w:val="16"/>
              </w:rPr>
              <w:t>SP-231259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C1BDF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1CD4D" w14:textId="77777777" w:rsidR="00C521B3" w:rsidRPr="001B1679" w:rsidRDefault="00C521B3" w:rsidP="00015975">
            <w:pPr>
              <w:pStyle w:val="TAL"/>
              <w:rPr>
                <w:sz w:val="16"/>
                <w:szCs w:val="16"/>
              </w:rPr>
            </w:pPr>
            <w:r w:rsidRPr="001B1679">
              <w:rPr>
                <w:sz w:val="16"/>
                <w:szCs w:val="16"/>
              </w:rPr>
              <w:t>SA WG2 CRs on eNPN_Ph2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4DE6A1"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5784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34ABD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2163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B79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4E5E50" w14:textId="77777777" w:rsidR="00C521B3" w:rsidRPr="001B1679" w:rsidRDefault="00C521B3" w:rsidP="00015975">
            <w:pPr>
              <w:pStyle w:val="TAL"/>
              <w:rPr>
                <w:sz w:val="16"/>
                <w:szCs w:val="16"/>
              </w:rPr>
            </w:pPr>
          </w:p>
        </w:tc>
      </w:tr>
      <w:tr w:rsidR="00C521B3" w14:paraId="7277992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CF766"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BBAC1" w14:textId="77777777" w:rsidR="00C521B3" w:rsidRPr="001B1679" w:rsidRDefault="00C521B3" w:rsidP="00015975">
            <w:pPr>
              <w:pStyle w:val="TAL"/>
              <w:rPr>
                <w:sz w:val="16"/>
                <w:szCs w:val="16"/>
              </w:rPr>
            </w:pPr>
            <w:r w:rsidRPr="001B1679">
              <w:rPr>
                <w:sz w:val="16"/>
                <w:szCs w:val="16"/>
              </w:rPr>
              <w:t>SP-231260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A8488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2D7F4" w14:textId="77777777" w:rsidR="00C521B3" w:rsidRPr="00D779B5" w:rsidRDefault="00C521B3" w:rsidP="00015975">
            <w:pPr>
              <w:pStyle w:val="TAL"/>
              <w:rPr>
                <w:sz w:val="16"/>
                <w:szCs w:val="16"/>
                <w:lang w:val="fr-FR"/>
              </w:rPr>
            </w:pPr>
            <w:r w:rsidRPr="00D779B5">
              <w:rPr>
                <w:sz w:val="16"/>
                <w:szCs w:val="16"/>
                <w:lang w:val="fr-FR"/>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5389F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109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9FB0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607AE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813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F2ABF" w14:textId="77777777" w:rsidR="00C521B3" w:rsidRPr="001B1679" w:rsidRDefault="00C521B3" w:rsidP="00015975">
            <w:pPr>
              <w:pStyle w:val="TAL"/>
              <w:rPr>
                <w:sz w:val="16"/>
                <w:szCs w:val="16"/>
              </w:rPr>
            </w:pPr>
          </w:p>
        </w:tc>
      </w:tr>
      <w:tr w:rsidR="00C521B3" w14:paraId="2C0712E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3A8C9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02B3C" w14:textId="77777777" w:rsidR="00C521B3" w:rsidRPr="001B1679" w:rsidRDefault="00C521B3" w:rsidP="00015975">
            <w:pPr>
              <w:pStyle w:val="TAL"/>
              <w:rPr>
                <w:sz w:val="16"/>
                <w:szCs w:val="16"/>
              </w:rPr>
            </w:pPr>
            <w:r w:rsidRPr="001B1679">
              <w:rPr>
                <w:sz w:val="16"/>
                <w:szCs w:val="16"/>
              </w:rPr>
              <w:t>SP-231261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F787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2FFFE" w14:textId="77777777" w:rsidR="00C521B3" w:rsidRPr="00D779B5" w:rsidRDefault="00C521B3" w:rsidP="00015975">
            <w:pPr>
              <w:pStyle w:val="TAL"/>
              <w:rPr>
                <w:sz w:val="16"/>
                <w:szCs w:val="16"/>
                <w:lang w:val="fr-FR"/>
              </w:rPr>
            </w:pPr>
            <w:r w:rsidRPr="00D779B5">
              <w:rPr>
                <w:sz w:val="16"/>
                <w:szCs w:val="16"/>
                <w:lang w:val="fr-FR"/>
              </w:rPr>
              <w:t>SA WG2 CRs on eNS_Ph3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F3913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7C1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081A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79F7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1EBF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64CA5" w14:textId="77777777" w:rsidR="00C521B3" w:rsidRPr="001B1679" w:rsidRDefault="00C521B3" w:rsidP="00015975">
            <w:pPr>
              <w:pStyle w:val="TAL"/>
              <w:rPr>
                <w:sz w:val="16"/>
                <w:szCs w:val="16"/>
              </w:rPr>
            </w:pPr>
          </w:p>
        </w:tc>
      </w:tr>
      <w:tr w:rsidR="00C521B3" w14:paraId="7CFC350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E2F1F"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278FF" w14:textId="77777777" w:rsidR="00C521B3" w:rsidRPr="001B1679" w:rsidRDefault="00C521B3" w:rsidP="00015975">
            <w:pPr>
              <w:pStyle w:val="TAL"/>
              <w:rPr>
                <w:sz w:val="16"/>
                <w:szCs w:val="16"/>
              </w:rPr>
            </w:pPr>
            <w:r w:rsidRPr="001B1679">
              <w:rPr>
                <w:sz w:val="16"/>
                <w:szCs w:val="16"/>
              </w:rPr>
              <w:t>SP-231262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B8CC7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7E3FE" w14:textId="77777777" w:rsidR="00C521B3" w:rsidRPr="00D779B5" w:rsidRDefault="00C521B3" w:rsidP="00015975">
            <w:pPr>
              <w:pStyle w:val="TAL"/>
              <w:rPr>
                <w:sz w:val="16"/>
                <w:szCs w:val="16"/>
                <w:lang w:val="fr-FR"/>
              </w:rPr>
            </w:pPr>
            <w:r w:rsidRPr="00D779B5">
              <w:rPr>
                <w:sz w:val="16"/>
                <w:szCs w:val="16"/>
                <w:lang w:val="fr-FR"/>
              </w:rPr>
              <w:t>SA WG2 CR on eNSAC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2520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52A13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F119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53D06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6F293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8CA0A9" w14:textId="77777777" w:rsidR="00C521B3" w:rsidRPr="001B1679" w:rsidRDefault="00C521B3" w:rsidP="00015975">
            <w:pPr>
              <w:pStyle w:val="TAL"/>
              <w:rPr>
                <w:sz w:val="16"/>
                <w:szCs w:val="16"/>
              </w:rPr>
            </w:pPr>
          </w:p>
        </w:tc>
      </w:tr>
      <w:tr w:rsidR="00C521B3" w14:paraId="313C09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8B523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EE25F" w14:textId="77777777" w:rsidR="00C521B3" w:rsidRPr="001B1679" w:rsidRDefault="00C521B3" w:rsidP="00015975">
            <w:pPr>
              <w:pStyle w:val="TAL"/>
              <w:rPr>
                <w:sz w:val="16"/>
                <w:szCs w:val="16"/>
              </w:rPr>
            </w:pPr>
            <w:r w:rsidRPr="001B1679">
              <w:rPr>
                <w:sz w:val="16"/>
                <w:szCs w:val="16"/>
              </w:rPr>
              <w:t>SP-231263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F4C3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C0E43" w14:textId="77777777" w:rsidR="00C521B3" w:rsidRPr="00D779B5" w:rsidRDefault="00C521B3" w:rsidP="00015975">
            <w:pPr>
              <w:pStyle w:val="TAL"/>
              <w:rPr>
                <w:sz w:val="16"/>
                <w:szCs w:val="16"/>
                <w:lang w:val="fr-FR"/>
              </w:rPr>
            </w:pPr>
            <w:r w:rsidRPr="00D779B5">
              <w:rPr>
                <w:sz w:val="16"/>
                <w:szCs w:val="16"/>
                <w:lang w:val="fr-FR"/>
              </w:rPr>
              <w:t>SA WG2 CRs on eUEPO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BD4D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208C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B7F37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3098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911A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2322F" w14:textId="77777777" w:rsidR="00C521B3" w:rsidRPr="001B1679" w:rsidRDefault="00C521B3" w:rsidP="00015975">
            <w:pPr>
              <w:pStyle w:val="TAL"/>
              <w:rPr>
                <w:sz w:val="16"/>
                <w:szCs w:val="16"/>
              </w:rPr>
            </w:pPr>
          </w:p>
        </w:tc>
      </w:tr>
      <w:tr w:rsidR="00C521B3" w14:paraId="4044EF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18179"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0E409" w14:textId="77777777" w:rsidR="00C521B3" w:rsidRPr="001B1679" w:rsidRDefault="00C521B3" w:rsidP="00015975">
            <w:pPr>
              <w:pStyle w:val="TAL"/>
              <w:rPr>
                <w:sz w:val="16"/>
                <w:szCs w:val="16"/>
              </w:rPr>
            </w:pPr>
            <w:r w:rsidRPr="001B1679">
              <w:rPr>
                <w:sz w:val="16"/>
                <w:szCs w:val="16"/>
              </w:rPr>
              <w:t>SP-231264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9086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36CA4" w14:textId="77777777" w:rsidR="00C521B3" w:rsidRPr="00D779B5" w:rsidRDefault="00C521B3" w:rsidP="00015975">
            <w:pPr>
              <w:pStyle w:val="TAL"/>
              <w:rPr>
                <w:sz w:val="16"/>
                <w:szCs w:val="16"/>
                <w:lang w:val="fr-FR"/>
              </w:rPr>
            </w:pPr>
            <w:r w:rsidRPr="00D779B5">
              <w:rPr>
                <w:sz w:val="16"/>
                <w:szCs w:val="16"/>
                <w:lang w:val="fr-FR"/>
              </w:rPr>
              <w:t>SA WG2 CRs on GMEC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BD5FF"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92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36D92"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F5F1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0DD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E7114" w14:textId="77777777" w:rsidR="00C521B3" w:rsidRPr="001B1679" w:rsidRDefault="00C521B3" w:rsidP="00015975">
            <w:pPr>
              <w:pStyle w:val="TAL"/>
              <w:rPr>
                <w:sz w:val="16"/>
                <w:szCs w:val="16"/>
              </w:rPr>
            </w:pPr>
          </w:p>
        </w:tc>
      </w:tr>
      <w:tr w:rsidR="00C521B3" w14:paraId="0F5299F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83BD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C33D7" w14:textId="77777777" w:rsidR="00C521B3" w:rsidRPr="001B1679" w:rsidRDefault="00C521B3" w:rsidP="00015975">
            <w:pPr>
              <w:pStyle w:val="TAL"/>
              <w:rPr>
                <w:sz w:val="16"/>
                <w:szCs w:val="16"/>
              </w:rPr>
            </w:pPr>
            <w:r w:rsidRPr="001B1679">
              <w:rPr>
                <w:sz w:val="16"/>
                <w:szCs w:val="16"/>
              </w:rPr>
              <w:t>SP-231265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DBAA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ED377" w14:textId="77777777" w:rsidR="00C521B3" w:rsidRPr="00D779B5" w:rsidRDefault="00C521B3" w:rsidP="00015975">
            <w:pPr>
              <w:pStyle w:val="TAL"/>
              <w:rPr>
                <w:sz w:val="16"/>
                <w:szCs w:val="16"/>
                <w:lang w:val="fr-FR"/>
              </w:rPr>
            </w:pPr>
            <w:r w:rsidRPr="00D779B5">
              <w:rPr>
                <w:sz w:val="16"/>
                <w:szCs w:val="16"/>
                <w:lang w:val="fr-FR"/>
              </w:rPr>
              <w:t>SA WG2 CR on IABARC, TEI18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D34F8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FAD7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CE6E9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5982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C0A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F6F04" w14:textId="77777777" w:rsidR="00C521B3" w:rsidRPr="001B1679" w:rsidRDefault="00C521B3" w:rsidP="00015975">
            <w:pPr>
              <w:pStyle w:val="TAL"/>
              <w:rPr>
                <w:sz w:val="16"/>
                <w:szCs w:val="16"/>
              </w:rPr>
            </w:pPr>
          </w:p>
        </w:tc>
      </w:tr>
      <w:tr w:rsidR="00C521B3" w14:paraId="48E737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E8497A"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57BD7C" w14:textId="77777777" w:rsidR="00C521B3" w:rsidRPr="001B1679" w:rsidRDefault="00C521B3" w:rsidP="00015975">
            <w:pPr>
              <w:pStyle w:val="TAL"/>
              <w:rPr>
                <w:sz w:val="16"/>
                <w:szCs w:val="16"/>
              </w:rPr>
            </w:pPr>
            <w:r w:rsidRPr="001B1679">
              <w:rPr>
                <w:sz w:val="16"/>
                <w:szCs w:val="16"/>
              </w:rPr>
              <w:t>SP-231266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D3B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1345B" w14:textId="77777777" w:rsidR="00C521B3" w:rsidRPr="001B1679" w:rsidRDefault="00C521B3" w:rsidP="00015975">
            <w:pPr>
              <w:pStyle w:val="TAL"/>
              <w:rPr>
                <w:sz w:val="16"/>
                <w:szCs w:val="16"/>
              </w:rPr>
            </w:pPr>
            <w:r w:rsidRPr="001B1679">
              <w:rPr>
                <w:sz w:val="16"/>
                <w:szCs w:val="16"/>
              </w:rPr>
              <w:t>SA WG2 CRs on NG_RTC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24DB8"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C4A5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C8B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E9C2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A960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9A9E3" w14:textId="77777777" w:rsidR="00C521B3" w:rsidRPr="001B1679" w:rsidRDefault="00C521B3" w:rsidP="00015975">
            <w:pPr>
              <w:pStyle w:val="TAL"/>
              <w:rPr>
                <w:sz w:val="16"/>
                <w:szCs w:val="16"/>
              </w:rPr>
            </w:pPr>
          </w:p>
        </w:tc>
      </w:tr>
      <w:tr w:rsidR="00C521B3" w14:paraId="5918929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3C2DF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BF8D4" w14:textId="77777777" w:rsidR="00C521B3" w:rsidRPr="001B1679" w:rsidRDefault="00C521B3" w:rsidP="00015975">
            <w:pPr>
              <w:pStyle w:val="TAL"/>
              <w:rPr>
                <w:sz w:val="16"/>
                <w:szCs w:val="16"/>
              </w:rPr>
            </w:pPr>
            <w:r w:rsidRPr="001B1679">
              <w:rPr>
                <w:sz w:val="16"/>
                <w:szCs w:val="16"/>
              </w:rPr>
              <w:t>SP-231267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5BB4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E5999" w14:textId="77777777" w:rsidR="00C521B3" w:rsidRPr="001B1679" w:rsidRDefault="00C521B3" w:rsidP="00015975">
            <w:pPr>
              <w:pStyle w:val="TAL"/>
              <w:rPr>
                <w:sz w:val="16"/>
                <w:szCs w:val="16"/>
              </w:rPr>
            </w:pPr>
            <w:r w:rsidRPr="001B1679">
              <w:rPr>
                <w:sz w:val="16"/>
                <w:szCs w:val="16"/>
              </w:rPr>
              <w:t>SA WG2 CRs on NR_REDCAP_Ph2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30357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F41B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08C12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E6CD8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6D3F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F49A1" w14:textId="77777777" w:rsidR="00C521B3" w:rsidRPr="001B1679" w:rsidRDefault="00C521B3" w:rsidP="00015975">
            <w:pPr>
              <w:pStyle w:val="TAL"/>
              <w:rPr>
                <w:sz w:val="16"/>
                <w:szCs w:val="16"/>
              </w:rPr>
            </w:pPr>
          </w:p>
        </w:tc>
      </w:tr>
      <w:tr w:rsidR="00C521B3" w14:paraId="67A669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C49F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DD7BA" w14:textId="77777777" w:rsidR="00C521B3" w:rsidRPr="001B1679" w:rsidRDefault="00C521B3" w:rsidP="00015975">
            <w:pPr>
              <w:pStyle w:val="TAL"/>
              <w:rPr>
                <w:sz w:val="16"/>
                <w:szCs w:val="16"/>
              </w:rPr>
            </w:pPr>
            <w:r w:rsidRPr="001B1679">
              <w:rPr>
                <w:sz w:val="16"/>
                <w:szCs w:val="16"/>
              </w:rPr>
              <w:t>SP-231268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9DC5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7441B" w14:textId="77777777" w:rsidR="00C521B3" w:rsidRPr="001B1679" w:rsidRDefault="00C521B3" w:rsidP="00015975">
            <w:pPr>
              <w:pStyle w:val="TAL"/>
              <w:rPr>
                <w:sz w:val="16"/>
                <w:szCs w:val="16"/>
              </w:rPr>
            </w:pPr>
            <w:r w:rsidRPr="001B1679">
              <w:rPr>
                <w:sz w:val="16"/>
                <w:szCs w:val="16"/>
              </w:rPr>
              <w:t>SA WG2 CR on NR_SL_enh2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CB0B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49F2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A24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86A6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F586B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F04C3" w14:textId="77777777" w:rsidR="00C521B3" w:rsidRPr="001B1679" w:rsidRDefault="00C521B3" w:rsidP="00015975">
            <w:pPr>
              <w:pStyle w:val="TAL"/>
              <w:rPr>
                <w:sz w:val="16"/>
                <w:szCs w:val="16"/>
              </w:rPr>
            </w:pPr>
          </w:p>
        </w:tc>
      </w:tr>
      <w:tr w:rsidR="00C521B3" w14:paraId="56F83ED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1FE5B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C3276" w14:textId="77777777" w:rsidR="00C521B3" w:rsidRPr="001B1679" w:rsidRDefault="00C521B3" w:rsidP="00015975">
            <w:pPr>
              <w:pStyle w:val="TAL"/>
              <w:rPr>
                <w:sz w:val="16"/>
                <w:szCs w:val="16"/>
              </w:rPr>
            </w:pPr>
            <w:r w:rsidRPr="001B1679">
              <w:rPr>
                <w:sz w:val="16"/>
                <w:szCs w:val="16"/>
              </w:rPr>
              <w:t>SP-231269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E8AD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DA4BE" w14:textId="77777777" w:rsidR="00C521B3" w:rsidRPr="001B1679" w:rsidRDefault="00C521B3" w:rsidP="00015975">
            <w:pPr>
              <w:pStyle w:val="TAL"/>
              <w:rPr>
                <w:sz w:val="16"/>
                <w:szCs w:val="16"/>
              </w:rPr>
            </w:pPr>
            <w:r w:rsidRPr="001B1679">
              <w:rPr>
                <w:sz w:val="16"/>
                <w:szCs w:val="16"/>
              </w:rPr>
              <w:t>SA WG2 CRs on PIN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5B5DC"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0E928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874E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981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280C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40ECB" w14:textId="77777777" w:rsidR="00C521B3" w:rsidRPr="001B1679" w:rsidRDefault="00C521B3" w:rsidP="00015975">
            <w:pPr>
              <w:pStyle w:val="TAL"/>
              <w:rPr>
                <w:sz w:val="16"/>
                <w:szCs w:val="16"/>
              </w:rPr>
            </w:pPr>
          </w:p>
        </w:tc>
      </w:tr>
      <w:tr w:rsidR="00C521B3" w14:paraId="1C4D17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E8CD4"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D5DA2" w14:textId="77777777" w:rsidR="00C521B3" w:rsidRPr="001B1679" w:rsidRDefault="00C521B3" w:rsidP="00015975">
            <w:pPr>
              <w:pStyle w:val="TAL"/>
              <w:rPr>
                <w:sz w:val="16"/>
                <w:szCs w:val="16"/>
              </w:rPr>
            </w:pPr>
            <w:r w:rsidRPr="001B1679">
              <w:rPr>
                <w:sz w:val="16"/>
                <w:szCs w:val="16"/>
              </w:rPr>
              <w:t>SP-231270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DE7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D6076"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A8AC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9E9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F983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5046E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E127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66E29" w14:textId="77777777" w:rsidR="00C521B3" w:rsidRPr="001B1679" w:rsidRDefault="00C521B3" w:rsidP="00015975">
            <w:pPr>
              <w:pStyle w:val="TAL"/>
              <w:rPr>
                <w:sz w:val="16"/>
                <w:szCs w:val="16"/>
              </w:rPr>
            </w:pPr>
          </w:p>
        </w:tc>
      </w:tr>
      <w:tr w:rsidR="00C521B3" w14:paraId="5350EA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88863D"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2C39B" w14:textId="77777777" w:rsidR="00C521B3" w:rsidRPr="001B1679" w:rsidRDefault="00C521B3" w:rsidP="00015975">
            <w:pPr>
              <w:pStyle w:val="TAL"/>
              <w:rPr>
                <w:sz w:val="16"/>
                <w:szCs w:val="16"/>
              </w:rPr>
            </w:pPr>
            <w:r w:rsidRPr="001B1679">
              <w:rPr>
                <w:sz w:val="16"/>
                <w:szCs w:val="16"/>
              </w:rPr>
              <w:t>SP-231271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6C4E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DE46F" w14:textId="77777777" w:rsidR="00C521B3" w:rsidRPr="001B1679" w:rsidRDefault="00C521B3" w:rsidP="00015975">
            <w:pPr>
              <w:pStyle w:val="TAL"/>
              <w:rPr>
                <w:sz w:val="16"/>
                <w:szCs w:val="16"/>
              </w:rPr>
            </w:pPr>
            <w:r w:rsidRPr="001B1679">
              <w:rPr>
                <w:sz w:val="16"/>
                <w:szCs w:val="16"/>
              </w:rPr>
              <w:t>SA WG2 CRs on Ranging_SL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14779"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2FBBE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9848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6E44E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6102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7B2BD" w14:textId="77777777" w:rsidR="00C521B3" w:rsidRPr="001B1679" w:rsidRDefault="00C521B3" w:rsidP="00015975">
            <w:pPr>
              <w:pStyle w:val="TAL"/>
              <w:rPr>
                <w:sz w:val="16"/>
                <w:szCs w:val="16"/>
              </w:rPr>
            </w:pPr>
          </w:p>
        </w:tc>
      </w:tr>
      <w:tr w:rsidR="00C521B3" w14:paraId="1FE6523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E5BC5"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37E4B" w14:textId="77777777" w:rsidR="00C521B3" w:rsidRPr="001B1679" w:rsidRDefault="00C521B3" w:rsidP="00015975">
            <w:pPr>
              <w:pStyle w:val="TAL"/>
              <w:rPr>
                <w:sz w:val="16"/>
                <w:szCs w:val="16"/>
              </w:rPr>
            </w:pPr>
            <w:r w:rsidRPr="001B1679">
              <w:rPr>
                <w:sz w:val="16"/>
                <w:szCs w:val="16"/>
              </w:rPr>
              <w:t>SP-231272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20C20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0B55A" w14:textId="77777777" w:rsidR="00C521B3" w:rsidRPr="00D779B5" w:rsidRDefault="00C521B3" w:rsidP="00015975">
            <w:pPr>
              <w:pStyle w:val="TAL"/>
              <w:rPr>
                <w:sz w:val="16"/>
                <w:szCs w:val="16"/>
                <w:lang w:val="fr-FR"/>
              </w:rPr>
            </w:pPr>
            <w:r w:rsidRPr="00D779B5">
              <w:rPr>
                <w:sz w:val="16"/>
                <w:szCs w:val="16"/>
                <w:lang w:val="fr-FR"/>
              </w:rPr>
              <w:t>SA WG2 CR on SUECR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A0E9E"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FA3D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CF37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E4712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D587A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140F8" w14:textId="77777777" w:rsidR="00C521B3" w:rsidRPr="001B1679" w:rsidRDefault="00C521B3" w:rsidP="00015975">
            <w:pPr>
              <w:pStyle w:val="TAL"/>
              <w:rPr>
                <w:sz w:val="16"/>
                <w:szCs w:val="16"/>
              </w:rPr>
            </w:pPr>
          </w:p>
        </w:tc>
      </w:tr>
      <w:tr w:rsidR="00C521B3" w14:paraId="70F31E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EE00CB"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157A6" w14:textId="77777777" w:rsidR="00C521B3" w:rsidRPr="001B1679" w:rsidRDefault="00C521B3" w:rsidP="00015975">
            <w:pPr>
              <w:pStyle w:val="TAL"/>
              <w:rPr>
                <w:sz w:val="16"/>
                <w:szCs w:val="16"/>
              </w:rPr>
            </w:pPr>
            <w:r w:rsidRPr="001B1679">
              <w:rPr>
                <w:sz w:val="16"/>
                <w:szCs w:val="16"/>
              </w:rPr>
              <w:t>SP-231273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C1E0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79D4D" w14:textId="77777777" w:rsidR="00C521B3" w:rsidRPr="001B1679" w:rsidRDefault="00C521B3" w:rsidP="00015975">
            <w:pPr>
              <w:pStyle w:val="TAL"/>
              <w:rPr>
                <w:sz w:val="16"/>
                <w:szCs w:val="16"/>
              </w:rPr>
            </w:pPr>
            <w:r w:rsidRPr="001B1679">
              <w:rPr>
                <w:sz w:val="16"/>
                <w:szCs w:val="16"/>
              </w:rPr>
              <w:t>SA WG2 CRs on TRS_URLLC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A5F65"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A826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8891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CE7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FE1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8FCB2" w14:textId="77777777" w:rsidR="00C521B3" w:rsidRPr="001B1679" w:rsidRDefault="00C521B3" w:rsidP="00015975">
            <w:pPr>
              <w:pStyle w:val="TAL"/>
              <w:rPr>
                <w:sz w:val="16"/>
                <w:szCs w:val="16"/>
              </w:rPr>
            </w:pPr>
          </w:p>
        </w:tc>
      </w:tr>
      <w:tr w:rsidR="00C521B3" w14:paraId="4D88CBA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D73C7E"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86E4A" w14:textId="77777777" w:rsidR="00C521B3" w:rsidRPr="001B1679" w:rsidRDefault="00C521B3" w:rsidP="00015975">
            <w:pPr>
              <w:pStyle w:val="TAL"/>
              <w:rPr>
                <w:sz w:val="16"/>
                <w:szCs w:val="16"/>
              </w:rPr>
            </w:pPr>
            <w:r w:rsidRPr="001B1679">
              <w:rPr>
                <w:sz w:val="16"/>
                <w:szCs w:val="16"/>
              </w:rPr>
              <w:t>SP-231274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BCF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1211A" w14:textId="77777777" w:rsidR="00C521B3" w:rsidRPr="00D779B5" w:rsidRDefault="00C521B3" w:rsidP="00015975">
            <w:pPr>
              <w:pStyle w:val="TAL"/>
              <w:rPr>
                <w:sz w:val="16"/>
                <w:szCs w:val="16"/>
                <w:lang w:val="fr-FR"/>
              </w:rPr>
            </w:pPr>
            <w:r w:rsidRPr="00D779B5">
              <w:rPr>
                <w:sz w:val="16"/>
                <w:szCs w:val="16"/>
                <w:lang w:val="fr-FR"/>
              </w:rPr>
              <w:t>SA WG2 CRs on UAS_Ph2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FA522"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ED62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FA76F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B3225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3A704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21E7E" w14:textId="77777777" w:rsidR="00C521B3" w:rsidRPr="001B1679" w:rsidRDefault="00C521B3" w:rsidP="00015975">
            <w:pPr>
              <w:pStyle w:val="TAL"/>
              <w:rPr>
                <w:sz w:val="16"/>
                <w:szCs w:val="16"/>
              </w:rPr>
            </w:pPr>
          </w:p>
        </w:tc>
      </w:tr>
      <w:tr w:rsidR="00C521B3" w14:paraId="3CD4790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96D28"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D66CE" w14:textId="77777777" w:rsidR="00C521B3" w:rsidRPr="001B1679" w:rsidRDefault="00C521B3" w:rsidP="00015975">
            <w:pPr>
              <w:pStyle w:val="TAL"/>
              <w:rPr>
                <w:sz w:val="16"/>
                <w:szCs w:val="16"/>
              </w:rPr>
            </w:pPr>
            <w:r w:rsidRPr="001B1679">
              <w:rPr>
                <w:sz w:val="16"/>
                <w:szCs w:val="16"/>
              </w:rPr>
              <w:t>SP-231275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DCD6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E60E2" w14:textId="77777777" w:rsidR="00C521B3" w:rsidRPr="001B1679" w:rsidRDefault="00C521B3" w:rsidP="00015975">
            <w:pPr>
              <w:pStyle w:val="TAL"/>
              <w:rPr>
                <w:sz w:val="16"/>
                <w:szCs w:val="16"/>
              </w:rPr>
            </w:pPr>
            <w:r w:rsidRPr="001B1679">
              <w:rPr>
                <w:sz w:val="16"/>
                <w:szCs w:val="16"/>
              </w:rPr>
              <w:t>SA WG2 CRs on UPEAS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77DDD"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4773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ED4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D74B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48D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3A7AC" w14:textId="77777777" w:rsidR="00C521B3" w:rsidRPr="001B1679" w:rsidRDefault="00C521B3" w:rsidP="00015975">
            <w:pPr>
              <w:pStyle w:val="TAL"/>
              <w:rPr>
                <w:sz w:val="16"/>
                <w:szCs w:val="16"/>
              </w:rPr>
            </w:pPr>
          </w:p>
        </w:tc>
      </w:tr>
      <w:tr w:rsidR="00C521B3" w14:paraId="2B359C1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3F20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82937" w14:textId="77777777" w:rsidR="00C521B3" w:rsidRPr="001B1679" w:rsidRDefault="00C521B3" w:rsidP="00015975">
            <w:pPr>
              <w:pStyle w:val="TAL"/>
              <w:rPr>
                <w:sz w:val="16"/>
                <w:szCs w:val="16"/>
              </w:rPr>
            </w:pPr>
            <w:r w:rsidRPr="001B1679">
              <w:rPr>
                <w:sz w:val="16"/>
                <w:szCs w:val="16"/>
              </w:rPr>
              <w:t>SP-231276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211C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1B1C0" w14:textId="77777777" w:rsidR="00C521B3" w:rsidRPr="00D779B5" w:rsidRDefault="00C521B3" w:rsidP="00015975">
            <w:pPr>
              <w:pStyle w:val="TAL"/>
              <w:rPr>
                <w:sz w:val="16"/>
                <w:szCs w:val="16"/>
                <w:lang w:val="fr-FR"/>
              </w:rPr>
            </w:pPr>
            <w:r w:rsidRPr="00D779B5">
              <w:rPr>
                <w:sz w:val="16"/>
                <w:szCs w:val="16"/>
                <w:lang w:val="fr-FR"/>
              </w:rPr>
              <w:t>SA WG2 CRs on VMR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ECE924"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F47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87C37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2694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6E63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A44FE" w14:textId="77777777" w:rsidR="00C521B3" w:rsidRPr="001B1679" w:rsidRDefault="00C521B3" w:rsidP="00015975">
            <w:pPr>
              <w:pStyle w:val="TAL"/>
              <w:rPr>
                <w:sz w:val="16"/>
                <w:szCs w:val="16"/>
              </w:rPr>
            </w:pPr>
          </w:p>
        </w:tc>
      </w:tr>
      <w:tr w:rsidR="00C521B3" w14:paraId="1F225FB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1F3B3" w14:textId="77777777" w:rsidR="00C521B3" w:rsidRPr="001B1679" w:rsidRDefault="00C521B3" w:rsidP="00015975">
            <w:pPr>
              <w:pStyle w:val="TAL"/>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EEF99" w14:textId="77777777" w:rsidR="00C521B3" w:rsidRPr="001B1679" w:rsidRDefault="00C521B3" w:rsidP="00015975">
            <w:pPr>
              <w:pStyle w:val="TAL"/>
              <w:rPr>
                <w:sz w:val="16"/>
                <w:szCs w:val="16"/>
              </w:rPr>
            </w:pPr>
            <w:r w:rsidRPr="001B1679">
              <w:rPr>
                <w:sz w:val="16"/>
                <w:szCs w:val="16"/>
              </w:rPr>
              <w:t>SP-231277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9A84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15869" w14:textId="77777777" w:rsidR="00C521B3" w:rsidRPr="001B1679" w:rsidRDefault="00C521B3" w:rsidP="00015975">
            <w:pPr>
              <w:pStyle w:val="TAL"/>
              <w:rPr>
                <w:sz w:val="16"/>
                <w:szCs w:val="16"/>
              </w:rPr>
            </w:pPr>
            <w:r w:rsidRPr="001B1679">
              <w:rPr>
                <w:sz w:val="16"/>
                <w:szCs w:val="16"/>
              </w:rPr>
              <w:t>SA WG2 CRs on XRM (Rel-18)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99360" w14:textId="77777777" w:rsidR="00C521B3" w:rsidRPr="001B1679" w:rsidRDefault="00C521B3" w:rsidP="00015975">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7C4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9DC0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7A2FD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8B03C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1CE8F8" w14:textId="77777777" w:rsidR="00C521B3" w:rsidRPr="001B1679" w:rsidRDefault="00C521B3" w:rsidP="00015975">
            <w:pPr>
              <w:pStyle w:val="TAL"/>
              <w:rPr>
                <w:sz w:val="16"/>
                <w:szCs w:val="16"/>
              </w:rPr>
            </w:pPr>
          </w:p>
        </w:tc>
      </w:tr>
      <w:tr w:rsidR="00C521B3" w14:paraId="5832CEA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EBF6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C2B189" w14:textId="77777777" w:rsidR="00C521B3" w:rsidRPr="001B1679" w:rsidRDefault="00C521B3" w:rsidP="00015975">
            <w:pPr>
              <w:pStyle w:val="TAL"/>
              <w:rPr>
                <w:sz w:val="16"/>
                <w:szCs w:val="16"/>
              </w:rPr>
            </w:pPr>
            <w:r w:rsidRPr="001B1679">
              <w:rPr>
                <w:sz w:val="16"/>
                <w:szCs w:val="16"/>
              </w:rPr>
              <w:t>SP-231649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18EB0"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BDF71" w14:textId="77777777" w:rsidR="00C521B3" w:rsidRPr="001B1679" w:rsidRDefault="00C521B3" w:rsidP="00015975">
            <w:pPr>
              <w:pStyle w:val="TAL"/>
              <w:rPr>
                <w:sz w:val="16"/>
                <w:szCs w:val="16"/>
              </w:rPr>
            </w:pPr>
            <w:r w:rsidRPr="001B1679">
              <w:rPr>
                <w:sz w:val="16"/>
                <w:szCs w:val="16"/>
              </w:rPr>
              <w:t>33.501 CR1867R1 (Rel-18, 'F'): Resolution of one EN (storage request update) in Security for AI/ML model storage and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679BEF"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D60E4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EE3CD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1D549" w14:textId="77777777" w:rsidR="00C521B3" w:rsidRPr="001B1679" w:rsidRDefault="00C521B3" w:rsidP="00015975">
            <w:pPr>
              <w:pStyle w:val="TAL"/>
              <w:rPr>
                <w:sz w:val="16"/>
                <w:szCs w:val="16"/>
              </w:rPr>
            </w:pPr>
            <w:r w:rsidRPr="001B1679">
              <w:rPr>
                <w:sz w:val="16"/>
                <w:szCs w:val="16"/>
              </w:rPr>
              <w:t>Revision of 33.501 CR1867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8013A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FE2F6" w14:textId="77777777" w:rsidR="00C521B3" w:rsidRPr="001B1679" w:rsidRDefault="00C521B3" w:rsidP="00015975">
            <w:pPr>
              <w:pStyle w:val="TAL"/>
              <w:rPr>
                <w:sz w:val="16"/>
                <w:szCs w:val="16"/>
              </w:rPr>
            </w:pPr>
          </w:p>
        </w:tc>
      </w:tr>
      <w:tr w:rsidR="00C521B3" w14:paraId="16B362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EF45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FE035" w14:textId="77777777" w:rsidR="00C521B3" w:rsidRPr="001B1679" w:rsidRDefault="00C521B3" w:rsidP="00015975">
            <w:pPr>
              <w:pStyle w:val="TAL"/>
              <w:rPr>
                <w:sz w:val="16"/>
                <w:szCs w:val="16"/>
              </w:rPr>
            </w:pPr>
            <w:r w:rsidRPr="001B1679">
              <w:rPr>
                <w:sz w:val="16"/>
                <w:szCs w:val="16"/>
              </w:rPr>
              <w:t>SP-231650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2912B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0D36B" w14:textId="77777777" w:rsidR="00C521B3" w:rsidRPr="001B1679" w:rsidRDefault="00C521B3" w:rsidP="00015975">
            <w:pPr>
              <w:pStyle w:val="TAL"/>
              <w:rPr>
                <w:sz w:val="16"/>
                <w:szCs w:val="16"/>
              </w:rPr>
            </w:pPr>
            <w:r w:rsidRPr="001B1679">
              <w:rPr>
                <w:sz w:val="16"/>
                <w:szCs w:val="16"/>
              </w:rPr>
              <w:t>33.501 CR1871R1 (Rel-18, 'F'): Clarify ADRF usage to be optional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BAC40" w14:textId="77777777" w:rsidR="00C521B3" w:rsidRPr="001B1679" w:rsidRDefault="00C521B3" w:rsidP="00015975">
            <w:pPr>
              <w:pStyle w:val="TAL"/>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C012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15BA5E"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B89A2" w14:textId="77777777" w:rsidR="00C521B3" w:rsidRPr="001B1679" w:rsidRDefault="00C521B3" w:rsidP="00015975">
            <w:pPr>
              <w:pStyle w:val="TAL"/>
              <w:rPr>
                <w:sz w:val="16"/>
                <w:szCs w:val="16"/>
              </w:rPr>
            </w:pPr>
            <w:r w:rsidRPr="001B1679">
              <w:rPr>
                <w:sz w:val="16"/>
                <w:szCs w:val="16"/>
              </w:rPr>
              <w:t>Revision of 33.501 CR1871 in CR Pack SP-231330.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BCB6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6965E" w14:textId="77777777" w:rsidR="00C521B3" w:rsidRPr="001B1679" w:rsidRDefault="00C521B3" w:rsidP="00015975">
            <w:pPr>
              <w:pStyle w:val="TAL"/>
              <w:rPr>
                <w:sz w:val="16"/>
                <w:szCs w:val="16"/>
              </w:rPr>
            </w:pPr>
          </w:p>
        </w:tc>
      </w:tr>
      <w:tr w:rsidR="00C521B3" w14:paraId="4383791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C08E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DC0B0" w14:textId="77777777" w:rsidR="00C521B3" w:rsidRPr="001B1679" w:rsidRDefault="00C521B3" w:rsidP="00015975">
            <w:pPr>
              <w:pStyle w:val="TAL"/>
              <w:rPr>
                <w:sz w:val="16"/>
                <w:szCs w:val="16"/>
              </w:rPr>
            </w:pPr>
            <w:r w:rsidRPr="001B1679">
              <w:rPr>
                <w:sz w:val="16"/>
                <w:szCs w:val="16"/>
              </w:rPr>
              <w:t>SP-231330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5D9B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DD051" w14:textId="77777777" w:rsidR="00C521B3" w:rsidRPr="001B1679" w:rsidRDefault="00C521B3" w:rsidP="00015975">
            <w:pPr>
              <w:pStyle w:val="TAL"/>
              <w:rPr>
                <w:sz w:val="16"/>
                <w:szCs w:val="16"/>
              </w:rPr>
            </w:pPr>
            <w:r w:rsidRPr="001B1679">
              <w:rPr>
                <w:sz w:val="16"/>
                <w:szCs w:val="16"/>
              </w:rPr>
              <w:t>Rel-18 CRs on Security aspects of enablers for Network Automation for 5G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7D977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2829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7EC65" w14:textId="77777777" w:rsidR="00C521B3" w:rsidRPr="001B1679" w:rsidRDefault="00C521B3" w:rsidP="00015975">
            <w:pPr>
              <w:pStyle w:val="TAL"/>
              <w:rPr>
                <w:sz w:val="16"/>
                <w:szCs w:val="16"/>
              </w:rPr>
            </w:pPr>
            <w:r w:rsidRPr="001B1679">
              <w:rPr>
                <w:sz w:val="16"/>
                <w:szCs w:val="16"/>
              </w:rPr>
              <w:t>eNA_Ph3_SEC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4B995" w14:textId="77777777" w:rsidR="00C521B3" w:rsidRPr="001B1679" w:rsidRDefault="00C521B3" w:rsidP="00015975">
            <w:pPr>
              <w:pStyle w:val="TAL"/>
              <w:rPr>
                <w:sz w:val="16"/>
                <w:szCs w:val="16"/>
              </w:rPr>
            </w:pPr>
            <w:r w:rsidRPr="001B1679">
              <w:rPr>
                <w:sz w:val="16"/>
                <w:szCs w:val="16"/>
              </w:rPr>
              <w:t>33.501 CR1867 and 33.501 CR1871 were revised by company proposals. The remaining CRs in this CR Pack were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04944" w14:textId="77777777" w:rsidR="00C521B3" w:rsidRPr="001B1679" w:rsidRDefault="00C521B3" w:rsidP="00015975">
            <w:pPr>
              <w:pStyle w:val="TAL"/>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7A221" w14:textId="77777777" w:rsidR="00C521B3" w:rsidRPr="001B1679" w:rsidRDefault="00C521B3" w:rsidP="00015975">
            <w:pPr>
              <w:pStyle w:val="TAL"/>
              <w:rPr>
                <w:sz w:val="16"/>
                <w:szCs w:val="16"/>
              </w:rPr>
            </w:pPr>
          </w:p>
        </w:tc>
      </w:tr>
      <w:tr w:rsidR="00C521B3" w14:paraId="7750F34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974E6"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6539A" w14:textId="77777777" w:rsidR="00C521B3" w:rsidRPr="001B1679" w:rsidRDefault="00C521B3" w:rsidP="00015975">
            <w:pPr>
              <w:pStyle w:val="TAL"/>
              <w:rPr>
                <w:sz w:val="16"/>
                <w:szCs w:val="16"/>
              </w:rPr>
            </w:pPr>
            <w:r w:rsidRPr="001B1679">
              <w:rPr>
                <w:sz w:val="16"/>
                <w:szCs w:val="16"/>
              </w:rPr>
              <w:t>SP-231603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20FB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0BD7C" w14:textId="77777777" w:rsidR="00C521B3" w:rsidRPr="001B1679" w:rsidRDefault="00C521B3" w:rsidP="00015975">
            <w:pPr>
              <w:pStyle w:val="TAL"/>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22346" w14:textId="77777777" w:rsidR="00C521B3" w:rsidRPr="001B1679" w:rsidRDefault="00C521B3" w:rsidP="00015975">
            <w:pPr>
              <w:pStyle w:val="TAL"/>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01D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7C47C" w14:textId="77777777" w:rsidR="00C521B3" w:rsidRPr="001B1679" w:rsidRDefault="00C521B3" w:rsidP="00015975">
            <w:pPr>
              <w:pStyle w:val="TAL"/>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69A9D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6041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87FF0" w14:textId="77777777" w:rsidR="00C521B3" w:rsidRPr="001B1679" w:rsidRDefault="00C521B3" w:rsidP="00015975">
            <w:pPr>
              <w:pStyle w:val="TAL"/>
              <w:rPr>
                <w:sz w:val="16"/>
                <w:szCs w:val="16"/>
              </w:rPr>
            </w:pPr>
          </w:p>
        </w:tc>
      </w:tr>
      <w:tr w:rsidR="00C521B3" w14:paraId="1F9D65F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1C381"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62E77" w14:textId="77777777" w:rsidR="00C521B3" w:rsidRPr="001B1679" w:rsidRDefault="00C521B3" w:rsidP="00015975">
            <w:pPr>
              <w:pStyle w:val="TAL"/>
              <w:rPr>
                <w:sz w:val="16"/>
                <w:szCs w:val="16"/>
              </w:rPr>
            </w:pPr>
            <w:r w:rsidRPr="001B1679">
              <w:rPr>
                <w:sz w:val="16"/>
                <w:szCs w:val="16"/>
              </w:rPr>
              <w:t>SP-231337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3155C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4CF99" w14:textId="77777777" w:rsidR="00C521B3" w:rsidRPr="001B1679" w:rsidRDefault="00C521B3" w:rsidP="00015975">
            <w:pPr>
              <w:pStyle w:val="TAL"/>
              <w:rPr>
                <w:sz w:val="16"/>
                <w:szCs w:val="16"/>
              </w:rPr>
            </w:pPr>
            <w:r w:rsidRPr="001B1679">
              <w:rPr>
                <w:sz w:val="16"/>
                <w:szCs w:val="16"/>
              </w:rPr>
              <w:t>Rel-18 CRs on Modified PRINS for roaming service providers in 5G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CD05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05B9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6711E" w14:textId="77777777" w:rsidR="00C521B3" w:rsidRPr="001B1679" w:rsidRDefault="00C521B3" w:rsidP="00015975">
            <w:pPr>
              <w:pStyle w:val="TAL"/>
              <w:rPr>
                <w:sz w:val="16"/>
                <w:szCs w:val="16"/>
              </w:rPr>
            </w:pPr>
            <w:r w:rsidRPr="001B1679">
              <w:rPr>
                <w:sz w:val="16"/>
                <w:szCs w:val="16"/>
              </w:rPr>
              <w:t>Roaming5G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E6D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95677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03992" w14:textId="77777777" w:rsidR="00C521B3" w:rsidRPr="001B1679" w:rsidRDefault="00C521B3" w:rsidP="00015975">
            <w:pPr>
              <w:pStyle w:val="TAL"/>
              <w:rPr>
                <w:sz w:val="16"/>
                <w:szCs w:val="16"/>
              </w:rPr>
            </w:pPr>
          </w:p>
        </w:tc>
      </w:tr>
      <w:tr w:rsidR="00C521B3" w14:paraId="62BDD6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E6D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AE7F7" w14:textId="77777777" w:rsidR="00C521B3" w:rsidRPr="001B1679" w:rsidRDefault="00C521B3" w:rsidP="00015975">
            <w:pPr>
              <w:pStyle w:val="TAL"/>
              <w:rPr>
                <w:sz w:val="16"/>
                <w:szCs w:val="16"/>
              </w:rPr>
            </w:pPr>
            <w:r w:rsidRPr="001B1679">
              <w:rPr>
                <w:sz w:val="16"/>
                <w:szCs w:val="16"/>
              </w:rPr>
              <w:t>SP-231335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1D84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93FF8D" w14:textId="77777777" w:rsidR="00C521B3" w:rsidRPr="001B1679" w:rsidRDefault="00C521B3" w:rsidP="00015975">
            <w:pPr>
              <w:pStyle w:val="TAL"/>
              <w:rPr>
                <w:sz w:val="16"/>
                <w:szCs w:val="16"/>
              </w:rPr>
            </w:pPr>
            <w:r w:rsidRPr="001B1679">
              <w:rPr>
                <w:sz w:val="16"/>
                <w:szCs w:val="16"/>
              </w:rPr>
              <w:t>Rel-18 CRs on Security support for Next Generation Real Time Communication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FAE8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8180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DEEFAE" w14:textId="77777777" w:rsidR="00C521B3" w:rsidRPr="001B1679" w:rsidRDefault="00C521B3" w:rsidP="00015975">
            <w:pPr>
              <w:pStyle w:val="TAL"/>
              <w:rPr>
                <w:sz w:val="16"/>
                <w:szCs w:val="16"/>
              </w:rPr>
            </w:pPr>
            <w:r w:rsidRPr="001B1679">
              <w:rPr>
                <w:sz w:val="16"/>
                <w:szCs w:val="16"/>
              </w:rPr>
              <w:t>NG_RTC_SEC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9DBAF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A0D3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8CF85" w14:textId="77777777" w:rsidR="00C521B3" w:rsidRPr="001B1679" w:rsidRDefault="00C521B3" w:rsidP="00015975">
            <w:pPr>
              <w:pStyle w:val="TAL"/>
              <w:rPr>
                <w:sz w:val="16"/>
                <w:szCs w:val="16"/>
              </w:rPr>
            </w:pPr>
          </w:p>
        </w:tc>
      </w:tr>
      <w:tr w:rsidR="00C521B3" w14:paraId="00459C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CA1F3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C8768" w14:textId="77777777" w:rsidR="00C521B3" w:rsidRPr="001B1679" w:rsidRDefault="00C521B3" w:rsidP="00015975">
            <w:pPr>
              <w:pStyle w:val="TAL"/>
              <w:rPr>
                <w:sz w:val="16"/>
                <w:szCs w:val="16"/>
              </w:rPr>
            </w:pPr>
            <w:r w:rsidRPr="001B1679">
              <w:rPr>
                <w:sz w:val="16"/>
                <w:szCs w:val="16"/>
              </w:rPr>
              <w:t>SP-231346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834F0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7B02B4" w14:textId="77777777" w:rsidR="00C521B3" w:rsidRPr="001B1679" w:rsidRDefault="00C521B3" w:rsidP="00015975">
            <w:pPr>
              <w:pStyle w:val="TAL"/>
              <w:rPr>
                <w:sz w:val="16"/>
                <w:szCs w:val="16"/>
              </w:rPr>
            </w:pPr>
            <w:r w:rsidRPr="001B1679">
              <w:rPr>
                <w:sz w:val="16"/>
                <w:szCs w:val="16"/>
              </w:rPr>
              <w:t>Rel-18 CRs on SECAM and SCAS for 3GPP virtualized network products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237A59"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1982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7C2C0" w14:textId="77777777" w:rsidR="00C521B3" w:rsidRPr="001B1679" w:rsidRDefault="00C521B3" w:rsidP="00015975">
            <w:pPr>
              <w:pStyle w:val="TAL"/>
              <w:rPr>
                <w:sz w:val="16"/>
                <w:szCs w:val="16"/>
              </w:rPr>
            </w:pPr>
            <w:r w:rsidRPr="001B1679">
              <w:rPr>
                <w:sz w:val="16"/>
                <w:szCs w:val="16"/>
              </w:rPr>
              <w:t>VNP_SECAM_SCAS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B722A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B957E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6D2C35" w14:textId="77777777" w:rsidR="00C521B3" w:rsidRPr="001B1679" w:rsidRDefault="00C521B3" w:rsidP="00015975">
            <w:pPr>
              <w:pStyle w:val="TAL"/>
              <w:rPr>
                <w:sz w:val="16"/>
                <w:szCs w:val="16"/>
              </w:rPr>
            </w:pPr>
          </w:p>
        </w:tc>
      </w:tr>
      <w:tr w:rsidR="00C521B3" w14:paraId="1ABB03D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77F5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DFD43" w14:textId="77777777" w:rsidR="00C521B3" w:rsidRPr="001B1679" w:rsidRDefault="00C521B3" w:rsidP="00015975">
            <w:pPr>
              <w:pStyle w:val="TAL"/>
              <w:rPr>
                <w:sz w:val="16"/>
                <w:szCs w:val="16"/>
              </w:rPr>
            </w:pPr>
            <w:r w:rsidRPr="001B1679">
              <w:rPr>
                <w:sz w:val="16"/>
                <w:szCs w:val="16"/>
              </w:rPr>
              <w:t>SP-231345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59B97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CD56C" w14:textId="77777777" w:rsidR="00C521B3" w:rsidRPr="001B1679" w:rsidRDefault="00C521B3" w:rsidP="00015975">
            <w:pPr>
              <w:pStyle w:val="TAL"/>
              <w:rPr>
                <w:sz w:val="16"/>
                <w:szCs w:val="16"/>
              </w:rPr>
            </w:pPr>
            <w:r w:rsidRPr="001B1679">
              <w:rPr>
                <w:sz w:val="16"/>
                <w:szCs w:val="16"/>
              </w:rPr>
              <w:t>Rel-18 CRs on Security of UAV and UAM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4617F"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D0B6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BF03E" w14:textId="77777777" w:rsidR="00C521B3" w:rsidRPr="001B1679" w:rsidRDefault="00C521B3" w:rsidP="00015975">
            <w:pPr>
              <w:pStyle w:val="TAL"/>
              <w:rPr>
                <w:sz w:val="16"/>
                <w:szCs w:val="16"/>
              </w:rPr>
            </w:pPr>
            <w:r w:rsidRPr="001B1679">
              <w:rPr>
                <w:sz w:val="16"/>
                <w:szCs w:val="16"/>
              </w:rPr>
              <w:t>UAS_Ph2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C7B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32619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D59B7E" w14:textId="77777777" w:rsidR="00C521B3" w:rsidRPr="001B1679" w:rsidRDefault="00C521B3" w:rsidP="00015975">
            <w:pPr>
              <w:pStyle w:val="TAL"/>
              <w:rPr>
                <w:sz w:val="16"/>
                <w:szCs w:val="16"/>
              </w:rPr>
            </w:pPr>
          </w:p>
        </w:tc>
      </w:tr>
      <w:tr w:rsidR="00C521B3" w14:paraId="51FCDC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0465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790FC" w14:textId="77777777" w:rsidR="00C521B3" w:rsidRPr="001B1679" w:rsidRDefault="00C521B3" w:rsidP="00015975">
            <w:pPr>
              <w:pStyle w:val="TAL"/>
              <w:rPr>
                <w:sz w:val="16"/>
                <w:szCs w:val="16"/>
              </w:rPr>
            </w:pPr>
            <w:r w:rsidRPr="001B1679">
              <w:rPr>
                <w:sz w:val="16"/>
                <w:szCs w:val="16"/>
              </w:rPr>
              <w:t>SP-231343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B1E66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16CAA" w14:textId="77777777" w:rsidR="00C521B3" w:rsidRPr="001B1679" w:rsidRDefault="00C521B3" w:rsidP="00015975">
            <w:pPr>
              <w:pStyle w:val="TAL"/>
              <w:rPr>
                <w:sz w:val="16"/>
                <w:szCs w:val="16"/>
              </w:rPr>
            </w:pPr>
            <w:r w:rsidRPr="001B1679">
              <w:rPr>
                <w:sz w:val="16"/>
                <w:szCs w:val="16"/>
              </w:rPr>
              <w:t>Rel-18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28ED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EF38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21E19"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96F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9AFE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EA495" w14:textId="77777777" w:rsidR="00C521B3" w:rsidRPr="001B1679" w:rsidRDefault="00C521B3" w:rsidP="00015975">
            <w:pPr>
              <w:pStyle w:val="TAL"/>
              <w:rPr>
                <w:sz w:val="16"/>
                <w:szCs w:val="16"/>
              </w:rPr>
            </w:pPr>
          </w:p>
        </w:tc>
      </w:tr>
      <w:tr w:rsidR="00C521B3" w14:paraId="029A01D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A96AB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031AB" w14:textId="77777777" w:rsidR="00C521B3" w:rsidRPr="001B1679" w:rsidRDefault="00C521B3" w:rsidP="00015975">
            <w:pPr>
              <w:pStyle w:val="TAL"/>
              <w:rPr>
                <w:sz w:val="16"/>
                <w:szCs w:val="16"/>
              </w:rPr>
            </w:pPr>
            <w:r w:rsidRPr="001B1679">
              <w:rPr>
                <w:sz w:val="16"/>
                <w:szCs w:val="16"/>
              </w:rPr>
              <w:t>SP-231327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2E4DB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67D166" w14:textId="77777777" w:rsidR="00C521B3" w:rsidRPr="001B1679" w:rsidRDefault="00C521B3" w:rsidP="00015975">
            <w:pPr>
              <w:pStyle w:val="TAL"/>
              <w:rPr>
                <w:sz w:val="16"/>
                <w:szCs w:val="16"/>
              </w:rPr>
            </w:pPr>
            <w:r w:rsidRPr="001B1679">
              <w:rPr>
                <w:sz w:val="16"/>
                <w:szCs w:val="16"/>
              </w:rPr>
              <w:t>Rel-18 CRs on Study on Security of Edge Computing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D91C2E"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B00B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F7CE9E" w14:textId="77777777" w:rsidR="00C521B3" w:rsidRPr="001B1679" w:rsidRDefault="00C521B3" w:rsidP="00015975">
            <w:pPr>
              <w:pStyle w:val="TAL"/>
              <w:rPr>
                <w:sz w:val="16"/>
                <w:szCs w:val="16"/>
              </w:rPr>
            </w:pPr>
            <w:r w:rsidRPr="001B1679">
              <w:rPr>
                <w:sz w:val="16"/>
                <w:szCs w:val="16"/>
              </w:rPr>
              <w:t>FS_EDGE_Ph2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E3E3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65B46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58C09" w14:textId="77777777" w:rsidR="00C521B3" w:rsidRPr="001B1679" w:rsidRDefault="00C521B3" w:rsidP="00015975">
            <w:pPr>
              <w:pStyle w:val="TAL"/>
              <w:rPr>
                <w:sz w:val="16"/>
                <w:szCs w:val="16"/>
              </w:rPr>
            </w:pPr>
          </w:p>
        </w:tc>
      </w:tr>
      <w:tr w:rsidR="00C521B3" w14:paraId="603B488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5ADB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6DF37" w14:textId="77777777" w:rsidR="00C521B3" w:rsidRPr="001B1679" w:rsidRDefault="00C521B3" w:rsidP="00015975">
            <w:pPr>
              <w:pStyle w:val="TAL"/>
              <w:rPr>
                <w:sz w:val="16"/>
                <w:szCs w:val="16"/>
              </w:rPr>
            </w:pPr>
            <w:r w:rsidRPr="001B1679">
              <w:rPr>
                <w:sz w:val="16"/>
                <w:szCs w:val="16"/>
              </w:rPr>
              <w:t>SP-231340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E0A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C788B" w14:textId="77777777" w:rsidR="00C521B3" w:rsidRPr="001B1679" w:rsidRDefault="00C521B3" w:rsidP="00015975">
            <w:pPr>
              <w:pStyle w:val="TAL"/>
              <w:rPr>
                <w:sz w:val="16"/>
                <w:szCs w:val="16"/>
              </w:rPr>
            </w:pPr>
            <w:r w:rsidRPr="001B1679">
              <w:rPr>
                <w:sz w:val="16"/>
                <w:szCs w:val="16"/>
              </w:rPr>
              <w:t>Rel-18 CRs on Security aspects of SNAPP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D93BEB"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C94E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48C5AC" w14:textId="77777777" w:rsidR="00C521B3" w:rsidRPr="001B1679" w:rsidRDefault="00C521B3" w:rsidP="00015975">
            <w:pPr>
              <w:pStyle w:val="TAL"/>
              <w:rPr>
                <w:sz w:val="16"/>
                <w:szCs w:val="16"/>
              </w:rPr>
            </w:pPr>
            <w:r w:rsidRPr="001B1679">
              <w:rPr>
                <w:sz w:val="16"/>
                <w:szCs w:val="16"/>
              </w:rPr>
              <w:t>SNAAPPY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D41EF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4CE8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336D5" w14:textId="77777777" w:rsidR="00C521B3" w:rsidRPr="001B1679" w:rsidRDefault="00C521B3" w:rsidP="00015975">
            <w:pPr>
              <w:pStyle w:val="TAL"/>
              <w:rPr>
                <w:sz w:val="16"/>
                <w:szCs w:val="16"/>
              </w:rPr>
            </w:pPr>
          </w:p>
        </w:tc>
      </w:tr>
      <w:tr w:rsidR="00C521B3" w14:paraId="489EF54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ADB0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28AC5" w14:textId="77777777" w:rsidR="00C521B3" w:rsidRPr="001B1679" w:rsidRDefault="00C521B3" w:rsidP="00015975">
            <w:pPr>
              <w:pStyle w:val="TAL"/>
              <w:rPr>
                <w:sz w:val="16"/>
                <w:szCs w:val="16"/>
              </w:rPr>
            </w:pPr>
            <w:r w:rsidRPr="001B1679">
              <w:rPr>
                <w:sz w:val="16"/>
                <w:szCs w:val="16"/>
              </w:rPr>
              <w:t>SP-231334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2638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0580F" w14:textId="77777777" w:rsidR="00C521B3" w:rsidRPr="001B1679" w:rsidRDefault="00C521B3" w:rsidP="00015975">
            <w:pPr>
              <w:pStyle w:val="TAL"/>
              <w:rPr>
                <w:sz w:val="16"/>
                <w:szCs w:val="16"/>
              </w:rPr>
            </w:pPr>
            <w:r w:rsidRPr="001B1679">
              <w:rPr>
                <w:sz w:val="16"/>
                <w:szCs w:val="16"/>
              </w:rPr>
              <w:t>Rel-18 CRs on Mission critical security enhancements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EF0C6"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78DA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33D6E" w14:textId="77777777" w:rsidR="00C521B3" w:rsidRPr="001B1679" w:rsidRDefault="00C521B3" w:rsidP="00015975">
            <w:pPr>
              <w:pStyle w:val="TAL"/>
              <w:rPr>
                <w:sz w:val="16"/>
                <w:szCs w:val="16"/>
              </w:rPr>
            </w:pPr>
            <w:r w:rsidRPr="001B1679">
              <w:rPr>
                <w:sz w:val="16"/>
                <w:szCs w:val="16"/>
              </w:rPr>
              <w:t>MCXSec3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86A0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913F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FE130" w14:textId="77777777" w:rsidR="00C521B3" w:rsidRPr="001B1679" w:rsidRDefault="00C521B3" w:rsidP="00015975">
            <w:pPr>
              <w:pStyle w:val="TAL"/>
              <w:rPr>
                <w:sz w:val="16"/>
                <w:szCs w:val="16"/>
              </w:rPr>
            </w:pPr>
          </w:p>
        </w:tc>
      </w:tr>
      <w:tr w:rsidR="00C521B3" w14:paraId="6A51A22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5AFBE"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3CFE9" w14:textId="77777777" w:rsidR="00C521B3" w:rsidRPr="001B1679" w:rsidRDefault="00C521B3" w:rsidP="00015975">
            <w:pPr>
              <w:pStyle w:val="TAL"/>
              <w:rPr>
                <w:sz w:val="16"/>
                <w:szCs w:val="16"/>
              </w:rPr>
            </w:pPr>
            <w:r w:rsidRPr="001B1679">
              <w:rPr>
                <w:sz w:val="16"/>
                <w:szCs w:val="16"/>
              </w:rPr>
              <w:t>SP-231336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6BE6D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3FE6E" w14:textId="77777777" w:rsidR="00C521B3" w:rsidRPr="001B1679" w:rsidRDefault="00C521B3" w:rsidP="00015975">
            <w:pPr>
              <w:pStyle w:val="TAL"/>
              <w:rPr>
                <w:sz w:val="16"/>
                <w:szCs w:val="16"/>
              </w:rPr>
            </w:pPr>
            <w:r w:rsidRPr="001B1679">
              <w:rPr>
                <w:sz w:val="16"/>
                <w:szCs w:val="16"/>
              </w:rPr>
              <w:t>Rel-18 CRs on Security Aspects of Ranging_SL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4958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8640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117B05" w14:textId="77777777" w:rsidR="00C521B3" w:rsidRPr="001B1679" w:rsidRDefault="00C521B3" w:rsidP="00015975">
            <w:pPr>
              <w:pStyle w:val="TAL"/>
              <w:rPr>
                <w:sz w:val="16"/>
                <w:szCs w:val="16"/>
              </w:rPr>
            </w:pPr>
            <w:proofErr w:type="spellStart"/>
            <w:r w:rsidRPr="001B1679">
              <w:rPr>
                <w:sz w:val="16"/>
                <w:szCs w:val="16"/>
              </w:rPr>
              <w:t>Ranging_SL_Sec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91D9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051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2C9BA" w14:textId="77777777" w:rsidR="00C521B3" w:rsidRPr="001B1679" w:rsidRDefault="00C521B3" w:rsidP="00015975">
            <w:pPr>
              <w:pStyle w:val="TAL"/>
              <w:rPr>
                <w:sz w:val="16"/>
                <w:szCs w:val="16"/>
              </w:rPr>
            </w:pPr>
          </w:p>
        </w:tc>
      </w:tr>
      <w:tr w:rsidR="00C521B3" w14:paraId="4B3D92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6E492"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BA189" w14:textId="77777777" w:rsidR="00C521B3" w:rsidRPr="001B1679" w:rsidRDefault="00C521B3" w:rsidP="00015975">
            <w:pPr>
              <w:pStyle w:val="TAL"/>
              <w:rPr>
                <w:sz w:val="16"/>
                <w:szCs w:val="16"/>
              </w:rPr>
            </w:pPr>
            <w:r w:rsidRPr="001B1679">
              <w:rPr>
                <w:sz w:val="16"/>
                <w:szCs w:val="16"/>
              </w:rPr>
              <w:t>SP-231320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B0DF3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FD74F" w14:textId="77777777" w:rsidR="00C521B3" w:rsidRPr="001B1679" w:rsidRDefault="00C521B3" w:rsidP="00015975">
            <w:pPr>
              <w:pStyle w:val="TAL"/>
              <w:rPr>
                <w:sz w:val="16"/>
                <w:szCs w:val="16"/>
              </w:rPr>
            </w:pPr>
            <w:r w:rsidRPr="001B1679">
              <w:rPr>
                <w:sz w:val="16"/>
                <w:szCs w:val="16"/>
              </w:rPr>
              <w:t>Rel-18 CRs on Enhancements to the Service-Based 5G System Architecture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3D07C"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1F6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D18B02" w14:textId="77777777" w:rsidR="00C521B3" w:rsidRPr="001B1679" w:rsidRDefault="00C521B3" w:rsidP="00015975">
            <w:pPr>
              <w:pStyle w:val="TAL"/>
              <w:rPr>
                <w:sz w:val="16"/>
                <w:szCs w:val="16"/>
              </w:rPr>
            </w:pPr>
            <w:r w:rsidRPr="001B1679">
              <w:rPr>
                <w:sz w:val="16"/>
                <w:szCs w:val="16"/>
              </w:rPr>
              <w:t>5G_eSBA_Ph2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CEB2A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986B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1FB96" w14:textId="77777777" w:rsidR="00C521B3" w:rsidRPr="001B1679" w:rsidRDefault="00C521B3" w:rsidP="00015975">
            <w:pPr>
              <w:pStyle w:val="TAL"/>
              <w:rPr>
                <w:sz w:val="16"/>
                <w:szCs w:val="16"/>
              </w:rPr>
            </w:pPr>
          </w:p>
        </w:tc>
      </w:tr>
      <w:tr w:rsidR="00C521B3" w14:paraId="623C38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A0AB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A54BE" w14:textId="77777777" w:rsidR="00C521B3" w:rsidRPr="001B1679" w:rsidRDefault="00C521B3" w:rsidP="00015975">
            <w:pPr>
              <w:pStyle w:val="TAL"/>
              <w:rPr>
                <w:sz w:val="16"/>
                <w:szCs w:val="16"/>
              </w:rPr>
            </w:pPr>
            <w:r w:rsidRPr="001B1679">
              <w:rPr>
                <w:sz w:val="16"/>
                <w:szCs w:val="16"/>
              </w:rPr>
              <w:t>SP-231332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51C85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F070C" w14:textId="77777777" w:rsidR="00C521B3" w:rsidRPr="001B1679" w:rsidRDefault="00C521B3" w:rsidP="00015975">
            <w:pPr>
              <w:pStyle w:val="TAL"/>
              <w:rPr>
                <w:sz w:val="16"/>
                <w:szCs w:val="16"/>
              </w:rPr>
            </w:pPr>
            <w:r w:rsidRPr="001B1679">
              <w:rPr>
                <w:sz w:val="16"/>
                <w:szCs w:val="16"/>
              </w:rPr>
              <w:t>Rel-18 CRs on Security aspects of home network triggered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3E2A9A"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54E9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46E8A" w14:textId="77777777" w:rsidR="00C521B3" w:rsidRPr="001B1679" w:rsidRDefault="00C521B3" w:rsidP="00015975">
            <w:pPr>
              <w:pStyle w:val="TAL"/>
              <w:rPr>
                <w:sz w:val="16"/>
                <w:szCs w:val="16"/>
              </w:rPr>
            </w:pPr>
            <w:proofErr w:type="spellStart"/>
            <w:r w:rsidRPr="001B1679">
              <w:rPr>
                <w:sz w:val="16"/>
                <w:szCs w:val="16"/>
              </w:rPr>
              <w:t>HN_Auth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177C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BF5D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3F574" w14:textId="77777777" w:rsidR="00C521B3" w:rsidRPr="001B1679" w:rsidRDefault="00C521B3" w:rsidP="00015975">
            <w:pPr>
              <w:pStyle w:val="TAL"/>
              <w:rPr>
                <w:sz w:val="16"/>
                <w:szCs w:val="16"/>
              </w:rPr>
            </w:pPr>
          </w:p>
        </w:tc>
      </w:tr>
      <w:tr w:rsidR="00C521B3" w14:paraId="4539A83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5825B"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6BF4A" w14:textId="77777777" w:rsidR="00C521B3" w:rsidRPr="001B1679" w:rsidRDefault="00C521B3" w:rsidP="00015975">
            <w:pPr>
              <w:pStyle w:val="TAL"/>
              <w:rPr>
                <w:sz w:val="16"/>
                <w:szCs w:val="16"/>
              </w:rPr>
            </w:pPr>
            <w:r w:rsidRPr="001B1679">
              <w:rPr>
                <w:sz w:val="16"/>
                <w:szCs w:val="16"/>
              </w:rPr>
              <w:t>SP-231331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558B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A4937" w14:textId="77777777" w:rsidR="00C521B3" w:rsidRPr="001B1679" w:rsidRDefault="00C521B3" w:rsidP="00015975">
            <w:pPr>
              <w:pStyle w:val="TAL"/>
              <w:rPr>
                <w:sz w:val="16"/>
                <w:szCs w:val="16"/>
              </w:rPr>
            </w:pPr>
            <w:r w:rsidRPr="001B1679">
              <w:rPr>
                <w:sz w:val="16"/>
                <w:szCs w:val="16"/>
              </w:rPr>
              <w:t>Rel-18 CRs on Security aspects of support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794CD"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463C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57575" w14:textId="77777777" w:rsidR="00C521B3" w:rsidRPr="001B1679" w:rsidRDefault="00C521B3" w:rsidP="00015975">
            <w:pPr>
              <w:pStyle w:val="TAL"/>
              <w:rPr>
                <w:sz w:val="16"/>
                <w:szCs w:val="16"/>
              </w:rPr>
            </w:pPr>
            <w:r w:rsidRPr="001B1679">
              <w:rPr>
                <w:sz w:val="16"/>
                <w:szCs w:val="16"/>
              </w:rPr>
              <w:t>eNPN_Ph2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97D60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9CFA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0646F" w14:textId="77777777" w:rsidR="00C521B3" w:rsidRPr="001B1679" w:rsidRDefault="00C521B3" w:rsidP="00015975">
            <w:pPr>
              <w:pStyle w:val="TAL"/>
              <w:rPr>
                <w:sz w:val="16"/>
                <w:szCs w:val="16"/>
              </w:rPr>
            </w:pPr>
          </w:p>
        </w:tc>
      </w:tr>
      <w:tr w:rsidR="00C521B3" w14:paraId="4E2DB93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791DC"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A38820" w14:textId="77777777" w:rsidR="00C521B3" w:rsidRPr="001B1679" w:rsidRDefault="00C521B3" w:rsidP="00015975">
            <w:pPr>
              <w:pStyle w:val="TAL"/>
              <w:rPr>
                <w:sz w:val="16"/>
                <w:szCs w:val="16"/>
              </w:rPr>
            </w:pPr>
            <w:r w:rsidRPr="001B1679">
              <w:rPr>
                <w:sz w:val="16"/>
                <w:szCs w:val="16"/>
              </w:rPr>
              <w:t>SP-231328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AA205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7BF50" w14:textId="77777777" w:rsidR="00C521B3" w:rsidRPr="001B1679" w:rsidRDefault="00C521B3" w:rsidP="00015975">
            <w:pPr>
              <w:pStyle w:val="TAL"/>
              <w:rPr>
                <w:sz w:val="16"/>
                <w:szCs w:val="16"/>
              </w:rPr>
            </w:pPr>
            <w:r w:rsidRPr="001B1679">
              <w:rPr>
                <w:sz w:val="16"/>
                <w:szCs w:val="16"/>
              </w:rPr>
              <w:t>Rel-18 CRs on Security Aspects of Support for Edge Computing in 5GC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6336C1"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86A0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82ED6" w14:textId="77777777" w:rsidR="00C521B3" w:rsidRPr="001B1679" w:rsidRDefault="00C521B3" w:rsidP="00015975">
            <w:pPr>
              <w:pStyle w:val="TAL"/>
              <w:rPr>
                <w:sz w:val="16"/>
                <w:szCs w:val="16"/>
              </w:rPr>
            </w:pPr>
            <w:r w:rsidRPr="001B1679">
              <w:rPr>
                <w:sz w:val="16"/>
                <w:szCs w:val="16"/>
              </w:rPr>
              <w:t>EDGE_Ph2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39AC9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9F2FC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939DE" w14:textId="77777777" w:rsidR="00C521B3" w:rsidRPr="001B1679" w:rsidRDefault="00C521B3" w:rsidP="00015975">
            <w:pPr>
              <w:pStyle w:val="TAL"/>
              <w:rPr>
                <w:sz w:val="16"/>
                <w:szCs w:val="16"/>
              </w:rPr>
            </w:pPr>
          </w:p>
        </w:tc>
      </w:tr>
      <w:tr w:rsidR="00C521B3" w14:paraId="5CB49D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6417A"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AB366" w14:textId="77777777" w:rsidR="00C521B3" w:rsidRPr="001B1679" w:rsidRDefault="00C521B3" w:rsidP="00015975">
            <w:pPr>
              <w:pStyle w:val="TAL"/>
              <w:rPr>
                <w:sz w:val="16"/>
                <w:szCs w:val="16"/>
              </w:rPr>
            </w:pPr>
            <w:r w:rsidRPr="001B1679">
              <w:rPr>
                <w:sz w:val="16"/>
                <w:szCs w:val="16"/>
              </w:rPr>
              <w:t>SP-231325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10DD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6DF83B" w14:textId="77777777" w:rsidR="00C521B3" w:rsidRPr="001B1679" w:rsidRDefault="00C521B3" w:rsidP="00015975">
            <w:pPr>
              <w:pStyle w:val="TAL"/>
              <w:rPr>
                <w:sz w:val="16"/>
                <w:szCs w:val="16"/>
              </w:rPr>
            </w:pPr>
            <w:r w:rsidRPr="001B1679">
              <w:rPr>
                <w:sz w:val="16"/>
                <w:szCs w:val="16"/>
              </w:rPr>
              <w:t>Rel-18 CRs on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8CF9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FC93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F801A7"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642B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275D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FA6F4" w14:textId="77777777" w:rsidR="00C521B3" w:rsidRPr="001B1679" w:rsidRDefault="00C521B3" w:rsidP="00015975">
            <w:pPr>
              <w:pStyle w:val="TAL"/>
              <w:rPr>
                <w:sz w:val="16"/>
                <w:szCs w:val="16"/>
              </w:rPr>
            </w:pPr>
          </w:p>
        </w:tc>
      </w:tr>
      <w:tr w:rsidR="00C521B3" w14:paraId="03B951C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FC76F"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2A43F" w14:textId="77777777" w:rsidR="00C521B3" w:rsidRPr="001B1679" w:rsidRDefault="00C521B3" w:rsidP="00015975">
            <w:pPr>
              <w:pStyle w:val="TAL"/>
              <w:rPr>
                <w:sz w:val="16"/>
                <w:szCs w:val="16"/>
              </w:rPr>
            </w:pPr>
            <w:r w:rsidRPr="001B1679">
              <w:rPr>
                <w:sz w:val="16"/>
                <w:szCs w:val="16"/>
              </w:rPr>
              <w:t>SP-231324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3E4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462DCD" w14:textId="77777777" w:rsidR="00C521B3" w:rsidRPr="001B1679" w:rsidRDefault="00C521B3" w:rsidP="00015975">
            <w:pPr>
              <w:pStyle w:val="TAL"/>
              <w:rPr>
                <w:sz w:val="16"/>
                <w:szCs w:val="16"/>
              </w:rPr>
            </w:pPr>
            <w:r w:rsidRPr="001B1679">
              <w:rPr>
                <w:sz w:val="16"/>
                <w:szCs w:val="16"/>
              </w:rPr>
              <w:t>Rel-18 CRs on Security aspects for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7F102"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5A3F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0AE3F" w14:textId="77777777" w:rsidR="00C521B3" w:rsidRPr="001B1679" w:rsidRDefault="00C521B3" w:rsidP="00015975">
            <w:pPr>
              <w:pStyle w:val="TAL"/>
              <w:rPr>
                <w:sz w:val="16"/>
                <w:szCs w:val="16"/>
              </w:rPr>
            </w:pPr>
            <w:r w:rsidRPr="001B1679">
              <w:rPr>
                <w:sz w:val="16"/>
                <w:szCs w:val="16"/>
              </w:rPr>
              <w:t>5WWC_Ph2_Sec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98D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D4DB4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C4253" w14:textId="77777777" w:rsidR="00C521B3" w:rsidRPr="001B1679" w:rsidRDefault="00C521B3" w:rsidP="00015975">
            <w:pPr>
              <w:pStyle w:val="TAL"/>
              <w:rPr>
                <w:sz w:val="16"/>
                <w:szCs w:val="16"/>
              </w:rPr>
            </w:pPr>
          </w:p>
        </w:tc>
      </w:tr>
      <w:tr w:rsidR="00C521B3" w14:paraId="1DE7D49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32139"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E710E" w14:textId="77777777" w:rsidR="00C521B3" w:rsidRPr="001B1679" w:rsidRDefault="00C521B3" w:rsidP="00015975">
            <w:pPr>
              <w:pStyle w:val="TAL"/>
              <w:rPr>
                <w:sz w:val="16"/>
                <w:szCs w:val="16"/>
              </w:rPr>
            </w:pPr>
            <w:r w:rsidRPr="001B1679">
              <w:rPr>
                <w:sz w:val="16"/>
                <w:szCs w:val="16"/>
              </w:rPr>
              <w:t>SP-231322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40EE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CDEFB" w14:textId="77777777" w:rsidR="00C521B3" w:rsidRPr="001B1679" w:rsidRDefault="00C521B3" w:rsidP="00015975">
            <w:pPr>
              <w:pStyle w:val="TAL"/>
              <w:rPr>
                <w:sz w:val="16"/>
                <w:szCs w:val="16"/>
              </w:rPr>
            </w:pPr>
            <w:r w:rsidRPr="001B1679">
              <w:rPr>
                <w:sz w:val="16"/>
                <w:szCs w:val="16"/>
              </w:rPr>
              <w:t>Rel-18 CRs on Proximity based Services in 5GS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310F5"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E75A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052C44" w14:textId="77777777" w:rsidR="00C521B3" w:rsidRPr="001B1679" w:rsidRDefault="00C521B3" w:rsidP="00015975">
            <w:pPr>
              <w:pStyle w:val="TAL"/>
              <w:rPr>
                <w:sz w:val="16"/>
                <w:szCs w:val="16"/>
              </w:rPr>
            </w:pPr>
            <w:r w:rsidRPr="001B1679">
              <w:rPr>
                <w:sz w:val="16"/>
                <w:szCs w:val="16"/>
              </w:rPr>
              <w:t>5G_ProSe_Ph2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7FEC0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E41F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4EF95" w14:textId="77777777" w:rsidR="00C521B3" w:rsidRPr="001B1679" w:rsidRDefault="00C521B3" w:rsidP="00015975">
            <w:pPr>
              <w:pStyle w:val="TAL"/>
              <w:rPr>
                <w:sz w:val="16"/>
                <w:szCs w:val="16"/>
              </w:rPr>
            </w:pPr>
          </w:p>
        </w:tc>
      </w:tr>
      <w:tr w:rsidR="00C521B3" w14:paraId="412A938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D44853" w14:textId="77777777" w:rsidR="00C521B3" w:rsidRPr="001B1679" w:rsidRDefault="00C521B3" w:rsidP="00015975">
            <w:pPr>
              <w:pStyle w:val="TAL"/>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78852" w14:textId="77777777" w:rsidR="00C521B3" w:rsidRPr="001B1679" w:rsidRDefault="00C521B3" w:rsidP="00015975">
            <w:pPr>
              <w:pStyle w:val="TAL"/>
              <w:rPr>
                <w:sz w:val="16"/>
                <w:szCs w:val="16"/>
              </w:rPr>
            </w:pPr>
            <w:r w:rsidRPr="001B1679">
              <w:rPr>
                <w:sz w:val="16"/>
                <w:szCs w:val="16"/>
              </w:rPr>
              <w:t>SP-231339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5886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ED6B8" w14:textId="77777777" w:rsidR="00C521B3" w:rsidRPr="001B1679" w:rsidRDefault="00C521B3" w:rsidP="00015975">
            <w:pPr>
              <w:pStyle w:val="TAL"/>
              <w:rPr>
                <w:sz w:val="16"/>
                <w:szCs w:val="16"/>
              </w:rPr>
            </w:pPr>
            <w:r w:rsidRPr="001B1679">
              <w:rPr>
                <w:sz w:val="16"/>
                <w:szCs w:val="16"/>
              </w:rPr>
              <w:t>Rel-18 CRs on Security Assurance Specification for 5G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04210" w14:textId="77777777" w:rsidR="00C521B3" w:rsidRPr="001B1679" w:rsidRDefault="00C521B3" w:rsidP="00015975">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324E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4B5129" w14:textId="77777777" w:rsidR="00C521B3" w:rsidRPr="001B1679" w:rsidRDefault="00C521B3" w:rsidP="00015975">
            <w:pPr>
              <w:pStyle w:val="TAL"/>
              <w:rPr>
                <w:sz w:val="16"/>
                <w:szCs w:val="16"/>
              </w:rPr>
            </w:pPr>
            <w:r w:rsidRPr="001B1679">
              <w:rPr>
                <w:sz w:val="16"/>
                <w:szCs w:val="16"/>
              </w:rPr>
              <w:t>SCAS_5G_Ph3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5884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A0B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F87D3" w14:textId="77777777" w:rsidR="00C521B3" w:rsidRPr="001B1679" w:rsidRDefault="00C521B3" w:rsidP="00015975">
            <w:pPr>
              <w:pStyle w:val="TAL"/>
              <w:rPr>
                <w:sz w:val="16"/>
                <w:szCs w:val="16"/>
              </w:rPr>
            </w:pPr>
          </w:p>
        </w:tc>
      </w:tr>
      <w:tr w:rsidR="00C521B3" w14:paraId="1B44325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6A6EC6"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285568" w14:textId="77777777" w:rsidR="00C521B3" w:rsidRPr="001B1679" w:rsidRDefault="00C521B3" w:rsidP="00015975">
            <w:pPr>
              <w:pStyle w:val="TAL"/>
              <w:rPr>
                <w:sz w:val="16"/>
                <w:szCs w:val="16"/>
              </w:rPr>
            </w:pPr>
            <w:r w:rsidRPr="001B1679">
              <w:rPr>
                <w:sz w:val="16"/>
                <w:szCs w:val="16"/>
              </w:rPr>
              <w:t>SP-231347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614874"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56387" w14:textId="77777777" w:rsidR="00C521B3" w:rsidRPr="001B1679" w:rsidRDefault="00C521B3" w:rsidP="00015975">
            <w:pPr>
              <w:pStyle w:val="TAL"/>
              <w:rPr>
                <w:sz w:val="16"/>
                <w:szCs w:val="16"/>
              </w:rPr>
            </w:pPr>
            <w:r w:rsidRPr="001B1679">
              <w:rPr>
                <w:sz w:val="16"/>
                <w:szCs w:val="16"/>
              </w:rPr>
              <w:t>26.512 CR0040R4 (Rel-18, 'B'): [5GMS_Pro_Ph2] ANBR-based network assistance data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6826A2" w14:textId="77777777" w:rsidR="00C521B3" w:rsidRPr="001B1679" w:rsidRDefault="00C521B3" w:rsidP="00015975">
            <w:pPr>
              <w:pStyle w:val="TAL"/>
              <w:rPr>
                <w:sz w:val="16"/>
                <w:szCs w:val="16"/>
              </w:rPr>
            </w:pPr>
            <w:r w:rsidRPr="001B1679">
              <w:rPr>
                <w:sz w:val="16"/>
                <w:szCs w:val="16"/>
              </w:rPr>
              <w:t>Sony Europe B.V., 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EE09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1B6648"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FDF67" w14:textId="77777777" w:rsidR="00C521B3" w:rsidRPr="001B1679" w:rsidRDefault="00C521B3" w:rsidP="00015975">
            <w:pPr>
              <w:pStyle w:val="TAL"/>
              <w:rPr>
                <w:sz w:val="16"/>
                <w:szCs w:val="16"/>
              </w:rPr>
            </w:pPr>
            <w:r w:rsidRPr="001B1679">
              <w:rPr>
                <w:sz w:val="16"/>
                <w:szCs w:val="16"/>
              </w:rPr>
              <w:t>Revision of 26.512 CR0040R3 (S4-231841) in CR Pack SP-231380.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A470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31AB3" w14:textId="77777777" w:rsidR="00C521B3" w:rsidRPr="001B1679" w:rsidRDefault="00C521B3" w:rsidP="00015975">
            <w:pPr>
              <w:pStyle w:val="TAL"/>
              <w:rPr>
                <w:sz w:val="16"/>
                <w:szCs w:val="16"/>
              </w:rPr>
            </w:pPr>
          </w:p>
        </w:tc>
      </w:tr>
      <w:tr w:rsidR="00C521B3" w14:paraId="6C97A82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C5AB3"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03AC0" w14:textId="77777777" w:rsidR="00C521B3" w:rsidRPr="001B1679" w:rsidRDefault="00C521B3" w:rsidP="00015975">
            <w:pPr>
              <w:pStyle w:val="TAL"/>
              <w:rPr>
                <w:sz w:val="16"/>
                <w:szCs w:val="16"/>
              </w:rPr>
            </w:pPr>
            <w:r w:rsidRPr="001B1679">
              <w:rPr>
                <w:sz w:val="16"/>
                <w:szCs w:val="16"/>
              </w:rPr>
              <w:t>SP-231229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ABAA8"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78FE2" w14:textId="77777777" w:rsidR="00C521B3" w:rsidRPr="001B1679" w:rsidRDefault="00C521B3" w:rsidP="00015975">
            <w:pPr>
              <w:pStyle w:val="TAL"/>
              <w:rPr>
                <w:sz w:val="16"/>
                <w:szCs w:val="16"/>
              </w:rPr>
            </w:pPr>
            <w:r w:rsidRPr="001B1679">
              <w:rPr>
                <w:sz w:val="16"/>
                <w:szCs w:val="16"/>
              </w:rPr>
              <w:t>26.512 CR0041R4 (Rel-18, 'B'): [5GMS_Pro_Ph2] Event exposure APIs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78435" w14:textId="77777777" w:rsidR="00C521B3" w:rsidRPr="001B1679" w:rsidRDefault="00C521B3" w:rsidP="00015975">
            <w:pPr>
              <w:pStyle w:val="TAL"/>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F7941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8D7A0"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4F87A" w14:textId="77777777" w:rsidR="00C521B3" w:rsidRPr="001B1679" w:rsidRDefault="00C521B3" w:rsidP="00015975">
            <w:pPr>
              <w:pStyle w:val="TAL"/>
              <w:rPr>
                <w:sz w:val="16"/>
                <w:szCs w:val="16"/>
              </w:rPr>
            </w:pPr>
            <w:r w:rsidRPr="001B1679">
              <w:rPr>
                <w:sz w:val="16"/>
                <w:szCs w:val="16"/>
              </w:rPr>
              <w:t>Revision of S4-231633, agreed at SA4#126 in CR Pack SP-231379.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D5AF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80FEC" w14:textId="77777777" w:rsidR="00C521B3" w:rsidRPr="001B1679" w:rsidRDefault="00C521B3" w:rsidP="00015975">
            <w:pPr>
              <w:pStyle w:val="TAL"/>
              <w:rPr>
                <w:sz w:val="16"/>
                <w:szCs w:val="16"/>
              </w:rPr>
            </w:pPr>
          </w:p>
        </w:tc>
      </w:tr>
      <w:tr w:rsidR="00C521B3" w14:paraId="66C0FC3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B9F37"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B7C4F0" w14:textId="77777777" w:rsidR="00C521B3" w:rsidRPr="001B1679" w:rsidRDefault="00C521B3" w:rsidP="00015975">
            <w:pPr>
              <w:pStyle w:val="TAL"/>
              <w:rPr>
                <w:sz w:val="16"/>
                <w:szCs w:val="16"/>
              </w:rPr>
            </w:pPr>
            <w:r w:rsidRPr="001B1679">
              <w:rPr>
                <w:sz w:val="16"/>
                <w:szCs w:val="16"/>
              </w:rPr>
              <w:t>SP-231380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0B21B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99DD5"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8D63D"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F9E2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41125"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28864" w14:textId="77777777" w:rsidR="00C521B3" w:rsidRPr="001B1679" w:rsidRDefault="00C521B3" w:rsidP="00015975">
            <w:pPr>
              <w:pStyle w:val="TAL"/>
              <w:rPr>
                <w:sz w:val="16"/>
                <w:szCs w:val="16"/>
              </w:rPr>
            </w:pPr>
            <w:r w:rsidRPr="001B1679">
              <w:rPr>
                <w:sz w:val="16"/>
                <w:szCs w:val="16"/>
              </w:rPr>
              <w:t>Revision proposed in SP-231347.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736E6"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1F5D6" w14:textId="77777777" w:rsidR="00C521B3" w:rsidRPr="001B1679" w:rsidRDefault="00C521B3" w:rsidP="00015975">
            <w:pPr>
              <w:pStyle w:val="TAL"/>
              <w:rPr>
                <w:sz w:val="16"/>
                <w:szCs w:val="16"/>
              </w:rPr>
            </w:pPr>
          </w:p>
        </w:tc>
      </w:tr>
      <w:tr w:rsidR="00C521B3" w14:paraId="4AA0675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9A6C6"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C202" w14:textId="77777777" w:rsidR="00C521B3" w:rsidRPr="001B1679" w:rsidRDefault="00C521B3" w:rsidP="00015975">
            <w:pPr>
              <w:pStyle w:val="TAL"/>
              <w:rPr>
                <w:sz w:val="16"/>
                <w:szCs w:val="16"/>
              </w:rPr>
            </w:pPr>
            <w:r w:rsidRPr="001B1679">
              <w:rPr>
                <w:sz w:val="16"/>
                <w:szCs w:val="16"/>
              </w:rPr>
              <w:t>SP-231379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E2BCE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753B76"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770664"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D1315"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1BD8F"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A1E1E2" w14:textId="77777777" w:rsidR="00C521B3" w:rsidRPr="001B1679" w:rsidRDefault="00C521B3" w:rsidP="00015975">
            <w:pPr>
              <w:pStyle w:val="TAL"/>
              <w:rPr>
                <w:sz w:val="16"/>
                <w:szCs w:val="16"/>
              </w:rPr>
            </w:pPr>
            <w:r w:rsidRPr="001B1679">
              <w:rPr>
                <w:sz w:val="16"/>
                <w:szCs w:val="16"/>
              </w:rPr>
              <w:t>Revision proposed in SP-231229. This CR was revised by a company CR. This CR Pack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340CA"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96D3C" w14:textId="77777777" w:rsidR="00C521B3" w:rsidRPr="001B1679" w:rsidRDefault="00C521B3" w:rsidP="00015975">
            <w:pPr>
              <w:pStyle w:val="TAL"/>
              <w:rPr>
                <w:sz w:val="16"/>
                <w:szCs w:val="16"/>
              </w:rPr>
            </w:pPr>
          </w:p>
        </w:tc>
      </w:tr>
      <w:tr w:rsidR="00C521B3" w14:paraId="7200A0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97EED"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7096A" w14:textId="77777777" w:rsidR="00C521B3" w:rsidRPr="001B1679" w:rsidRDefault="00C521B3" w:rsidP="00015975">
            <w:pPr>
              <w:pStyle w:val="TAL"/>
              <w:rPr>
                <w:sz w:val="16"/>
                <w:szCs w:val="16"/>
              </w:rPr>
            </w:pPr>
            <w:r w:rsidRPr="001B1679">
              <w:rPr>
                <w:sz w:val="16"/>
                <w:szCs w:val="16"/>
              </w:rPr>
              <w:t>SP-231510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0ED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98705" w14:textId="77777777" w:rsidR="00C521B3" w:rsidRPr="001B1679" w:rsidRDefault="00C521B3" w:rsidP="00015975">
            <w:pPr>
              <w:pStyle w:val="TAL"/>
              <w:rPr>
                <w:sz w:val="16"/>
                <w:szCs w:val="16"/>
              </w:rPr>
            </w:pPr>
            <w:r w:rsidRPr="001B1679">
              <w:rPr>
                <w:sz w:val="16"/>
                <w:szCs w:val="16"/>
              </w:rPr>
              <w:t>CR Pack on EVEX,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D87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4650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3F551" w14:textId="77777777" w:rsidR="00C521B3" w:rsidRPr="001B1679" w:rsidRDefault="00C521B3" w:rsidP="00015975">
            <w:pPr>
              <w:pStyle w:val="TAL"/>
              <w:rPr>
                <w:sz w:val="16"/>
                <w:szCs w:val="16"/>
              </w:rPr>
            </w:pPr>
            <w:r w:rsidRPr="001B1679">
              <w:rPr>
                <w:sz w:val="16"/>
                <w:szCs w:val="16"/>
              </w:rPr>
              <w:t>EVEX, 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6D4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0115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519EF" w14:textId="77777777" w:rsidR="00C521B3" w:rsidRPr="001B1679" w:rsidRDefault="00C521B3" w:rsidP="00015975">
            <w:pPr>
              <w:pStyle w:val="TAL"/>
              <w:rPr>
                <w:sz w:val="16"/>
                <w:szCs w:val="16"/>
              </w:rPr>
            </w:pPr>
          </w:p>
        </w:tc>
      </w:tr>
      <w:tr w:rsidR="00C521B3" w14:paraId="2AD6189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CC41A"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9BE2CC" w14:textId="77777777" w:rsidR="00C521B3" w:rsidRPr="001B1679" w:rsidRDefault="00C521B3" w:rsidP="00015975">
            <w:pPr>
              <w:pStyle w:val="TAL"/>
              <w:rPr>
                <w:sz w:val="16"/>
                <w:szCs w:val="16"/>
              </w:rPr>
            </w:pPr>
            <w:r w:rsidRPr="001B1679">
              <w:rPr>
                <w:sz w:val="16"/>
                <w:szCs w:val="16"/>
              </w:rPr>
              <w:t>SP-231375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8A5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D77664" w14:textId="77777777" w:rsidR="00C521B3" w:rsidRPr="001B1679" w:rsidRDefault="00C521B3" w:rsidP="00015975">
            <w:pPr>
              <w:pStyle w:val="TAL"/>
              <w:rPr>
                <w:sz w:val="16"/>
                <w:szCs w:val="16"/>
              </w:rPr>
            </w:pPr>
            <w:r w:rsidRPr="001B1679">
              <w:rPr>
                <w:sz w:val="16"/>
                <w:szCs w:val="16"/>
              </w:rPr>
              <w:t>CR Pack on MP_RTT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5D72A"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C0AE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BAEC94"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2A72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2941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9621F" w14:textId="77777777" w:rsidR="00C521B3" w:rsidRPr="001B1679" w:rsidRDefault="00C521B3" w:rsidP="00015975">
            <w:pPr>
              <w:pStyle w:val="TAL"/>
              <w:rPr>
                <w:sz w:val="16"/>
                <w:szCs w:val="16"/>
              </w:rPr>
            </w:pPr>
          </w:p>
        </w:tc>
      </w:tr>
      <w:tr w:rsidR="00C521B3" w14:paraId="2976947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9AD05"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EF8F0E" w14:textId="77777777" w:rsidR="00C521B3" w:rsidRPr="001B1679" w:rsidRDefault="00C521B3" w:rsidP="00015975">
            <w:pPr>
              <w:pStyle w:val="TAL"/>
              <w:rPr>
                <w:sz w:val="16"/>
                <w:szCs w:val="16"/>
              </w:rPr>
            </w:pPr>
            <w:r w:rsidRPr="001B1679">
              <w:rPr>
                <w:sz w:val="16"/>
                <w:szCs w:val="16"/>
              </w:rPr>
              <w:t>SP-231370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4FD7D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81F16"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eUET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D4983"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9FB1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1336D1" w14:textId="77777777" w:rsidR="00C521B3" w:rsidRPr="001B1679" w:rsidRDefault="00C521B3" w:rsidP="00015975">
            <w:pPr>
              <w:pStyle w:val="TAL"/>
              <w:rPr>
                <w:sz w:val="16"/>
                <w:szCs w:val="16"/>
              </w:rPr>
            </w:pPr>
            <w:proofErr w:type="spellStart"/>
            <w:r w:rsidRPr="001B1679">
              <w:rPr>
                <w:sz w:val="16"/>
                <w:szCs w:val="16"/>
              </w:rPr>
              <w:t>eUET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ABB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4EF5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F2F4E" w14:textId="77777777" w:rsidR="00C521B3" w:rsidRPr="001B1679" w:rsidRDefault="00C521B3" w:rsidP="00015975">
            <w:pPr>
              <w:pStyle w:val="TAL"/>
              <w:rPr>
                <w:sz w:val="16"/>
                <w:szCs w:val="16"/>
              </w:rPr>
            </w:pPr>
          </w:p>
        </w:tc>
      </w:tr>
      <w:tr w:rsidR="00C521B3" w14:paraId="7F6FF93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B2805"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B32E4" w14:textId="77777777" w:rsidR="00C521B3" w:rsidRPr="001B1679" w:rsidRDefault="00C521B3" w:rsidP="00015975">
            <w:pPr>
              <w:pStyle w:val="TAL"/>
              <w:rPr>
                <w:sz w:val="16"/>
                <w:szCs w:val="16"/>
              </w:rPr>
            </w:pPr>
            <w:r w:rsidRPr="001B1679">
              <w:rPr>
                <w:sz w:val="16"/>
                <w:szCs w:val="16"/>
              </w:rPr>
              <w:t>SP-231373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C1DF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A624A2" w14:textId="77777777" w:rsidR="00C521B3" w:rsidRPr="001B1679" w:rsidRDefault="00C521B3" w:rsidP="00015975">
            <w:pPr>
              <w:pStyle w:val="TAL"/>
              <w:rPr>
                <w:sz w:val="16"/>
                <w:szCs w:val="16"/>
              </w:rPr>
            </w:pPr>
            <w:r w:rsidRPr="001B1679">
              <w:rPr>
                <w:sz w:val="16"/>
                <w:szCs w:val="16"/>
              </w:rPr>
              <w:t>CR Pack on GA4RTAR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83298"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9BF9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803E9" w14:textId="77777777" w:rsidR="00C521B3" w:rsidRPr="001B1679" w:rsidRDefault="00C521B3" w:rsidP="00015975">
            <w:pPr>
              <w:pStyle w:val="TAL"/>
              <w:rPr>
                <w:sz w:val="16"/>
                <w:szCs w:val="16"/>
              </w:rPr>
            </w:pPr>
            <w:r w:rsidRPr="001B1679">
              <w:rPr>
                <w:sz w:val="16"/>
                <w:szCs w:val="16"/>
              </w:rPr>
              <w:t>GA4RTAR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AC56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2FB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55677C" w14:textId="77777777" w:rsidR="00C521B3" w:rsidRPr="001B1679" w:rsidRDefault="00C521B3" w:rsidP="00015975">
            <w:pPr>
              <w:pStyle w:val="TAL"/>
              <w:rPr>
                <w:sz w:val="16"/>
                <w:szCs w:val="16"/>
              </w:rPr>
            </w:pPr>
          </w:p>
        </w:tc>
      </w:tr>
      <w:tr w:rsidR="00C521B3" w14:paraId="1F803D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83528"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BFD5A" w14:textId="77777777" w:rsidR="00C521B3" w:rsidRPr="001B1679" w:rsidRDefault="00C521B3" w:rsidP="00015975">
            <w:pPr>
              <w:pStyle w:val="TAL"/>
              <w:rPr>
                <w:sz w:val="16"/>
                <w:szCs w:val="16"/>
              </w:rPr>
            </w:pPr>
            <w:r w:rsidRPr="001B1679">
              <w:rPr>
                <w:sz w:val="16"/>
                <w:szCs w:val="16"/>
              </w:rPr>
              <w:t>SP-231372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3138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1E85B" w14:textId="77777777" w:rsidR="00C521B3" w:rsidRPr="001B1679" w:rsidRDefault="00C521B3" w:rsidP="00015975">
            <w:pPr>
              <w:pStyle w:val="TAL"/>
              <w:rPr>
                <w:sz w:val="16"/>
                <w:szCs w:val="16"/>
              </w:rPr>
            </w:pPr>
            <w:r w:rsidRPr="001B1679">
              <w:rPr>
                <w:sz w:val="16"/>
                <w:szCs w:val="16"/>
              </w:rPr>
              <w:t xml:space="preserve">CR Pack on </w:t>
            </w:r>
            <w:proofErr w:type="spellStart"/>
            <w:r w:rsidRPr="001B1679">
              <w:rPr>
                <w:sz w:val="16"/>
                <w:szCs w:val="16"/>
              </w:rPr>
              <w:t>FS_XRTraffic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BC69E"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F9A40"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ED7704" w14:textId="77777777" w:rsidR="00C521B3" w:rsidRPr="001B1679" w:rsidRDefault="00C521B3" w:rsidP="00015975">
            <w:pPr>
              <w:pStyle w:val="TAL"/>
              <w:rPr>
                <w:sz w:val="16"/>
                <w:szCs w:val="16"/>
              </w:rPr>
            </w:pPr>
            <w:proofErr w:type="spellStart"/>
            <w:r w:rsidRPr="001B1679">
              <w:rPr>
                <w:sz w:val="16"/>
                <w:szCs w:val="16"/>
              </w:rPr>
              <w:t>FS_XRTraffic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BD8A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25B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78FD" w14:textId="77777777" w:rsidR="00C521B3" w:rsidRPr="001B1679" w:rsidRDefault="00C521B3" w:rsidP="00015975">
            <w:pPr>
              <w:pStyle w:val="TAL"/>
              <w:rPr>
                <w:sz w:val="16"/>
                <w:szCs w:val="16"/>
              </w:rPr>
            </w:pPr>
          </w:p>
        </w:tc>
      </w:tr>
      <w:tr w:rsidR="00C521B3" w14:paraId="0843C15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9316B"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986DF" w14:textId="77777777" w:rsidR="00C521B3" w:rsidRPr="001B1679" w:rsidRDefault="00C521B3" w:rsidP="00015975">
            <w:pPr>
              <w:pStyle w:val="TAL"/>
              <w:rPr>
                <w:sz w:val="16"/>
                <w:szCs w:val="16"/>
              </w:rPr>
            </w:pPr>
            <w:r w:rsidRPr="001B1679">
              <w:rPr>
                <w:sz w:val="16"/>
                <w:szCs w:val="16"/>
              </w:rPr>
              <w:t>SP-231377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8114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B725C" w14:textId="77777777" w:rsidR="00C521B3" w:rsidRPr="001B1679" w:rsidRDefault="00C521B3" w:rsidP="00015975">
            <w:pPr>
              <w:pStyle w:val="TAL"/>
              <w:rPr>
                <w:sz w:val="16"/>
                <w:szCs w:val="16"/>
              </w:rPr>
            </w:pPr>
            <w:r w:rsidRPr="001B1679">
              <w:rPr>
                <w:sz w:val="16"/>
                <w:szCs w:val="16"/>
              </w:rPr>
              <w:t>CR Pack on TEI18,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F1BA6"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47C2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CD87C" w14:textId="77777777" w:rsidR="00C521B3" w:rsidRPr="001B1679" w:rsidRDefault="00C521B3" w:rsidP="00015975">
            <w:pPr>
              <w:pStyle w:val="TAL"/>
              <w:rPr>
                <w:sz w:val="16"/>
                <w:szCs w:val="16"/>
              </w:rPr>
            </w:pPr>
            <w:r w:rsidRPr="001B1679">
              <w:rPr>
                <w:sz w:val="16"/>
                <w:szCs w:val="16"/>
              </w:rPr>
              <w:t>5G_MEDIA_MTSI_ext,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9FCD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C59E3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49E25" w14:textId="77777777" w:rsidR="00C521B3" w:rsidRPr="001B1679" w:rsidRDefault="00C521B3" w:rsidP="00015975">
            <w:pPr>
              <w:pStyle w:val="TAL"/>
              <w:rPr>
                <w:sz w:val="16"/>
                <w:szCs w:val="16"/>
              </w:rPr>
            </w:pPr>
          </w:p>
        </w:tc>
      </w:tr>
      <w:tr w:rsidR="00C521B3" w14:paraId="387ED3D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5C0C08"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64CF3" w14:textId="77777777" w:rsidR="00C521B3" w:rsidRPr="001B1679" w:rsidRDefault="00C521B3" w:rsidP="00015975">
            <w:pPr>
              <w:pStyle w:val="TAL"/>
              <w:rPr>
                <w:sz w:val="16"/>
                <w:szCs w:val="16"/>
              </w:rPr>
            </w:pPr>
            <w:r w:rsidRPr="001B1679">
              <w:rPr>
                <w:sz w:val="16"/>
                <w:szCs w:val="16"/>
              </w:rPr>
              <w:t>SP-231364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02C90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75868" w14:textId="77777777" w:rsidR="00C521B3" w:rsidRPr="001B1679" w:rsidRDefault="00C521B3" w:rsidP="00015975">
            <w:pPr>
              <w:pStyle w:val="TAL"/>
              <w:rPr>
                <w:sz w:val="16"/>
                <w:szCs w:val="16"/>
              </w:rPr>
            </w:pPr>
            <w:r w:rsidRPr="001B1679">
              <w:rPr>
                <w:sz w:val="16"/>
                <w:szCs w:val="16"/>
              </w:rPr>
              <w:t>CR Pack on 5GMS_Pro_Ph2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37441B"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C8DB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16528B" w14:textId="77777777" w:rsidR="00C521B3" w:rsidRPr="001B1679" w:rsidRDefault="00C521B3" w:rsidP="00015975">
            <w:pPr>
              <w:pStyle w:val="TAL"/>
              <w:rPr>
                <w:sz w:val="16"/>
                <w:szCs w:val="16"/>
              </w:rPr>
            </w:pPr>
            <w:r w:rsidRPr="001B1679">
              <w:rPr>
                <w:sz w:val="16"/>
                <w:szCs w:val="16"/>
              </w:rPr>
              <w:t>5GMS_Pro_Ph2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6971E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3180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DF3CD" w14:textId="77777777" w:rsidR="00C521B3" w:rsidRPr="001B1679" w:rsidRDefault="00C521B3" w:rsidP="00015975">
            <w:pPr>
              <w:pStyle w:val="TAL"/>
              <w:rPr>
                <w:sz w:val="16"/>
                <w:szCs w:val="16"/>
              </w:rPr>
            </w:pPr>
          </w:p>
        </w:tc>
      </w:tr>
      <w:tr w:rsidR="00C521B3" w14:paraId="1AF73C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1CD2C" w14:textId="77777777" w:rsidR="00C521B3" w:rsidRPr="001B1679" w:rsidRDefault="00C521B3" w:rsidP="00015975">
            <w:pPr>
              <w:pStyle w:val="TAL"/>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90AAC" w14:textId="77777777" w:rsidR="00C521B3" w:rsidRPr="001B1679" w:rsidRDefault="00C521B3" w:rsidP="00015975">
            <w:pPr>
              <w:pStyle w:val="TAL"/>
              <w:rPr>
                <w:sz w:val="16"/>
                <w:szCs w:val="16"/>
              </w:rPr>
            </w:pPr>
            <w:r w:rsidRPr="001B1679">
              <w:rPr>
                <w:sz w:val="16"/>
                <w:szCs w:val="16"/>
              </w:rPr>
              <w:t>SP-231363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9B1B5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57F13" w14:textId="77777777" w:rsidR="00C521B3" w:rsidRPr="001B1679" w:rsidRDefault="00C521B3" w:rsidP="00015975">
            <w:pPr>
              <w:pStyle w:val="TAL"/>
              <w:rPr>
                <w:sz w:val="16"/>
                <w:szCs w:val="16"/>
              </w:rPr>
            </w:pPr>
            <w:r w:rsidRPr="001B1679">
              <w:rPr>
                <w:sz w:val="16"/>
                <w:szCs w:val="16"/>
              </w:rPr>
              <w:t>CR Pack on 5GMS_Ph2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8D00C" w14:textId="77777777" w:rsidR="00C521B3" w:rsidRPr="001B1679" w:rsidRDefault="00C521B3" w:rsidP="00015975">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2358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C355E" w14:textId="77777777" w:rsidR="00C521B3" w:rsidRPr="001B1679" w:rsidRDefault="00C521B3" w:rsidP="00015975">
            <w:pPr>
              <w:pStyle w:val="TAL"/>
              <w:rPr>
                <w:sz w:val="16"/>
                <w:szCs w:val="16"/>
              </w:rPr>
            </w:pPr>
            <w:r w:rsidRPr="001B1679">
              <w:rPr>
                <w:sz w:val="16"/>
                <w:szCs w:val="16"/>
              </w:rPr>
              <w:t>5GMS_Ph2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1808E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A50C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98104" w14:textId="77777777" w:rsidR="00C521B3" w:rsidRPr="001B1679" w:rsidRDefault="00C521B3" w:rsidP="00015975">
            <w:pPr>
              <w:pStyle w:val="TAL"/>
              <w:rPr>
                <w:sz w:val="16"/>
                <w:szCs w:val="16"/>
              </w:rPr>
            </w:pPr>
          </w:p>
        </w:tc>
      </w:tr>
      <w:tr w:rsidR="00C521B3" w14:paraId="0FA10B8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801D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FB4849" w14:textId="77777777" w:rsidR="00C521B3" w:rsidRPr="001B1679" w:rsidRDefault="00C521B3" w:rsidP="00015975">
            <w:pPr>
              <w:pStyle w:val="TAL"/>
              <w:rPr>
                <w:sz w:val="16"/>
                <w:szCs w:val="16"/>
              </w:rPr>
            </w:pPr>
            <w:r w:rsidRPr="001B1679">
              <w:rPr>
                <w:sz w:val="16"/>
                <w:szCs w:val="16"/>
              </w:rPr>
              <w:t>SP-231453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0CE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7E34C" w14:textId="77777777" w:rsidR="00C521B3" w:rsidRPr="001B1679" w:rsidRDefault="00C521B3" w:rsidP="00015975">
            <w:pPr>
              <w:pStyle w:val="TAL"/>
              <w:rPr>
                <w:sz w:val="16"/>
                <w:szCs w:val="16"/>
              </w:rPr>
            </w:pPr>
            <w:r w:rsidRPr="001B1679">
              <w:rPr>
                <w:sz w:val="16"/>
                <w:szCs w:val="16"/>
              </w:rPr>
              <w:t>Rel-18 CRs on Management of Trace/MDT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67CDB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4B25D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F88752" w14:textId="77777777" w:rsidR="00C521B3" w:rsidRPr="001B1679" w:rsidRDefault="00C521B3" w:rsidP="00015975">
            <w:pPr>
              <w:pStyle w:val="TAL"/>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C2E2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468F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A8AF1" w14:textId="77777777" w:rsidR="00C521B3" w:rsidRPr="001B1679" w:rsidRDefault="00C521B3" w:rsidP="00015975">
            <w:pPr>
              <w:pStyle w:val="TAL"/>
              <w:rPr>
                <w:sz w:val="16"/>
                <w:szCs w:val="16"/>
              </w:rPr>
            </w:pPr>
          </w:p>
        </w:tc>
      </w:tr>
      <w:tr w:rsidR="00C521B3" w14:paraId="0879A71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41AE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9CA9E" w14:textId="77777777" w:rsidR="00C521B3" w:rsidRPr="001B1679" w:rsidRDefault="00C521B3" w:rsidP="00015975">
            <w:pPr>
              <w:pStyle w:val="TAL"/>
              <w:rPr>
                <w:sz w:val="16"/>
                <w:szCs w:val="16"/>
              </w:rPr>
            </w:pPr>
            <w:r w:rsidRPr="001B1679">
              <w:rPr>
                <w:sz w:val="16"/>
                <w:szCs w:val="16"/>
              </w:rPr>
              <w:t>SP-231454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EE5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5A213" w14:textId="77777777" w:rsidR="00C521B3" w:rsidRPr="001B1679" w:rsidRDefault="00C521B3" w:rsidP="00015975">
            <w:pPr>
              <w:pStyle w:val="TAL"/>
              <w:rPr>
                <w:sz w:val="16"/>
                <w:szCs w:val="16"/>
              </w:rPr>
            </w:pPr>
            <w:r w:rsidRPr="001B1679">
              <w:rPr>
                <w:sz w:val="16"/>
                <w:szCs w:val="16"/>
              </w:rPr>
              <w:t>Rel-18 CRs on Charging aspects of 5GSAT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378CE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4E67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927D6" w14:textId="77777777" w:rsidR="00C521B3" w:rsidRPr="001B1679" w:rsidRDefault="00C521B3" w:rsidP="00015975">
            <w:pPr>
              <w:pStyle w:val="TAL"/>
              <w:rPr>
                <w:sz w:val="16"/>
                <w:szCs w:val="16"/>
              </w:rPr>
            </w:pPr>
            <w:r w:rsidRPr="001B1679">
              <w:rPr>
                <w:sz w:val="16"/>
                <w:szCs w:val="16"/>
              </w:rPr>
              <w:t>5GSAT_Ph2_CH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A0BB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50568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54EB7" w14:textId="77777777" w:rsidR="00C521B3" w:rsidRPr="001B1679" w:rsidRDefault="00C521B3" w:rsidP="00015975">
            <w:pPr>
              <w:pStyle w:val="TAL"/>
              <w:rPr>
                <w:sz w:val="16"/>
                <w:szCs w:val="16"/>
              </w:rPr>
            </w:pPr>
          </w:p>
        </w:tc>
      </w:tr>
      <w:tr w:rsidR="00C521B3" w14:paraId="66BC77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CB4E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54363" w14:textId="77777777" w:rsidR="00C521B3" w:rsidRPr="001B1679" w:rsidRDefault="00C521B3" w:rsidP="00015975">
            <w:pPr>
              <w:pStyle w:val="TAL"/>
              <w:rPr>
                <w:sz w:val="16"/>
                <w:szCs w:val="16"/>
              </w:rPr>
            </w:pPr>
            <w:r w:rsidRPr="001B1679">
              <w:rPr>
                <w:sz w:val="16"/>
                <w:szCs w:val="16"/>
              </w:rPr>
              <w:t>SP-231455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76E04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760FC" w14:textId="77777777" w:rsidR="00C521B3" w:rsidRPr="001B1679" w:rsidRDefault="00C521B3" w:rsidP="00015975">
            <w:pPr>
              <w:pStyle w:val="TAL"/>
              <w:rPr>
                <w:sz w:val="16"/>
                <w:szCs w:val="16"/>
              </w:rPr>
            </w:pPr>
            <w:r w:rsidRPr="001B1679">
              <w:rPr>
                <w:sz w:val="16"/>
                <w:szCs w:val="16"/>
              </w:rPr>
              <w:t>Rel-18 CRs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05ED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2456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0D5338"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3E33C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642F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41BD4" w14:textId="77777777" w:rsidR="00C521B3" w:rsidRPr="001B1679" w:rsidRDefault="00C521B3" w:rsidP="00015975">
            <w:pPr>
              <w:pStyle w:val="TAL"/>
              <w:rPr>
                <w:sz w:val="16"/>
                <w:szCs w:val="16"/>
              </w:rPr>
            </w:pPr>
          </w:p>
        </w:tc>
      </w:tr>
      <w:tr w:rsidR="00C521B3" w14:paraId="0121220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0765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9B663" w14:textId="77777777" w:rsidR="00C521B3" w:rsidRPr="001B1679" w:rsidRDefault="00C521B3" w:rsidP="00015975">
            <w:pPr>
              <w:pStyle w:val="TAL"/>
              <w:rPr>
                <w:sz w:val="16"/>
                <w:szCs w:val="16"/>
              </w:rPr>
            </w:pPr>
            <w:r w:rsidRPr="001B1679">
              <w:rPr>
                <w:sz w:val="16"/>
                <w:szCs w:val="16"/>
              </w:rPr>
              <w:t>SP-231456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6BD5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9C5F5" w14:textId="77777777" w:rsidR="00C521B3" w:rsidRPr="001B1679" w:rsidRDefault="00C521B3" w:rsidP="00015975">
            <w:pPr>
              <w:pStyle w:val="TAL"/>
              <w:rPr>
                <w:sz w:val="16"/>
                <w:szCs w:val="16"/>
              </w:rPr>
            </w:pPr>
            <w:r w:rsidRPr="001B1679">
              <w:rPr>
                <w:sz w:val="16"/>
                <w:szCs w:val="16"/>
              </w:rPr>
              <w:t>Rel-18 CRs on Charging Aspects of 5WWC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FC39D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303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D46D" w14:textId="77777777" w:rsidR="00C521B3" w:rsidRPr="001B1679" w:rsidRDefault="00C521B3" w:rsidP="00015975">
            <w:pPr>
              <w:pStyle w:val="TAL"/>
              <w:rPr>
                <w:sz w:val="16"/>
                <w:szCs w:val="16"/>
              </w:rPr>
            </w:pPr>
            <w:r w:rsidRPr="001B1679">
              <w:rPr>
                <w:sz w:val="16"/>
                <w:szCs w:val="16"/>
              </w:rPr>
              <w:t>5WWC_Ph2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02F7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9C83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2B39B" w14:textId="77777777" w:rsidR="00C521B3" w:rsidRPr="001B1679" w:rsidRDefault="00C521B3" w:rsidP="00015975">
            <w:pPr>
              <w:pStyle w:val="TAL"/>
              <w:rPr>
                <w:sz w:val="16"/>
                <w:szCs w:val="16"/>
              </w:rPr>
            </w:pPr>
          </w:p>
        </w:tc>
      </w:tr>
      <w:tr w:rsidR="00C521B3" w14:paraId="30E08DB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3C69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5F9A7" w14:textId="77777777" w:rsidR="00C521B3" w:rsidRPr="001B1679" w:rsidRDefault="00C521B3" w:rsidP="00015975">
            <w:pPr>
              <w:pStyle w:val="TAL"/>
              <w:rPr>
                <w:sz w:val="16"/>
                <w:szCs w:val="16"/>
              </w:rPr>
            </w:pPr>
            <w:r w:rsidRPr="001B1679">
              <w:rPr>
                <w:sz w:val="16"/>
                <w:szCs w:val="16"/>
              </w:rPr>
              <w:t>SP-231458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7519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92B4A0" w14:textId="77777777" w:rsidR="00C521B3" w:rsidRPr="001B1679" w:rsidRDefault="00C521B3" w:rsidP="00015975">
            <w:pPr>
              <w:pStyle w:val="TAL"/>
              <w:rPr>
                <w:sz w:val="16"/>
                <w:szCs w:val="16"/>
              </w:rPr>
            </w:pPr>
            <w:r w:rsidRPr="001B1679">
              <w:rPr>
                <w:sz w:val="16"/>
                <w:szCs w:val="16"/>
              </w:rPr>
              <w:t>Rel-18 CRs on Additional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2827A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52C9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0CACA4"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7FF3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16F9E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E2F12" w14:textId="77777777" w:rsidR="00C521B3" w:rsidRPr="001B1679" w:rsidRDefault="00C521B3" w:rsidP="00015975">
            <w:pPr>
              <w:pStyle w:val="TAL"/>
              <w:rPr>
                <w:sz w:val="16"/>
                <w:szCs w:val="16"/>
              </w:rPr>
            </w:pPr>
          </w:p>
        </w:tc>
      </w:tr>
      <w:tr w:rsidR="00C521B3" w14:paraId="05A18F5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8BC6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1AED7" w14:textId="77777777" w:rsidR="00C521B3" w:rsidRPr="001B1679" w:rsidRDefault="00C521B3" w:rsidP="00015975">
            <w:pPr>
              <w:pStyle w:val="TAL"/>
              <w:rPr>
                <w:sz w:val="16"/>
                <w:szCs w:val="16"/>
              </w:rPr>
            </w:pPr>
            <w:r w:rsidRPr="001B1679">
              <w:rPr>
                <w:sz w:val="16"/>
                <w:szCs w:val="16"/>
              </w:rPr>
              <w:t>SP-231459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AD30A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FE8CF" w14:textId="77777777" w:rsidR="00C521B3" w:rsidRPr="001B1679" w:rsidRDefault="00C521B3" w:rsidP="00015975">
            <w:pPr>
              <w:pStyle w:val="TAL"/>
              <w:rPr>
                <w:sz w:val="16"/>
                <w:szCs w:val="16"/>
              </w:rPr>
            </w:pPr>
            <w:r w:rsidRPr="001B1679">
              <w:rPr>
                <w:sz w:val="16"/>
                <w:szCs w:val="16"/>
              </w:rPr>
              <w:t>Rel-18 CRs on AI/ML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30FE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8544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98D3E6" w14:textId="77777777" w:rsidR="00C521B3" w:rsidRPr="001B1679" w:rsidRDefault="00C521B3" w:rsidP="00015975">
            <w:pPr>
              <w:pStyle w:val="TAL"/>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5E7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7A9D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BD61A" w14:textId="77777777" w:rsidR="00C521B3" w:rsidRPr="001B1679" w:rsidRDefault="00C521B3" w:rsidP="00015975">
            <w:pPr>
              <w:pStyle w:val="TAL"/>
              <w:rPr>
                <w:sz w:val="16"/>
                <w:szCs w:val="16"/>
              </w:rPr>
            </w:pPr>
          </w:p>
        </w:tc>
      </w:tr>
      <w:tr w:rsidR="00C521B3" w14:paraId="53A1975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4EC07"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F7FD7" w14:textId="77777777" w:rsidR="00C521B3" w:rsidRPr="001B1679" w:rsidRDefault="00C521B3" w:rsidP="00015975">
            <w:pPr>
              <w:pStyle w:val="TAL"/>
              <w:rPr>
                <w:sz w:val="16"/>
                <w:szCs w:val="16"/>
              </w:rPr>
            </w:pPr>
            <w:r w:rsidRPr="001B1679">
              <w:rPr>
                <w:sz w:val="16"/>
                <w:szCs w:val="16"/>
              </w:rPr>
              <w:t>SP-231460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3836E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EB63A" w14:textId="77777777" w:rsidR="00C521B3" w:rsidRPr="001B1679" w:rsidRDefault="00C521B3" w:rsidP="00015975">
            <w:pPr>
              <w:pStyle w:val="TAL"/>
              <w:rPr>
                <w:sz w:val="16"/>
                <w:szCs w:val="16"/>
              </w:rPr>
            </w:pPr>
            <w:r w:rsidRPr="001B1679">
              <w:rPr>
                <w:sz w:val="16"/>
                <w:szCs w:val="16"/>
              </w:rPr>
              <w:t>Rel-18 CRs on Charging Aspects of B2B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C18A0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9799A"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1AC5DD" w14:textId="77777777" w:rsidR="00C521B3" w:rsidRPr="001B1679" w:rsidRDefault="00C521B3" w:rsidP="00015975">
            <w:pPr>
              <w:pStyle w:val="TAL"/>
              <w:rPr>
                <w:sz w:val="16"/>
                <w:szCs w:val="16"/>
              </w:rPr>
            </w:pPr>
            <w:r w:rsidRPr="001B1679">
              <w:rPr>
                <w:sz w:val="16"/>
                <w:szCs w:val="16"/>
              </w:rPr>
              <w:t>B2B_CH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57C9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A57E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AC341" w14:textId="77777777" w:rsidR="00C521B3" w:rsidRPr="001B1679" w:rsidRDefault="00C521B3" w:rsidP="00015975">
            <w:pPr>
              <w:pStyle w:val="TAL"/>
              <w:rPr>
                <w:sz w:val="16"/>
                <w:szCs w:val="16"/>
              </w:rPr>
            </w:pPr>
          </w:p>
        </w:tc>
      </w:tr>
      <w:tr w:rsidR="00C521B3" w14:paraId="36894E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8A34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CA221" w14:textId="77777777" w:rsidR="00C521B3" w:rsidRPr="001B1679" w:rsidRDefault="00C521B3" w:rsidP="00015975">
            <w:pPr>
              <w:pStyle w:val="TAL"/>
              <w:rPr>
                <w:sz w:val="16"/>
                <w:szCs w:val="16"/>
              </w:rPr>
            </w:pPr>
            <w:r w:rsidRPr="001B1679">
              <w:rPr>
                <w:sz w:val="16"/>
                <w:szCs w:val="16"/>
              </w:rPr>
              <w:t>SP-231461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447C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7CF13" w14:textId="77777777" w:rsidR="00C521B3" w:rsidRPr="001B1679" w:rsidRDefault="00C521B3" w:rsidP="00015975">
            <w:pPr>
              <w:pStyle w:val="TAL"/>
              <w:rPr>
                <w:sz w:val="16"/>
                <w:szCs w:val="16"/>
              </w:rPr>
            </w:pPr>
            <w:r w:rsidRPr="001B1679">
              <w:rPr>
                <w:sz w:val="16"/>
                <w:szCs w:val="16"/>
              </w:rPr>
              <w:t>Rel-18 CRs on Charging for roaming and additional actor using CHF to CHF interface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FF0A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128D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C79917" w14:textId="77777777" w:rsidR="00C521B3" w:rsidRPr="001B1679" w:rsidRDefault="00C521B3" w:rsidP="00015975">
            <w:pPr>
              <w:pStyle w:val="TAL"/>
              <w:rPr>
                <w:sz w:val="16"/>
                <w:szCs w:val="16"/>
              </w:rPr>
            </w:pPr>
            <w:r w:rsidRPr="001B1679">
              <w:rPr>
                <w:sz w:val="16"/>
                <w:szCs w:val="16"/>
              </w:rPr>
              <w:t>CHRACHF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48E5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924B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15652" w14:textId="77777777" w:rsidR="00C521B3" w:rsidRPr="001B1679" w:rsidRDefault="00C521B3" w:rsidP="00015975">
            <w:pPr>
              <w:pStyle w:val="TAL"/>
              <w:rPr>
                <w:sz w:val="16"/>
                <w:szCs w:val="16"/>
              </w:rPr>
            </w:pPr>
          </w:p>
        </w:tc>
      </w:tr>
      <w:tr w:rsidR="00C521B3" w14:paraId="5C527A5F"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8AB0A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A7EF99" w14:textId="77777777" w:rsidR="00C521B3" w:rsidRPr="001B1679" w:rsidRDefault="00C521B3" w:rsidP="00015975">
            <w:pPr>
              <w:pStyle w:val="TAL"/>
              <w:rPr>
                <w:sz w:val="16"/>
                <w:szCs w:val="16"/>
              </w:rPr>
            </w:pPr>
            <w:r w:rsidRPr="001B1679">
              <w:rPr>
                <w:sz w:val="16"/>
                <w:szCs w:val="16"/>
              </w:rPr>
              <w:t>SP-231465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FC73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AAE5A5" w14:textId="77777777" w:rsidR="00C521B3" w:rsidRPr="001B1679" w:rsidRDefault="00C521B3" w:rsidP="00015975">
            <w:pPr>
              <w:pStyle w:val="TAL"/>
              <w:rPr>
                <w:sz w:val="16"/>
                <w:szCs w:val="16"/>
              </w:rPr>
            </w:pPr>
            <w:r w:rsidRPr="001B1679">
              <w:rPr>
                <w:sz w:val="16"/>
                <w:szCs w:val="16"/>
              </w:rPr>
              <w:t>Rel-18 CRs on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38C229"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7D62D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463BBB"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6E5C6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BFC1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1DC71" w14:textId="77777777" w:rsidR="00C521B3" w:rsidRPr="001B1679" w:rsidRDefault="00C521B3" w:rsidP="00015975">
            <w:pPr>
              <w:pStyle w:val="TAL"/>
              <w:rPr>
                <w:sz w:val="16"/>
                <w:szCs w:val="16"/>
              </w:rPr>
            </w:pPr>
          </w:p>
        </w:tc>
      </w:tr>
      <w:tr w:rsidR="00C521B3" w14:paraId="5CB112B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D6580"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BDB48" w14:textId="77777777" w:rsidR="00C521B3" w:rsidRPr="001B1679" w:rsidRDefault="00C521B3" w:rsidP="00015975">
            <w:pPr>
              <w:pStyle w:val="TAL"/>
              <w:rPr>
                <w:sz w:val="16"/>
                <w:szCs w:val="16"/>
              </w:rPr>
            </w:pPr>
            <w:r w:rsidRPr="001B1679">
              <w:rPr>
                <w:sz w:val="16"/>
                <w:szCs w:val="16"/>
              </w:rPr>
              <w:t>SP-231466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835B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0ADA6" w14:textId="77777777" w:rsidR="00C521B3" w:rsidRPr="001B1679" w:rsidRDefault="00C521B3" w:rsidP="00015975">
            <w:pPr>
              <w:pStyle w:val="TAL"/>
              <w:rPr>
                <w:sz w:val="16"/>
                <w:szCs w:val="16"/>
              </w:rPr>
            </w:pPr>
            <w:r w:rsidRPr="001B1679">
              <w:rPr>
                <w:sz w:val="16"/>
                <w:szCs w:val="16"/>
              </w:rPr>
              <w:t>Rel-18 CRs on Enhanced Edge Computing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C2BE4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B79B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4886D1" w14:textId="77777777" w:rsidR="00C521B3" w:rsidRPr="001B1679" w:rsidRDefault="00C521B3" w:rsidP="00015975">
            <w:pPr>
              <w:pStyle w:val="TAL"/>
              <w:rPr>
                <w:sz w:val="16"/>
                <w:szCs w:val="16"/>
              </w:rPr>
            </w:pPr>
            <w:proofErr w:type="spellStart"/>
            <w:r w:rsidRPr="001B1679">
              <w:rPr>
                <w:sz w:val="16"/>
                <w:szCs w:val="16"/>
              </w:rPr>
              <w:t>eECM</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68E20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337A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ABBBD" w14:textId="77777777" w:rsidR="00C521B3" w:rsidRPr="001B1679" w:rsidRDefault="00C521B3" w:rsidP="00015975">
            <w:pPr>
              <w:pStyle w:val="TAL"/>
              <w:rPr>
                <w:sz w:val="16"/>
                <w:szCs w:val="16"/>
              </w:rPr>
            </w:pPr>
          </w:p>
        </w:tc>
      </w:tr>
      <w:tr w:rsidR="00C521B3" w14:paraId="71328F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287E4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23F2A" w14:textId="77777777" w:rsidR="00C521B3" w:rsidRPr="001B1679" w:rsidRDefault="00C521B3" w:rsidP="00015975">
            <w:pPr>
              <w:pStyle w:val="TAL"/>
              <w:rPr>
                <w:sz w:val="16"/>
                <w:szCs w:val="16"/>
              </w:rPr>
            </w:pPr>
            <w:r w:rsidRPr="001B1679">
              <w:rPr>
                <w:sz w:val="16"/>
                <w:szCs w:val="16"/>
              </w:rPr>
              <w:t>SP-231468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E1D6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9D41A" w14:textId="77777777" w:rsidR="00C521B3" w:rsidRPr="001B1679" w:rsidRDefault="00C521B3" w:rsidP="00015975">
            <w:pPr>
              <w:pStyle w:val="TAL"/>
              <w:rPr>
                <w:sz w:val="16"/>
                <w:szCs w:val="16"/>
              </w:rPr>
            </w:pPr>
            <w:r w:rsidRPr="001B1679">
              <w:rPr>
                <w:sz w:val="16"/>
                <w:szCs w:val="16"/>
              </w:rPr>
              <w:t>Rel-17 CRs on Enhancements of Management Data Analytics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CAB65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14F91"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6371C" w14:textId="77777777" w:rsidR="00C521B3" w:rsidRPr="001B1679" w:rsidRDefault="00C521B3" w:rsidP="00015975">
            <w:pPr>
              <w:pStyle w:val="TAL"/>
              <w:rPr>
                <w:sz w:val="16"/>
                <w:szCs w:val="16"/>
              </w:rPr>
            </w:pPr>
            <w:r w:rsidRPr="001B1679">
              <w:rPr>
                <w:sz w:val="16"/>
                <w:szCs w:val="16"/>
              </w:rPr>
              <w:t>eMDAS_Ph2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CE0F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E917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F24C5" w14:textId="77777777" w:rsidR="00C521B3" w:rsidRPr="001B1679" w:rsidRDefault="00C521B3" w:rsidP="00015975">
            <w:pPr>
              <w:pStyle w:val="TAL"/>
              <w:rPr>
                <w:sz w:val="16"/>
                <w:szCs w:val="16"/>
              </w:rPr>
            </w:pPr>
          </w:p>
        </w:tc>
      </w:tr>
      <w:tr w:rsidR="00C521B3" w14:paraId="1DB5E05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DDDB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EE262" w14:textId="77777777" w:rsidR="00C521B3" w:rsidRPr="001B1679" w:rsidRDefault="00C521B3" w:rsidP="00015975">
            <w:pPr>
              <w:pStyle w:val="TAL"/>
              <w:rPr>
                <w:sz w:val="16"/>
                <w:szCs w:val="16"/>
              </w:rPr>
            </w:pPr>
            <w:r w:rsidRPr="001B1679">
              <w:rPr>
                <w:sz w:val="16"/>
                <w:szCs w:val="16"/>
              </w:rPr>
              <w:t>SP-231469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FB8F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16F2C1" w14:textId="77777777" w:rsidR="00C521B3" w:rsidRPr="001B1679" w:rsidRDefault="00C521B3" w:rsidP="00015975">
            <w:pPr>
              <w:pStyle w:val="TAL"/>
              <w:rPr>
                <w:sz w:val="16"/>
                <w:szCs w:val="16"/>
              </w:rPr>
            </w:pPr>
            <w:r w:rsidRPr="001B1679">
              <w:rPr>
                <w:sz w:val="16"/>
                <w:szCs w:val="16"/>
              </w:rPr>
              <w:t>Rel-18 CRs on Network slice provisioning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BC3F6"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972C9"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54842" w14:textId="77777777" w:rsidR="00C521B3" w:rsidRPr="001B1679" w:rsidRDefault="00C521B3" w:rsidP="00015975">
            <w:pPr>
              <w:pStyle w:val="TAL"/>
              <w:rPr>
                <w:sz w:val="16"/>
                <w:szCs w:val="16"/>
              </w:rPr>
            </w:pPr>
            <w:proofErr w:type="spellStart"/>
            <w:r w:rsidRPr="001B1679">
              <w:rPr>
                <w:sz w:val="16"/>
                <w:szCs w:val="16"/>
              </w:rPr>
              <w:t>eNETSLICE_PRO</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71F18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4AC06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4D1EA" w14:textId="77777777" w:rsidR="00C521B3" w:rsidRPr="001B1679" w:rsidRDefault="00C521B3" w:rsidP="00015975">
            <w:pPr>
              <w:pStyle w:val="TAL"/>
              <w:rPr>
                <w:sz w:val="16"/>
                <w:szCs w:val="16"/>
              </w:rPr>
            </w:pPr>
          </w:p>
        </w:tc>
      </w:tr>
      <w:tr w:rsidR="00C521B3" w14:paraId="74F9B5B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B42E3"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1F8E5" w14:textId="77777777" w:rsidR="00C521B3" w:rsidRPr="001B1679" w:rsidRDefault="00C521B3" w:rsidP="00015975">
            <w:pPr>
              <w:pStyle w:val="TAL"/>
              <w:rPr>
                <w:sz w:val="16"/>
                <w:szCs w:val="16"/>
              </w:rPr>
            </w:pPr>
            <w:r w:rsidRPr="001B1679">
              <w:rPr>
                <w:sz w:val="16"/>
                <w:szCs w:val="16"/>
              </w:rPr>
              <w:t>SP-231470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661C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0E68E" w14:textId="77777777" w:rsidR="00C521B3" w:rsidRPr="001B1679" w:rsidRDefault="00C521B3" w:rsidP="00015975">
            <w:pPr>
              <w:pStyle w:val="TAL"/>
              <w:rPr>
                <w:sz w:val="16"/>
                <w:szCs w:val="16"/>
              </w:rPr>
            </w:pPr>
            <w:r w:rsidRPr="001B1679">
              <w:rPr>
                <w:sz w:val="16"/>
                <w:szCs w:val="16"/>
              </w:rPr>
              <w:t>Rel-18 CRs on Charging Aspects for Enhanced Support of Non-Public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9AD5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B3DE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22D85" w14:textId="77777777" w:rsidR="00C521B3" w:rsidRPr="001B1679" w:rsidRDefault="00C521B3" w:rsidP="00015975">
            <w:pPr>
              <w:pStyle w:val="TAL"/>
              <w:rPr>
                <w:sz w:val="16"/>
                <w:szCs w:val="16"/>
              </w:rPr>
            </w:pPr>
            <w:proofErr w:type="spellStart"/>
            <w:r w:rsidRPr="001B1679">
              <w:rPr>
                <w:sz w:val="16"/>
                <w:szCs w:val="16"/>
              </w:rPr>
              <w:t>eNPN_CH</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F90B0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9D35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E1789" w14:textId="77777777" w:rsidR="00C521B3" w:rsidRPr="001B1679" w:rsidRDefault="00C521B3" w:rsidP="00015975">
            <w:pPr>
              <w:pStyle w:val="TAL"/>
              <w:rPr>
                <w:sz w:val="16"/>
                <w:szCs w:val="16"/>
              </w:rPr>
            </w:pPr>
          </w:p>
        </w:tc>
      </w:tr>
      <w:tr w:rsidR="00C521B3" w14:paraId="095849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D0A3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EC191" w14:textId="77777777" w:rsidR="00C521B3" w:rsidRPr="001B1679" w:rsidRDefault="00C521B3" w:rsidP="00015975">
            <w:pPr>
              <w:pStyle w:val="TAL"/>
              <w:rPr>
                <w:sz w:val="16"/>
                <w:szCs w:val="16"/>
              </w:rPr>
            </w:pPr>
            <w:r w:rsidRPr="001B1679">
              <w:rPr>
                <w:sz w:val="16"/>
                <w:szCs w:val="16"/>
              </w:rPr>
              <w:t>SP-231472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4B7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97BE5" w14:textId="77777777" w:rsidR="00C521B3" w:rsidRPr="001B1679" w:rsidRDefault="00C521B3" w:rsidP="00015975">
            <w:pPr>
              <w:pStyle w:val="TAL"/>
              <w:rPr>
                <w:sz w:val="16"/>
                <w:szCs w:val="16"/>
              </w:rPr>
            </w:pPr>
            <w:r w:rsidRPr="001B1679">
              <w:rPr>
                <w:sz w:val="16"/>
                <w:szCs w:val="16"/>
              </w:rPr>
              <w:t>Rel-18 CRs on Service based management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2B670"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DD40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B2B17"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0ED7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1EAF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F89D9" w14:textId="77777777" w:rsidR="00C521B3" w:rsidRPr="001B1679" w:rsidRDefault="00C521B3" w:rsidP="00015975">
            <w:pPr>
              <w:pStyle w:val="TAL"/>
              <w:rPr>
                <w:sz w:val="16"/>
                <w:szCs w:val="16"/>
              </w:rPr>
            </w:pPr>
          </w:p>
        </w:tc>
      </w:tr>
      <w:tr w:rsidR="00C521B3" w14:paraId="70707D1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EADB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C013B" w14:textId="77777777" w:rsidR="00C521B3" w:rsidRPr="001B1679" w:rsidRDefault="00C521B3" w:rsidP="00015975">
            <w:pPr>
              <w:pStyle w:val="TAL"/>
              <w:rPr>
                <w:sz w:val="16"/>
                <w:szCs w:val="16"/>
              </w:rPr>
            </w:pPr>
            <w:r w:rsidRPr="001B1679">
              <w:rPr>
                <w:sz w:val="16"/>
                <w:szCs w:val="16"/>
              </w:rPr>
              <w:t>SP-231473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7F88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6CA9B" w14:textId="77777777" w:rsidR="00C521B3" w:rsidRPr="001B1679" w:rsidRDefault="00C521B3" w:rsidP="00015975">
            <w:pPr>
              <w:pStyle w:val="TAL"/>
              <w:rPr>
                <w:sz w:val="16"/>
                <w:szCs w:val="16"/>
              </w:rPr>
            </w:pPr>
            <w:r w:rsidRPr="001B1679">
              <w:rPr>
                <w:sz w:val="16"/>
                <w:szCs w:val="16"/>
              </w:rPr>
              <w:t>Rel-18 CRs on Charging Aspects of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77B8C"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B582B"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6226D6" w14:textId="77777777" w:rsidR="00C521B3" w:rsidRPr="001B1679" w:rsidRDefault="00C521B3" w:rsidP="00015975">
            <w:pPr>
              <w:pStyle w:val="TAL"/>
              <w:rPr>
                <w:sz w:val="16"/>
                <w:szCs w:val="16"/>
              </w:rPr>
            </w:pPr>
            <w:r w:rsidRPr="001B1679">
              <w:rPr>
                <w:sz w:val="16"/>
                <w:szCs w:val="16"/>
              </w:rPr>
              <w:t>IDC_CH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8C8F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C1A04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F0F72" w14:textId="77777777" w:rsidR="00C521B3" w:rsidRPr="001B1679" w:rsidRDefault="00C521B3" w:rsidP="00015975">
            <w:pPr>
              <w:pStyle w:val="TAL"/>
              <w:rPr>
                <w:sz w:val="16"/>
                <w:szCs w:val="16"/>
              </w:rPr>
            </w:pPr>
          </w:p>
        </w:tc>
      </w:tr>
      <w:tr w:rsidR="00C521B3" w14:paraId="244C11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B3AF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2C3C4" w14:textId="77777777" w:rsidR="00C521B3" w:rsidRPr="001B1679" w:rsidRDefault="00C521B3" w:rsidP="00015975">
            <w:pPr>
              <w:pStyle w:val="TAL"/>
              <w:rPr>
                <w:sz w:val="16"/>
                <w:szCs w:val="16"/>
              </w:rPr>
            </w:pPr>
            <w:r w:rsidRPr="001B1679">
              <w:rPr>
                <w:sz w:val="16"/>
                <w:szCs w:val="16"/>
              </w:rPr>
              <w:t>SP-231475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D177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9DADD"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E37C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6E07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2C881A"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E1335"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38F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26F7D" w14:textId="77777777" w:rsidR="00C521B3" w:rsidRPr="001B1679" w:rsidRDefault="00C521B3" w:rsidP="00015975">
            <w:pPr>
              <w:pStyle w:val="TAL"/>
              <w:rPr>
                <w:sz w:val="16"/>
                <w:szCs w:val="16"/>
              </w:rPr>
            </w:pPr>
          </w:p>
        </w:tc>
      </w:tr>
      <w:tr w:rsidR="00C521B3" w14:paraId="3C975D4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F4968"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FE4AA" w14:textId="77777777" w:rsidR="00C521B3" w:rsidRPr="001B1679" w:rsidRDefault="00C521B3" w:rsidP="00015975">
            <w:pPr>
              <w:pStyle w:val="TAL"/>
              <w:rPr>
                <w:sz w:val="16"/>
                <w:szCs w:val="16"/>
              </w:rPr>
            </w:pPr>
            <w:r w:rsidRPr="001B1679">
              <w:rPr>
                <w:sz w:val="16"/>
                <w:szCs w:val="16"/>
              </w:rPr>
              <w:t>SP-231476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404F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FE601" w14:textId="77777777" w:rsidR="00C521B3" w:rsidRPr="001B1679" w:rsidRDefault="00C521B3" w:rsidP="00015975">
            <w:pPr>
              <w:pStyle w:val="TAL"/>
              <w:rPr>
                <w:sz w:val="16"/>
                <w:szCs w:val="16"/>
              </w:rPr>
            </w:pPr>
            <w:r w:rsidRPr="001B1679">
              <w:rPr>
                <w:sz w:val="16"/>
                <w:szCs w:val="16"/>
              </w:rPr>
              <w:t>Rel-18 CRs on Intent driven management service for mobile network phase 2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77F8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03CB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28522"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A3A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44EB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BFB60" w14:textId="77777777" w:rsidR="00C521B3" w:rsidRPr="001B1679" w:rsidRDefault="00C521B3" w:rsidP="00015975">
            <w:pPr>
              <w:pStyle w:val="TAL"/>
              <w:rPr>
                <w:sz w:val="16"/>
                <w:szCs w:val="16"/>
              </w:rPr>
            </w:pPr>
          </w:p>
        </w:tc>
      </w:tr>
      <w:tr w:rsidR="00C521B3" w14:paraId="0D5E97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E1561D"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B165AA" w14:textId="77777777" w:rsidR="00C521B3" w:rsidRPr="001B1679" w:rsidRDefault="00C521B3" w:rsidP="00015975">
            <w:pPr>
              <w:pStyle w:val="TAL"/>
              <w:rPr>
                <w:sz w:val="16"/>
                <w:szCs w:val="16"/>
              </w:rPr>
            </w:pPr>
            <w:r w:rsidRPr="001B1679">
              <w:rPr>
                <w:sz w:val="16"/>
                <w:szCs w:val="16"/>
              </w:rPr>
              <w:t>SP-231477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5D7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781E2" w14:textId="77777777" w:rsidR="00C521B3" w:rsidRPr="001B1679" w:rsidRDefault="00C521B3" w:rsidP="00015975">
            <w:pPr>
              <w:pStyle w:val="TAL"/>
              <w:rPr>
                <w:sz w:val="16"/>
                <w:szCs w:val="16"/>
              </w:rPr>
            </w:pPr>
            <w:r w:rsidRPr="001B1679">
              <w:rPr>
                <w:sz w:val="16"/>
                <w:szCs w:val="16"/>
              </w:rPr>
              <w:t>Rel-18 CRs on Management Aspects of 5G Network Sharing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EEABFB"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89B9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4EC48" w14:textId="77777777" w:rsidR="00C521B3" w:rsidRPr="001B1679" w:rsidRDefault="00C521B3" w:rsidP="00015975">
            <w:pPr>
              <w:pStyle w:val="TAL"/>
              <w:rPr>
                <w:sz w:val="16"/>
                <w:szCs w:val="16"/>
              </w:rPr>
            </w:pPr>
            <w:r w:rsidRPr="001B1679">
              <w:rPr>
                <w:sz w:val="16"/>
                <w:szCs w:val="16"/>
              </w:rPr>
              <w:t>MANS_ph2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9617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CE08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174E8" w14:textId="77777777" w:rsidR="00C521B3" w:rsidRPr="001B1679" w:rsidRDefault="00C521B3" w:rsidP="00015975">
            <w:pPr>
              <w:pStyle w:val="TAL"/>
              <w:rPr>
                <w:sz w:val="16"/>
                <w:szCs w:val="16"/>
              </w:rPr>
            </w:pPr>
          </w:p>
        </w:tc>
      </w:tr>
      <w:tr w:rsidR="00C521B3" w14:paraId="100880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EC1A44"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B85234" w14:textId="77777777" w:rsidR="00C521B3" w:rsidRPr="001B1679" w:rsidRDefault="00C521B3" w:rsidP="00015975">
            <w:pPr>
              <w:pStyle w:val="TAL"/>
              <w:rPr>
                <w:sz w:val="16"/>
                <w:szCs w:val="16"/>
              </w:rPr>
            </w:pPr>
            <w:r w:rsidRPr="001B1679">
              <w:rPr>
                <w:sz w:val="16"/>
                <w:szCs w:val="16"/>
              </w:rPr>
              <w:t>SP-231478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69B3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E4C67" w14:textId="77777777" w:rsidR="00C521B3" w:rsidRPr="001B1679" w:rsidRDefault="00C521B3" w:rsidP="00015975">
            <w:pPr>
              <w:pStyle w:val="TAL"/>
              <w:rPr>
                <w:sz w:val="16"/>
                <w:szCs w:val="16"/>
              </w:rPr>
            </w:pPr>
            <w:r w:rsidRPr="001B1679">
              <w:rPr>
                <w:sz w:val="16"/>
                <w:szCs w:val="16"/>
              </w:rPr>
              <w:t>Rel-18 CRs on Management Aspects related to NWDAF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F5CBB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94B2C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A3AFA" w14:textId="77777777" w:rsidR="00C521B3" w:rsidRPr="001B1679" w:rsidRDefault="00C521B3" w:rsidP="00015975">
            <w:pPr>
              <w:pStyle w:val="TAL"/>
              <w:rPr>
                <w:sz w:val="16"/>
                <w:szCs w:val="16"/>
              </w:rPr>
            </w:pPr>
            <w:r w:rsidRPr="001B1679">
              <w:rPr>
                <w:sz w:val="16"/>
                <w:szCs w:val="16"/>
              </w:rPr>
              <w:t>MANWDAF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D570C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326D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056BE1" w14:textId="77777777" w:rsidR="00C521B3" w:rsidRPr="001B1679" w:rsidRDefault="00C521B3" w:rsidP="00015975">
            <w:pPr>
              <w:pStyle w:val="TAL"/>
              <w:rPr>
                <w:sz w:val="16"/>
                <w:szCs w:val="16"/>
              </w:rPr>
            </w:pPr>
          </w:p>
        </w:tc>
      </w:tr>
      <w:tr w:rsidR="00C521B3" w14:paraId="6486739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6533F"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4613D" w14:textId="77777777" w:rsidR="00C521B3" w:rsidRPr="001B1679" w:rsidRDefault="00C521B3" w:rsidP="00015975">
            <w:pPr>
              <w:pStyle w:val="TAL"/>
              <w:rPr>
                <w:sz w:val="16"/>
                <w:szCs w:val="16"/>
              </w:rPr>
            </w:pPr>
            <w:r w:rsidRPr="001B1679">
              <w:rPr>
                <w:sz w:val="16"/>
                <w:szCs w:val="16"/>
              </w:rPr>
              <w:t>SP-231479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35A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FB2A1D" w14:textId="77777777" w:rsidR="00C521B3" w:rsidRPr="001B1679" w:rsidRDefault="00C521B3" w:rsidP="00015975">
            <w:pPr>
              <w:pStyle w:val="TAL"/>
              <w:rPr>
                <w:sz w:val="16"/>
                <w:szCs w:val="16"/>
              </w:rPr>
            </w:pPr>
            <w:r w:rsidRPr="001B1679">
              <w:rPr>
                <w:sz w:val="16"/>
                <w:szCs w:val="16"/>
              </w:rPr>
              <w:t>Rel-18 CRs on</w:t>
            </w:r>
            <w:r>
              <w:t xml:space="preserve"> Management of cloud-native Virtualized Network Functions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8B975E"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ABC4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56B6EE" w14:textId="77777777" w:rsidR="00C521B3" w:rsidRPr="001B1679" w:rsidRDefault="00C521B3" w:rsidP="00015975">
            <w:pPr>
              <w:pStyle w:val="TAL"/>
              <w:rPr>
                <w:sz w:val="16"/>
                <w:szCs w:val="16"/>
              </w:rPr>
            </w:pPr>
            <w:r w:rsidRPr="001B1679">
              <w:rPr>
                <w:sz w:val="16"/>
                <w:szCs w:val="16"/>
              </w:rPr>
              <w:t>MCVNF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4A3F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272C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AEDEC" w14:textId="77777777" w:rsidR="00C521B3" w:rsidRPr="001B1679" w:rsidRDefault="00C521B3" w:rsidP="00015975">
            <w:pPr>
              <w:pStyle w:val="TAL"/>
              <w:rPr>
                <w:sz w:val="16"/>
                <w:szCs w:val="16"/>
              </w:rPr>
            </w:pPr>
          </w:p>
        </w:tc>
      </w:tr>
      <w:tr w:rsidR="00C521B3" w14:paraId="31093D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C4CD5"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C41FA" w14:textId="77777777" w:rsidR="00C521B3" w:rsidRPr="001B1679" w:rsidRDefault="00C521B3" w:rsidP="00015975">
            <w:pPr>
              <w:pStyle w:val="TAL"/>
              <w:rPr>
                <w:sz w:val="16"/>
                <w:szCs w:val="16"/>
              </w:rPr>
            </w:pPr>
            <w:r w:rsidRPr="001B1679">
              <w:rPr>
                <w:sz w:val="16"/>
                <w:szCs w:val="16"/>
              </w:rPr>
              <w:t>SP-231480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ABC8F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8BD6F" w14:textId="77777777" w:rsidR="00C521B3" w:rsidRPr="001B1679" w:rsidRDefault="00C521B3" w:rsidP="00015975">
            <w:pPr>
              <w:pStyle w:val="TAL"/>
              <w:rPr>
                <w:sz w:val="16"/>
                <w:szCs w:val="16"/>
              </w:rPr>
            </w:pPr>
            <w:r w:rsidRPr="001B1679">
              <w:rPr>
                <w:sz w:val="16"/>
                <w:szCs w:val="16"/>
              </w:rPr>
              <w:t>Rel-18 CRs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983D2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E649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16F9BC"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77703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18124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1AE51" w14:textId="77777777" w:rsidR="00C521B3" w:rsidRPr="001B1679" w:rsidRDefault="00C521B3" w:rsidP="00015975">
            <w:pPr>
              <w:pStyle w:val="TAL"/>
              <w:rPr>
                <w:sz w:val="16"/>
                <w:szCs w:val="16"/>
              </w:rPr>
            </w:pPr>
          </w:p>
        </w:tc>
      </w:tr>
      <w:tr w:rsidR="00C521B3" w14:paraId="378BC3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0176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E8012" w14:textId="77777777" w:rsidR="00C521B3" w:rsidRPr="001B1679" w:rsidRDefault="00C521B3" w:rsidP="00015975">
            <w:pPr>
              <w:pStyle w:val="TAL"/>
              <w:rPr>
                <w:sz w:val="16"/>
                <w:szCs w:val="16"/>
              </w:rPr>
            </w:pPr>
            <w:r w:rsidRPr="001B1679">
              <w:rPr>
                <w:sz w:val="16"/>
                <w:szCs w:val="16"/>
              </w:rPr>
              <w:t>SP-231481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3E81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C7581" w14:textId="77777777" w:rsidR="00C521B3" w:rsidRPr="001B1679" w:rsidRDefault="00C521B3" w:rsidP="00015975">
            <w:pPr>
              <w:pStyle w:val="TAL"/>
              <w:rPr>
                <w:sz w:val="16"/>
                <w:szCs w:val="16"/>
              </w:rPr>
            </w:pPr>
            <w:r w:rsidRPr="001B1679">
              <w:rPr>
                <w:sz w:val="16"/>
                <w:szCs w:val="16"/>
              </w:rPr>
              <w:t>Rel-18 CRs on</w:t>
            </w:r>
            <w:r>
              <w:t xml:space="preserve"> Network slicing provisioning rules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44AEF3"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89F5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06424B" w14:textId="77777777" w:rsidR="00C521B3" w:rsidRPr="001B1679" w:rsidRDefault="00C521B3" w:rsidP="00015975">
            <w:pPr>
              <w:pStyle w:val="TAL"/>
              <w:rPr>
                <w:sz w:val="16"/>
                <w:szCs w:val="16"/>
              </w:rPr>
            </w:pPr>
            <w:r w:rsidRPr="001B1679">
              <w:rPr>
                <w:sz w:val="16"/>
                <w:szCs w:val="16"/>
              </w:rPr>
              <w:t>NSRULE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2A281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0C31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9F153" w14:textId="77777777" w:rsidR="00C521B3" w:rsidRPr="001B1679" w:rsidRDefault="00C521B3" w:rsidP="00015975">
            <w:pPr>
              <w:pStyle w:val="TAL"/>
              <w:rPr>
                <w:sz w:val="16"/>
                <w:szCs w:val="16"/>
              </w:rPr>
            </w:pPr>
          </w:p>
        </w:tc>
      </w:tr>
      <w:tr w:rsidR="00C521B3" w14:paraId="72B83B8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7025A"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1D962" w14:textId="77777777" w:rsidR="00C521B3" w:rsidRPr="001B1679" w:rsidRDefault="00C521B3" w:rsidP="00015975">
            <w:pPr>
              <w:pStyle w:val="TAL"/>
              <w:rPr>
                <w:sz w:val="16"/>
                <w:szCs w:val="16"/>
              </w:rPr>
            </w:pPr>
            <w:r w:rsidRPr="001B1679">
              <w:rPr>
                <w:sz w:val="16"/>
                <w:szCs w:val="16"/>
              </w:rPr>
              <w:t>SP-231482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D88A0"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F3E11" w14:textId="77777777" w:rsidR="00C521B3" w:rsidRPr="001B1679" w:rsidRDefault="00C521B3" w:rsidP="00015975">
            <w:pPr>
              <w:pStyle w:val="TAL"/>
              <w:rPr>
                <w:sz w:val="16"/>
                <w:szCs w:val="16"/>
              </w:rPr>
            </w:pPr>
            <w:r w:rsidRPr="001B1679">
              <w:rPr>
                <w:sz w:val="16"/>
                <w:szCs w:val="16"/>
              </w:rPr>
              <w:t>Rel-18 CRs on Management of non-public networks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CC0C8"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1C91BF"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10251A" w14:textId="77777777" w:rsidR="00C521B3" w:rsidRPr="001B1679" w:rsidRDefault="00C521B3" w:rsidP="00015975">
            <w:pPr>
              <w:pStyle w:val="TAL"/>
              <w:rPr>
                <w:sz w:val="16"/>
                <w:szCs w:val="16"/>
              </w:rPr>
            </w:pPr>
            <w:r w:rsidRPr="001B1679">
              <w:rPr>
                <w:sz w:val="16"/>
                <w:szCs w:val="16"/>
              </w:rPr>
              <w:t>OAM_NPN_Ph2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C32A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E12E0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B097B1" w14:textId="77777777" w:rsidR="00C521B3" w:rsidRPr="001B1679" w:rsidRDefault="00C521B3" w:rsidP="00015975">
            <w:pPr>
              <w:pStyle w:val="TAL"/>
              <w:rPr>
                <w:sz w:val="16"/>
                <w:szCs w:val="16"/>
              </w:rPr>
            </w:pPr>
          </w:p>
        </w:tc>
      </w:tr>
      <w:tr w:rsidR="00C521B3" w14:paraId="6D226B4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0051B"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0A1AA" w14:textId="77777777" w:rsidR="00C521B3" w:rsidRPr="001B1679" w:rsidRDefault="00C521B3" w:rsidP="00015975">
            <w:pPr>
              <w:pStyle w:val="TAL"/>
              <w:rPr>
                <w:sz w:val="16"/>
                <w:szCs w:val="16"/>
              </w:rPr>
            </w:pPr>
            <w:r w:rsidRPr="001B1679">
              <w:rPr>
                <w:sz w:val="16"/>
                <w:szCs w:val="16"/>
              </w:rPr>
              <w:t>SP-231483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6F43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2B1D3" w14:textId="77777777" w:rsidR="00C521B3" w:rsidRPr="001B1679" w:rsidRDefault="00C521B3" w:rsidP="00015975">
            <w:pPr>
              <w:pStyle w:val="TAL"/>
              <w:rPr>
                <w:sz w:val="16"/>
                <w:szCs w:val="16"/>
              </w:rPr>
            </w:pPr>
            <w:r w:rsidRPr="001B1679">
              <w:rPr>
                <w:sz w:val="16"/>
                <w:szCs w:val="16"/>
              </w:rPr>
              <w:t>Rel-18 CRs on Management Aspects of NTN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CC41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AB25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B99318" w14:textId="77777777" w:rsidR="00C521B3" w:rsidRPr="001B1679" w:rsidRDefault="00C521B3" w:rsidP="00015975">
            <w:pPr>
              <w:pStyle w:val="TAL"/>
              <w:rPr>
                <w:sz w:val="16"/>
                <w:szCs w:val="16"/>
              </w:rPr>
            </w:pPr>
            <w:r w:rsidRPr="001B1679">
              <w:rPr>
                <w:sz w:val="16"/>
                <w:szCs w:val="16"/>
              </w:rPr>
              <w:t>OAM_NTN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CDC7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32F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3512E2" w14:textId="77777777" w:rsidR="00C521B3" w:rsidRPr="001B1679" w:rsidRDefault="00C521B3" w:rsidP="00015975">
            <w:pPr>
              <w:pStyle w:val="TAL"/>
              <w:rPr>
                <w:sz w:val="16"/>
                <w:szCs w:val="16"/>
              </w:rPr>
            </w:pPr>
          </w:p>
        </w:tc>
      </w:tr>
      <w:tr w:rsidR="00C521B3" w14:paraId="106C071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B44E9"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F73B1" w14:textId="77777777" w:rsidR="00C521B3" w:rsidRPr="001B1679" w:rsidRDefault="00C521B3" w:rsidP="00015975">
            <w:pPr>
              <w:pStyle w:val="TAL"/>
              <w:rPr>
                <w:sz w:val="16"/>
                <w:szCs w:val="16"/>
              </w:rPr>
            </w:pPr>
            <w:r w:rsidRPr="001B1679">
              <w:rPr>
                <w:sz w:val="16"/>
                <w:szCs w:val="16"/>
              </w:rPr>
              <w:t>SP-231484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606F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7393C" w14:textId="77777777" w:rsidR="00C521B3" w:rsidRPr="001B1679" w:rsidRDefault="00C521B3" w:rsidP="00015975">
            <w:pPr>
              <w:pStyle w:val="TAL"/>
              <w:rPr>
                <w:sz w:val="16"/>
                <w:szCs w:val="16"/>
              </w:rPr>
            </w:pPr>
            <w:r w:rsidRPr="001B1679">
              <w:rPr>
                <w:sz w:val="16"/>
                <w:szCs w:val="16"/>
              </w:rPr>
              <w:t>Rel-18 CRs on 5G performance measurements and KPIs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BB76C2"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7C0A7"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687C7"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3D79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20D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A8B3B" w14:textId="77777777" w:rsidR="00C521B3" w:rsidRPr="001B1679" w:rsidRDefault="00C521B3" w:rsidP="00015975">
            <w:pPr>
              <w:pStyle w:val="TAL"/>
              <w:rPr>
                <w:sz w:val="16"/>
                <w:szCs w:val="16"/>
              </w:rPr>
            </w:pPr>
          </w:p>
        </w:tc>
      </w:tr>
      <w:tr w:rsidR="00C521B3" w14:paraId="14546AF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7C63C"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CA1F9" w14:textId="77777777" w:rsidR="00C521B3" w:rsidRPr="001B1679" w:rsidRDefault="00C521B3" w:rsidP="00015975">
            <w:pPr>
              <w:pStyle w:val="TAL"/>
              <w:rPr>
                <w:sz w:val="16"/>
                <w:szCs w:val="16"/>
              </w:rPr>
            </w:pPr>
            <w:r w:rsidRPr="001B1679">
              <w:rPr>
                <w:sz w:val="16"/>
                <w:szCs w:val="16"/>
              </w:rPr>
              <w:t>SP-231485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E8D7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452CE7" w14:textId="77777777" w:rsidR="00C521B3" w:rsidRPr="001B1679" w:rsidRDefault="00C521B3" w:rsidP="00015975">
            <w:pPr>
              <w:pStyle w:val="TAL"/>
              <w:rPr>
                <w:sz w:val="16"/>
                <w:szCs w:val="16"/>
              </w:rPr>
            </w:pPr>
            <w:r w:rsidRPr="001B1679">
              <w:rPr>
                <w:sz w:val="16"/>
                <w:szCs w:val="16"/>
              </w:rPr>
              <w:t>Rel-18 CR on Self-Configuration of RAN Network Entities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D84F4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5CA2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083971" w14:textId="77777777" w:rsidR="00C521B3" w:rsidRPr="001B1679" w:rsidRDefault="00C521B3" w:rsidP="00015975">
            <w:pPr>
              <w:pStyle w:val="TAL"/>
              <w:rPr>
                <w:sz w:val="16"/>
                <w:szCs w:val="16"/>
              </w:rPr>
            </w:pPr>
            <w:r w:rsidRPr="001B1679">
              <w:rPr>
                <w:sz w:val="16"/>
                <w:szCs w:val="16"/>
              </w:rPr>
              <w:t>RANSC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07BA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2961"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4502B" w14:textId="77777777" w:rsidR="00C521B3" w:rsidRPr="001B1679" w:rsidRDefault="00C521B3" w:rsidP="00015975">
            <w:pPr>
              <w:pStyle w:val="TAL"/>
              <w:rPr>
                <w:sz w:val="16"/>
                <w:szCs w:val="16"/>
              </w:rPr>
            </w:pPr>
          </w:p>
        </w:tc>
      </w:tr>
      <w:tr w:rsidR="00C521B3" w14:paraId="1FF2EE1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894C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9019E4" w14:textId="77777777" w:rsidR="00C521B3" w:rsidRPr="001B1679" w:rsidRDefault="00C521B3" w:rsidP="00015975">
            <w:pPr>
              <w:pStyle w:val="TAL"/>
              <w:rPr>
                <w:sz w:val="16"/>
                <w:szCs w:val="16"/>
              </w:rPr>
            </w:pPr>
            <w:r w:rsidRPr="001B1679">
              <w:rPr>
                <w:sz w:val="16"/>
                <w:szCs w:val="16"/>
              </w:rPr>
              <w:t>SP-231494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E0EE1"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D996B" w14:textId="77777777" w:rsidR="00C521B3" w:rsidRPr="001B1679" w:rsidRDefault="00C521B3" w:rsidP="00015975">
            <w:pPr>
              <w:pStyle w:val="TAL"/>
              <w:rPr>
                <w:sz w:val="16"/>
                <w:szCs w:val="16"/>
              </w:rPr>
            </w:pPr>
            <w:r w:rsidRPr="001B1679">
              <w:rPr>
                <w:sz w:val="16"/>
                <w:szCs w:val="16"/>
              </w:rPr>
              <w:t>Rel-18 CRs on TEI batch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362E1"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536BE"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1EB2B"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67A9C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963B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2C882" w14:textId="77777777" w:rsidR="00C521B3" w:rsidRPr="001B1679" w:rsidRDefault="00C521B3" w:rsidP="00015975">
            <w:pPr>
              <w:pStyle w:val="TAL"/>
              <w:rPr>
                <w:sz w:val="16"/>
                <w:szCs w:val="16"/>
              </w:rPr>
            </w:pPr>
          </w:p>
        </w:tc>
      </w:tr>
      <w:tr w:rsidR="00C521B3" w14:paraId="254912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A460B6"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F1217" w14:textId="77777777" w:rsidR="00C521B3" w:rsidRPr="001B1679" w:rsidRDefault="00C521B3" w:rsidP="00015975">
            <w:pPr>
              <w:pStyle w:val="TAL"/>
              <w:rPr>
                <w:sz w:val="16"/>
                <w:szCs w:val="16"/>
              </w:rPr>
            </w:pPr>
            <w:r w:rsidRPr="001B1679">
              <w:rPr>
                <w:sz w:val="16"/>
                <w:szCs w:val="16"/>
              </w:rPr>
              <w:t>SP-231495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5CC6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E7EC8" w14:textId="77777777" w:rsidR="00C521B3" w:rsidRPr="001B1679" w:rsidRDefault="00C521B3" w:rsidP="00015975">
            <w:pPr>
              <w:pStyle w:val="TAL"/>
              <w:rPr>
                <w:sz w:val="16"/>
                <w:szCs w:val="16"/>
              </w:rPr>
            </w:pPr>
            <w:r w:rsidRPr="001B1679">
              <w:rPr>
                <w:sz w:val="16"/>
                <w:szCs w:val="16"/>
              </w:rPr>
              <w:t>Rel-18 CRs on TEI batch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D2747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A70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38162F"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B7BC8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93EE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EB094" w14:textId="77777777" w:rsidR="00C521B3" w:rsidRPr="001B1679" w:rsidRDefault="00C521B3" w:rsidP="00015975">
            <w:pPr>
              <w:pStyle w:val="TAL"/>
              <w:rPr>
                <w:sz w:val="16"/>
                <w:szCs w:val="16"/>
              </w:rPr>
            </w:pPr>
          </w:p>
        </w:tc>
      </w:tr>
      <w:tr w:rsidR="00C521B3" w14:paraId="7BC5BDD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4D8A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09796D" w14:textId="77777777" w:rsidR="00C521B3" w:rsidRPr="001B1679" w:rsidRDefault="00C521B3" w:rsidP="00015975">
            <w:pPr>
              <w:pStyle w:val="TAL"/>
              <w:rPr>
                <w:sz w:val="16"/>
                <w:szCs w:val="16"/>
              </w:rPr>
            </w:pPr>
            <w:r w:rsidRPr="001B1679">
              <w:rPr>
                <w:sz w:val="16"/>
                <w:szCs w:val="16"/>
              </w:rPr>
              <w:t>SP-231497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4524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5DF49" w14:textId="77777777" w:rsidR="00C521B3" w:rsidRPr="001B1679" w:rsidRDefault="00C521B3" w:rsidP="00015975">
            <w:pPr>
              <w:pStyle w:val="TAL"/>
              <w:rPr>
                <w:sz w:val="16"/>
                <w:szCs w:val="16"/>
              </w:rPr>
            </w:pPr>
            <w:r w:rsidRPr="001B1679">
              <w:rPr>
                <w:sz w:val="16"/>
                <w:szCs w:val="16"/>
              </w:rPr>
              <w:t xml:space="preserve">Rel-18 </w:t>
            </w:r>
            <w:proofErr w:type="spellStart"/>
            <w:r w:rsidRPr="001B1679">
              <w:rPr>
                <w:sz w:val="16"/>
                <w:szCs w:val="16"/>
              </w:rPr>
              <w:t>Crs</w:t>
            </w:r>
            <w:proofErr w:type="spellEnd"/>
            <w:r w:rsidRPr="001B1679">
              <w:rPr>
                <w:sz w:val="16"/>
                <w:szCs w:val="16"/>
              </w:rPr>
              <w:t xml:space="preserve"> on Charging Aspects of TSN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3DDC4"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F97E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40BE8" w14:textId="77777777" w:rsidR="00C521B3" w:rsidRPr="001B1679" w:rsidRDefault="00C521B3" w:rsidP="00015975">
            <w:pPr>
              <w:pStyle w:val="TAL"/>
              <w:rPr>
                <w:sz w:val="16"/>
                <w:szCs w:val="16"/>
              </w:rPr>
            </w:pPr>
            <w:r w:rsidRPr="001B1679">
              <w:rPr>
                <w:sz w:val="16"/>
                <w:szCs w:val="16"/>
              </w:rPr>
              <w:t>TSN_CH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98E9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FD907"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D58E6C" w14:textId="77777777" w:rsidR="00C521B3" w:rsidRPr="001B1679" w:rsidRDefault="00C521B3" w:rsidP="00015975">
            <w:pPr>
              <w:pStyle w:val="TAL"/>
              <w:rPr>
                <w:sz w:val="16"/>
                <w:szCs w:val="16"/>
              </w:rPr>
            </w:pPr>
          </w:p>
        </w:tc>
      </w:tr>
      <w:tr w:rsidR="00C521B3" w14:paraId="63F80DE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1E6CE" w14:textId="77777777" w:rsidR="00C521B3" w:rsidRPr="001B1679" w:rsidRDefault="00C521B3" w:rsidP="00015975">
            <w:pPr>
              <w:pStyle w:val="TAL"/>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0621A" w14:textId="77777777" w:rsidR="00C521B3" w:rsidRPr="001B1679" w:rsidRDefault="00C521B3" w:rsidP="00015975">
            <w:pPr>
              <w:pStyle w:val="TAL"/>
              <w:rPr>
                <w:sz w:val="16"/>
                <w:szCs w:val="16"/>
              </w:rPr>
            </w:pPr>
            <w:r w:rsidRPr="001B1679">
              <w:rPr>
                <w:sz w:val="16"/>
                <w:szCs w:val="16"/>
              </w:rPr>
              <w:t>SP-231498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03D4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B078F" w14:textId="77777777" w:rsidR="00C521B3" w:rsidRPr="001B1679" w:rsidRDefault="00C521B3" w:rsidP="00015975">
            <w:pPr>
              <w:pStyle w:val="TAL"/>
              <w:rPr>
                <w:sz w:val="16"/>
                <w:szCs w:val="16"/>
              </w:rPr>
            </w:pPr>
            <w:r w:rsidRPr="001B1679">
              <w:rPr>
                <w:sz w:val="16"/>
                <w:szCs w:val="16"/>
              </w:rPr>
              <w:t>Rel-18 CRs on Management Aspects of URLLC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DD915" w14:textId="77777777" w:rsidR="00C521B3" w:rsidRPr="001B1679" w:rsidRDefault="00C521B3" w:rsidP="00015975">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DD64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81CE2A" w14:textId="77777777" w:rsidR="00C521B3" w:rsidRPr="001B1679" w:rsidRDefault="00C521B3" w:rsidP="00015975">
            <w:pPr>
              <w:pStyle w:val="TAL"/>
              <w:rPr>
                <w:sz w:val="16"/>
                <w:szCs w:val="16"/>
              </w:rPr>
            </w:pPr>
            <w:proofErr w:type="spellStart"/>
            <w:r w:rsidRPr="001B1679">
              <w:rPr>
                <w:sz w:val="16"/>
                <w:szCs w:val="16"/>
              </w:rPr>
              <w:t>URLLC_Mgt</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CEE47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FA6C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4F3D85" w14:textId="77777777" w:rsidR="00C521B3" w:rsidRPr="001B1679" w:rsidRDefault="00C521B3" w:rsidP="00015975">
            <w:pPr>
              <w:pStyle w:val="TAL"/>
              <w:rPr>
                <w:sz w:val="16"/>
                <w:szCs w:val="16"/>
              </w:rPr>
            </w:pPr>
          </w:p>
        </w:tc>
      </w:tr>
      <w:tr w:rsidR="00C521B3" w14:paraId="5199A52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B2B9E"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52329" w14:textId="77777777" w:rsidR="00C521B3" w:rsidRPr="001B1679" w:rsidRDefault="00C521B3" w:rsidP="00015975">
            <w:pPr>
              <w:pStyle w:val="TAL"/>
              <w:rPr>
                <w:sz w:val="16"/>
                <w:szCs w:val="16"/>
              </w:rPr>
            </w:pPr>
            <w:r w:rsidRPr="001B1679">
              <w:rPr>
                <w:sz w:val="16"/>
                <w:szCs w:val="16"/>
              </w:rPr>
              <w:t>SP-231542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2E923"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6A653" w14:textId="77777777" w:rsidR="00C521B3" w:rsidRPr="001B1679" w:rsidRDefault="00C521B3" w:rsidP="00015975">
            <w:pPr>
              <w:pStyle w:val="TAL"/>
              <w:rPr>
                <w:sz w:val="16"/>
                <w:szCs w:val="16"/>
              </w:rPr>
            </w:pPr>
            <w:r w:rsidRPr="001B1679">
              <w:rPr>
                <w:sz w:val="16"/>
                <w:szCs w:val="16"/>
              </w:rPr>
              <w:t>Rel-18 CRs to TS23554 for 5GMARCH_Ph2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7AA5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F1456"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0C18AF" w14:textId="77777777" w:rsidR="00C521B3" w:rsidRPr="001B1679" w:rsidRDefault="00C521B3" w:rsidP="00015975">
            <w:pPr>
              <w:pStyle w:val="TAL"/>
              <w:rPr>
                <w:sz w:val="16"/>
                <w:szCs w:val="16"/>
              </w:rPr>
            </w:pPr>
            <w:r w:rsidRPr="001B1679">
              <w:rPr>
                <w:sz w:val="16"/>
                <w:szCs w:val="16"/>
              </w:rPr>
              <w:t>5GMARCH_Ph2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1BCB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D32E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7758E1" w14:textId="77777777" w:rsidR="00C521B3" w:rsidRPr="001B1679" w:rsidRDefault="00C521B3" w:rsidP="00015975">
            <w:pPr>
              <w:pStyle w:val="TAL"/>
              <w:rPr>
                <w:sz w:val="16"/>
                <w:szCs w:val="16"/>
              </w:rPr>
            </w:pPr>
          </w:p>
        </w:tc>
      </w:tr>
      <w:tr w:rsidR="00C521B3" w14:paraId="31C616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194D9"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80DD7" w14:textId="77777777" w:rsidR="00C521B3" w:rsidRPr="001B1679" w:rsidRDefault="00C521B3" w:rsidP="00015975">
            <w:pPr>
              <w:pStyle w:val="TAL"/>
              <w:rPr>
                <w:sz w:val="16"/>
                <w:szCs w:val="16"/>
              </w:rPr>
            </w:pPr>
            <w:r w:rsidRPr="001B1679">
              <w:rPr>
                <w:sz w:val="16"/>
                <w:szCs w:val="16"/>
              </w:rPr>
              <w:t>SP-231544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7D61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DC450" w14:textId="77777777" w:rsidR="00C521B3" w:rsidRPr="001B1679" w:rsidRDefault="00C521B3" w:rsidP="00015975">
            <w:pPr>
              <w:pStyle w:val="TAL"/>
              <w:rPr>
                <w:sz w:val="16"/>
                <w:szCs w:val="16"/>
              </w:rPr>
            </w:pPr>
            <w:r w:rsidRPr="001B1679">
              <w:rPr>
                <w:sz w:val="16"/>
                <w:szCs w:val="16"/>
              </w:rPr>
              <w:t>Rel-18 CRs to TS23436 for ADAES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2130A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54D069"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CC2024" w14:textId="77777777" w:rsidR="00C521B3" w:rsidRPr="001B1679" w:rsidRDefault="00C521B3" w:rsidP="00015975">
            <w:pPr>
              <w:pStyle w:val="TAL"/>
              <w:rPr>
                <w:sz w:val="16"/>
                <w:szCs w:val="16"/>
              </w:rPr>
            </w:pPr>
            <w:r w:rsidRPr="001B1679">
              <w:rPr>
                <w:sz w:val="16"/>
                <w:szCs w:val="16"/>
              </w:rPr>
              <w:t>ADAES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9D04F"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B9284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A69B5" w14:textId="77777777" w:rsidR="00C521B3" w:rsidRPr="001B1679" w:rsidRDefault="00C521B3" w:rsidP="00015975">
            <w:pPr>
              <w:pStyle w:val="TAL"/>
              <w:rPr>
                <w:sz w:val="16"/>
                <w:szCs w:val="16"/>
              </w:rPr>
            </w:pPr>
          </w:p>
        </w:tc>
      </w:tr>
      <w:tr w:rsidR="00C521B3" w14:paraId="656ADBB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FCC9A"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8F1CE" w14:textId="77777777" w:rsidR="00C521B3" w:rsidRPr="001B1679" w:rsidRDefault="00C521B3" w:rsidP="00015975">
            <w:pPr>
              <w:pStyle w:val="TAL"/>
              <w:rPr>
                <w:sz w:val="16"/>
                <w:szCs w:val="16"/>
              </w:rPr>
            </w:pPr>
            <w:r w:rsidRPr="001B1679">
              <w:rPr>
                <w:sz w:val="16"/>
                <w:szCs w:val="16"/>
              </w:rPr>
              <w:t>SP-231549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15F1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943AE" w14:textId="77777777" w:rsidR="00C521B3" w:rsidRPr="001B1679" w:rsidRDefault="00C521B3" w:rsidP="00015975">
            <w:pPr>
              <w:pStyle w:val="TAL"/>
              <w:rPr>
                <w:sz w:val="16"/>
                <w:szCs w:val="16"/>
              </w:rPr>
            </w:pPr>
            <w:r w:rsidRPr="001B1679">
              <w:rPr>
                <w:sz w:val="16"/>
                <w:szCs w:val="16"/>
              </w:rPr>
              <w:t>Rel-18 CRs to TS23558 for EDGEAPP_Ph2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3633A4"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7F4B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3FE07" w14:textId="77777777" w:rsidR="00C521B3" w:rsidRPr="001B1679" w:rsidRDefault="00C521B3" w:rsidP="00015975">
            <w:pPr>
              <w:pStyle w:val="TAL"/>
              <w:rPr>
                <w:sz w:val="16"/>
                <w:szCs w:val="16"/>
              </w:rPr>
            </w:pPr>
            <w:r w:rsidRPr="001B1679">
              <w:rPr>
                <w:sz w:val="16"/>
                <w:szCs w:val="16"/>
              </w:rPr>
              <w:t>EDGEAPP_Ph2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51B72"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8ADA80"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D4487" w14:textId="77777777" w:rsidR="00C521B3" w:rsidRPr="001B1679" w:rsidRDefault="00C521B3" w:rsidP="00015975">
            <w:pPr>
              <w:pStyle w:val="TAL"/>
              <w:rPr>
                <w:sz w:val="16"/>
                <w:szCs w:val="16"/>
              </w:rPr>
            </w:pPr>
          </w:p>
        </w:tc>
      </w:tr>
      <w:tr w:rsidR="00C521B3" w14:paraId="2F3A97D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AD776"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8B29E" w14:textId="77777777" w:rsidR="00C521B3" w:rsidRPr="001B1679" w:rsidRDefault="00C521B3" w:rsidP="00015975">
            <w:pPr>
              <w:pStyle w:val="TAL"/>
              <w:rPr>
                <w:sz w:val="16"/>
                <w:szCs w:val="16"/>
              </w:rPr>
            </w:pPr>
            <w:r w:rsidRPr="001B1679">
              <w:rPr>
                <w:sz w:val="16"/>
                <w:szCs w:val="16"/>
              </w:rPr>
              <w:t>SP-231553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92EB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1073B" w14:textId="77777777" w:rsidR="00C521B3" w:rsidRPr="001B1679" w:rsidRDefault="00C521B3" w:rsidP="00015975">
            <w:pPr>
              <w:pStyle w:val="TAL"/>
              <w:rPr>
                <w:sz w:val="16"/>
                <w:szCs w:val="16"/>
              </w:rPr>
            </w:pPr>
            <w:r w:rsidRPr="001B1679">
              <w:rPr>
                <w:sz w:val="16"/>
                <w:szCs w:val="16"/>
              </w:rPr>
              <w:t>Rel-18 CRs to TS23280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DF2E7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73E67"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1AE1A" w14:textId="77777777" w:rsidR="00C521B3" w:rsidRPr="001B1679" w:rsidRDefault="00C521B3" w:rsidP="00015975">
            <w:pPr>
              <w:pStyle w:val="TAL"/>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B0F1E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BF90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CDC63B" w14:textId="77777777" w:rsidR="00C521B3" w:rsidRPr="001B1679" w:rsidRDefault="00C521B3" w:rsidP="00015975">
            <w:pPr>
              <w:pStyle w:val="TAL"/>
              <w:rPr>
                <w:sz w:val="16"/>
                <w:szCs w:val="16"/>
              </w:rPr>
            </w:pPr>
          </w:p>
        </w:tc>
      </w:tr>
      <w:tr w:rsidR="00C521B3" w14:paraId="6C8843A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7EE7"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155A9" w14:textId="77777777" w:rsidR="00C521B3" w:rsidRPr="001B1679" w:rsidRDefault="00C521B3" w:rsidP="00015975">
            <w:pPr>
              <w:pStyle w:val="TAL"/>
              <w:rPr>
                <w:sz w:val="16"/>
                <w:szCs w:val="16"/>
              </w:rPr>
            </w:pPr>
            <w:r w:rsidRPr="001B1679">
              <w:rPr>
                <w:sz w:val="16"/>
                <w:szCs w:val="16"/>
              </w:rPr>
              <w:t>SP-231558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0040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7F70E" w14:textId="77777777" w:rsidR="00C521B3" w:rsidRPr="001B1679" w:rsidRDefault="00C521B3" w:rsidP="00015975">
            <w:pPr>
              <w:pStyle w:val="TAL"/>
              <w:rPr>
                <w:sz w:val="16"/>
                <w:szCs w:val="16"/>
              </w:rPr>
            </w:pPr>
            <w:r w:rsidRPr="001B1679">
              <w:rPr>
                <w:sz w:val="16"/>
                <w:szCs w:val="16"/>
              </w:rPr>
              <w:t>Rel-18 CRs to TS23280, TS23281, TS23282 and TS23379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2DC4DB"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5C73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7A780" w14:textId="77777777" w:rsidR="00C521B3" w:rsidRPr="001B1679" w:rsidRDefault="00C521B3" w:rsidP="00015975">
            <w:pPr>
              <w:pStyle w:val="TAL"/>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81A7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B171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B1FEC9" w14:textId="77777777" w:rsidR="00C521B3" w:rsidRPr="001B1679" w:rsidRDefault="00C521B3" w:rsidP="00015975">
            <w:pPr>
              <w:pStyle w:val="TAL"/>
              <w:rPr>
                <w:sz w:val="16"/>
                <w:szCs w:val="16"/>
              </w:rPr>
            </w:pPr>
          </w:p>
        </w:tc>
      </w:tr>
      <w:tr w:rsidR="00C521B3" w14:paraId="23FC6A7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84751"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F4CCC2" w14:textId="77777777" w:rsidR="00C521B3" w:rsidRPr="001B1679" w:rsidRDefault="00C521B3" w:rsidP="00015975">
            <w:pPr>
              <w:pStyle w:val="TAL"/>
              <w:rPr>
                <w:sz w:val="16"/>
                <w:szCs w:val="16"/>
              </w:rPr>
            </w:pPr>
            <w:r w:rsidRPr="001B1679">
              <w:rPr>
                <w:sz w:val="16"/>
                <w:szCs w:val="16"/>
              </w:rPr>
              <w:t>SP-231559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60229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1CCFB3" w14:textId="77777777" w:rsidR="00C521B3" w:rsidRPr="001B1679" w:rsidRDefault="00C521B3" w:rsidP="00015975">
            <w:pPr>
              <w:pStyle w:val="TAL"/>
              <w:rPr>
                <w:sz w:val="16"/>
                <w:szCs w:val="16"/>
              </w:rPr>
            </w:pPr>
            <w:r w:rsidRPr="001B1679">
              <w:rPr>
                <w:sz w:val="16"/>
                <w:szCs w:val="16"/>
              </w:rPr>
              <w:t>Rel-18 CRs to TS23280 for MCGWUE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59111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1A45A"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AFA58" w14:textId="77777777" w:rsidR="00C521B3" w:rsidRPr="001B1679" w:rsidRDefault="00C521B3" w:rsidP="00015975">
            <w:pPr>
              <w:pStyle w:val="TAL"/>
              <w:rPr>
                <w:sz w:val="16"/>
                <w:szCs w:val="16"/>
              </w:rPr>
            </w:pPr>
            <w:r w:rsidRPr="001B1679">
              <w:rPr>
                <w:sz w:val="16"/>
                <w:szCs w:val="16"/>
              </w:rPr>
              <w:t>MCGWUE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2E028"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7E1E5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FF30F" w14:textId="77777777" w:rsidR="00C521B3" w:rsidRPr="001B1679" w:rsidRDefault="00C521B3" w:rsidP="00015975">
            <w:pPr>
              <w:pStyle w:val="TAL"/>
              <w:rPr>
                <w:sz w:val="16"/>
                <w:szCs w:val="16"/>
              </w:rPr>
            </w:pPr>
          </w:p>
        </w:tc>
      </w:tr>
      <w:tr w:rsidR="00C521B3" w14:paraId="6D3ECF4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DB6F8"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10A1B" w14:textId="77777777" w:rsidR="00C521B3" w:rsidRPr="001B1679" w:rsidRDefault="00C521B3" w:rsidP="00015975">
            <w:pPr>
              <w:pStyle w:val="TAL"/>
              <w:rPr>
                <w:sz w:val="16"/>
                <w:szCs w:val="16"/>
              </w:rPr>
            </w:pPr>
            <w:r w:rsidRPr="001B1679">
              <w:rPr>
                <w:sz w:val="16"/>
                <w:szCs w:val="16"/>
              </w:rPr>
              <w:t>SP-231561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D889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1B4C" w14:textId="77777777" w:rsidR="00C521B3" w:rsidRPr="001B1679" w:rsidRDefault="00C521B3" w:rsidP="00015975">
            <w:pPr>
              <w:pStyle w:val="TAL"/>
              <w:rPr>
                <w:sz w:val="16"/>
                <w:szCs w:val="16"/>
              </w:rPr>
            </w:pPr>
            <w:r w:rsidRPr="001B1679">
              <w:rPr>
                <w:sz w:val="16"/>
                <w:szCs w:val="16"/>
              </w:rPr>
              <w:t>Rel-18 CRs to TS23435 for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6FCCA"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CA47B"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EC706" w14:textId="77777777" w:rsidR="00C521B3" w:rsidRPr="001B1679" w:rsidRDefault="00C521B3" w:rsidP="00015975">
            <w:pPr>
              <w:pStyle w:val="TAL"/>
              <w:rPr>
                <w:sz w:val="16"/>
                <w:szCs w:val="16"/>
              </w:rPr>
            </w:pPr>
            <w:r w:rsidRPr="001B1679">
              <w:rPr>
                <w:sz w:val="16"/>
                <w:szCs w:val="16"/>
              </w:rPr>
              <w:t>NSCALE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15D77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F7E97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45007" w14:textId="77777777" w:rsidR="00C521B3" w:rsidRPr="001B1679" w:rsidRDefault="00C521B3" w:rsidP="00015975">
            <w:pPr>
              <w:pStyle w:val="TAL"/>
              <w:rPr>
                <w:sz w:val="16"/>
                <w:szCs w:val="16"/>
              </w:rPr>
            </w:pPr>
          </w:p>
        </w:tc>
      </w:tr>
      <w:tr w:rsidR="00C521B3" w14:paraId="26DDC7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262C9"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46EE4" w14:textId="77777777" w:rsidR="00C521B3" w:rsidRPr="001B1679" w:rsidRDefault="00C521B3" w:rsidP="00015975">
            <w:pPr>
              <w:pStyle w:val="TAL"/>
              <w:rPr>
                <w:sz w:val="16"/>
                <w:szCs w:val="16"/>
              </w:rPr>
            </w:pPr>
            <w:r w:rsidRPr="001B1679">
              <w:rPr>
                <w:sz w:val="16"/>
                <w:szCs w:val="16"/>
              </w:rPr>
              <w:t>SP-231563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F11A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5BC3D" w14:textId="77777777" w:rsidR="00C521B3" w:rsidRPr="001B1679" w:rsidRDefault="00C521B3" w:rsidP="00015975">
            <w:pPr>
              <w:pStyle w:val="TAL"/>
              <w:rPr>
                <w:sz w:val="16"/>
                <w:szCs w:val="16"/>
              </w:rPr>
            </w:pPr>
            <w:r w:rsidRPr="001B1679">
              <w:rPr>
                <w:sz w:val="16"/>
                <w:szCs w:val="16"/>
              </w:rPr>
              <w:t>Rel-18 CRs to TS23542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B3584F"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FBAF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4A811"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0644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3B1E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E1C3B" w14:textId="77777777" w:rsidR="00C521B3" w:rsidRPr="001B1679" w:rsidRDefault="00C521B3" w:rsidP="00015975">
            <w:pPr>
              <w:pStyle w:val="TAL"/>
              <w:rPr>
                <w:sz w:val="16"/>
                <w:szCs w:val="16"/>
              </w:rPr>
            </w:pPr>
          </w:p>
        </w:tc>
      </w:tr>
      <w:tr w:rsidR="00C521B3" w14:paraId="19E26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73DDE"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D2EC3" w14:textId="77777777" w:rsidR="00C521B3" w:rsidRPr="001B1679" w:rsidRDefault="00C521B3" w:rsidP="00015975">
            <w:pPr>
              <w:pStyle w:val="TAL"/>
              <w:rPr>
                <w:sz w:val="16"/>
                <w:szCs w:val="16"/>
              </w:rPr>
            </w:pPr>
            <w:r w:rsidRPr="001B1679">
              <w:rPr>
                <w:sz w:val="16"/>
                <w:szCs w:val="16"/>
              </w:rPr>
              <w:t>SP-231565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07C2C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7719" w14:textId="77777777" w:rsidR="00C521B3" w:rsidRPr="001B1679" w:rsidRDefault="00C521B3" w:rsidP="00015975">
            <w:pPr>
              <w:pStyle w:val="TAL"/>
              <w:rPr>
                <w:sz w:val="16"/>
                <w:szCs w:val="16"/>
              </w:rPr>
            </w:pPr>
            <w:r w:rsidRPr="001B1679">
              <w:rPr>
                <w:sz w:val="16"/>
                <w:szCs w:val="16"/>
              </w:rPr>
              <w:t>Rel-18 CRs to TS23434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30E621"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F95722"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907058" w14:textId="77777777" w:rsidR="00C521B3" w:rsidRPr="001B1679" w:rsidRDefault="00C521B3" w:rsidP="00015975">
            <w:pPr>
              <w:pStyle w:val="TAL"/>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2B44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3A5572"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CA77E" w14:textId="77777777" w:rsidR="00C521B3" w:rsidRPr="001B1679" w:rsidRDefault="00C521B3" w:rsidP="00015975">
            <w:pPr>
              <w:pStyle w:val="TAL"/>
              <w:rPr>
                <w:sz w:val="16"/>
                <w:szCs w:val="16"/>
              </w:rPr>
            </w:pPr>
          </w:p>
        </w:tc>
      </w:tr>
      <w:tr w:rsidR="00C521B3" w14:paraId="0A7A9E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620864"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8A690" w14:textId="77777777" w:rsidR="00C521B3" w:rsidRPr="001B1679" w:rsidRDefault="00C521B3" w:rsidP="00015975">
            <w:pPr>
              <w:pStyle w:val="TAL"/>
              <w:rPr>
                <w:sz w:val="16"/>
                <w:szCs w:val="16"/>
              </w:rPr>
            </w:pPr>
            <w:r w:rsidRPr="001B1679">
              <w:rPr>
                <w:sz w:val="16"/>
                <w:szCs w:val="16"/>
              </w:rPr>
              <w:t>SP-231567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AD20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85013" w14:textId="77777777" w:rsidR="00C521B3" w:rsidRPr="001B1679" w:rsidRDefault="00C521B3" w:rsidP="00015975">
            <w:pPr>
              <w:pStyle w:val="TAL"/>
              <w:rPr>
                <w:sz w:val="16"/>
                <w:szCs w:val="16"/>
              </w:rPr>
            </w:pPr>
            <w:r w:rsidRPr="001B1679">
              <w:rPr>
                <w:sz w:val="16"/>
                <w:szCs w:val="16"/>
              </w:rPr>
              <w:t>Rel-18 CRs to TS23433 for SEALDD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4DAB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79B4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E1711" w14:textId="77777777" w:rsidR="00C521B3" w:rsidRPr="001B1679" w:rsidRDefault="00C521B3" w:rsidP="00015975">
            <w:pPr>
              <w:pStyle w:val="TAL"/>
              <w:rPr>
                <w:sz w:val="16"/>
                <w:szCs w:val="16"/>
              </w:rPr>
            </w:pPr>
            <w:r w:rsidRPr="001B1679">
              <w:rPr>
                <w:sz w:val="16"/>
                <w:szCs w:val="16"/>
              </w:rPr>
              <w:t>SEALDD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7BA3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EF3E5"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F68F7" w14:textId="77777777" w:rsidR="00C521B3" w:rsidRPr="001B1679" w:rsidRDefault="00C521B3" w:rsidP="00015975">
            <w:pPr>
              <w:pStyle w:val="TAL"/>
              <w:rPr>
                <w:sz w:val="16"/>
                <w:szCs w:val="16"/>
              </w:rPr>
            </w:pPr>
          </w:p>
        </w:tc>
      </w:tr>
      <w:tr w:rsidR="00C521B3" w14:paraId="2021202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4F063"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6CD39" w14:textId="77777777" w:rsidR="00C521B3" w:rsidRPr="001B1679" w:rsidRDefault="00C521B3" w:rsidP="00015975">
            <w:pPr>
              <w:pStyle w:val="TAL"/>
              <w:rPr>
                <w:sz w:val="16"/>
                <w:szCs w:val="16"/>
              </w:rPr>
            </w:pPr>
            <w:r w:rsidRPr="001B1679">
              <w:rPr>
                <w:sz w:val="16"/>
                <w:szCs w:val="16"/>
              </w:rPr>
              <w:t>SP-231569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0BD39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0C6BC" w14:textId="77777777" w:rsidR="00C521B3" w:rsidRPr="001B1679" w:rsidRDefault="00C521B3" w:rsidP="00015975">
            <w:pPr>
              <w:pStyle w:val="TAL"/>
              <w:rPr>
                <w:sz w:val="16"/>
                <w:szCs w:val="16"/>
              </w:rPr>
            </w:pPr>
            <w:r w:rsidRPr="001B1679">
              <w:rPr>
                <w:sz w:val="16"/>
                <w:szCs w:val="16"/>
              </w:rPr>
              <w:t>Rel-18 CRs to TS23222 for SNAAPP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4D857"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3C445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179DEA" w14:textId="77777777" w:rsidR="00C521B3" w:rsidRPr="001B1679" w:rsidRDefault="00C521B3" w:rsidP="00015975">
            <w:pPr>
              <w:pStyle w:val="TAL"/>
              <w:rPr>
                <w:sz w:val="16"/>
                <w:szCs w:val="16"/>
              </w:rPr>
            </w:pPr>
            <w:r w:rsidRPr="001B1679">
              <w:rPr>
                <w:sz w:val="16"/>
                <w:szCs w:val="16"/>
              </w:rPr>
              <w:t>SNAAPP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21D0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1967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59710" w14:textId="77777777" w:rsidR="00C521B3" w:rsidRPr="001B1679" w:rsidRDefault="00C521B3" w:rsidP="00015975">
            <w:pPr>
              <w:pStyle w:val="TAL"/>
              <w:rPr>
                <w:sz w:val="16"/>
                <w:szCs w:val="16"/>
              </w:rPr>
            </w:pPr>
          </w:p>
        </w:tc>
      </w:tr>
      <w:tr w:rsidR="00C521B3" w14:paraId="14E01E27"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A20E6" w14:textId="77777777" w:rsidR="00C521B3" w:rsidRPr="001B1679" w:rsidRDefault="00C521B3" w:rsidP="00015975">
            <w:pPr>
              <w:pStyle w:val="TAL"/>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CF704" w14:textId="77777777" w:rsidR="00C521B3" w:rsidRPr="001B1679" w:rsidRDefault="00C521B3" w:rsidP="00015975">
            <w:pPr>
              <w:pStyle w:val="TAL"/>
              <w:rPr>
                <w:sz w:val="16"/>
                <w:szCs w:val="16"/>
              </w:rPr>
            </w:pPr>
            <w:r w:rsidRPr="001B1679">
              <w:rPr>
                <w:sz w:val="16"/>
                <w:szCs w:val="16"/>
              </w:rPr>
              <w:t>SP-231574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D17A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1ABF9" w14:textId="77777777" w:rsidR="00C521B3" w:rsidRPr="001B1679" w:rsidRDefault="00C521B3" w:rsidP="00015975">
            <w:pPr>
              <w:pStyle w:val="TAL"/>
              <w:rPr>
                <w:sz w:val="16"/>
                <w:szCs w:val="16"/>
              </w:rPr>
            </w:pPr>
            <w:r w:rsidRPr="001B1679">
              <w:rPr>
                <w:sz w:val="16"/>
                <w:szCs w:val="16"/>
              </w:rPr>
              <w:t>Rel-18 CRs to TS23286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3F59C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41DD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9357E" w14:textId="77777777" w:rsidR="00C521B3" w:rsidRPr="001B1679" w:rsidRDefault="00C521B3" w:rsidP="00015975">
            <w:pPr>
              <w:pStyle w:val="TAL"/>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5F6B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5CEE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01FC8" w14:textId="77777777" w:rsidR="00C521B3" w:rsidRPr="001B1679" w:rsidRDefault="00C521B3" w:rsidP="00015975">
            <w:pPr>
              <w:pStyle w:val="TAL"/>
              <w:rPr>
                <w:sz w:val="16"/>
                <w:szCs w:val="16"/>
              </w:rPr>
            </w:pPr>
          </w:p>
        </w:tc>
      </w:tr>
      <w:tr w:rsidR="00C521B3" w14:paraId="487E7B3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17BE8"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B66E5" w14:textId="77777777" w:rsidR="00C521B3" w:rsidRPr="001B1679" w:rsidRDefault="00C521B3" w:rsidP="00015975">
            <w:pPr>
              <w:pStyle w:val="TAL"/>
              <w:rPr>
                <w:sz w:val="16"/>
                <w:szCs w:val="16"/>
              </w:rPr>
            </w:pPr>
            <w:r w:rsidRPr="001B1679">
              <w:rPr>
                <w:sz w:val="16"/>
                <w:szCs w:val="16"/>
              </w:rPr>
              <w:t>SP-231397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7438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6278C"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FS_Sensing</w:t>
            </w:r>
            <w:proofErr w:type="spellEnd"/>
            <w:r w:rsidRPr="001B1679">
              <w:rPr>
                <w:sz w:val="16"/>
                <w:szCs w:val="16"/>
              </w:rPr>
              <w:t xml:space="preserve"> &amp; Sensing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804CB"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CBEE8"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497F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075FE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F649EE"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7EE75C" w14:textId="77777777" w:rsidR="00C521B3" w:rsidRPr="001B1679" w:rsidRDefault="00C521B3" w:rsidP="00015975">
            <w:pPr>
              <w:pStyle w:val="TAL"/>
              <w:rPr>
                <w:sz w:val="16"/>
                <w:szCs w:val="16"/>
              </w:rPr>
            </w:pPr>
          </w:p>
        </w:tc>
      </w:tr>
      <w:tr w:rsidR="00C521B3" w14:paraId="70C3BA5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A69D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C1E8C" w14:textId="77777777" w:rsidR="00C521B3" w:rsidRPr="001B1679" w:rsidRDefault="00C521B3" w:rsidP="00015975">
            <w:pPr>
              <w:pStyle w:val="TAL"/>
              <w:rPr>
                <w:sz w:val="16"/>
                <w:szCs w:val="16"/>
              </w:rPr>
            </w:pPr>
            <w:r w:rsidRPr="001B1679">
              <w:rPr>
                <w:sz w:val="16"/>
                <w:szCs w:val="16"/>
              </w:rPr>
              <w:t>SP-231401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CC3D6"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B1E6EC" w14:textId="77777777" w:rsidR="00C521B3" w:rsidRPr="001B1679" w:rsidRDefault="00C521B3" w:rsidP="00015975">
            <w:pPr>
              <w:pStyle w:val="TAL"/>
              <w:rPr>
                <w:sz w:val="16"/>
                <w:szCs w:val="16"/>
              </w:rPr>
            </w:pPr>
            <w:r w:rsidRPr="001B1679">
              <w:rPr>
                <w:sz w:val="16"/>
                <w:szCs w:val="16"/>
              </w:rPr>
              <w:t>Stage 1 CRs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F4C114"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9FF1D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D62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6234E"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5469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123B6" w14:textId="77777777" w:rsidR="00C521B3" w:rsidRPr="001B1679" w:rsidRDefault="00C521B3" w:rsidP="00015975">
            <w:pPr>
              <w:pStyle w:val="TAL"/>
              <w:rPr>
                <w:sz w:val="16"/>
                <w:szCs w:val="16"/>
              </w:rPr>
            </w:pPr>
          </w:p>
        </w:tc>
      </w:tr>
      <w:tr w:rsidR="00C521B3" w14:paraId="1908EC9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03815"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43202" w14:textId="77777777" w:rsidR="00C521B3" w:rsidRPr="001B1679" w:rsidRDefault="00C521B3" w:rsidP="00015975">
            <w:pPr>
              <w:pStyle w:val="TAL"/>
              <w:rPr>
                <w:sz w:val="16"/>
                <w:szCs w:val="16"/>
              </w:rPr>
            </w:pPr>
            <w:r w:rsidRPr="001B1679">
              <w:rPr>
                <w:sz w:val="16"/>
                <w:szCs w:val="16"/>
              </w:rPr>
              <w:t>SP-231402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F28E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200C2"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AmbientIoT</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740B8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C5B2C"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261E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1C5B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BA4B4"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DA33FB" w14:textId="77777777" w:rsidR="00C521B3" w:rsidRPr="001B1679" w:rsidRDefault="00C521B3" w:rsidP="00015975">
            <w:pPr>
              <w:pStyle w:val="TAL"/>
              <w:rPr>
                <w:sz w:val="16"/>
                <w:szCs w:val="16"/>
              </w:rPr>
            </w:pPr>
          </w:p>
        </w:tc>
      </w:tr>
      <w:tr w:rsidR="00C521B3" w14:paraId="52FDA19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83BFD"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20D0F" w14:textId="77777777" w:rsidR="00C521B3" w:rsidRPr="001B1679" w:rsidRDefault="00C521B3" w:rsidP="00015975">
            <w:pPr>
              <w:pStyle w:val="TAL"/>
              <w:rPr>
                <w:sz w:val="16"/>
                <w:szCs w:val="16"/>
              </w:rPr>
            </w:pPr>
            <w:r w:rsidRPr="001B1679">
              <w:rPr>
                <w:sz w:val="16"/>
                <w:szCs w:val="16"/>
              </w:rPr>
              <w:t>SP-231406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4BE27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C169E"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FS_Metaverse</w:t>
            </w:r>
            <w:proofErr w:type="spellEnd"/>
            <w:r w:rsidRPr="001B1679">
              <w:rPr>
                <w:sz w:val="16"/>
                <w:szCs w:val="16"/>
              </w:rPr>
              <w:t xml:space="preserve"> &amp; Metaverse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3CA35C"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3E14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741E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A9241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9B3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D94A" w14:textId="77777777" w:rsidR="00C521B3" w:rsidRPr="001B1679" w:rsidRDefault="00C521B3" w:rsidP="00015975">
            <w:pPr>
              <w:pStyle w:val="TAL"/>
              <w:rPr>
                <w:sz w:val="16"/>
                <w:szCs w:val="16"/>
              </w:rPr>
            </w:pPr>
          </w:p>
        </w:tc>
      </w:tr>
      <w:tr w:rsidR="00C521B3" w14:paraId="4EEFF72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2D9A36"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200D4" w14:textId="77777777" w:rsidR="00C521B3" w:rsidRPr="001B1679" w:rsidRDefault="00C521B3" w:rsidP="00015975">
            <w:pPr>
              <w:pStyle w:val="TAL"/>
              <w:rPr>
                <w:sz w:val="16"/>
                <w:szCs w:val="16"/>
              </w:rPr>
            </w:pPr>
            <w:r w:rsidRPr="001B1679">
              <w:rPr>
                <w:sz w:val="16"/>
                <w:szCs w:val="16"/>
              </w:rPr>
              <w:t>SP-231408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69E7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AA9E0" w14:textId="77777777" w:rsidR="00C521B3" w:rsidRPr="001B1679" w:rsidRDefault="00C521B3" w:rsidP="00015975">
            <w:pPr>
              <w:pStyle w:val="TAL"/>
              <w:rPr>
                <w:sz w:val="16"/>
                <w:szCs w:val="16"/>
              </w:rPr>
            </w:pPr>
            <w:r w:rsidRPr="001B1679">
              <w:rPr>
                <w:sz w:val="16"/>
                <w:szCs w:val="16"/>
              </w:rPr>
              <w:t>Stage 1 CRs on AIML_MT_PH2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3E45F"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CDCD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C1E7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08B3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49BADC"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269C2" w14:textId="77777777" w:rsidR="00C521B3" w:rsidRPr="001B1679" w:rsidRDefault="00C521B3" w:rsidP="00015975">
            <w:pPr>
              <w:pStyle w:val="TAL"/>
              <w:rPr>
                <w:sz w:val="16"/>
                <w:szCs w:val="16"/>
              </w:rPr>
            </w:pPr>
          </w:p>
        </w:tc>
      </w:tr>
      <w:tr w:rsidR="00C521B3" w14:paraId="54A4DDC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9EF3B"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B96A2" w14:textId="77777777" w:rsidR="00C521B3" w:rsidRPr="001B1679" w:rsidRDefault="00C521B3" w:rsidP="00015975">
            <w:pPr>
              <w:pStyle w:val="TAL"/>
              <w:rPr>
                <w:sz w:val="16"/>
                <w:szCs w:val="16"/>
              </w:rPr>
            </w:pPr>
            <w:r w:rsidRPr="001B1679">
              <w:rPr>
                <w:sz w:val="16"/>
                <w:szCs w:val="16"/>
              </w:rPr>
              <w:t>SP-231409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1E836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46D0D" w14:textId="77777777" w:rsidR="00C521B3" w:rsidRPr="001B1679" w:rsidRDefault="00C521B3" w:rsidP="00015975">
            <w:pPr>
              <w:pStyle w:val="TAL"/>
              <w:rPr>
                <w:sz w:val="16"/>
                <w:szCs w:val="16"/>
              </w:rPr>
            </w:pPr>
            <w:r w:rsidRPr="001B1679">
              <w:rPr>
                <w:sz w:val="16"/>
                <w:szCs w:val="16"/>
              </w:rPr>
              <w:t>Stage 1 CRs on FS_5GSAT_Ph3 and 5GSAT_Ph3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F842A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219EC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4160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CC73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53017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CEBF5" w14:textId="77777777" w:rsidR="00C521B3" w:rsidRPr="001B1679" w:rsidRDefault="00C521B3" w:rsidP="00015975">
            <w:pPr>
              <w:pStyle w:val="TAL"/>
              <w:rPr>
                <w:sz w:val="16"/>
                <w:szCs w:val="16"/>
              </w:rPr>
            </w:pPr>
          </w:p>
        </w:tc>
      </w:tr>
      <w:tr w:rsidR="00C521B3" w14:paraId="4CD5633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DD424F"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5A5D1" w14:textId="77777777" w:rsidR="00C521B3" w:rsidRPr="001B1679" w:rsidRDefault="00C521B3" w:rsidP="00015975">
            <w:pPr>
              <w:pStyle w:val="TAL"/>
              <w:rPr>
                <w:sz w:val="16"/>
                <w:szCs w:val="16"/>
              </w:rPr>
            </w:pPr>
            <w:r w:rsidRPr="001B1679">
              <w:rPr>
                <w:sz w:val="16"/>
                <w:szCs w:val="16"/>
              </w:rPr>
              <w:t>SP-231410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F729F5"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1461E" w14:textId="77777777" w:rsidR="00C521B3" w:rsidRPr="001B1679" w:rsidRDefault="00C521B3" w:rsidP="00015975">
            <w:pPr>
              <w:pStyle w:val="TAL"/>
              <w:rPr>
                <w:sz w:val="16"/>
                <w:szCs w:val="16"/>
              </w:rPr>
            </w:pPr>
            <w:r w:rsidRPr="001B1679">
              <w:rPr>
                <w:sz w:val="16"/>
                <w:szCs w:val="16"/>
              </w:rPr>
              <w:t>Stage 1 CRs on FS_UAS_Ph3 and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BBA386"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D0F1E"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9C3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0C22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A620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23417" w14:textId="77777777" w:rsidR="00C521B3" w:rsidRPr="001B1679" w:rsidRDefault="00C521B3" w:rsidP="00015975">
            <w:pPr>
              <w:pStyle w:val="TAL"/>
              <w:rPr>
                <w:sz w:val="16"/>
                <w:szCs w:val="16"/>
              </w:rPr>
            </w:pPr>
          </w:p>
        </w:tc>
      </w:tr>
      <w:tr w:rsidR="00C521B3" w14:paraId="1206F1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C47C4"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9FDAC" w14:textId="77777777" w:rsidR="00C521B3" w:rsidRPr="001B1679" w:rsidRDefault="00C521B3" w:rsidP="00015975">
            <w:pPr>
              <w:pStyle w:val="TAL"/>
              <w:rPr>
                <w:sz w:val="16"/>
                <w:szCs w:val="16"/>
              </w:rPr>
            </w:pPr>
            <w:r w:rsidRPr="001B1679">
              <w:rPr>
                <w:sz w:val="16"/>
                <w:szCs w:val="16"/>
              </w:rPr>
              <w:t>SP-231411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3596A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E1AFCF"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DualSteer</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224695"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FA865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F902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99031"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D7CD9"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B4A86" w14:textId="77777777" w:rsidR="00C521B3" w:rsidRPr="001B1679" w:rsidRDefault="00C521B3" w:rsidP="00015975">
            <w:pPr>
              <w:pStyle w:val="TAL"/>
              <w:rPr>
                <w:sz w:val="16"/>
                <w:szCs w:val="16"/>
              </w:rPr>
            </w:pPr>
          </w:p>
        </w:tc>
      </w:tr>
      <w:tr w:rsidR="00C521B3" w14:paraId="7FEF6BC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0D6D4" w14:textId="77777777" w:rsidR="00C521B3" w:rsidRPr="001B1679" w:rsidRDefault="00C521B3" w:rsidP="00015975">
            <w:pPr>
              <w:pStyle w:val="TAL"/>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E49FA" w14:textId="77777777" w:rsidR="00C521B3" w:rsidRPr="001B1679" w:rsidRDefault="00C521B3" w:rsidP="00015975">
            <w:pPr>
              <w:pStyle w:val="TAL"/>
              <w:rPr>
                <w:sz w:val="16"/>
                <w:szCs w:val="16"/>
              </w:rPr>
            </w:pPr>
            <w:r w:rsidRPr="001B1679">
              <w:rPr>
                <w:sz w:val="16"/>
                <w:szCs w:val="16"/>
              </w:rPr>
              <w:t>SP-231414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98AFD2"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9DE760" w14:textId="77777777" w:rsidR="00C521B3" w:rsidRPr="001B1679" w:rsidRDefault="00C521B3" w:rsidP="00015975">
            <w:pPr>
              <w:pStyle w:val="TAL"/>
              <w:rPr>
                <w:sz w:val="16"/>
                <w:szCs w:val="16"/>
              </w:rPr>
            </w:pPr>
            <w:r w:rsidRPr="001B1679">
              <w:rPr>
                <w:sz w:val="16"/>
                <w:szCs w:val="16"/>
              </w:rPr>
              <w:t xml:space="preserve">Stage 1 CRs on </w:t>
            </w:r>
            <w:proofErr w:type="spellStart"/>
            <w:r w:rsidRPr="001B1679">
              <w:rPr>
                <w:sz w:val="16"/>
                <w:szCs w:val="16"/>
              </w:rPr>
              <w:t>EnergyServ</w:t>
            </w:r>
            <w:proofErr w:type="spellEnd"/>
            <w:r w:rsidRPr="001B1679">
              <w:rPr>
                <w:sz w:val="16"/>
                <w:szCs w:val="16"/>
              </w:rPr>
              <w:t xml:space="preserve"> &amp;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C230C9" w14:textId="77777777" w:rsidR="00C521B3" w:rsidRPr="001B1679" w:rsidRDefault="00C521B3" w:rsidP="00015975">
            <w:pPr>
              <w:pStyle w:val="TAL"/>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D63981"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8E35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5E2B6"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3727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FCBD1A" w14:textId="77777777" w:rsidR="00C521B3" w:rsidRPr="001B1679" w:rsidRDefault="00C521B3" w:rsidP="00015975">
            <w:pPr>
              <w:pStyle w:val="TAL"/>
              <w:rPr>
                <w:sz w:val="16"/>
                <w:szCs w:val="16"/>
              </w:rPr>
            </w:pPr>
          </w:p>
        </w:tc>
      </w:tr>
      <w:tr w:rsidR="00C521B3" w14:paraId="2E7BAAB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7A41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FC421" w14:textId="77777777" w:rsidR="00C521B3" w:rsidRPr="001B1679" w:rsidRDefault="00C521B3" w:rsidP="00015975">
            <w:pPr>
              <w:pStyle w:val="TAL"/>
              <w:rPr>
                <w:sz w:val="16"/>
                <w:szCs w:val="16"/>
              </w:rPr>
            </w:pPr>
            <w:r w:rsidRPr="001B1679">
              <w:rPr>
                <w:sz w:val="16"/>
                <w:szCs w:val="16"/>
              </w:rPr>
              <w:t>SP-231543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3E66D"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2BC589" w14:textId="77777777" w:rsidR="00C521B3" w:rsidRPr="001B1679" w:rsidRDefault="00C521B3" w:rsidP="00015975">
            <w:pPr>
              <w:pStyle w:val="TAL"/>
              <w:rPr>
                <w:sz w:val="16"/>
                <w:szCs w:val="16"/>
              </w:rPr>
            </w:pPr>
            <w:r w:rsidRPr="001B1679">
              <w:rPr>
                <w:sz w:val="16"/>
                <w:szCs w:val="16"/>
              </w:rPr>
              <w:t>Rel-19 CRs to TS23554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45CC65"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F1E4D"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FA411E" w14:textId="77777777" w:rsidR="00C521B3" w:rsidRPr="001B1679" w:rsidRDefault="00C521B3" w:rsidP="00015975">
            <w:pPr>
              <w:pStyle w:val="TAL"/>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1113C"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F15D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6D524" w14:textId="77777777" w:rsidR="00C521B3" w:rsidRPr="001B1679" w:rsidRDefault="00C521B3" w:rsidP="00015975">
            <w:pPr>
              <w:pStyle w:val="TAL"/>
              <w:rPr>
                <w:sz w:val="16"/>
                <w:szCs w:val="16"/>
              </w:rPr>
            </w:pPr>
          </w:p>
        </w:tc>
      </w:tr>
      <w:tr w:rsidR="00C521B3" w14:paraId="411D6C4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50B96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62BA5" w14:textId="77777777" w:rsidR="00C521B3" w:rsidRPr="001B1679" w:rsidRDefault="00C521B3" w:rsidP="00015975">
            <w:pPr>
              <w:pStyle w:val="TAL"/>
              <w:rPr>
                <w:sz w:val="16"/>
                <w:szCs w:val="16"/>
              </w:rPr>
            </w:pPr>
            <w:r w:rsidRPr="001B1679">
              <w:rPr>
                <w:sz w:val="16"/>
                <w:szCs w:val="16"/>
              </w:rPr>
              <w:t>SP-231550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25106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28FB1" w14:textId="77777777" w:rsidR="00C521B3" w:rsidRPr="001B1679" w:rsidRDefault="00C521B3" w:rsidP="00015975">
            <w:pPr>
              <w:pStyle w:val="TAL"/>
              <w:rPr>
                <w:sz w:val="16"/>
                <w:szCs w:val="16"/>
              </w:rPr>
            </w:pPr>
            <w:r w:rsidRPr="001B1679">
              <w:rPr>
                <w:sz w:val="16"/>
                <w:szCs w:val="16"/>
              </w:rPr>
              <w:t>Rel-19 CRs to TS23558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F3818"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97B7EF"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823CB" w14:textId="77777777" w:rsidR="00C521B3" w:rsidRPr="001B1679" w:rsidRDefault="00C521B3" w:rsidP="00015975">
            <w:pPr>
              <w:pStyle w:val="TAL"/>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01DFA9"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E4A1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CF2DB" w14:textId="77777777" w:rsidR="00C521B3" w:rsidRPr="001B1679" w:rsidRDefault="00C521B3" w:rsidP="00015975">
            <w:pPr>
              <w:pStyle w:val="TAL"/>
              <w:rPr>
                <w:sz w:val="16"/>
                <w:szCs w:val="16"/>
              </w:rPr>
            </w:pPr>
          </w:p>
        </w:tc>
      </w:tr>
      <w:tr w:rsidR="00C521B3" w14:paraId="1F44F9E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F22B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411FC" w14:textId="77777777" w:rsidR="00C521B3" w:rsidRPr="001B1679" w:rsidRDefault="00C521B3" w:rsidP="00015975">
            <w:pPr>
              <w:pStyle w:val="TAL"/>
              <w:rPr>
                <w:sz w:val="16"/>
                <w:szCs w:val="16"/>
              </w:rPr>
            </w:pPr>
            <w:r w:rsidRPr="001B1679">
              <w:rPr>
                <w:sz w:val="16"/>
                <w:szCs w:val="16"/>
              </w:rPr>
              <w:t>SP-231554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2D747"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97364" w14:textId="77777777" w:rsidR="00C521B3" w:rsidRPr="001B1679" w:rsidRDefault="00C521B3" w:rsidP="00015975">
            <w:pPr>
              <w:pStyle w:val="TAL"/>
              <w:rPr>
                <w:sz w:val="16"/>
                <w:szCs w:val="16"/>
              </w:rPr>
            </w:pPr>
            <w:r w:rsidRPr="001B1679">
              <w:rPr>
                <w:sz w:val="16"/>
                <w:szCs w:val="16"/>
              </w:rPr>
              <w:t xml:space="preserve">Rel-19 CRs to TS23280, TS23281, TS23282, TS23289 and TS23379 for </w:t>
            </w:r>
            <w:proofErr w:type="spellStart"/>
            <w:r w:rsidRPr="001B1679">
              <w:rPr>
                <w:sz w:val="16"/>
                <w:szCs w:val="16"/>
              </w:rPr>
              <w:t>enhMC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7CB0C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976A6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DA11FD" w14:textId="77777777" w:rsidR="00C521B3" w:rsidRPr="001B1679" w:rsidRDefault="00C521B3" w:rsidP="00015975">
            <w:pPr>
              <w:pStyle w:val="TAL"/>
              <w:rPr>
                <w:sz w:val="16"/>
                <w:szCs w:val="16"/>
              </w:rPr>
            </w:pPr>
            <w:proofErr w:type="spellStart"/>
            <w:r w:rsidRPr="001B1679">
              <w:rPr>
                <w:sz w:val="16"/>
                <w:szCs w:val="16"/>
              </w:rPr>
              <w:t>enhMC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F0FA90"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9567B"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7834D" w14:textId="77777777" w:rsidR="00C521B3" w:rsidRPr="001B1679" w:rsidRDefault="00C521B3" w:rsidP="00015975">
            <w:pPr>
              <w:pStyle w:val="TAL"/>
              <w:rPr>
                <w:sz w:val="16"/>
                <w:szCs w:val="16"/>
              </w:rPr>
            </w:pPr>
          </w:p>
        </w:tc>
      </w:tr>
      <w:tr w:rsidR="00C521B3" w14:paraId="3DA0B3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3450CA"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0C137F" w14:textId="77777777" w:rsidR="00C521B3" w:rsidRPr="001B1679" w:rsidRDefault="00C521B3" w:rsidP="00015975">
            <w:pPr>
              <w:pStyle w:val="TAL"/>
              <w:rPr>
                <w:sz w:val="16"/>
                <w:szCs w:val="16"/>
              </w:rPr>
            </w:pPr>
            <w:r w:rsidRPr="001B1679">
              <w:rPr>
                <w:sz w:val="16"/>
                <w:szCs w:val="16"/>
              </w:rPr>
              <w:t>SP-231556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4DF3B"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04AA15" w14:textId="77777777" w:rsidR="00C521B3" w:rsidRPr="001B1679" w:rsidRDefault="00C521B3" w:rsidP="00015975">
            <w:pPr>
              <w:pStyle w:val="TAL"/>
              <w:rPr>
                <w:sz w:val="16"/>
                <w:szCs w:val="16"/>
              </w:rPr>
            </w:pPr>
            <w:r w:rsidRPr="001B1679">
              <w:rPr>
                <w:sz w:val="16"/>
                <w:szCs w:val="16"/>
              </w:rPr>
              <w:t>Rel-19 CRs to TS23280, TS23281, TS23282 and TS23379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DC4B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F84B5"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42D564" w14:textId="77777777" w:rsidR="00C521B3" w:rsidRPr="001B1679" w:rsidRDefault="00C521B3" w:rsidP="00015975">
            <w:pPr>
              <w:pStyle w:val="TAL"/>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13BA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AB68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96E13" w14:textId="77777777" w:rsidR="00C521B3" w:rsidRPr="001B1679" w:rsidRDefault="00C521B3" w:rsidP="00015975">
            <w:pPr>
              <w:pStyle w:val="TAL"/>
              <w:rPr>
                <w:sz w:val="16"/>
                <w:szCs w:val="16"/>
              </w:rPr>
            </w:pPr>
          </w:p>
        </w:tc>
      </w:tr>
      <w:tr w:rsidR="00C521B3" w14:paraId="6F59AA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9FFE3"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A93F6" w14:textId="77777777" w:rsidR="00C521B3" w:rsidRPr="001B1679" w:rsidRDefault="00C521B3" w:rsidP="00015975">
            <w:pPr>
              <w:pStyle w:val="TAL"/>
              <w:rPr>
                <w:sz w:val="16"/>
                <w:szCs w:val="16"/>
              </w:rPr>
            </w:pPr>
            <w:r w:rsidRPr="001B1679">
              <w:rPr>
                <w:sz w:val="16"/>
                <w:szCs w:val="16"/>
              </w:rPr>
              <w:t>SP-231557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B1ECE"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29A7E5" w14:textId="77777777" w:rsidR="00C521B3" w:rsidRPr="001B1679" w:rsidRDefault="00C521B3" w:rsidP="00015975">
            <w:pPr>
              <w:pStyle w:val="TAL"/>
              <w:rPr>
                <w:sz w:val="16"/>
                <w:szCs w:val="16"/>
              </w:rPr>
            </w:pPr>
            <w:r w:rsidRPr="001B1679">
              <w:rPr>
                <w:sz w:val="16"/>
                <w:szCs w:val="16"/>
              </w:rPr>
              <w:t>Rel-19 CRs to TS23280 for Irail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1AB49D"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FBC42"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3605EC" w14:textId="77777777" w:rsidR="00C521B3" w:rsidRPr="001B1679" w:rsidRDefault="00C521B3" w:rsidP="00015975">
            <w:pPr>
              <w:pStyle w:val="TAL"/>
              <w:rPr>
                <w:sz w:val="16"/>
                <w:szCs w:val="16"/>
              </w:rPr>
            </w:pPr>
            <w:r w:rsidRPr="001B1679">
              <w:rPr>
                <w:sz w:val="16"/>
                <w:szCs w:val="16"/>
              </w:rPr>
              <w:t>IRail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DEF53"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230CA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96A24" w14:textId="77777777" w:rsidR="00C521B3" w:rsidRPr="001B1679" w:rsidRDefault="00C521B3" w:rsidP="00015975">
            <w:pPr>
              <w:pStyle w:val="TAL"/>
              <w:rPr>
                <w:sz w:val="16"/>
                <w:szCs w:val="16"/>
              </w:rPr>
            </w:pPr>
          </w:p>
        </w:tc>
      </w:tr>
      <w:tr w:rsidR="00C521B3" w14:paraId="6AB77ED1"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0F05B"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1C5C7" w14:textId="77777777" w:rsidR="00C521B3" w:rsidRPr="001B1679" w:rsidRDefault="00C521B3" w:rsidP="00015975">
            <w:pPr>
              <w:pStyle w:val="TAL"/>
              <w:rPr>
                <w:sz w:val="16"/>
                <w:szCs w:val="16"/>
              </w:rPr>
            </w:pPr>
            <w:r w:rsidRPr="001B1679">
              <w:rPr>
                <w:sz w:val="16"/>
                <w:szCs w:val="16"/>
              </w:rPr>
              <w:t>SP-231560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D1A4A"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66F29" w14:textId="77777777" w:rsidR="00C521B3" w:rsidRPr="001B1679" w:rsidRDefault="00C521B3" w:rsidP="00015975">
            <w:pPr>
              <w:pStyle w:val="TAL"/>
              <w:rPr>
                <w:sz w:val="16"/>
                <w:szCs w:val="16"/>
              </w:rPr>
            </w:pPr>
            <w:r w:rsidRPr="001B1679">
              <w:rPr>
                <w:sz w:val="16"/>
                <w:szCs w:val="16"/>
              </w:rPr>
              <w:t xml:space="preserve">Rel-19 CRs to TS23280 for </w:t>
            </w:r>
            <w:proofErr w:type="spellStart"/>
            <w:r w:rsidRPr="001B1679">
              <w:rPr>
                <w:sz w:val="16"/>
                <w:szCs w:val="16"/>
              </w:rPr>
              <w:t>MCShAC</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34F69"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A4EF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4B2E0" w14:textId="77777777" w:rsidR="00C521B3" w:rsidRPr="001B1679" w:rsidRDefault="00C521B3" w:rsidP="00015975">
            <w:pPr>
              <w:pStyle w:val="TAL"/>
              <w:rPr>
                <w:sz w:val="16"/>
                <w:szCs w:val="16"/>
              </w:rPr>
            </w:pPr>
            <w:proofErr w:type="spellStart"/>
            <w:r w:rsidRPr="001B1679">
              <w:rPr>
                <w:sz w:val="16"/>
                <w:szCs w:val="16"/>
              </w:rPr>
              <w:t>MCShAC</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EFDFD"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F298BF"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A95F3" w14:textId="77777777" w:rsidR="00C521B3" w:rsidRPr="001B1679" w:rsidRDefault="00C521B3" w:rsidP="00015975">
            <w:pPr>
              <w:pStyle w:val="TAL"/>
              <w:rPr>
                <w:sz w:val="16"/>
                <w:szCs w:val="16"/>
              </w:rPr>
            </w:pPr>
          </w:p>
        </w:tc>
      </w:tr>
      <w:tr w:rsidR="00C521B3" w14:paraId="0A4BC16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8F537"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33F7ED" w14:textId="77777777" w:rsidR="00C521B3" w:rsidRPr="001B1679" w:rsidRDefault="00C521B3" w:rsidP="00015975">
            <w:pPr>
              <w:pStyle w:val="TAL"/>
              <w:rPr>
                <w:sz w:val="16"/>
                <w:szCs w:val="16"/>
              </w:rPr>
            </w:pPr>
            <w:r w:rsidRPr="001B1679">
              <w:rPr>
                <w:sz w:val="16"/>
                <w:szCs w:val="16"/>
              </w:rPr>
              <w:t>SP-231568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BB1ABC"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FD7DC1" w14:textId="77777777" w:rsidR="00C521B3" w:rsidRPr="001B1679" w:rsidRDefault="00C521B3" w:rsidP="00015975">
            <w:pPr>
              <w:pStyle w:val="TAL"/>
              <w:rPr>
                <w:sz w:val="16"/>
                <w:szCs w:val="16"/>
              </w:rPr>
            </w:pPr>
            <w:r w:rsidRPr="001B1679">
              <w:rPr>
                <w:sz w:val="16"/>
                <w:szCs w:val="16"/>
              </w:rPr>
              <w:t>Rel-19 CRs to TS23433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CE3EB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7BD3A"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334B5D"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EFAD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9CB98"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4569E" w14:textId="77777777" w:rsidR="00C521B3" w:rsidRPr="001B1679" w:rsidRDefault="00C521B3" w:rsidP="00015975">
            <w:pPr>
              <w:pStyle w:val="TAL"/>
              <w:rPr>
                <w:sz w:val="16"/>
                <w:szCs w:val="16"/>
              </w:rPr>
            </w:pPr>
          </w:p>
        </w:tc>
      </w:tr>
      <w:tr w:rsidR="00C521B3" w14:paraId="7CFB5F39"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7ED6E"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C5A58" w14:textId="77777777" w:rsidR="00C521B3" w:rsidRPr="001B1679" w:rsidRDefault="00C521B3" w:rsidP="00015975">
            <w:pPr>
              <w:pStyle w:val="TAL"/>
              <w:rPr>
                <w:sz w:val="16"/>
                <w:szCs w:val="16"/>
              </w:rPr>
            </w:pPr>
            <w:r w:rsidRPr="001B1679">
              <w:rPr>
                <w:sz w:val="16"/>
                <w:szCs w:val="16"/>
              </w:rPr>
              <w:t>SP-231570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2C374"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A0F8AE" w14:textId="77777777" w:rsidR="00C521B3" w:rsidRPr="001B1679" w:rsidRDefault="00C521B3" w:rsidP="00015975">
            <w:pPr>
              <w:pStyle w:val="TAL"/>
              <w:rPr>
                <w:sz w:val="16"/>
                <w:szCs w:val="16"/>
              </w:rPr>
            </w:pPr>
            <w:r w:rsidRPr="001B1679">
              <w:rPr>
                <w:sz w:val="16"/>
                <w:szCs w:val="16"/>
              </w:rPr>
              <w:t xml:space="preserve">Rel-19 CRs to TS23222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71064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099ED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1EF77C"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8FE5B"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2A646"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1B4A2" w14:textId="77777777" w:rsidR="00C521B3" w:rsidRPr="001B1679" w:rsidRDefault="00C521B3" w:rsidP="00015975">
            <w:pPr>
              <w:pStyle w:val="TAL"/>
              <w:rPr>
                <w:sz w:val="16"/>
                <w:szCs w:val="16"/>
              </w:rPr>
            </w:pPr>
          </w:p>
        </w:tc>
      </w:tr>
      <w:tr w:rsidR="00C521B3" w14:paraId="2D819A6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10CA2"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E97AA" w14:textId="77777777" w:rsidR="00C521B3" w:rsidRPr="001B1679" w:rsidRDefault="00C521B3" w:rsidP="00015975">
            <w:pPr>
              <w:pStyle w:val="TAL"/>
              <w:rPr>
                <w:sz w:val="16"/>
                <w:szCs w:val="16"/>
              </w:rPr>
            </w:pPr>
            <w:r w:rsidRPr="001B1679">
              <w:rPr>
                <w:sz w:val="16"/>
                <w:szCs w:val="16"/>
              </w:rPr>
              <w:t>SP-231571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D3569"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7097C" w14:textId="77777777" w:rsidR="00C521B3" w:rsidRPr="001B1679" w:rsidRDefault="00C521B3" w:rsidP="00015975">
            <w:pPr>
              <w:pStyle w:val="TAL"/>
              <w:rPr>
                <w:sz w:val="16"/>
                <w:szCs w:val="16"/>
              </w:rPr>
            </w:pPr>
            <w:r w:rsidRPr="001B1679">
              <w:rPr>
                <w:sz w:val="16"/>
                <w:szCs w:val="16"/>
              </w:rPr>
              <w:t xml:space="preserve">Rel-19 CRs to TS23435 for TEI19, </w:t>
            </w:r>
            <w:proofErr w:type="spellStart"/>
            <w:r w:rsidRPr="001B1679">
              <w:rPr>
                <w:sz w:val="16"/>
                <w:szCs w:val="16"/>
              </w:rPr>
              <w:t>eCAPIF</w:t>
            </w:r>
            <w:proofErr w:type="spellEnd"/>
            <w:r w:rsidRPr="001B1679">
              <w:rPr>
                <w:sz w:val="16"/>
                <w:szCs w:val="16"/>
              </w:rPr>
              <w:t>, NSCALE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3BC22"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50EE9"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79E114" w14:textId="77777777" w:rsidR="00C521B3" w:rsidRPr="001B1679" w:rsidRDefault="00C521B3" w:rsidP="00015975">
            <w:pPr>
              <w:pStyle w:val="TAL"/>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BC8D57"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870A9D"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EF1DE" w14:textId="77777777" w:rsidR="00C521B3" w:rsidRPr="001B1679" w:rsidRDefault="00C521B3" w:rsidP="00015975">
            <w:pPr>
              <w:pStyle w:val="TAL"/>
              <w:rPr>
                <w:sz w:val="16"/>
                <w:szCs w:val="16"/>
              </w:rPr>
            </w:pPr>
          </w:p>
        </w:tc>
      </w:tr>
      <w:tr w:rsidR="00C521B3" w14:paraId="020EA53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0D4991"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C2BF2" w14:textId="77777777" w:rsidR="00C521B3" w:rsidRPr="001B1679" w:rsidRDefault="00C521B3" w:rsidP="00015975">
            <w:pPr>
              <w:pStyle w:val="TAL"/>
              <w:rPr>
                <w:sz w:val="16"/>
                <w:szCs w:val="16"/>
              </w:rPr>
            </w:pPr>
            <w:r w:rsidRPr="001B1679">
              <w:rPr>
                <w:sz w:val="16"/>
                <w:szCs w:val="16"/>
              </w:rPr>
              <w:t>SP-231572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ECECF"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0CA9D" w14:textId="77777777" w:rsidR="00C521B3" w:rsidRPr="001B1679" w:rsidRDefault="00C521B3" w:rsidP="00015975">
            <w:pPr>
              <w:pStyle w:val="TAL"/>
              <w:rPr>
                <w:sz w:val="16"/>
                <w:szCs w:val="16"/>
              </w:rPr>
            </w:pPr>
            <w:r w:rsidRPr="001B1679">
              <w:rPr>
                <w:sz w:val="16"/>
                <w:szCs w:val="16"/>
              </w:rPr>
              <w:t>Rel-19 CRs to TS23434 for TEI19,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9ED10"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83464"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0E8EF0" w14:textId="77777777" w:rsidR="00C521B3" w:rsidRPr="001B1679" w:rsidRDefault="00C521B3" w:rsidP="00015975">
            <w:pPr>
              <w:pStyle w:val="TAL"/>
              <w:rPr>
                <w:sz w:val="16"/>
                <w:szCs w:val="16"/>
              </w:rPr>
            </w:pPr>
            <w:r w:rsidRPr="001B1679">
              <w:rPr>
                <w:sz w:val="16"/>
                <w:szCs w:val="16"/>
              </w:rPr>
              <w:t>TEI19, 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E3FEA"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6CCBA"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8C872" w14:textId="77777777" w:rsidR="00C521B3" w:rsidRPr="001B1679" w:rsidRDefault="00C521B3" w:rsidP="00015975">
            <w:pPr>
              <w:pStyle w:val="TAL"/>
              <w:rPr>
                <w:sz w:val="16"/>
                <w:szCs w:val="16"/>
              </w:rPr>
            </w:pPr>
          </w:p>
        </w:tc>
      </w:tr>
      <w:tr w:rsidR="00C521B3" w14:paraId="6712D0F8"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4124F" w14:textId="77777777" w:rsidR="00C521B3" w:rsidRPr="001B1679" w:rsidRDefault="00C521B3" w:rsidP="00015975">
            <w:pPr>
              <w:pStyle w:val="TAL"/>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F1B71" w14:textId="77777777" w:rsidR="00C521B3" w:rsidRPr="001B1679" w:rsidRDefault="00C521B3" w:rsidP="00015975">
            <w:pPr>
              <w:pStyle w:val="TAL"/>
              <w:rPr>
                <w:sz w:val="16"/>
                <w:szCs w:val="16"/>
              </w:rPr>
            </w:pPr>
            <w:r w:rsidRPr="001B1679">
              <w:rPr>
                <w:sz w:val="16"/>
                <w:szCs w:val="16"/>
              </w:rPr>
              <w:t>SP-231573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ECBE78" w14:textId="77777777" w:rsidR="00C521B3" w:rsidRPr="001B1679" w:rsidRDefault="00C521B3" w:rsidP="00015975">
            <w:pPr>
              <w:pStyle w:val="TAL"/>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53D909" w14:textId="77777777" w:rsidR="00C521B3" w:rsidRPr="001B1679" w:rsidRDefault="00C521B3" w:rsidP="00015975">
            <w:pPr>
              <w:pStyle w:val="TAL"/>
              <w:rPr>
                <w:sz w:val="16"/>
                <w:szCs w:val="16"/>
              </w:rPr>
            </w:pPr>
            <w:r w:rsidRPr="001B1679">
              <w:rPr>
                <w:sz w:val="16"/>
                <w:szCs w:val="16"/>
              </w:rPr>
              <w:t>Rel-19 CRs to TS23255 for UASAPP_Ph3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A0723" w14:textId="77777777" w:rsidR="00C521B3" w:rsidRPr="001B1679" w:rsidRDefault="00C521B3" w:rsidP="00015975">
            <w:pPr>
              <w:pStyle w:val="TAL"/>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B08D87" w14:textId="77777777" w:rsidR="00C521B3" w:rsidRPr="001B1679" w:rsidRDefault="00C521B3" w:rsidP="00015975">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323648" w14:textId="77777777" w:rsidR="00C521B3" w:rsidRPr="001B1679" w:rsidRDefault="00C521B3" w:rsidP="00015975">
            <w:pPr>
              <w:pStyle w:val="TAL"/>
              <w:rPr>
                <w:sz w:val="16"/>
                <w:szCs w:val="16"/>
              </w:rPr>
            </w:pPr>
            <w:r w:rsidRPr="001B1679">
              <w:rPr>
                <w:sz w:val="16"/>
                <w:szCs w:val="16"/>
              </w:rPr>
              <w:t>UASAPP_Ph3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93184" w14:textId="77777777" w:rsidR="00C521B3" w:rsidRPr="001B1679" w:rsidRDefault="00C521B3" w:rsidP="00015975">
            <w:pPr>
              <w:pStyle w:val="TAL"/>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CD41C3" w14:textId="77777777" w:rsidR="00C521B3" w:rsidRPr="001B1679" w:rsidRDefault="00C521B3" w:rsidP="00015975">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0A126" w14:textId="77777777" w:rsidR="00C521B3" w:rsidRPr="001B1679" w:rsidRDefault="00C521B3" w:rsidP="00015975">
            <w:pPr>
              <w:pStyle w:val="TAL"/>
              <w:rPr>
                <w:sz w:val="16"/>
                <w:szCs w:val="16"/>
              </w:rPr>
            </w:pPr>
          </w:p>
        </w:tc>
      </w:tr>
      <w:tr w:rsidR="00C521B3" w14:paraId="75B028A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7B3B4"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E5D2A9" w14:textId="77777777" w:rsidR="00C521B3" w:rsidRPr="001B1679" w:rsidRDefault="00C521B3" w:rsidP="00015975">
            <w:pPr>
              <w:pStyle w:val="TAL"/>
              <w:rPr>
                <w:sz w:val="16"/>
                <w:szCs w:val="16"/>
              </w:rPr>
            </w:pPr>
            <w:r w:rsidRPr="001B1679">
              <w:rPr>
                <w:sz w:val="16"/>
                <w:szCs w:val="16"/>
              </w:rPr>
              <w:t>SP-231618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F882C"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7AD5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0D225"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7ABE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AB49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E4C35" w14:textId="77777777" w:rsidR="00C521B3" w:rsidRPr="001B1679" w:rsidRDefault="00C521B3" w:rsidP="00015975">
            <w:pPr>
              <w:pStyle w:val="TAL"/>
              <w:rPr>
                <w:sz w:val="16"/>
                <w:szCs w:val="16"/>
              </w:rPr>
            </w:pPr>
            <w:r w:rsidRPr="001B1679">
              <w:rPr>
                <w:sz w:val="16"/>
                <w:szCs w:val="16"/>
              </w:rPr>
              <w:t>Revised to SP-231698.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E812C"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E2862" w14:textId="77777777" w:rsidR="00C521B3" w:rsidRPr="001B1679" w:rsidRDefault="00C521B3" w:rsidP="00015975">
            <w:pPr>
              <w:pStyle w:val="TAL"/>
              <w:rPr>
                <w:sz w:val="16"/>
                <w:szCs w:val="16"/>
              </w:rPr>
            </w:pPr>
            <w:r w:rsidRPr="001B1679">
              <w:rPr>
                <w:sz w:val="16"/>
                <w:szCs w:val="16"/>
              </w:rPr>
              <w:t>SP-231698</w:t>
            </w:r>
          </w:p>
        </w:tc>
      </w:tr>
      <w:tr w:rsidR="00C521B3" w14:paraId="39CF1C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505B6"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8C5A5" w14:textId="77777777" w:rsidR="00C521B3" w:rsidRPr="001B1679" w:rsidRDefault="00C521B3" w:rsidP="00015975">
            <w:pPr>
              <w:pStyle w:val="TAL"/>
              <w:rPr>
                <w:sz w:val="16"/>
                <w:szCs w:val="16"/>
              </w:rPr>
            </w:pPr>
            <w:r w:rsidRPr="001B1679">
              <w:rPr>
                <w:sz w:val="16"/>
                <w:szCs w:val="16"/>
              </w:rPr>
              <w:t>SP-231698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3436E"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0EA084"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09B5A"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4BCC3"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8A795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E5CD9" w14:textId="77777777" w:rsidR="00C521B3" w:rsidRPr="001B1679" w:rsidRDefault="00C521B3" w:rsidP="00015975">
            <w:pPr>
              <w:pStyle w:val="TAL"/>
              <w:rPr>
                <w:sz w:val="16"/>
                <w:szCs w:val="16"/>
              </w:rPr>
            </w:pPr>
            <w:r w:rsidRPr="001B1679">
              <w:rPr>
                <w:sz w:val="16"/>
                <w:szCs w:val="16"/>
              </w:rPr>
              <w:t>Revision of SP-231618. Revised to SP-231794.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1C9A91"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28D30" w14:textId="77777777" w:rsidR="00C521B3" w:rsidRPr="001B1679" w:rsidRDefault="00C521B3" w:rsidP="00015975">
            <w:pPr>
              <w:pStyle w:val="TAL"/>
              <w:rPr>
                <w:sz w:val="16"/>
                <w:szCs w:val="16"/>
              </w:rPr>
            </w:pPr>
            <w:r w:rsidRPr="001B1679">
              <w:rPr>
                <w:sz w:val="16"/>
                <w:szCs w:val="16"/>
              </w:rPr>
              <w:t>SP-231794</w:t>
            </w:r>
          </w:p>
        </w:tc>
      </w:tr>
      <w:tr w:rsidR="00C521B3" w14:paraId="2255FBCC"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766EC8"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84DE3A" w14:textId="77777777" w:rsidR="00C521B3" w:rsidRPr="001B1679" w:rsidRDefault="00C521B3" w:rsidP="00015975">
            <w:pPr>
              <w:pStyle w:val="TAL"/>
              <w:rPr>
                <w:sz w:val="16"/>
                <w:szCs w:val="16"/>
              </w:rPr>
            </w:pPr>
            <w:r w:rsidRPr="001B1679">
              <w:rPr>
                <w:sz w:val="16"/>
                <w:szCs w:val="16"/>
              </w:rPr>
              <w:t>SP-231794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4E1C4F"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0AFE2"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838E1"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B106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0A1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31594F" w14:textId="77777777" w:rsidR="00C521B3" w:rsidRPr="001B1679" w:rsidRDefault="00C521B3" w:rsidP="00015975">
            <w:pPr>
              <w:pStyle w:val="TAL"/>
              <w:rPr>
                <w:sz w:val="16"/>
                <w:szCs w:val="16"/>
              </w:rPr>
            </w:pPr>
            <w:r w:rsidRPr="001B1679">
              <w:rPr>
                <w:sz w:val="16"/>
                <w:szCs w:val="16"/>
              </w:rPr>
              <w:t>Revision of SP-231698. Revised to SP-231807.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3C1E6A" w14:textId="77777777" w:rsidR="00C521B3" w:rsidRPr="001B1679" w:rsidRDefault="00C521B3" w:rsidP="00015975">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67A5F2" w14:textId="77777777" w:rsidR="00C521B3" w:rsidRPr="001B1679" w:rsidRDefault="00C521B3" w:rsidP="00015975">
            <w:pPr>
              <w:pStyle w:val="TAL"/>
              <w:rPr>
                <w:sz w:val="16"/>
                <w:szCs w:val="16"/>
              </w:rPr>
            </w:pPr>
            <w:r w:rsidRPr="001B1679">
              <w:rPr>
                <w:sz w:val="16"/>
                <w:szCs w:val="16"/>
              </w:rPr>
              <w:t>SP-231807</w:t>
            </w:r>
          </w:p>
        </w:tc>
      </w:tr>
      <w:tr w:rsidR="00C521B3" w14:paraId="59509AFA"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99481" w14:textId="77777777" w:rsidR="00C521B3" w:rsidRPr="001B1679" w:rsidRDefault="00C521B3" w:rsidP="00015975">
            <w:pPr>
              <w:pStyle w:val="TAL"/>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2F913" w14:textId="77777777" w:rsidR="00C521B3" w:rsidRPr="001B1679" w:rsidRDefault="00C521B3" w:rsidP="00015975">
            <w:pPr>
              <w:pStyle w:val="TAL"/>
              <w:rPr>
                <w:sz w:val="16"/>
                <w:szCs w:val="16"/>
              </w:rPr>
            </w:pPr>
            <w:r w:rsidRPr="001B1679">
              <w:rPr>
                <w:sz w:val="16"/>
                <w:szCs w:val="16"/>
              </w:rPr>
              <w:t>SP-231807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0A0A12" w14:textId="77777777" w:rsidR="00C521B3" w:rsidRPr="001B1679" w:rsidRDefault="00C521B3" w:rsidP="00015975">
            <w:pPr>
              <w:pStyle w:val="TAL"/>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3128E9" w14:textId="77777777" w:rsidR="00C521B3" w:rsidRPr="001B1679" w:rsidRDefault="00C521B3" w:rsidP="00015975">
            <w:pPr>
              <w:pStyle w:val="TAL"/>
              <w:rPr>
                <w:sz w:val="16"/>
                <w:szCs w:val="16"/>
              </w:rPr>
            </w:pPr>
            <w:r w:rsidRPr="001B1679">
              <w:rPr>
                <w:sz w:val="16"/>
                <w:szCs w:val="16"/>
              </w:rPr>
              <w:t>3GPP Work Plan review at Plenary #102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FB3A5A"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A6204"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8F0CB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6C8F5" w14:textId="77777777" w:rsidR="00C521B3" w:rsidRPr="001B1679" w:rsidRDefault="00C521B3" w:rsidP="00015975">
            <w:pPr>
              <w:pStyle w:val="TAL"/>
              <w:rPr>
                <w:sz w:val="16"/>
                <w:szCs w:val="16"/>
              </w:rPr>
            </w:pPr>
            <w:r w:rsidRPr="001B1679">
              <w:rPr>
                <w:sz w:val="16"/>
                <w:szCs w:val="16"/>
              </w:rPr>
              <w:t>Revision of SP-231794. The Work Plan manager was thanked for this report, which was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80CA3"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99472" w14:textId="77777777" w:rsidR="00C521B3" w:rsidRPr="001B1679" w:rsidRDefault="00C521B3" w:rsidP="00015975">
            <w:pPr>
              <w:pStyle w:val="TAL"/>
              <w:rPr>
                <w:sz w:val="16"/>
                <w:szCs w:val="16"/>
              </w:rPr>
            </w:pPr>
          </w:p>
        </w:tc>
      </w:tr>
      <w:tr w:rsidR="00C521B3" w14:paraId="5B049406"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564031"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94355" w14:textId="77777777" w:rsidR="00C521B3" w:rsidRPr="001B1679" w:rsidRDefault="00C521B3" w:rsidP="00015975">
            <w:pPr>
              <w:pStyle w:val="TAL"/>
              <w:rPr>
                <w:sz w:val="16"/>
                <w:szCs w:val="16"/>
              </w:rPr>
            </w:pPr>
            <w:r w:rsidRPr="001B1679">
              <w:rPr>
                <w:sz w:val="16"/>
                <w:szCs w:val="16"/>
              </w:rPr>
              <w:t>SP-231617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9022C" w14:textId="77777777" w:rsidR="00C521B3" w:rsidRPr="001B1679" w:rsidRDefault="00C521B3" w:rsidP="00015975">
            <w:pPr>
              <w:pStyle w:val="TAL"/>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53A36" w14:textId="77777777" w:rsidR="00C521B3" w:rsidRPr="001B1679" w:rsidRDefault="00C521B3" w:rsidP="00015975">
            <w:pPr>
              <w:pStyle w:val="TAL"/>
              <w:rPr>
                <w:sz w:val="16"/>
                <w:szCs w:val="16"/>
              </w:rPr>
            </w:pPr>
            <w:r w:rsidRPr="001B1679">
              <w:rPr>
                <w:sz w:val="16"/>
                <w:szCs w:val="16"/>
              </w:rPr>
              <w:t>Initial Presentation of TR 21.918 on Summary of Rel-18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6F67F" w14:textId="77777777" w:rsidR="00C521B3" w:rsidRPr="001B1679" w:rsidRDefault="00C521B3" w:rsidP="00015975">
            <w:pPr>
              <w:pStyle w:val="TAL"/>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B278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8915A8"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081CF" w14:textId="77777777" w:rsidR="00C521B3" w:rsidRPr="001B1679" w:rsidRDefault="00C521B3" w:rsidP="00015975">
            <w:pPr>
              <w:pStyle w:val="TAL"/>
              <w:rPr>
                <w:sz w:val="16"/>
                <w:szCs w:val="16"/>
              </w:rPr>
            </w:pPr>
            <w:r w:rsidRPr="001B1679">
              <w:rPr>
                <w:sz w:val="16"/>
                <w:szCs w:val="16"/>
              </w:rPr>
              <w:t>Noted as a basis for further updates with endorsed WI Summary sheet inputs.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0A961"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EDD81" w14:textId="77777777" w:rsidR="00C521B3" w:rsidRPr="001B1679" w:rsidRDefault="00C521B3" w:rsidP="00015975">
            <w:pPr>
              <w:pStyle w:val="TAL"/>
              <w:rPr>
                <w:sz w:val="16"/>
                <w:szCs w:val="16"/>
              </w:rPr>
            </w:pPr>
          </w:p>
        </w:tc>
      </w:tr>
      <w:tr w:rsidR="00C521B3" w14:paraId="46D7CE4B"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F95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AC7DF" w14:textId="77777777" w:rsidR="00C521B3" w:rsidRPr="001B1679" w:rsidRDefault="00C521B3" w:rsidP="00015975">
            <w:pPr>
              <w:pStyle w:val="TAL"/>
              <w:rPr>
                <w:sz w:val="16"/>
                <w:szCs w:val="16"/>
              </w:rPr>
            </w:pPr>
            <w:r w:rsidRPr="001B1679">
              <w:rPr>
                <w:sz w:val="16"/>
                <w:szCs w:val="16"/>
              </w:rPr>
              <w:t>SP-231516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29EC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17622"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BDC147" w14:textId="77777777" w:rsidR="00C521B3" w:rsidRPr="001B1679" w:rsidRDefault="00C521B3" w:rsidP="00015975">
            <w:pPr>
              <w:pStyle w:val="TAL"/>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ACB33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3E01B" w14:textId="77777777" w:rsidR="00C521B3" w:rsidRPr="001B1679" w:rsidRDefault="00C521B3" w:rsidP="00015975">
            <w:pPr>
              <w:pStyle w:val="TAL"/>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93C35"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79346"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9ABFD" w14:textId="77777777" w:rsidR="00C521B3" w:rsidRPr="001B1679" w:rsidRDefault="00C521B3" w:rsidP="00015975">
            <w:pPr>
              <w:pStyle w:val="TAL"/>
              <w:rPr>
                <w:sz w:val="16"/>
                <w:szCs w:val="16"/>
              </w:rPr>
            </w:pPr>
          </w:p>
        </w:tc>
      </w:tr>
      <w:tr w:rsidR="00C521B3" w14:paraId="2DF5246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1F4BA"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66979" w14:textId="77777777" w:rsidR="00C521B3" w:rsidRPr="001B1679" w:rsidRDefault="00C521B3" w:rsidP="00015975">
            <w:pPr>
              <w:pStyle w:val="TAL"/>
              <w:rPr>
                <w:sz w:val="16"/>
                <w:szCs w:val="16"/>
              </w:rPr>
            </w:pPr>
            <w:r w:rsidRPr="001B1679">
              <w:rPr>
                <w:sz w:val="16"/>
                <w:szCs w:val="16"/>
              </w:rPr>
              <w:t>SP-231615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921FF"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A01B5" w14:textId="77777777" w:rsidR="00C521B3" w:rsidRPr="001B1679" w:rsidRDefault="00C521B3" w:rsidP="00015975">
            <w:pPr>
              <w:pStyle w:val="TAL"/>
              <w:rPr>
                <w:sz w:val="16"/>
                <w:szCs w:val="16"/>
              </w:rPr>
            </w:pPr>
            <w:r w:rsidRPr="001B1679">
              <w:rPr>
                <w:sz w:val="16"/>
                <w:szCs w:val="16"/>
              </w:rPr>
              <w:t>Summary for AMP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0874C" w14:textId="77777777" w:rsidR="00C521B3" w:rsidRPr="001B1679" w:rsidRDefault="00C521B3" w:rsidP="00015975">
            <w:pPr>
              <w:pStyle w:val="TAL"/>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342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A7F05" w14:textId="77777777" w:rsidR="00C521B3" w:rsidRPr="001B1679" w:rsidRDefault="00C521B3" w:rsidP="00015975">
            <w:pPr>
              <w:pStyle w:val="TAL"/>
              <w:rPr>
                <w:sz w:val="16"/>
                <w:szCs w:val="16"/>
              </w:rPr>
            </w:pPr>
            <w:r w:rsidRPr="001B1679">
              <w:rPr>
                <w:sz w:val="16"/>
                <w:szCs w:val="16"/>
              </w:rPr>
              <w:t>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7BA42"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14ED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A7847" w14:textId="77777777" w:rsidR="00C521B3" w:rsidRPr="001B1679" w:rsidRDefault="00C521B3" w:rsidP="00015975">
            <w:pPr>
              <w:pStyle w:val="TAL"/>
              <w:rPr>
                <w:sz w:val="16"/>
                <w:szCs w:val="16"/>
              </w:rPr>
            </w:pPr>
          </w:p>
        </w:tc>
      </w:tr>
      <w:tr w:rsidR="00C521B3" w14:paraId="1D8E730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82000C"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89F89" w14:textId="77777777" w:rsidR="00C521B3" w:rsidRPr="001B1679" w:rsidRDefault="00C521B3" w:rsidP="00015975">
            <w:pPr>
              <w:pStyle w:val="TAL"/>
              <w:rPr>
                <w:sz w:val="16"/>
                <w:szCs w:val="16"/>
              </w:rPr>
            </w:pPr>
            <w:r w:rsidRPr="001B1679">
              <w:rPr>
                <w:sz w:val="16"/>
                <w:szCs w:val="16"/>
              </w:rPr>
              <w:t>SP-231621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1CEFB6"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4E1A7"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1708C" w14:textId="77777777" w:rsidR="00C521B3" w:rsidRPr="001B1679" w:rsidRDefault="00C521B3" w:rsidP="00015975">
            <w:pPr>
              <w:pStyle w:val="TAL"/>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77A37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803B2" w14:textId="77777777" w:rsidR="00C521B3" w:rsidRPr="001B1679" w:rsidRDefault="00C521B3" w:rsidP="00015975">
            <w:pPr>
              <w:pStyle w:val="TAL"/>
              <w:rPr>
                <w:sz w:val="16"/>
                <w:szCs w:val="16"/>
              </w:rPr>
            </w:pPr>
            <w:r w:rsidRPr="001B1679">
              <w:rPr>
                <w:sz w:val="16"/>
                <w:szCs w:val="16"/>
              </w:rPr>
              <w:t>SCAS_5G_MF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2A53A"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94237"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E0EE7" w14:textId="77777777" w:rsidR="00C521B3" w:rsidRPr="001B1679" w:rsidRDefault="00C521B3" w:rsidP="00015975">
            <w:pPr>
              <w:pStyle w:val="TAL"/>
              <w:rPr>
                <w:sz w:val="16"/>
                <w:szCs w:val="16"/>
              </w:rPr>
            </w:pPr>
          </w:p>
        </w:tc>
      </w:tr>
      <w:tr w:rsidR="00C521B3" w14:paraId="4FF3405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EEB50"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6693B" w14:textId="77777777" w:rsidR="00C521B3" w:rsidRPr="001B1679" w:rsidRDefault="00C521B3" w:rsidP="00015975">
            <w:pPr>
              <w:pStyle w:val="TAL"/>
              <w:rPr>
                <w:sz w:val="16"/>
                <w:szCs w:val="16"/>
              </w:rPr>
            </w:pPr>
            <w:r w:rsidRPr="001B1679">
              <w:rPr>
                <w:sz w:val="16"/>
                <w:szCs w:val="16"/>
              </w:rPr>
              <w:t>SP-231614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2FB801"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2C15A" w14:textId="77777777" w:rsidR="00C521B3" w:rsidRPr="001B1679" w:rsidRDefault="00C521B3" w:rsidP="00015975">
            <w:pPr>
              <w:pStyle w:val="TAL"/>
              <w:rPr>
                <w:sz w:val="16"/>
                <w:szCs w:val="16"/>
              </w:rPr>
            </w:pPr>
            <w:r w:rsidRPr="001B1679">
              <w:rPr>
                <w:sz w:val="16"/>
                <w:szCs w:val="16"/>
              </w:rPr>
              <w:t>Summary for TEI18_DCAMP_Ph2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05C03"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6890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486C7" w14:textId="77777777" w:rsidR="00C521B3" w:rsidRPr="001B1679" w:rsidRDefault="00C521B3" w:rsidP="00015975">
            <w:pPr>
              <w:pStyle w:val="TAL"/>
              <w:rPr>
                <w:sz w:val="16"/>
                <w:szCs w:val="16"/>
              </w:rPr>
            </w:pPr>
            <w:r w:rsidRPr="001B1679">
              <w:rPr>
                <w:sz w:val="16"/>
                <w:szCs w:val="16"/>
              </w:rPr>
              <w:t>TEI18_DCAMP_Ph2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3325AF"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39768D"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5E01A" w14:textId="77777777" w:rsidR="00C521B3" w:rsidRPr="001B1679" w:rsidRDefault="00C521B3" w:rsidP="00015975">
            <w:pPr>
              <w:pStyle w:val="TAL"/>
              <w:rPr>
                <w:sz w:val="16"/>
                <w:szCs w:val="16"/>
              </w:rPr>
            </w:pPr>
          </w:p>
        </w:tc>
      </w:tr>
      <w:tr w:rsidR="00C521B3" w14:paraId="47FB87C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7AC29"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946BF9" w14:textId="77777777" w:rsidR="00C521B3" w:rsidRPr="001B1679" w:rsidRDefault="00C521B3" w:rsidP="00015975">
            <w:pPr>
              <w:pStyle w:val="TAL"/>
              <w:rPr>
                <w:sz w:val="16"/>
                <w:szCs w:val="16"/>
              </w:rPr>
            </w:pPr>
            <w:r w:rsidRPr="001B1679">
              <w:rPr>
                <w:sz w:val="16"/>
                <w:szCs w:val="16"/>
              </w:rPr>
              <w:t>SP-231613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FF0972"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A3A07" w14:textId="77777777" w:rsidR="00C521B3" w:rsidRPr="001B1679" w:rsidRDefault="00C521B3" w:rsidP="00015975">
            <w:pPr>
              <w:pStyle w:val="TAL"/>
              <w:rPr>
                <w:sz w:val="16"/>
                <w:szCs w:val="16"/>
              </w:rPr>
            </w:pPr>
            <w:r w:rsidRPr="001B1679">
              <w:rPr>
                <w:sz w:val="16"/>
                <w:szCs w:val="16"/>
              </w:rPr>
              <w:t>Summary for 5GSATB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30C953" w14:textId="77777777" w:rsidR="00C521B3" w:rsidRPr="001B1679" w:rsidRDefault="00C521B3" w:rsidP="00015975">
            <w:pPr>
              <w:pStyle w:val="TAL"/>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86A7D"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0A28A3" w14:textId="77777777" w:rsidR="00C521B3" w:rsidRPr="001B1679" w:rsidRDefault="00C521B3" w:rsidP="00015975">
            <w:pPr>
              <w:pStyle w:val="TAL"/>
              <w:rPr>
                <w:sz w:val="16"/>
                <w:szCs w:val="16"/>
              </w:rPr>
            </w:pPr>
            <w:r w:rsidRPr="001B1679">
              <w:rPr>
                <w:sz w:val="16"/>
                <w:szCs w:val="16"/>
              </w:rPr>
              <w:t>5GSATB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5A5FF"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DE4A1"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8C8C9" w14:textId="77777777" w:rsidR="00C521B3" w:rsidRPr="001B1679" w:rsidRDefault="00C521B3" w:rsidP="00015975">
            <w:pPr>
              <w:pStyle w:val="TAL"/>
              <w:rPr>
                <w:sz w:val="16"/>
                <w:szCs w:val="16"/>
              </w:rPr>
            </w:pPr>
          </w:p>
        </w:tc>
      </w:tr>
      <w:tr w:rsidR="00C521B3" w14:paraId="580ECE10"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3F4EC"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7B43D" w14:textId="77777777" w:rsidR="00C521B3" w:rsidRPr="001B1679" w:rsidRDefault="00C521B3" w:rsidP="00015975">
            <w:pPr>
              <w:pStyle w:val="TAL"/>
              <w:rPr>
                <w:sz w:val="16"/>
                <w:szCs w:val="16"/>
              </w:rPr>
            </w:pPr>
            <w:r w:rsidRPr="001B1679">
              <w:rPr>
                <w:sz w:val="16"/>
                <w:szCs w:val="16"/>
              </w:rPr>
              <w:t>SP-231590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3A4BF8"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8151B2" w14:textId="77777777" w:rsidR="00C521B3" w:rsidRPr="001B1679" w:rsidRDefault="00C521B3" w:rsidP="00015975">
            <w:pPr>
              <w:pStyle w:val="TAL"/>
              <w:rPr>
                <w:sz w:val="16"/>
                <w:szCs w:val="16"/>
              </w:rPr>
            </w:pPr>
            <w:r w:rsidRPr="001B1679">
              <w:rPr>
                <w:sz w:val="16"/>
                <w:szCs w:val="16"/>
              </w:rPr>
              <w:t>Summary for PINAPP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7E305"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D09FC"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B4FA36" w14:textId="77777777" w:rsidR="00C521B3" w:rsidRPr="001B1679" w:rsidRDefault="00C521B3" w:rsidP="00015975">
            <w:pPr>
              <w:pStyle w:val="TAL"/>
              <w:rPr>
                <w:sz w:val="16"/>
                <w:szCs w:val="16"/>
              </w:rPr>
            </w:pPr>
            <w:r w:rsidRPr="001B1679">
              <w:rPr>
                <w:sz w:val="16"/>
                <w:szCs w:val="16"/>
              </w:rPr>
              <w:t>PINAPP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EFD896"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4CCB4"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E09E8" w14:textId="77777777" w:rsidR="00C521B3" w:rsidRPr="001B1679" w:rsidRDefault="00C521B3" w:rsidP="00015975">
            <w:pPr>
              <w:pStyle w:val="TAL"/>
              <w:rPr>
                <w:sz w:val="16"/>
                <w:szCs w:val="16"/>
              </w:rPr>
            </w:pPr>
          </w:p>
        </w:tc>
      </w:tr>
      <w:tr w:rsidR="00C521B3" w14:paraId="07B42EA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04324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0987EF" w14:textId="77777777" w:rsidR="00C521B3" w:rsidRPr="001B1679" w:rsidRDefault="00C521B3" w:rsidP="00015975">
            <w:pPr>
              <w:pStyle w:val="TAL"/>
              <w:rPr>
                <w:sz w:val="16"/>
                <w:szCs w:val="16"/>
              </w:rPr>
            </w:pPr>
            <w:r w:rsidRPr="001B1679">
              <w:rPr>
                <w:sz w:val="16"/>
                <w:szCs w:val="16"/>
              </w:rPr>
              <w:t>SP-231591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B0DA3B"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0CD65"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46BDE"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AE4C2"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6E0C2" w14:textId="77777777" w:rsidR="00C521B3" w:rsidRPr="001B1679" w:rsidRDefault="00C521B3" w:rsidP="00015975">
            <w:pPr>
              <w:pStyle w:val="TAL"/>
              <w:rPr>
                <w:sz w:val="16"/>
                <w:szCs w:val="16"/>
              </w:rPr>
            </w:pPr>
            <w:r w:rsidRPr="001B1679">
              <w:rPr>
                <w:sz w:val="16"/>
                <w:szCs w:val="16"/>
              </w:rPr>
              <w:t>EE5GPLUS_Ph2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95D19"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F57420"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4ECFC" w14:textId="77777777" w:rsidR="00C521B3" w:rsidRPr="001B1679" w:rsidRDefault="00C521B3" w:rsidP="00015975">
            <w:pPr>
              <w:pStyle w:val="TAL"/>
              <w:rPr>
                <w:sz w:val="16"/>
                <w:szCs w:val="16"/>
              </w:rPr>
            </w:pPr>
          </w:p>
        </w:tc>
      </w:tr>
      <w:tr w:rsidR="00C521B3" w14:paraId="0D1858D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F865B"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20CEE" w14:textId="77777777" w:rsidR="00C521B3" w:rsidRPr="001B1679" w:rsidRDefault="00C521B3" w:rsidP="00015975">
            <w:pPr>
              <w:pStyle w:val="TAL"/>
              <w:rPr>
                <w:sz w:val="16"/>
                <w:szCs w:val="16"/>
              </w:rPr>
            </w:pPr>
            <w:r w:rsidRPr="001B1679">
              <w:rPr>
                <w:sz w:val="16"/>
                <w:szCs w:val="16"/>
              </w:rPr>
              <w:t>SP-231592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6BEF5"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89531"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9070F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B5AE0"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EA095D" w14:textId="77777777" w:rsidR="00C521B3" w:rsidRPr="001B1679" w:rsidRDefault="00C521B3" w:rsidP="00015975">
            <w:pPr>
              <w:pStyle w:val="TAL"/>
              <w:rPr>
                <w:sz w:val="16"/>
                <w:szCs w:val="16"/>
              </w:rPr>
            </w:pPr>
            <w:r w:rsidRPr="001B1679">
              <w:rPr>
                <w:sz w:val="16"/>
                <w:szCs w:val="16"/>
              </w:rPr>
              <w:t>IDMS_MN_ph2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5DAEC"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C7B09"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8BFF1" w14:textId="77777777" w:rsidR="00C521B3" w:rsidRPr="001B1679" w:rsidRDefault="00C521B3" w:rsidP="00015975">
            <w:pPr>
              <w:pStyle w:val="TAL"/>
              <w:rPr>
                <w:sz w:val="16"/>
                <w:szCs w:val="16"/>
              </w:rPr>
            </w:pPr>
          </w:p>
        </w:tc>
      </w:tr>
      <w:tr w:rsidR="00C521B3" w14:paraId="1FB8CF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422B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4A9AF" w14:textId="77777777" w:rsidR="00C521B3" w:rsidRPr="001B1679" w:rsidRDefault="00C521B3" w:rsidP="00015975">
            <w:pPr>
              <w:pStyle w:val="TAL"/>
              <w:rPr>
                <w:sz w:val="16"/>
                <w:szCs w:val="16"/>
              </w:rPr>
            </w:pPr>
            <w:r w:rsidRPr="001B1679">
              <w:rPr>
                <w:sz w:val="16"/>
                <w:szCs w:val="16"/>
              </w:rPr>
              <w:t>SP-231582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E8B4D"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2ABA9"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E0766B"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BC2CF"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DD542C" w14:textId="77777777" w:rsidR="00C521B3" w:rsidRPr="001B1679" w:rsidRDefault="00C521B3" w:rsidP="00015975">
            <w:pPr>
              <w:pStyle w:val="TAL"/>
              <w:rPr>
                <w:sz w:val="16"/>
                <w:szCs w:val="16"/>
              </w:rPr>
            </w:pPr>
            <w:r w:rsidRPr="001B1679">
              <w:rPr>
                <w:sz w:val="16"/>
                <w:szCs w:val="16"/>
              </w:rPr>
              <w:t>LPHAP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2CEB7"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0F4D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D829E" w14:textId="77777777" w:rsidR="00C521B3" w:rsidRPr="001B1679" w:rsidRDefault="00C521B3" w:rsidP="00015975">
            <w:pPr>
              <w:pStyle w:val="TAL"/>
              <w:rPr>
                <w:sz w:val="16"/>
                <w:szCs w:val="16"/>
              </w:rPr>
            </w:pPr>
          </w:p>
        </w:tc>
      </w:tr>
      <w:tr w:rsidR="00C521B3" w14:paraId="62D80D2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BAC8"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A3E6F" w14:textId="77777777" w:rsidR="00C521B3" w:rsidRPr="001B1679" w:rsidRDefault="00C521B3" w:rsidP="00015975">
            <w:pPr>
              <w:pStyle w:val="TAL"/>
              <w:rPr>
                <w:sz w:val="16"/>
                <w:szCs w:val="16"/>
              </w:rPr>
            </w:pPr>
            <w:r w:rsidRPr="001B1679">
              <w:rPr>
                <w:sz w:val="16"/>
                <w:szCs w:val="16"/>
              </w:rPr>
              <w:t>SP-231586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9EF81"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61722" w14:textId="77777777" w:rsidR="00C521B3" w:rsidRPr="001B1679" w:rsidRDefault="00C521B3" w:rsidP="00015975">
            <w:pPr>
              <w:pStyle w:val="TAL"/>
              <w:rPr>
                <w:sz w:val="16"/>
                <w:szCs w:val="16"/>
              </w:rPr>
            </w:pPr>
            <w:r w:rsidRPr="001B1679">
              <w:rPr>
                <w:sz w:val="16"/>
                <w:szCs w:val="16"/>
              </w:rPr>
              <w:t>Summary for Personal IoT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24313" w14:textId="77777777" w:rsidR="00C521B3" w:rsidRPr="001B1679" w:rsidRDefault="00C521B3" w:rsidP="00015975">
            <w:pPr>
              <w:pStyle w:val="TAL"/>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A413EE"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9D7E1B"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BBA30"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277E3"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E1F00" w14:textId="77777777" w:rsidR="00C521B3" w:rsidRPr="001B1679" w:rsidRDefault="00C521B3" w:rsidP="00015975">
            <w:pPr>
              <w:pStyle w:val="TAL"/>
              <w:rPr>
                <w:sz w:val="16"/>
                <w:szCs w:val="16"/>
              </w:rPr>
            </w:pPr>
          </w:p>
        </w:tc>
      </w:tr>
      <w:tr w:rsidR="00C521B3" w14:paraId="37A7E01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70CF"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BA7989" w14:textId="77777777" w:rsidR="00C521B3" w:rsidRPr="001B1679" w:rsidRDefault="00C521B3" w:rsidP="00015975">
            <w:pPr>
              <w:pStyle w:val="TAL"/>
              <w:rPr>
                <w:sz w:val="16"/>
                <w:szCs w:val="16"/>
              </w:rPr>
            </w:pPr>
            <w:r w:rsidRPr="001B1679">
              <w:rPr>
                <w:sz w:val="16"/>
                <w:szCs w:val="16"/>
              </w:rPr>
              <w:t>SP-231535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5496C"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E871C" w14:textId="77777777" w:rsidR="00C521B3" w:rsidRPr="001B1679" w:rsidRDefault="00C521B3" w:rsidP="00015975">
            <w:pPr>
              <w:pStyle w:val="TAL"/>
              <w:rPr>
                <w:sz w:val="16"/>
                <w:szCs w:val="16"/>
              </w:rPr>
            </w:pPr>
            <w:r w:rsidRPr="001B1679">
              <w:rPr>
                <w:sz w:val="16"/>
                <w:szCs w:val="16"/>
              </w:rPr>
              <w:t>Summary of R18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41EC9A" w14:textId="77777777" w:rsidR="00C521B3" w:rsidRPr="001B1679" w:rsidRDefault="00C521B3" w:rsidP="00015975">
            <w:pPr>
              <w:pStyle w:val="TAL"/>
              <w:rPr>
                <w:sz w:val="16"/>
                <w:szCs w:val="16"/>
              </w:rPr>
            </w:pPr>
            <w:r w:rsidRPr="001B1679">
              <w:rPr>
                <w:sz w:val="16"/>
                <w:szCs w:val="16"/>
              </w:rPr>
              <w:t>ZTE, LG Electronics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EA8F6"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4B71D" w14:textId="77777777" w:rsidR="00C521B3" w:rsidRPr="001B1679" w:rsidRDefault="00C521B3" w:rsidP="00015975">
            <w:pPr>
              <w:pStyle w:val="TAL"/>
              <w:rPr>
                <w:sz w:val="16"/>
                <w:szCs w:val="16"/>
              </w:rPr>
            </w:pPr>
            <w:r w:rsidRPr="001B1679">
              <w:rPr>
                <w:sz w:val="16"/>
                <w:szCs w:val="16"/>
              </w:rPr>
              <w:t>eNS_Ph3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31B3E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F224C"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389BC" w14:textId="77777777" w:rsidR="00C521B3" w:rsidRPr="001B1679" w:rsidRDefault="00C521B3" w:rsidP="00015975">
            <w:pPr>
              <w:pStyle w:val="TAL"/>
              <w:rPr>
                <w:sz w:val="16"/>
                <w:szCs w:val="16"/>
              </w:rPr>
            </w:pPr>
          </w:p>
        </w:tc>
      </w:tr>
      <w:tr w:rsidR="00C521B3" w14:paraId="330FF32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4DAB2D"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CB3BD" w14:textId="77777777" w:rsidR="00C521B3" w:rsidRPr="001B1679" w:rsidRDefault="00C521B3" w:rsidP="00015975">
            <w:pPr>
              <w:pStyle w:val="TAL"/>
              <w:rPr>
                <w:sz w:val="16"/>
                <w:szCs w:val="16"/>
              </w:rPr>
            </w:pPr>
            <w:r w:rsidRPr="001B1679">
              <w:rPr>
                <w:sz w:val="16"/>
                <w:szCs w:val="16"/>
              </w:rPr>
              <w:t>SP-231536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8440F"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7CA98" w14:textId="77777777" w:rsidR="00C521B3" w:rsidRPr="001B1679" w:rsidRDefault="00C521B3" w:rsidP="00015975">
            <w:pPr>
              <w:pStyle w:val="TAL"/>
              <w:rPr>
                <w:sz w:val="16"/>
                <w:szCs w:val="16"/>
              </w:rPr>
            </w:pPr>
            <w:r w:rsidRPr="001B1679">
              <w:rPr>
                <w:sz w:val="16"/>
                <w:szCs w:val="16"/>
              </w:rPr>
              <w:t>Summary of R18 eNSAC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3E636" w14:textId="77777777" w:rsidR="00C521B3" w:rsidRPr="001B1679" w:rsidRDefault="00C521B3" w:rsidP="00015975">
            <w:pPr>
              <w:pStyle w:val="TAL"/>
              <w:rPr>
                <w:sz w:val="16"/>
                <w:szCs w:val="16"/>
              </w:rPr>
            </w:pPr>
            <w:r w:rsidRPr="001B1679">
              <w:rPr>
                <w:sz w:val="16"/>
                <w:szCs w:val="16"/>
              </w:rPr>
              <w:t>ZTE Corporation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379E8"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8C6BE" w14:textId="77777777" w:rsidR="00C521B3" w:rsidRPr="001B1679" w:rsidRDefault="00C521B3" w:rsidP="00015975">
            <w:pPr>
              <w:pStyle w:val="TAL"/>
              <w:rPr>
                <w:sz w:val="16"/>
                <w:szCs w:val="16"/>
              </w:rPr>
            </w:pPr>
            <w:r w:rsidRPr="001B1679">
              <w:rPr>
                <w:sz w:val="16"/>
                <w:szCs w:val="16"/>
              </w:rPr>
              <w:t>eNSAC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D64D5"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D1F1F5"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C0EC7" w14:textId="77777777" w:rsidR="00C521B3" w:rsidRPr="001B1679" w:rsidRDefault="00C521B3" w:rsidP="00015975">
            <w:pPr>
              <w:pStyle w:val="TAL"/>
              <w:rPr>
                <w:sz w:val="16"/>
                <w:szCs w:val="16"/>
              </w:rPr>
            </w:pPr>
          </w:p>
        </w:tc>
      </w:tr>
      <w:tr w:rsidR="00C521B3" w14:paraId="7CEBBEA2"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EF4F86"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A77EF" w14:textId="77777777" w:rsidR="00C521B3" w:rsidRPr="001B1679" w:rsidRDefault="00C521B3" w:rsidP="00015975">
            <w:pPr>
              <w:pStyle w:val="TAL"/>
              <w:rPr>
                <w:sz w:val="16"/>
                <w:szCs w:val="16"/>
              </w:rPr>
            </w:pPr>
            <w:r w:rsidRPr="001B1679">
              <w:rPr>
                <w:sz w:val="16"/>
                <w:szCs w:val="16"/>
              </w:rPr>
              <w:t>SP-231655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67E4C4"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FFDFC"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7F6AAA" w14:textId="77777777" w:rsidR="00C521B3" w:rsidRPr="001B1679" w:rsidRDefault="00C521B3" w:rsidP="00015975">
            <w:pPr>
              <w:pStyle w:val="TAL"/>
              <w:rPr>
                <w:sz w:val="16"/>
                <w:szCs w:val="16"/>
              </w:rPr>
            </w:pPr>
            <w:r w:rsidRPr="001B1679">
              <w:rPr>
                <w:sz w:val="16"/>
                <w:szCs w:val="16"/>
              </w:rPr>
              <w:t>L.M. Ericsson Limited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BC57D"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41C10" w14:textId="77777777" w:rsidR="00C521B3" w:rsidRPr="001B1679" w:rsidRDefault="00C521B3" w:rsidP="00015975">
            <w:pPr>
              <w:pStyle w:val="TAL"/>
              <w:rPr>
                <w:sz w:val="16"/>
                <w:szCs w:val="16"/>
              </w:rPr>
            </w:pPr>
            <w:r w:rsidRPr="001B1679">
              <w:rPr>
                <w:sz w:val="16"/>
                <w:szCs w:val="16"/>
              </w:rPr>
              <w:t>AKMA_GBA_OSCORE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F54882"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93FF"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95F5A" w14:textId="77777777" w:rsidR="00C521B3" w:rsidRPr="001B1679" w:rsidRDefault="00C521B3" w:rsidP="00015975">
            <w:pPr>
              <w:pStyle w:val="TAL"/>
              <w:rPr>
                <w:sz w:val="16"/>
                <w:szCs w:val="16"/>
              </w:rPr>
            </w:pPr>
          </w:p>
        </w:tc>
      </w:tr>
      <w:tr w:rsidR="00C521B3" w14:paraId="72480B6E"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D3CDE" w14:textId="77777777" w:rsidR="00C521B3" w:rsidRPr="001B1679" w:rsidRDefault="00C521B3" w:rsidP="00015975">
            <w:pPr>
              <w:pStyle w:val="TAL"/>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4FFC4" w14:textId="77777777" w:rsidR="00C521B3" w:rsidRPr="001B1679" w:rsidRDefault="00C521B3" w:rsidP="00015975">
            <w:pPr>
              <w:pStyle w:val="TAL"/>
              <w:rPr>
                <w:sz w:val="16"/>
                <w:szCs w:val="16"/>
              </w:rPr>
            </w:pPr>
            <w:r w:rsidRPr="001B1679">
              <w:rPr>
                <w:sz w:val="16"/>
                <w:szCs w:val="16"/>
              </w:rPr>
              <w:t>SP-231635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4EA6E" w14:textId="77777777" w:rsidR="00C521B3" w:rsidRPr="001B1679" w:rsidRDefault="00C521B3" w:rsidP="00015975">
            <w:pPr>
              <w:pStyle w:val="TAL"/>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24AD6"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DDB85" w14:textId="77777777" w:rsidR="00C521B3" w:rsidRPr="001B1679" w:rsidRDefault="00C521B3" w:rsidP="00015975">
            <w:pPr>
              <w:pStyle w:val="TAL"/>
              <w:rPr>
                <w:sz w:val="16"/>
                <w:szCs w:val="16"/>
              </w:rPr>
            </w:pPr>
            <w:r w:rsidRPr="001B1679">
              <w:rPr>
                <w:sz w:val="16"/>
                <w:szCs w:val="16"/>
              </w:rPr>
              <w:t>Nokia, Nokia Shanghai Bell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9B46D3" w14:textId="77777777" w:rsidR="00C521B3" w:rsidRPr="001B1679" w:rsidRDefault="00C521B3" w:rsidP="00015975">
            <w:pPr>
              <w:pStyle w:val="TAL"/>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F8C766" w14:textId="77777777" w:rsidR="00C521B3" w:rsidRPr="001B1679" w:rsidRDefault="00C521B3" w:rsidP="00015975">
            <w:pPr>
              <w:pStyle w:val="TAL"/>
              <w:rPr>
                <w:sz w:val="16"/>
                <w:szCs w:val="16"/>
              </w:rPr>
            </w:pPr>
            <w:r w:rsidRPr="001B1679">
              <w:rPr>
                <w:sz w:val="16"/>
                <w:szCs w:val="16"/>
              </w:rPr>
              <w:t>ACM_SBA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6571E" w14:textId="77777777" w:rsidR="00C521B3" w:rsidRPr="001B1679" w:rsidRDefault="00C521B3" w:rsidP="00015975">
            <w:pPr>
              <w:pStyle w:val="TAL"/>
              <w:rPr>
                <w:sz w:val="16"/>
                <w:szCs w:val="16"/>
              </w:rPr>
            </w:pPr>
            <w:r w:rsidRPr="001B1679">
              <w:rPr>
                <w:sz w:val="16"/>
                <w:szCs w:val="16"/>
              </w:rPr>
              <w:t>This WI SUMMARY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8E32E" w14:textId="77777777" w:rsidR="00C521B3" w:rsidRPr="001B1679" w:rsidRDefault="00C521B3" w:rsidP="00015975">
            <w:pPr>
              <w:pStyle w:val="TAL"/>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027EB" w14:textId="77777777" w:rsidR="00C521B3" w:rsidRPr="001B1679" w:rsidRDefault="00C521B3" w:rsidP="00015975">
            <w:pPr>
              <w:pStyle w:val="TAL"/>
              <w:rPr>
                <w:sz w:val="16"/>
                <w:szCs w:val="16"/>
              </w:rPr>
            </w:pPr>
          </w:p>
        </w:tc>
      </w:tr>
      <w:tr w:rsidR="00C521B3" w14:paraId="1751D5A4"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B697B"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A8173" w14:textId="77777777" w:rsidR="00C521B3" w:rsidRPr="001B1679" w:rsidRDefault="00C521B3" w:rsidP="00015975">
            <w:pPr>
              <w:pStyle w:val="TAL"/>
              <w:rPr>
                <w:sz w:val="16"/>
                <w:szCs w:val="16"/>
              </w:rPr>
            </w:pPr>
            <w:r w:rsidRPr="001B1679">
              <w:rPr>
                <w:sz w:val="16"/>
                <w:szCs w:val="16"/>
              </w:rPr>
              <w:t>SP-231624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51CF3"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B48001" w14:textId="77777777" w:rsidR="00C521B3" w:rsidRPr="001B1679" w:rsidRDefault="00C521B3" w:rsidP="00015975">
            <w:pPr>
              <w:pStyle w:val="TAL"/>
              <w:rPr>
                <w:sz w:val="16"/>
                <w:szCs w:val="16"/>
              </w:rPr>
            </w:pPr>
            <w:r w:rsidRPr="001B1679">
              <w:rPr>
                <w:sz w:val="16"/>
                <w:szCs w:val="16"/>
              </w:rPr>
              <w:t>21.905 CR0123 (Rel-15, 'F'):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F6528"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86B40" w14:textId="77777777" w:rsidR="00C521B3" w:rsidRPr="001B1679" w:rsidRDefault="00C521B3" w:rsidP="00015975">
            <w:pPr>
              <w:pStyle w:val="TAL"/>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7472C"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2436A"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130F1"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F7BEC" w14:textId="77777777" w:rsidR="00C521B3" w:rsidRPr="001B1679" w:rsidRDefault="00C521B3" w:rsidP="00015975">
            <w:pPr>
              <w:pStyle w:val="TAL"/>
              <w:rPr>
                <w:sz w:val="16"/>
                <w:szCs w:val="16"/>
              </w:rPr>
            </w:pPr>
          </w:p>
        </w:tc>
      </w:tr>
      <w:tr w:rsidR="00C521B3" w14:paraId="3CA095E5"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DC44D"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0A201" w14:textId="77777777" w:rsidR="00C521B3" w:rsidRPr="001B1679" w:rsidRDefault="00C521B3" w:rsidP="00015975">
            <w:pPr>
              <w:pStyle w:val="TAL"/>
              <w:rPr>
                <w:sz w:val="16"/>
                <w:szCs w:val="16"/>
              </w:rPr>
            </w:pPr>
            <w:r w:rsidRPr="001B1679">
              <w:rPr>
                <w:sz w:val="16"/>
                <w:szCs w:val="16"/>
              </w:rPr>
              <w:t>SP-231626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B3C6A5"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89051" w14:textId="77777777" w:rsidR="00C521B3" w:rsidRPr="001B1679" w:rsidRDefault="00C521B3" w:rsidP="00015975">
            <w:pPr>
              <w:pStyle w:val="TAL"/>
              <w:rPr>
                <w:sz w:val="16"/>
                <w:szCs w:val="16"/>
              </w:rPr>
            </w:pPr>
            <w:r w:rsidRPr="001B1679">
              <w:rPr>
                <w:sz w:val="16"/>
                <w:szCs w:val="16"/>
              </w:rPr>
              <w:t>21.905 CR0125 (Rel-17,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54E3D"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3759B2" w14:textId="77777777" w:rsidR="00C521B3" w:rsidRPr="001B1679" w:rsidRDefault="00C521B3" w:rsidP="00015975">
            <w:pPr>
              <w:pStyle w:val="TAL"/>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78CBD8"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30F091"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89AF03"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BD2BF" w14:textId="77777777" w:rsidR="00C521B3" w:rsidRPr="001B1679" w:rsidRDefault="00C521B3" w:rsidP="00015975">
            <w:pPr>
              <w:pStyle w:val="TAL"/>
              <w:rPr>
                <w:sz w:val="16"/>
                <w:szCs w:val="16"/>
              </w:rPr>
            </w:pPr>
          </w:p>
        </w:tc>
      </w:tr>
      <w:tr w:rsidR="00C521B3" w14:paraId="012A1C4D"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347FB" w14:textId="77777777" w:rsidR="00C521B3" w:rsidRPr="001B1679" w:rsidRDefault="00C521B3" w:rsidP="00015975">
            <w:pPr>
              <w:pStyle w:val="TAL"/>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0D6790" w14:textId="77777777" w:rsidR="00C521B3" w:rsidRPr="001B1679" w:rsidRDefault="00C521B3" w:rsidP="00015975">
            <w:pPr>
              <w:pStyle w:val="TAL"/>
              <w:rPr>
                <w:sz w:val="16"/>
                <w:szCs w:val="16"/>
              </w:rPr>
            </w:pPr>
            <w:r w:rsidRPr="001B1679">
              <w:rPr>
                <w:sz w:val="16"/>
                <w:szCs w:val="16"/>
              </w:rPr>
              <w:t>SP-231625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AD10E" w14:textId="77777777" w:rsidR="00C521B3" w:rsidRPr="001B1679" w:rsidRDefault="00C521B3" w:rsidP="00015975">
            <w:pPr>
              <w:pStyle w:val="TAL"/>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0CCF" w14:textId="77777777" w:rsidR="00C521B3" w:rsidRPr="001B1679" w:rsidRDefault="00C521B3" w:rsidP="00015975">
            <w:pPr>
              <w:pStyle w:val="TAL"/>
              <w:rPr>
                <w:sz w:val="16"/>
                <w:szCs w:val="16"/>
              </w:rPr>
            </w:pPr>
            <w:r w:rsidRPr="001B1679">
              <w:rPr>
                <w:sz w:val="16"/>
                <w:szCs w:val="16"/>
              </w:rPr>
              <w:t>21.905 CR0124 (Rel-16, 'A'): Change of abbreviation of DN from Destination Network to Data Network and Distinguished Name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F2B74" w14:textId="77777777" w:rsidR="00C521B3" w:rsidRPr="001B1679" w:rsidRDefault="00C521B3" w:rsidP="00015975">
            <w:pPr>
              <w:pStyle w:val="TAL"/>
              <w:rPr>
                <w:sz w:val="16"/>
                <w:szCs w:val="16"/>
              </w:rPr>
            </w:pPr>
            <w:r w:rsidRPr="001B1679">
              <w:rPr>
                <w:sz w:val="16"/>
                <w:szCs w:val="16"/>
              </w:rPr>
              <w:t>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2DB33" w14:textId="77777777" w:rsidR="00C521B3" w:rsidRPr="001B1679" w:rsidRDefault="00C521B3" w:rsidP="00015975">
            <w:pPr>
              <w:pStyle w:val="TAL"/>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04078" w14:textId="77777777" w:rsidR="00C521B3" w:rsidRPr="001B1679" w:rsidRDefault="00C521B3" w:rsidP="00015975">
            <w:pPr>
              <w:pStyle w:val="TAL"/>
              <w:rPr>
                <w:sz w:val="16"/>
                <w:szCs w:val="16"/>
              </w:rPr>
            </w:pPr>
            <w:r w:rsidRPr="001B1679">
              <w:rPr>
                <w:sz w:val="16"/>
                <w:szCs w:val="16"/>
              </w:rPr>
              <w:t>TEI15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608B3" w14:textId="77777777" w:rsidR="00C521B3" w:rsidRPr="001B1679" w:rsidRDefault="00C521B3" w:rsidP="00015975">
            <w:pPr>
              <w:pStyle w:val="TAL"/>
              <w:rPr>
                <w:sz w:val="16"/>
                <w:szCs w:val="16"/>
              </w:rPr>
            </w:pPr>
            <w:r w:rsidRPr="001B1679">
              <w:rPr>
                <w:sz w:val="16"/>
                <w:szCs w:val="16"/>
              </w:rPr>
              <w:t>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86AFB" w14:textId="77777777" w:rsidR="00C521B3" w:rsidRPr="001B1679" w:rsidRDefault="00C521B3" w:rsidP="00015975">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D029E" w14:textId="77777777" w:rsidR="00C521B3" w:rsidRPr="001B1679" w:rsidRDefault="00C521B3" w:rsidP="00015975">
            <w:pPr>
              <w:pStyle w:val="TAL"/>
              <w:rPr>
                <w:sz w:val="16"/>
                <w:szCs w:val="16"/>
              </w:rPr>
            </w:pPr>
          </w:p>
        </w:tc>
      </w:tr>
      <w:tr w:rsidR="00C521B3" w14:paraId="0C9875D3" w14:textId="77777777" w:rsidTr="00015975">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C7297" w14:textId="77777777" w:rsidR="00C521B3" w:rsidRPr="001B1679" w:rsidRDefault="00C521B3" w:rsidP="00015975">
            <w:pPr>
              <w:pStyle w:val="TAL"/>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4E2AB" w14:textId="77777777" w:rsidR="00C521B3" w:rsidRPr="001B1679" w:rsidRDefault="00C521B3" w:rsidP="00015975">
            <w:pPr>
              <w:pStyle w:val="TAL"/>
              <w:rPr>
                <w:sz w:val="16"/>
                <w:szCs w:val="16"/>
              </w:rPr>
            </w:pPr>
            <w:r w:rsidRPr="001B1679">
              <w:rPr>
                <w:sz w:val="16"/>
                <w:szCs w:val="16"/>
              </w:rPr>
              <w:t>SP-231606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48C14B" w14:textId="77777777" w:rsidR="00C521B3" w:rsidRPr="001B1679" w:rsidRDefault="00C521B3" w:rsidP="00015975">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C27CC" w14:textId="77777777" w:rsidR="00C521B3" w:rsidRPr="001B1679" w:rsidRDefault="00C521B3" w:rsidP="00015975">
            <w:pPr>
              <w:pStyle w:val="TAL"/>
              <w:rPr>
                <w:sz w:val="16"/>
                <w:szCs w:val="16"/>
              </w:rPr>
            </w:pPr>
            <w:r w:rsidRPr="001B1679">
              <w:rPr>
                <w:sz w:val="16"/>
                <w:szCs w:val="16"/>
              </w:rPr>
              <w:t>MCC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F96E0" w14:textId="77777777" w:rsidR="00C521B3" w:rsidRPr="001B1679" w:rsidRDefault="00C521B3" w:rsidP="00015975">
            <w:pPr>
              <w:pStyle w:val="TAL"/>
              <w:rPr>
                <w:sz w:val="16"/>
                <w:szCs w:val="16"/>
              </w:rPr>
            </w:pPr>
            <w:r w:rsidRPr="001B1679">
              <w:rPr>
                <w:sz w:val="16"/>
                <w:szCs w:val="16"/>
              </w:rPr>
              <w:t>MCC Coordinator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BDA15" w14:textId="77777777" w:rsidR="00C521B3" w:rsidRPr="001B1679" w:rsidRDefault="00C521B3" w:rsidP="00015975">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FA0EC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5B62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978B8" w14:textId="77777777" w:rsidR="00C521B3" w:rsidRPr="001B1679" w:rsidRDefault="00C521B3" w:rsidP="00015975">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8E511" w14:textId="77777777" w:rsidR="00C521B3" w:rsidRPr="001B1679" w:rsidRDefault="00C521B3" w:rsidP="00015975">
            <w:pPr>
              <w:pStyle w:val="TAL"/>
              <w:rPr>
                <w:sz w:val="16"/>
                <w:szCs w:val="16"/>
              </w:rPr>
            </w:pPr>
          </w:p>
        </w:tc>
      </w:tr>
    </w:tbl>
    <w:p w14:paraId="4FECDF6A" w14:textId="77777777" w:rsidR="00C521B3" w:rsidRDefault="00C521B3" w:rsidP="00C521B3">
      <w:r>
        <w:t>593 Entries</w:t>
      </w:r>
    </w:p>
    <w:p w14:paraId="4D43D573" w14:textId="77777777" w:rsidR="00C521B3" w:rsidRDefault="00C521B3" w:rsidP="00C521B3"/>
    <w:p w14:paraId="3E6084DA" w14:textId="77777777" w:rsidR="00C521B3" w:rsidRDefault="00C521B3" w:rsidP="00C521B3">
      <w:pPr>
        <w:spacing w:after="160" w:line="259" w:lineRule="auto"/>
      </w:pPr>
      <w:r>
        <w:br w:type="page"/>
      </w:r>
    </w:p>
    <w:p w14:paraId="17D58480" w14:textId="77777777" w:rsidR="00C521B3" w:rsidRDefault="00C521B3" w:rsidP="00C521B3">
      <w:pPr>
        <w:pStyle w:val="Heading9"/>
      </w:pPr>
      <w:bookmarkStart w:id="142" w:name="_Toc153785326"/>
      <w:r>
        <w:t>ANNEX C</w:t>
      </w:r>
      <w:r>
        <w:tab/>
        <w:t>List of attendees</w:t>
      </w:r>
      <w:bookmarkEnd w:id="142"/>
    </w:p>
    <w:p w14:paraId="7548EC27" w14:textId="77777777" w:rsidR="00C521B3" w:rsidRDefault="00C521B3" w:rsidP="00C521B3">
      <w:pPr>
        <w:pStyle w:val="Heading1"/>
      </w:pPr>
      <w:bookmarkStart w:id="143" w:name="_Toc153785327"/>
      <w:r>
        <w:t>C.1</w:t>
      </w:r>
      <w:r>
        <w:tab/>
        <w:t>List of all registrations for this meeting</w:t>
      </w:r>
      <w:bookmarkEnd w:id="143"/>
    </w:p>
    <w:p w14:paraId="09988337" w14:textId="77777777" w:rsidR="00C521B3" w:rsidRDefault="00C521B3" w:rsidP="00C521B3">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4324C1DB"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AEE8FF3" w14:textId="77777777" w:rsidR="00C521B3" w:rsidRDefault="00C521B3" w:rsidP="00015975">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15353E"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A86ECD"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AFA23D"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EFC9FE" w14:textId="77777777" w:rsidR="00C521B3" w:rsidRDefault="00C521B3" w:rsidP="00015975">
            <w:pPr>
              <w:pStyle w:val="TAH"/>
            </w:pPr>
            <w:r w:rsidRPr="00BB3F37">
              <w:t>Membership Status</w:t>
            </w:r>
          </w:p>
        </w:tc>
      </w:tr>
      <w:tr w:rsidR="00C521B3" w14:paraId="311DE4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DCB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DDDDAF" w14:textId="77777777" w:rsidR="00C521B3" w:rsidRPr="001B1679" w:rsidRDefault="00C521B3" w:rsidP="00015975">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E54C6" w14:textId="77777777" w:rsidR="00C521B3" w:rsidRPr="001B1679" w:rsidRDefault="00C521B3" w:rsidP="00015975">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6ED5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DD2D41" w14:textId="77777777" w:rsidR="00C521B3" w:rsidRPr="001B1679" w:rsidRDefault="00C521B3" w:rsidP="00015975">
            <w:pPr>
              <w:pStyle w:val="TAL"/>
              <w:rPr>
                <w:sz w:val="16"/>
                <w:szCs w:val="16"/>
              </w:rPr>
            </w:pPr>
            <w:r w:rsidRPr="001B1679">
              <w:rPr>
                <w:sz w:val="16"/>
                <w:szCs w:val="16"/>
              </w:rPr>
              <w:t>3GPPMEMBER</w:t>
            </w:r>
          </w:p>
        </w:tc>
      </w:tr>
      <w:tr w:rsidR="00C521B3" w14:paraId="17FAEC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6979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52B2AE" w14:textId="77777777" w:rsidR="00C521B3" w:rsidRPr="001B1679" w:rsidRDefault="00C521B3" w:rsidP="00015975">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9D9ED7"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391F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62C3B5" w14:textId="77777777" w:rsidR="00C521B3" w:rsidRPr="001B1679" w:rsidRDefault="00C521B3" w:rsidP="00015975">
            <w:pPr>
              <w:pStyle w:val="TAL"/>
              <w:rPr>
                <w:sz w:val="16"/>
                <w:szCs w:val="16"/>
              </w:rPr>
            </w:pPr>
            <w:r w:rsidRPr="001B1679">
              <w:rPr>
                <w:sz w:val="16"/>
                <w:szCs w:val="16"/>
              </w:rPr>
              <w:t>3GPPMEMBER</w:t>
            </w:r>
          </w:p>
        </w:tc>
      </w:tr>
      <w:tr w:rsidR="00C521B3" w14:paraId="0BDBA2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3D39A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8D013" w14:textId="77777777" w:rsidR="00C521B3" w:rsidRPr="001B1679" w:rsidRDefault="00C521B3" w:rsidP="00015975">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322AB" w14:textId="77777777" w:rsidR="00C521B3" w:rsidRPr="001B1679" w:rsidRDefault="00C521B3" w:rsidP="00015975">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5FC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33100" w14:textId="77777777" w:rsidR="00C521B3" w:rsidRPr="001B1679" w:rsidRDefault="00C521B3" w:rsidP="00015975">
            <w:pPr>
              <w:pStyle w:val="TAL"/>
              <w:rPr>
                <w:sz w:val="16"/>
                <w:szCs w:val="16"/>
              </w:rPr>
            </w:pPr>
            <w:r w:rsidRPr="001B1679">
              <w:rPr>
                <w:sz w:val="16"/>
                <w:szCs w:val="16"/>
              </w:rPr>
              <w:t>3GPPMEMBER</w:t>
            </w:r>
          </w:p>
        </w:tc>
      </w:tr>
      <w:tr w:rsidR="00C521B3" w14:paraId="799BF9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ECFFA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90B5A" w14:textId="77777777" w:rsidR="00C521B3" w:rsidRPr="001B1679" w:rsidRDefault="00C521B3" w:rsidP="00015975">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5596D"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4B3B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FF5CE7" w14:textId="77777777" w:rsidR="00C521B3" w:rsidRPr="001B1679" w:rsidRDefault="00C521B3" w:rsidP="00015975">
            <w:pPr>
              <w:pStyle w:val="TAL"/>
              <w:rPr>
                <w:sz w:val="16"/>
                <w:szCs w:val="16"/>
              </w:rPr>
            </w:pPr>
            <w:r w:rsidRPr="001B1679">
              <w:rPr>
                <w:sz w:val="16"/>
                <w:szCs w:val="16"/>
              </w:rPr>
              <w:t>3GPPMEMBER</w:t>
            </w:r>
          </w:p>
        </w:tc>
      </w:tr>
      <w:tr w:rsidR="00C521B3" w14:paraId="01ADE4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C1D58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8F873" w14:textId="77777777" w:rsidR="00C521B3" w:rsidRPr="001B1679" w:rsidRDefault="00C521B3" w:rsidP="00015975">
            <w:pPr>
              <w:pStyle w:val="TAL"/>
              <w:rPr>
                <w:sz w:val="16"/>
                <w:szCs w:val="16"/>
              </w:rPr>
            </w:pPr>
            <w:r w:rsidRPr="001B1679">
              <w:rPr>
                <w:sz w:val="16"/>
                <w:szCs w:val="16"/>
              </w:rPr>
              <w:t>Byung Jun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0495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A684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9FEF58" w14:textId="77777777" w:rsidR="00C521B3" w:rsidRPr="001B1679" w:rsidRDefault="00C521B3" w:rsidP="00015975">
            <w:pPr>
              <w:pStyle w:val="TAL"/>
              <w:rPr>
                <w:sz w:val="16"/>
                <w:szCs w:val="16"/>
              </w:rPr>
            </w:pPr>
            <w:r w:rsidRPr="001B1679">
              <w:rPr>
                <w:sz w:val="16"/>
                <w:szCs w:val="16"/>
              </w:rPr>
              <w:t>3GPPMEMBER</w:t>
            </w:r>
          </w:p>
        </w:tc>
      </w:tr>
      <w:tr w:rsidR="00C521B3" w14:paraId="7713B9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7B5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7C309" w14:textId="77777777" w:rsidR="00C521B3" w:rsidRPr="001B1679" w:rsidRDefault="00C521B3" w:rsidP="00015975">
            <w:pPr>
              <w:pStyle w:val="TAL"/>
              <w:rPr>
                <w:sz w:val="16"/>
                <w:szCs w:val="16"/>
              </w:rPr>
            </w:pPr>
            <w:proofErr w:type="spellStart"/>
            <w:r w:rsidRPr="001B1679">
              <w:rPr>
                <w:sz w:val="16"/>
                <w:szCs w:val="16"/>
              </w:rPr>
              <w:t>Juseok</w:t>
            </w:r>
            <w:proofErr w:type="spellEnd"/>
            <w:r w:rsidRPr="001B1679">
              <w:rPr>
                <w:sz w:val="16"/>
                <w:szCs w:val="16"/>
              </w:rPr>
              <w:t xml:space="preserve"> Ahn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1EFBA"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6776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5F1E21" w14:textId="77777777" w:rsidR="00C521B3" w:rsidRPr="001B1679" w:rsidRDefault="00C521B3" w:rsidP="00015975">
            <w:pPr>
              <w:pStyle w:val="TAL"/>
              <w:rPr>
                <w:sz w:val="16"/>
                <w:szCs w:val="16"/>
              </w:rPr>
            </w:pPr>
            <w:r w:rsidRPr="001B1679">
              <w:rPr>
                <w:sz w:val="16"/>
                <w:szCs w:val="16"/>
              </w:rPr>
              <w:t>3GPPMEMBER</w:t>
            </w:r>
          </w:p>
        </w:tc>
      </w:tr>
      <w:tr w:rsidR="00C521B3" w14:paraId="1A6545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D055B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55CAB" w14:textId="77777777" w:rsidR="00C521B3" w:rsidRPr="001B1679" w:rsidRDefault="00C521B3" w:rsidP="00015975">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0EA61"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C786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420A5" w14:textId="77777777" w:rsidR="00C521B3" w:rsidRPr="001B1679" w:rsidRDefault="00C521B3" w:rsidP="00015975">
            <w:pPr>
              <w:pStyle w:val="TAL"/>
              <w:rPr>
                <w:sz w:val="16"/>
                <w:szCs w:val="16"/>
              </w:rPr>
            </w:pPr>
            <w:r w:rsidRPr="001B1679">
              <w:rPr>
                <w:sz w:val="16"/>
                <w:szCs w:val="16"/>
              </w:rPr>
              <w:t>3GPPMEMBER</w:t>
            </w:r>
          </w:p>
        </w:tc>
      </w:tr>
      <w:tr w:rsidR="00C521B3" w14:paraId="41AA1A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20F3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19A753" w14:textId="77777777" w:rsidR="00C521B3" w:rsidRPr="001B1679" w:rsidRDefault="00C521B3" w:rsidP="00015975">
            <w:pPr>
              <w:pStyle w:val="TAL"/>
              <w:rPr>
                <w:sz w:val="16"/>
                <w:szCs w:val="16"/>
              </w:rPr>
            </w:pPr>
            <w:r w:rsidRPr="001B1679">
              <w:rPr>
                <w:sz w:val="16"/>
                <w:szCs w:val="16"/>
              </w:rPr>
              <w:t>Jawad Al Attari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4CDF3"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CDE9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CED58" w14:textId="77777777" w:rsidR="00C521B3" w:rsidRPr="001B1679" w:rsidRDefault="00C521B3" w:rsidP="00015975">
            <w:pPr>
              <w:pStyle w:val="TAL"/>
              <w:rPr>
                <w:sz w:val="16"/>
                <w:szCs w:val="16"/>
              </w:rPr>
            </w:pPr>
            <w:r w:rsidRPr="001B1679">
              <w:rPr>
                <w:sz w:val="16"/>
                <w:szCs w:val="16"/>
              </w:rPr>
              <w:t>3GPPMEMBER</w:t>
            </w:r>
          </w:p>
        </w:tc>
      </w:tr>
      <w:tr w:rsidR="00C521B3" w14:paraId="57DDB7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29EB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F7219" w14:textId="77777777" w:rsidR="00C521B3" w:rsidRPr="001B1679" w:rsidRDefault="00C521B3" w:rsidP="00015975">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91BF3"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FE4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651B87" w14:textId="77777777" w:rsidR="00C521B3" w:rsidRPr="001B1679" w:rsidRDefault="00C521B3" w:rsidP="00015975">
            <w:pPr>
              <w:pStyle w:val="TAL"/>
              <w:rPr>
                <w:sz w:val="16"/>
                <w:szCs w:val="16"/>
              </w:rPr>
            </w:pPr>
            <w:r w:rsidRPr="001B1679">
              <w:rPr>
                <w:sz w:val="16"/>
                <w:szCs w:val="16"/>
              </w:rPr>
              <w:t>3GPPMEMBER</w:t>
            </w:r>
          </w:p>
        </w:tc>
      </w:tr>
      <w:tr w:rsidR="00C521B3" w14:paraId="55B2DE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E1F2D0"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D1B9C" w14:textId="77777777" w:rsidR="00C521B3" w:rsidRPr="001B1679" w:rsidRDefault="00C521B3" w:rsidP="00015975">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907DD" w14:textId="77777777" w:rsidR="00C521B3" w:rsidRPr="001B1679" w:rsidRDefault="00C521B3" w:rsidP="00015975">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FF7B1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2A223" w14:textId="77777777" w:rsidR="00C521B3" w:rsidRPr="001B1679" w:rsidRDefault="00C521B3" w:rsidP="00015975">
            <w:pPr>
              <w:pStyle w:val="TAL"/>
              <w:rPr>
                <w:sz w:val="16"/>
                <w:szCs w:val="16"/>
              </w:rPr>
            </w:pPr>
            <w:r w:rsidRPr="001B1679">
              <w:rPr>
                <w:sz w:val="16"/>
                <w:szCs w:val="16"/>
              </w:rPr>
              <w:t>3GPPMEMBER</w:t>
            </w:r>
          </w:p>
        </w:tc>
      </w:tr>
      <w:tr w:rsidR="00C521B3" w14:paraId="32B0EE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6458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763757" w14:textId="77777777" w:rsidR="00C521B3" w:rsidRPr="001B1679" w:rsidRDefault="00C521B3" w:rsidP="00015975">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5E2A3"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4485D9"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CF8869" w14:textId="77777777" w:rsidR="00C521B3" w:rsidRPr="001B1679" w:rsidRDefault="00C521B3" w:rsidP="00015975">
            <w:pPr>
              <w:pStyle w:val="TAL"/>
              <w:rPr>
                <w:sz w:val="16"/>
                <w:szCs w:val="16"/>
              </w:rPr>
            </w:pPr>
            <w:r w:rsidRPr="001B1679">
              <w:rPr>
                <w:sz w:val="16"/>
                <w:szCs w:val="16"/>
              </w:rPr>
              <w:t>3GPPMEMBER</w:t>
            </w:r>
          </w:p>
        </w:tc>
      </w:tr>
      <w:tr w:rsidR="00C521B3" w14:paraId="0E19B6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AB83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09DFB6" w14:textId="77777777" w:rsidR="00C521B3" w:rsidRPr="001B1679" w:rsidRDefault="00C521B3" w:rsidP="00015975">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818C5" w14:textId="77777777" w:rsidR="00C521B3" w:rsidRPr="001B1679" w:rsidRDefault="00C521B3" w:rsidP="00015975">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AF44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B99F1C" w14:textId="77777777" w:rsidR="00C521B3" w:rsidRPr="001B1679" w:rsidRDefault="00C521B3" w:rsidP="00015975">
            <w:pPr>
              <w:pStyle w:val="TAL"/>
              <w:rPr>
                <w:sz w:val="16"/>
                <w:szCs w:val="16"/>
              </w:rPr>
            </w:pPr>
            <w:r w:rsidRPr="001B1679">
              <w:rPr>
                <w:sz w:val="16"/>
                <w:szCs w:val="16"/>
              </w:rPr>
              <w:t>3GPPMEMBER</w:t>
            </w:r>
          </w:p>
        </w:tc>
      </w:tr>
      <w:tr w:rsidR="00C521B3" w14:paraId="29EB3D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701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2B28B" w14:textId="77777777" w:rsidR="00C521B3" w:rsidRPr="001B1679" w:rsidRDefault="00C521B3" w:rsidP="00015975">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6D2A"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0C8F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4A6400" w14:textId="77777777" w:rsidR="00C521B3" w:rsidRPr="001B1679" w:rsidRDefault="00C521B3" w:rsidP="00015975">
            <w:pPr>
              <w:pStyle w:val="TAL"/>
              <w:rPr>
                <w:sz w:val="16"/>
                <w:szCs w:val="16"/>
              </w:rPr>
            </w:pPr>
            <w:r w:rsidRPr="001B1679">
              <w:rPr>
                <w:sz w:val="16"/>
                <w:szCs w:val="16"/>
              </w:rPr>
              <w:t>3GPPMEMBER</w:t>
            </w:r>
          </w:p>
        </w:tc>
      </w:tr>
      <w:tr w:rsidR="00C521B3" w14:paraId="00A318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A8E7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B4C5B" w14:textId="77777777" w:rsidR="00C521B3" w:rsidRPr="001B1679" w:rsidRDefault="00C521B3" w:rsidP="00015975">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3D075D" w14:textId="77777777" w:rsidR="00C521B3" w:rsidRPr="001B1679" w:rsidRDefault="00C521B3" w:rsidP="00015975">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505F7D"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C1D0B" w14:textId="77777777" w:rsidR="00C521B3" w:rsidRPr="001B1679" w:rsidRDefault="00C521B3" w:rsidP="00015975">
            <w:pPr>
              <w:pStyle w:val="TAL"/>
              <w:rPr>
                <w:sz w:val="16"/>
                <w:szCs w:val="16"/>
              </w:rPr>
            </w:pPr>
            <w:r w:rsidRPr="001B1679">
              <w:rPr>
                <w:sz w:val="16"/>
                <w:szCs w:val="16"/>
              </w:rPr>
              <w:t>3GPPMEMBER</w:t>
            </w:r>
          </w:p>
        </w:tc>
      </w:tr>
      <w:tr w:rsidR="00C521B3" w14:paraId="359A71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550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FC1D4" w14:textId="77777777" w:rsidR="00C521B3" w:rsidRPr="001B1679" w:rsidRDefault="00C521B3" w:rsidP="00015975">
            <w:pPr>
              <w:pStyle w:val="TAL"/>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BBE11" w14:textId="77777777" w:rsidR="00C521B3" w:rsidRPr="001B1679" w:rsidRDefault="00C521B3" w:rsidP="00015975">
            <w:pPr>
              <w:pStyle w:val="TAL"/>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75E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F5E88" w14:textId="77777777" w:rsidR="00C521B3" w:rsidRPr="001B1679" w:rsidRDefault="00C521B3" w:rsidP="00015975">
            <w:pPr>
              <w:pStyle w:val="TAL"/>
              <w:rPr>
                <w:sz w:val="16"/>
                <w:szCs w:val="16"/>
              </w:rPr>
            </w:pPr>
            <w:r w:rsidRPr="001B1679">
              <w:rPr>
                <w:sz w:val="16"/>
                <w:szCs w:val="16"/>
              </w:rPr>
              <w:t>3GPPMEMBER</w:t>
            </w:r>
          </w:p>
        </w:tc>
      </w:tr>
      <w:tr w:rsidR="00C521B3" w14:paraId="39A6C2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CC2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0D42C" w14:textId="77777777" w:rsidR="00C521B3" w:rsidRPr="001B1679" w:rsidRDefault="00C521B3" w:rsidP="00015975">
            <w:pPr>
              <w:pStyle w:val="TAL"/>
              <w:rPr>
                <w:sz w:val="16"/>
                <w:szCs w:val="16"/>
              </w:rPr>
            </w:pPr>
            <w:r w:rsidRPr="001B1679">
              <w:rPr>
                <w:sz w:val="16"/>
                <w:szCs w:val="16"/>
              </w:rPr>
              <w:t>Abdelrahman Astro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896A4"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804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83CEF0" w14:textId="77777777" w:rsidR="00C521B3" w:rsidRPr="001B1679" w:rsidRDefault="00C521B3" w:rsidP="00015975">
            <w:pPr>
              <w:pStyle w:val="TAL"/>
              <w:rPr>
                <w:sz w:val="16"/>
                <w:szCs w:val="16"/>
              </w:rPr>
            </w:pPr>
            <w:r w:rsidRPr="001B1679">
              <w:rPr>
                <w:sz w:val="16"/>
                <w:szCs w:val="16"/>
              </w:rPr>
              <w:t>3GPPMEMBER</w:t>
            </w:r>
          </w:p>
        </w:tc>
      </w:tr>
      <w:tr w:rsidR="00C521B3" w14:paraId="785B00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87397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57E06" w14:textId="77777777" w:rsidR="00C521B3" w:rsidRPr="001B1679" w:rsidRDefault="00C521B3" w:rsidP="00015975">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0918E" w14:textId="77777777" w:rsidR="00C521B3" w:rsidRPr="001B1679" w:rsidRDefault="00C521B3" w:rsidP="00015975">
            <w:pPr>
              <w:pStyle w:val="TAL"/>
              <w:rPr>
                <w:sz w:val="16"/>
                <w:szCs w:val="16"/>
              </w:rPr>
            </w:pPr>
            <w:r w:rsidRPr="001B1679">
              <w:rPr>
                <w:sz w:val="16"/>
                <w:szCs w:val="16"/>
              </w:rPr>
              <w:t xml:space="preserve">EDF Recherche et </w:t>
            </w:r>
            <w:proofErr w:type="spellStart"/>
            <w:r w:rsidRPr="001B1679">
              <w:rPr>
                <w:sz w:val="16"/>
                <w:szCs w:val="16"/>
              </w:rPr>
              <w:t>Développement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CCEB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62AF6" w14:textId="77777777" w:rsidR="00C521B3" w:rsidRPr="001B1679" w:rsidRDefault="00C521B3" w:rsidP="00015975">
            <w:pPr>
              <w:pStyle w:val="TAL"/>
              <w:rPr>
                <w:sz w:val="16"/>
                <w:szCs w:val="16"/>
              </w:rPr>
            </w:pPr>
            <w:r w:rsidRPr="001B1679">
              <w:rPr>
                <w:sz w:val="16"/>
                <w:szCs w:val="16"/>
              </w:rPr>
              <w:t>3GPPMEMBER</w:t>
            </w:r>
          </w:p>
        </w:tc>
      </w:tr>
      <w:tr w:rsidR="00C521B3" w14:paraId="17B6759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3F4A9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1DF34D" w14:textId="77777777" w:rsidR="00C521B3" w:rsidRPr="001B1679" w:rsidRDefault="00C521B3" w:rsidP="00015975">
            <w:pPr>
              <w:pStyle w:val="TAL"/>
              <w:rPr>
                <w:sz w:val="16"/>
                <w:szCs w:val="16"/>
              </w:rPr>
            </w:pPr>
            <w:r w:rsidRPr="001B1679">
              <w:rPr>
                <w:sz w:val="16"/>
                <w:szCs w:val="16"/>
              </w:rPr>
              <w:t>Frank Azcuy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BA663"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B26D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ED2B7" w14:textId="77777777" w:rsidR="00C521B3" w:rsidRPr="001B1679" w:rsidRDefault="00C521B3" w:rsidP="00015975">
            <w:pPr>
              <w:pStyle w:val="TAL"/>
              <w:rPr>
                <w:sz w:val="16"/>
                <w:szCs w:val="16"/>
              </w:rPr>
            </w:pPr>
            <w:r w:rsidRPr="001B1679">
              <w:rPr>
                <w:sz w:val="16"/>
                <w:szCs w:val="16"/>
              </w:rPr>
              <w:t>3GPPMEMBER</w:t>
            </w:r>
          </w:p>
        </w:tc>
      </w:tr>
      <w:tr w:rsidR="00C521B3" w14:paraId="0093C9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939A1"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4BC4A" w14:textId="77777777" w:rsidR="00C521B3" w:rsidRPr="001B1679" w:rsidRDefault="00C521B3" w:rsidP="00015975">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844D1"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4C8E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C7B51" w14:textId="77777777" w:rsidR="00C521B3" w:rsidRPr="001B1679" w:rsidRDefault="00C521B3" w:rsidP="00015975">
            <w:pPr>
              <w:pStyle w:val="TAL"/>
              <w:rPr>
                <w:sz w:val="16"/>
                <w:szCs w:val="16"/>
              </w:rPr>
            </w:pPr>
            <w:r w:rsidRPr="001B1679">
              <w:rPr>
                <w:sz w:val="16"/>
                <w:szCs w:val="16"/>
              </w:rPr>
              <w:t>3GPPMEMBER</w:t>
            </w:r>
          </w:p>
        </w:tc>
      </w:tr>
      <w:tr w:rsidR="00C521B3" w14:paraId="7BCD7D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72C9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6422D" w14:textId="77777777" w:rsidR="00C521B3" w:rsidRPr="001B1679" w:rsidRDefault="00C521B3" w:rsidP="00015975">
            <w:pPr>
              <w:pStyle w:val="TAL"/>
              <w:rPr>
                <w:sz w:val="16"/>
                <w:szCs w:val="16"/>
              </w:rPr>
            </w:pPr>
            <w:r w:rsidRPr="001B1679">
              <w:rPr>
                <w:sz w:val="16"/>
                <w:szCs w:val="16"/>
              </w:rPr>
              <w:t>Hiroki Baba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56275"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4EFF7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C5F35" w14:textId="77777777" w:rsidR="00C521B3" w:rsidRPr="001B1679" w:rsidRDefault="00C521B3" w:rsidP="00015975">
            <w:pPr>
              <w:pStyle w:val="TAL"/>
              <w:rPr>
                <w:sz w:val="16"/>
                <w:szCs w:val="16"/>
              </w:rPr>
            </w:pPr>
            <w:r w:rsidRPr="001B1679">
              <w:rPr>
                <w:sz w:val="16"/>
                <w:szCs w:val="16"/>
              </w:rPr>
              <w:t>3GPPMEMBER</w:t>
            </w:r>
          </w:p>
        </w:tc>
      </w:tr>
      <w:tr w:rsidR="00C521B3" w14:paraId="28B127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B0E6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44FE1A" w14:textId="77777777" w:rsidR="00C521B3" w:rsidRPr="001B1679" w:rsidRDefault="00C521B3" w:rsidP="00015975">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5267B" w14:textId="77777777" w:rsidR="00C521B3" w:rsidRPr="001B1679" w:rsidRDefault="00C521B3" w:rsidP="00015975">
            <w:pPr>
              <w:pStyle w:val="TAL"/>
              <w:rPr>
                <w:sz w:val="16"/>
                <w:szCs w:val="16"/>
              </w:rPr>
            </w:pPr>
            <w:r w:rsidRPr="001B1679">
              <w:rPr>
                <w:sz w:val="16"/>
                <w:szCs w:val="16"/>
              </w:rPr>
              <w:t>BROADCOM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1F9E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CD5C2" w14:textId="77777777" w:rsidR="00C521B3" w:rsidRPr="001B1679" w:rsidRDefault="00C521B3" w:rsidP="00015975">
            <w:pPr>
              <w:pStyle w:val="TAL"/>
              <w:rPr>
                <w:sz w:val="16"/>
                <w:szCs w:val="16"/>
              </w:rPr>
            </w:pPr>
            <w:r w:rsidRPr="001B1679">
              <w:rPr>
                <w:sz w:val="16"/>
                <w:szCs w:val="16"/>
              </w:rPr>
              <w:t>3GPPMEMBER</w:t>
            </w:r>
          </w:p>
        </w:tc>
      </w:tr>
      <w:tr w:rsidR="00C521B3" w14:paraId="068317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2AEC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73D25" w14:textId="77777777" w:rsidR="00C521B3" w:rsidRPr="001B1679" w:rsidRDefault="00C521B3" w:rsidP="00015975">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C160CD"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B605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B57C5" w14:textId="77777777" w:rsidR="00C521B3" w:rsidRPr="001B1679" w:rsidRDefault="00C521B3" w:rsidP="00015975">
            <w:pPr>
              <w:pStyle w:val="TAL"/>
              <w:rPr>
                <w:sz w:val="16"/>
                <w:szCs w:val="16"/>
              </w:rPr>
            </w:pPr>
            <w:r w:rsidRPr="001B1679">
              <w:rPr>
                <w:sz w:val="16"/>
                <w:szCs w:val="16"/>
              </w:rPr>
              <w:t>3GPPMEMBER</w:t>
            </w:r>
          </w:p>
        </w:tc>
      </w:tr>
      <w:tr w:rsidR="00C521B3" w14:paraId="686FFC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39C6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83C953" w14:textId="77777777" w:rsidR="00C521B3" w:rsidRPr="001B1679" w:rsidRDefault="00C521B3" w:rsidP="00015975">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F396A" w14:textId="77777777" w:rsidR="00C521B3" w:rsidRPr="001B1679" w:rsidRDefault="00C521B3" w:rsidP="00015975">
            <w:pPr>
              <w:pStyle w:val="TAL"/>
              <w:rPr>
                <w:sz w:val="16"/>
                <w:szCs w:val="16"/>
              </w:rPr>
            </w:pPr>
            <w:r w:rsidRPr="001B1679">
              <w:rPr>
                <w:sz w:val="16"/>
                <w:szCs w:val="16"/>
              </w:rPr>
              <w:t>Nokia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A5D3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35F7CB" w14:textId="77777777" w:rsidR="00C521B3" w:rsidRPr="001B1679" w:rsidRDefault="00C521B3" w:rsidP="00015975">
            <w:pPr>
              <w:pStyle w:val="TAL"/>
              <w:rPr>
                <w:sz w:val="16"/>
                <w:szCs w:val="16"/>
              </w:rPr>
            </w:pPr>
            <w:r w:rsidRPr="001B1679">
              <w:rPr>
                <w:sz w:val="16"/>
                <w:szCs w:val="16"/>
              </w:rPr>
              <w:t>3GPPMEMBER</w:t>
            </w:r>
          </w:p>
        </w:tc>
      </w:tr>
      <w:tr w:rsidR="00C521B3" w14:paraId="45A917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9B3C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35918" w14:textId="77777777" w:rsidR="00C521B3" w:rsidRPr="001B1679" w:rsidRDefault="00C521B3" w:rsidP="00015975">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DF292"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F8076"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01C44" w14:textId="77777777" w:rsidR="00C521B3" w:rsidRPr="001B1679" w:rsidRDefault="00C521B3" w:rsidP="00015975">
            <w:pPr>
              <w:pStyle w:val="TAL"/>
              <w:rPr>
                <w:sz w:val="16"/>
                <w:szCs w:val="16"/>
              </w:rPr>
            </w:pPr>
            <w:r w:rsidRPr="001B1679">
              <w:rPr>
                <w:sz w:val="16"/>
                <w:szCs w:val="16"/>
              </w:rPr>
              <w:t>3GPPMEMBER</w:t>
            </w:r>
          </w:p>
        </w:tc>
      </w:tr>
      <w:tr w:rsidR="00C521B3" w14:paraId="38ED089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DF97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7940E" w14:textId="77777777" w:rsidR="00C521B3" w:rsidRPr="001B1679" w:rsidRDefault="00C521B3" w:rsidP="00015975">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7D0C8"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13E2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A5287" w14:textId="77777777" w:rsidR="00C521B3" w:rsidRPr="001B1679" w:rsidRDefault="00C521B3" w:rsidP="00015975">
            <w:pPr>
              <w:pStyle w:val="TAL"/>
              <w:rPr>
                <w:sz w:val="16"/>
                <w:szCs w:val="16"/>
              </w:rPr>
            </w:pPr>
            <w:r w:rsidRPr="001B1679">
              <w:rPr>
                <w:sz w:val="16"/>
                <w:szCs w:val="16"/>
              </w:rPr>
              <w:t>3GPPMEMBER</w:t>
            </w:r>
          </w:p>
        </w:tc>
      </w:tr>
      <w:tr w:rsidR="00C521B3" w14:paraId="663AE2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06D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ECB6C" w14:textId="77777777" w:rsidR="00C521B3" w:rsidRPr="001B1679" w:rsidRDefault="00C521B3" w:rsidP="00015975">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EA71A"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D8B7A"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FCAB0D" w14:textId="77777777" w:rsidR="00C521B3" w:rsidRPr="001B1679" w:rsidRDefault="00C521B3" w:rsidP="00015975">
            <w:pPr>
              <w:pStyle w:val="TAL"/>
              <w:rPr>
                <w:sz w:val="16"/>
                <w:szCs w:val="16"/>
              </w:rPr>
            </w:pPr>
            <w:r w:rsidRPr="001B1679">
              <w:rPr>
                <w:sz w:val="16"/>
                <w:szCs w:val="16"/>
              </w:rPr>
              <w:t>3GPPMEMBER</w:t>
            </w:r>
          </w:p>
        </w:tc>
      </w:tr>
      <w:tr w:rsidR="00C521B3" w14:paraId="7BFA369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0FF4A1"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8C42B" w14:textId="77777777" w:rsidR="00C521B3" w:rsidRPr="001B1679" w:rsidRDefault="00C521B3" w:rsidP="00015975">
            <w:pPr>
              <w:pStyle w:val="TAL"/>
              <w:rPr>
                <w:sz w:val="16"/>
                <w:szCs w:val="16"/>
              </w:rPr>
            </w:pPr>
            <w:r w:rsidRPr="001B1679">
              <w:rPr>
                <w:sz w:val="16"/>
                <w:szCs w:val="16"/>
              </w:rPr>
              <w:t xml:space="preserve">Peter </w:t>
            </w:r>
            <w:proofErr w:type="spellStart"/>
            <w:r w:rsidRPr="001B1679">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A6CE1" w14:textId="77777777" w:rsidR="00C521B3" w:rsidRPr="001B1679" w:rsidRDefault="00C521B3" w:rsidP="00015975">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FC39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029A3" w14:textId="77777777" w:rsidR="00C521B3" w:rsidRPr="001B1679" w:rsidRDefault="00C521B3" w:rsidP="00015975">
            <w:pPr>
              <w:pStyle w:val="TAL"/>
              <w:rPr>
                <w:sz w:val="16"/>
                <w:szCs w:val="16"/>
              </w:rPr>
            </w:pPr>
            <w:r w:rsidRPr="001B1679">
              <w:rPr>
                <w:sz w:val="16"/>
                <w:szCs w:val="16"/>
              </w:rPr>
              <w:t>3GPPMEMBER</w:t>
            </w:r>
          </w:p>
        </w:tc>
      </w:tr>
      <w:tr w:rsidR="00C521B3" w14:paraId="676442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0E348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1CC86" w14:textId="77777777" w:rsidR="00C521B3" w:rsidRPr="001B1679" w:rsidRDefault="00C521B3" w:rsidP="00015975">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01455"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8F1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4300D" w14:textId="77777777" w:rsidR="00C521B3" w:rsidRPr="001B1679" w:rsidRDefault="00C521B3" w:rsidP="00015975">
            <w:pPr>
              <w:pStyle w:val="TAL"/>
              <w:rPr>
                <w:sz w:val="16"/>
                <w:szCs w:val="16"/>
              </w:rPr>
            </w:pPr>
            <w:r w:rsidRPr="001B1679">
              <w:rPr>
                <w:sz w:val="16"/>
                <w:szCs w:val="16"/>
              </w:rPr>
              <w:t>3GPPMEMBER</w:t>
            </w:r>
          </w:p>
        </w:tc>
      </w:tr>
      <w:tr w:rsidR="00C521B3" w14:paraId="59477E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5FE76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3C54F8" w14:textId="77777777" w:rsidR="00C521B3" w:rsidRPr="001B1679" w:rsidRDefault="00C521B3" w:rsidP="00015975">
            <w:pPr>
              <w:pStyle w:val="TAL"/>
              <w:rPr>
                <w:sz w:val="16"/>
                <w:szCs w:val="16"/>
              </w:rPr>
            </w:pPr>
            <w:r w:rsidRPr="001B1679">
              <w:rPr>
                <w:sz w:val="16"/>
                <w:szCs w:val="16"/>
              </w:rPr>
              <w:t>Mattias Bergstrom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49B0A" w14:textId="77777777" w:rsidR="00C521B3" w:rsidRPr="001B1679" w:rsidRDefault="00C521B3" w:rsidP="00015975">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CAC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334A6" w14:textId="77777777" w:rsidR="00C521B3" w:rsidRPr="001B1679" w:rsidRDefault="00C521B3" w:rsidP="00015975">
            <w:pPr>
              <w:pStyle w:val="TAL"/>
              <w:rPr>
                <w:sz w:val="16"/>
                <w:szCs w:val="16"/>
              </w:rPr>
            </w:pPr>
            <w:r w:rsidRPr="001B1679">
              <w:rPr>
                <w:sz w:val="16"/>
                <w:szCs w:val="16"/>
              </w:rPr>
              <w:t>3GPPMEMBER</w:t>
            </w:r>
          </w:p>
        </w:tc>
      </w:tr>
      <w:tr w:rsidR="00C521B3" w14:paraId="37D049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EF8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FF668" w14:textId="77777777" w:rsidR="00C521B3" w:rsidRPr="001B1679" w:rsidRDefault="00C521B3" w:rsidP="00015975">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CE5F9" w14:textId="77777777" w:rsidR="00C521B3" w:rsidRPr="001B1679" w:rsidRDefault="00C521B3" w:rsidP="00015975">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F546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C5D02E" w14:textId="77777777" w:rsidR="00C521B3" w:rsidRPr="001B1679" w:rsidRDefault="00C521B3" w:rsidP="00015975">
            <w:pPr>
              <w:pStyle w:val="TAL"/>
              <w:rPr>
                <w:sz w:val="16"/>
                <w:szCs w:val="16"/>
              </w:rPr>
            </w:pPr>
            <w:r w:rsidRPr="001B1679">
              <w:rPr>
                <w:sz w:val="16"/>
                <w:szCs w:val="16"/>
              </w:rPr>
              <w:t>3GPPMEMBER</w:t>
            </w:r>
          </w:p>
        </w:tc>
      </w:tr>
      <w:tr w:rsidR="00C521B3" w14:paraId="4EE4B9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A491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C05CC" w14:textId="77777777" w:rsidR="00C521B3" w:rsidRPr="001B1679" w:rsidRDefault="00C521B3" w:rsidP="00015975">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73EF9" w14:textId="77777777" w:rsidR="00C521B3" w:rsidRPr="001B1679" w:rsidRDefault="00C521B3" w:rsidP="00015975">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7A47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CF9B8" w14:textId="77777777" w:rsidR="00C521B3" w:rsidRPr="001B1679" w:rsidRDefault="00C521B3" w:rsidP="00015975">
            <w:pPr>
              <w:pStyle w:val="TAL"/>
              <w:rPr>
                <w:sz w:val="16"/>
                <w:szCs w:val="16"/>
              </w:rPr>
            </w:pPr>
            <w:r w:rsidRPr="001B1679">
              <w:rPr>
                <w:sz w:val="16"/>
                <w:szCs w:val="16"/>
              </w:rPr>
              <w:t>3GPPMEMBER</w:t>
            </w:r>
          </w:p>
        </w:tc>
      </w:tr>
      <w:tr w:rsidR="00C521B3" w14:paraId="4456F0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B98D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4E471" w14:textId="77777777" w:rsidR="00C521B3" w:rsidRPr="001B1679" w:rsidRDefault="00C521B3" w:rsidP="00015975">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CB026"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1E674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C5DCA" w14:textId="77777777" w:rsidR="00C521B3" w:rsidRPr="001B1679" w:rsidRDefault="00C521B3" w:rsidP="00015975">
            <w:pPr>
              <w:pStyle w:val="TAL"/>
              <w:rPr>
                <w:sz w:val="16"/>
                <w:szCs w:val="16"/>
              </w:rPr>
            </w:pPr>
            <w:r w:rsidRPr="001B1679">
              <w:rPr>
                <w:sz w:val="16"/>
                <w:szCs w:val="16"/>
              </w:rPr>
              <w:t>3GPPMEMBER</w:t>
            </w:r>
          </w:p>
        </w:tc>
      </w:tr>
      <w:tr w:rsidR="00C521B3" w14:paraId="7D32AD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856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1CF0A" w14:textId="77777777" w:rsidR="00C521B3" w:rsidRPr="001B1679" w:rsidRDefault="00C521B3" w:rsidP="00015975">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08236"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0015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081DC" w14:textId="77777777" w:rsidR="00C521B3" w:rsidRPr="001B1679" w:rsidRDefault="00C521B3" w:rsidP="00015975">
            <w:pPr>
              <w:pStyle w:val="TAL"/>
              <w:rPr>
                <w:sz w:val="16"/>
                <w:szCs w:val="16"/>
              </w:rPr>
            </w:pPr>
            <w:r w:rsidRPr="001B1679">
              <w:rPr>
                <w:sz w:val="16"/>
                <w:szCs w:val="16"/>
              </w:rPr>
              <w:t>3GPPMEMBER</w:t>
            </w:r>
          </w:p>
        </w:tc>
      </w:tr>
      <w:tr w:rsidR="00C521B3" w14:paraId="31009D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2AE3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C0B5A" w14:textId="77777777" w:rsidR="00C521B3" w:rsidRPr="001B1679" w:rsidRDefault="00C521B3" w:rsidP="00015975">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C4905"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FA300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1C6B3" w14:textId="77777777" w:rsidR="00C521B3" w:rsidRPr="001B1679" w:rsidRDefault="00C521B3" w:rsidP="00015975">
            <w:pPr>
              <w:pStyle w:val="TAL"/>
              <w:rPr>
                <w:sz w:val="16"/>
                <w:szCs w:val="16"/>
              </w:rPr>
            </w:pPr>
            <w:r w:rsidRPr="001B1679">
              <w:rPr>
                <w:sz w:val="16"/>
                <w:szCs w:val="16"/>
              </w:rPr>
              <w:t>3GPPMEMBER</w:t>
            </w:r>
          </w:p>
        </w:tc>
      </w:tr>
      <w:tr w:rsidR="00C521B3" w14:paraId="2C1A5D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3C3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01B76" w14:textId="77777777" w:rsidR="00C521B3" w:rsidRPr="001B1679" w:rsidRDefault="00C521B3" w:rsidP="00015975">
            <w:pPr>
              <w:pStyle w:val="TAL"/>
              <w:rPr>
                <w:sz w:val="16"/>
                <w:szCs w:val="16"/>
              </w:rPr>
            </w:pPr>
            <w:r w:rsidRPr="001B1679">
              <w:rPr>
                <w:sz w:val="16"/>
                <w:szCs w:val="16"/>
              </w:rPr>
              <w:t xml:space="preserve">Ronald </w:t>
            </w:r>
            <w:proofErr w:type="spellStart"/>
            <w:r w:rsidRPr="001B1679">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A58E8"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418A5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5A93D" w14:textId="77777777" w:rsidR="00C521B3" w:rsidRPr="001B1679" w:rsidRDefault="00C521B3" w:rsidP="00015975">
            <w:pPr>
              <w:pStyle w:val="TAL"/>
              <w:rPr>
                <w:sz w:val="16"/>
                <w:szCs w:val="16"/>
              </w:rPr>
            </w:pPr>
            <w:r w:rsidRPr="001B1679">
              <w:rPr>
                <w:sz w:val="16"/>
                <w:szCs w:val="16"/>
              </w:rPr>
              <w:t>3GPPMEMBER</w:t>
            </w:r>
          </w:p>
        </w:tc>
      </w:tr>
      <w:tr w:rsidR="00C521B3" w14:paraId="4CD90F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7D32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24214" w14:textId="77777777" w:rsidR="00C521B3" w:rsidRPr="001B1679" w:rsidRDefault="00C521B3" w:rsidP="00015975">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DAB64"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09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880FF6" w14:textId="77777777" w:rsidR="00C521B3" w:rsidRPr="001B1679" w:rsidRDefault="00C521B3" w:rsidP="00015975">
            <w:pPr>
              <w:pStyle w:val="TAL"/>
              <w:rPr>
                <w:sz w:val="16"/>
                <w:szCs w:val="16"/>
              </w:rPr>
            </w:pPr>
            <w:r w:rsidRPr="001B1679">
              <w:rPr>
                <w:sz w:val="16"/>
                <w:szCs w:val="16"/>
              </w:rPr>
              <w:t>3GPPMEMBER</w:t>
            </w:r>
          </w:p>
        </w:tc>
      </w:tr>
      <w:tr w:rsidR="00C521B3" w14:paraId="1B15C0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3892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65FA4E" w14:textId="77777777" w:rsidR="00C521B3" w:rsidRPr="001B1679" w:rsidRDefault="00C521B3" w:rsidP="00015975">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03EA8"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06EF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9E2C49" w14:textId="77777777" w:rsidR="00C521B3" w:rsidRPr="001B1679" w:rsidRDefault="00C521B3" w:rsidP="00015975">
            <w:pPr>
              <w:pStyle w:val="TAL"/>
              <w:rPr>
                <w:sz w:val="16"/>
                <w:szCs w:val="16"/>
              </w:rPr>
            </w:pPr>
            <w:r w:rsidRPr="001B1679">
              <w:rPr>
                <w:sz w:val="16"/>
                <w:szCs w:val="16"/>
              </w:rPr>
              <w:t>3GPPMEMBER</w:t>
            </w:r>
          </w:p>
        </w:tc>
      </w:tr>
      <w:tr w:rsidR="00C521B3" w14:paraId="5AAC5B5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8A330E"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55D87" w14:textId="77777777" w:rsidR="00C521B3" w:rsidRPr="001B1679" w:rsidRDefault="00C521B3" w:rsidP="00015975">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1DBC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97C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60861" w14:textId="77777777" w:rsidR="00C521B3" w:rsidRPr="001B1679" w:rsidRDefault="00C521B3" w:rsidP="00015975">
            <w:pPr>
              <w:pStyle w:val="TAL"/>
              <w:rPr>
                <w:sz w:val="16"/>
                <w:szCs w:val="16"/>
              </w:rPr>
            </w:pPr>
            <w:r w:rsidRPr="001B1679">
              <w:rPr>
                <w:sz w:val="16"/>
                <w:szCs w:val="16"/>
              </w:rPr>
              <w:t>3GPPORG_REP</w:t>
            </w:r>
          </w:p>
        </w:tc>
      </w:tr>
      <w:tr w:rsidR="00C521B3" w14:paraId="49A17EB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8D3E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2505DA" w14:textId="77777777" w:rsidR="00C521B3" w:rsidRPr="001B1679" w:rsidRDefault="00C521B3" w:rsidP="00015975">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5E4EFD"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935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6DD38" w14:textId="77777777" w:rsidR="00C521B3" w:rsidRPr="001B1679" w:rsidRDefault="00C521B3" w:rsidP="00015975">
            <w:pPr>
              <w:pStyle w:val="TAL"/>
              <w:rPr>
                <w:sz w:val="16"/>
                <w:szCs w:val="16"/>
              </w:rPr>
            </w:pPr>
            <w:r w:rsidRPr="001B1679">
              <w:rPr>
                <w:sz w:val="16"/>
                <w:szCs w:val="16"/>
              </w:rPr>
              <w:t>3GPPMEMBER</w:t>
            </w:r>
          </w:p>
        </w:tc>
      </w:tr>
      <w:tr w:rsidR="00C521B3" w14:paraId="776AD68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7165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1A623" w14:textId="77777777" w:rsidR="00C521B3" w:rsidRPr="001B1679" w:rsidRDefault="00C521B3" w:rsidP="00015975">
            <w:pPr>
              <w:pStyle w:val="TAL"/>
              <w:rPr>
                <w:sz w:val="16"/>
                <w:szCs w:val="16"/>
              </w:rPr>
            </w:pPr>
            <w:r w:rsidRPr="001B1679">
              <w:rPr>
                <w:sz w:val="16"/>
                <w:szCs w:val="16"/>
              </w:rPr>
              <w:t>Stefan Bruhn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F309C" w14:textId="77777777" w:rsidR="00C521B3" w:rsidRPr="001B1679" w:rsidRDefault="00C521B3" w:rsidP="00015975">
            <w:pPr>
              <w:pStyle w:val="TAL"/>
              <w:rPr>
                <w:sz w:val="16"/>
                <w:szCs w:val="16"/>
              </w:rPr>
            </w:pPr>
            <w:r w:rsidRPr="001B1679">
              <w:rPr>
                <w:sz w:val="16"/>
                <w:szCs w:val="16"/>
              </w:rPr>
              <w:t>Dolby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8846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B2298" w14:textId="77777777" w:rsidR="00C521B3" w:rsidRPr="001B1679" w:rsidRDefault="00C521B3" w:rsidP="00015975">
            <w:pPr>
              <w:pStyle w:val="TAL"/>
              <w:rPr>
                <w:sz w:val="16"/>
                <w:szCs w:val="16"/>
              </w:rPr>
            </w:pPr>
            <w:r w:rsidRPr="001B1679">
              <w:rPr>
                <w:sz w:val="16"/>
                <w:szCs w:val="16"/>
              </w:rPr>
              <w:t>3GPPMEMBER</w:t>
            </w:r>
          </w:p>
        </w:tc>
      </w:tr>
      <w:tr w:rsidR="00C521B3" w14:paraId="383B836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B4EF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82FFF" w14:textId="77777777" w:rsidR="00C521B3" w:rsidRPr="001B1679" w:rsidRDefault="00C521B3" w:rsidP="00015975">
            <w:pPr>
              <w:pStyle w:val="TAL"/>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60846" w14:textId="77777777" w:rsidR="00C521B3" w:rsidRPr="001B1679" w:rsidRDefault="00C521B3" w:rsidP="00015975">
            <w:pPr>
              <w:pStyle w:val="TAL"/>
              <w:rPr>
                <w:sz w:val="16"/>
                <w:szCs w:val="16"/>
              </w:rPr>
            </w:pPr>
            <w:r w:rsidRPr="001B1679">
              <w:rPr>
                <w:sz w:val="16"/>
                <w:szCs w:val="16"/>
              </w:rPr>
              <w:t>OGC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85FF0"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65535A" w14:textId="77777777" w:rsidR="00C521B3" w:rsidRPr="001B1679" w:rsidRDefault="00C521B3" w:rsidP="00015975">
            <w:pPr>
              <w:pStyle w:val="TAL"/>
              <w:rPr>
                <w:sz w:val="16"/>
                <w:szCs w:val="16"/>
              </w:rPr>
            </w:pPr>
            <w:r w:rsidRPr="001B1679">
              <w:rPr>
                <w:sz w:val="16"/>
                <w:szCs w:val="16"/>
              </w:rPr>
              <w:t>3GPPMARK_REP</w:t>
            </w:r>
          </w:p>
        </w:tc>
      </w:tr>
      <w:tr w:rsidR="00C521B3" w14:paraId="642126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BF8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E385E9" w14:textId="77777777" w:rsidR="00C521B3" w:rsidRPr="001B1679" w:rsidRDefault="00C521B3" w:rsidP="00015975">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52717" w14:textId="77777777" w:rsidR="00C521B3" w:rsidRPr="001B1679" w:rsidRDefault="00C521B3" w:rsidP="00015975">
            <w:pPr>
              <w:pStyle w:val="TAL"/>
              <w:rPr>
                <w:sz w:val="16"/>
                <w:szCs w:val="16"/>
              </w:rPr>
            </w:pPr>
            <w:r w:rsidRPr="001B1679">
              <w:rPr>
                <w:sz w:val="16"/>
                <w:szCs w:val="16"/>
              </w:rPr>
              <w:t xml:space="preserve">Intel Corporation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989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62B8A" w14:textId="77777777" w:rsidR="00C521B3" w:rsidRPr="001B1679" w:rsidRDefault="00C521B3" w:rsidP="00015975">
            <w:pPr>
              <w:pStyle w:val="TAL"/>
              <w:rPr>
                <w:sz w:val="16"/>
                <w:szCs w:val="16"/>
              </w:rPr>
            </w:pPr>
            <w:r w:rsidRPr="001B1679">
              <w:rPr>
                <w:sz w:val="16"/>
                <w:szCs w:val="16"/>
              </w:rPr>
              <w:t>3GPPMEMBER</w:t>
            </w:r>
          </w:p>
        </w:tc>
      </w:tr>
      <w:tr w:rsidR="00C521B3" w14:paraId="21C705D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570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F53D1" w14:textId="77777777" w:rsidR="00C521B3" w:rsidRPr="001B1679" w:rsidRDefault="00C521B3" w:rsidP="00015975">
            <w:pPr>
              <w:pStyle w:val="TAL"/>
              <w:rPr>
                <w:sz w:val="16"/>
                <w:szCs w:val="16"/>
              </w:rPr>
            </w:pPr>
            <w:proofErr w:type="spellStart"/>
            <w:r w:rsidRPr="001B1679">
              <w:rPr>
                <w:sz w:val="16"/>
                <w:szCs w:val="16"/>
              </w:rPr>
              <w:t>Aijun</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F45A6"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FF18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0D9F8" w14:textId="77777777" w:rsidR="00C521B3" w:rsidRPr="001B1679" w:rsidRDefault="00C521B3" w:rsidP="00015975">
            <w:pPr>
              <w:pStyle w:val="TAL"/>
              <w:rPr>
                <w:sz w:val="16"/>
                <w:szCs w:val="16"/>
              </w:rPr>
            </w:pPr>
            <w:r w:rsidRPr="001B1679">
              <w:rPr>
                <w:sz w:val="16"/>
                <w:szCs w:val="16"/>
              </w:rPr>
              <w:t>3GPPMEMBER</w:t>
            </w:r>
          </w:p>
        </w:tc>
      </w:tr>
      <w:tr w:rsidR="00C521B3" w14:paraId="45A3EA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36ED2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5D7C7" w14:textId="77777777" w:rsidR="00C521B3" w:rsidRPr="001B1679" w:rsidRDefault="00C521B3" w:rsidP="00015975">
            <w:pPr>
              <w:pStyle w:val="TAL"/>
              <w:rPr>
                <w:sz w:val="16"/>
                <w:szCs w:val="16"/>
              </w:rPr>
            </w:pPr>
            <w:r w:rsidRPr="001B1679">
              <w:rPr>
                <w:sz w:val="16"/>
                <w:szCs w:val="16"/>
              </w:rPr>
              <w:t>Candace Carducci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3ADA7"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9E0F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495DE5" w14:textId="77777777" w:rsidR="00C521B3" w:rsidRPr="001B1679" w:rsidRDefault="00C521B3" w:rsidP="00015975">
            <w:pPr>
              <w:pStyle w:val="TAL"/>
              <w:rPr>
                <w:sz w:val="16"/>
                <w:szCs w:val="16"/>
              </w:rPr>
            </w:pPr>
            <w:r w:rsidRPr="001B1679">
              <w:rPr>
                <w:sz w:val="16"/>
                <w:szCs w:val="16"/>
              </w:rPr>
              <w:t>3GPPMEMBER</w:t>
            </w:r>
          </w:p>
        </w:tc>
      </w:tr>
      <w:tr w:rsidR="00C521B3" w14:paraId="53C2F2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5759C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1C0BB2" w14:textId="77777777" w:rsidR="00C521B3" w:rsidRPr="001B1679" w:rsidRDefault="00C521B3" w:rsidP="00015975">
            <w:pPr>
              <w:pStyle w:val="TAL"/>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994CB" w14:textId="77777777" w:rsidR="00C521B3" w:rsidRPr="001B1679" w:rsidRDefault="00C521B3" w:rsidP="00015975">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DDD3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ACDDBB" w14:textId="77777777" w:rsidR="00C521B3" w:rsidRPr="001B1679" w:rsidRDefault="00C521B3" w:rsidP="00015975">
            <w:pPr>
              <w:pStyle w:val="TAL"/>
              <w:rPr>
                <w:sz w:val="16"/>
                <w:szCs w:val="16"/>
              </w:rPr>
            </w:pPr>
            <w:r w:rsidRPr="001B1679">
              <w:rPr>
                <w:sz w:val="16"/>
                <w:szCs w:val="16"/>
              </w:rPr>
              <w:t>3GPPMEMBER</w:t>
            </w:r>
          </w:p>
        </w:tc>
      </w:tr>
      <w:tr w:rsidR="00C521B3" w14:paraId="585A03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923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371B7" w14:textId="77777777" w:rsidR="00C521B3" w:rsidRPr="001B1679" w:rsidRDefault="00C521B3" w:rsidP="00015975">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E4455" w14:textId="77777777" w:rsidR="00C521B3" w:rsidRPr="001B1679" w:rsidRDefault="00C521B3" w:rsidP="00015975">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05C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D2C846" w14:textId="77777777" w:rsidR="00C521B3" w:rsidRPr="001B1679" w:rsidRDefault="00C521B3" w:rsidP="00015975">
            <w:pPr>
              <w:pStyle w:val="TAL"/>
              <w:rPr>
                <w:sz w:val="16"/>
                <w:szCs w:val="16"/>
              </w:rPr>
            </w:pPr>
            <w:r w:rsidRPr="001B1679">
              <w:rPr>
                <w:sz w:val="16"/>
                <w:szCs w:val="16"/>
              </w:rPr>
              <w:t>3GPPMEMBER</w:t>
            </w:r>
          </w:p>
        </w:tc>
      </w:tr>
      <w:tr w:rsidR="00C521B3" w14:paraId="78534E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40E4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FAB0A" w14:textId="77777777" w:rsidR="00C521B3" w:rsidRPr="001B1679" w:rsidRDefault="00C521B3" w:rsidP="00015975">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15B1A"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0BE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253BD" w14:textId="77777777" w:rsidR="00C521B3" w:rsidRPr="001B1679" w:rsidRDefault="00C521B3" w:rsidP="00015975">
            <w:pPr>
              <w:pStyle w:val="TAL"/>
              <w:rPr>
                <w:sz w:val="16"/>
                <w:szCs w:val="16"/>
              </w:rPr>
            </w:pPr>
            <w:r w:rsidRPr="001B1679">
              <w:rPr>
                <w:sz w:val="16"/>
                <w:szCs w:val="16"/>
              </w:rPr>
              <w:t>3GPPMEMBER</w:t>
            </w:r>
          </w:p>
        </w:tc>
      </w:tr>
      <w:tr w:rsidR="00C521B3" w14:paraId="5180BCC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68FD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F8E5C6" w14:textId="77777777" w:rsidR="00C521B3" w:rsidRPr="001B1679" w:rsidRDefault="00C521B3" w:rsidP="00015975">
            <w:pPr>
              <w:pStyle w:val="TAL"/>
              <w:rPr>
                <w:sz w:val="16"/>
                <w:szCs w:val="16"/>
              </w:rPr>
            </w:pPr>
            <w:r w:rsidRPr="001B1679">
              <w:rPr>
                <w:sz w:val="16"/>
                <w:szCs w:val="16"/>
              </w:rPr>
              <w:t>Jen-Hau 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93BF63" w14:textId="77777777" w:rsidR="00C521B3" w:rsidRPr="001B1679" w:rsidRDefault="00C521B3" w:rsidP="00015975">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2065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B0FFA" w14:textId="77777777" w:rsidR="00C521B3" w:rsidRPr="001B1679" w:rsidRDefault="00C521B3" w:rsidP="00015975">
            <w:pPr>
              <w:pStyle w:val="TAL"/>
              <w:rPr>
                <w:sz w:val="16"/>
                <w:szCs w:val="16"/>
              </w:rPr>
            </w:pPr>
            <w:r w:rsidRPr="001B1679">
              <w:rPr>
                <w:sz w:val="16"/>
                <w:szCs w:val="16"/>
              </w:rPr>
              <w:t>3GPPMEMBER</w:t>
            </w:r>
          </w:p>
        </w:tc>
      </w:tr>
      <w:tr w:rsidR="00C521B3" w14:paraId="57B765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687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AE3A1" w14:textId="77777777" w:rsidR="00C521B3" w:rsidRPr="001B1679" w:rsidRDefault="00C521B3" w:rsidP="00015975">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B4340"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FA4B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F2912" w14:textId="77777777" w:rsidR="00C521B3" w:rsidRPr="001B1679" w:rsidRDefault="00C521B3" w:rsidP="00015975">
            <w:pPr>
              <w:pStyle w:val="TAL"/>
              <w:rPr>
                <w:sz w:val="16"/>
                <w:szCs w:val="16"/>
              </w:rPr>
            </w:pPr>
            <w:r w:rsidRPr="001B1679">
              <w:rPr>
                <w:sz w:val="16"/>
                <w:szCs w:val="16"/>
              </w:rPr>
              <w:t>3GPPMEMBER</w:t>
            </w:r>
          </w:p>
        </w:tc>
      </w:tr>
      <w:tr w:rsidR="00C521B3" w14:paraId="057252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BF3C5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7AD450" w14:textId="77777777" w:rsidR="00C521B3" w:rsidRPr="001B1679" w:rsidRDefault="00C521B3" w:rsidP="00015975">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FBA75"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0F99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3DC96" w14:textId="77777777" w:rsidR="00C521B3" w:rsidRPr="001B1679" w:rsidRDefault="00C521B3" w:rsidP="00015975">
            <w:pPr>
              <w:pStyle w:val="TAL"/>
              <w:rPr>
                <w:sz w:val="16"/>
                <w:szCs w:val="16"/>
              </w:rPr>
            </w:pPr>
            <w:r w:rsidRPr="001B1679">
              <w:rPr>
                <w:sz w:val="16"/>
                <w:szCs w:val="16"/>
              </w:rPr>
              <w:t>3GPPMEMBER</w:t>
            </w:r>
          </w:p>
        </w:tc>
      </w:tr>
      <w:tr w:rsidR="00C521B3" w14:paraId="159551E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CCAF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761660" w14:textId="77777777" w:rsidR="00C521B3" w:rsidRPr="001B1679" w:rsidRDefault="00C521B3" w:rsidP="00015975">
            <w:pPr>
              <w:pStyle w:val="TAL"/>
              <w:rPr>
                <w:sz w:val="16"/>
                <w:szCs w:val="16"/>
              </w:rPr>
            </w:pPr>
            <w:r w:rsidRPr="001B1679">
              <w:rPr>
                <w:sz w:val="16"/>
                <w:szCs w:val="16"/>
              </w:rPr>
              <w:t>Abdelaali CHAOUB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515EC" w14:textId="77777777" w:rsidR="00C521B3" w:rsidRPr="001B1679" w:rsidRDefault="00C521B3" w:rsidP="00015975">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6EF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4B4B4" w14:textId="77777777" w:rsidR="00C521B3" w:rsidRPr="001B1679" w:rsidRDefault="00C521B3" w:rsidP="00015975">
            <w:pPr>
              <w:pStyle w:val="TAL"/>
              <w:rPr>
                <w:sz w:val="16"/>
                <w:szCs w:val="16"/>
              </w:rPr>
            </w:pPr>
            <w:r w:rsidRPr="001B1679">
              <w:rPr>
                <w:sz w:val="16"/>
                <w:szCs w:val="16"/>
              </w:rPr>
              <w:t>3GPPMEMBER</w:t>
            </w:r>
          </w:p>
        </w:tc>
      </w:tr>
      <w:tr w:rsidR="00C521B3" w14:paraId="2B2DD6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3F62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B69A26" w14:textId="77777777" w:rsidR="00C521B3" w:rsidRPr="001B1679" w:rsidRDefault="00C521B3" w:rsidP="00015975">
            <w:pPr>
              <w:pStyle w:val="TAL"/>
              <w:rPr>
                <w:sz w:val="16"/>
                <w:szCs w:val="16"/>
              </w:rPr>
            </w:pPr>
            <w:r w:rsidRPr="001B1679">
              <w:rPr>
                <w:sz w:val="16"/>
                <w:szCs w:val="16"/>
              </w:rPr>
              <w:t xml:space="preserve">Gilles </w:t>
            </w:r>
            <w:proofErr w:type="spellStart"/>
            <w:r w:rsidRPr="001B1679">
              <w:rPr>
                <w:sz w:val="16"/>
                <w:szCs w:val="16"/>
              </w:rPr>
              <w:t>Charbit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459D4"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6F26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FF4CB1" w14:textId="77777777" w:rsidR="00C521B3" w:rsidRPr="001B1679" w:rsidRDefault="00C521B3" w:rsidP="00015975">
            <w:pPr>
              <w:pStyle w:val="TAL"/>
              <w:rPr>
                <w:sz w:val="16"/>
                <w:szCs w:val="16"/>
              </w:rPr>
            </w:pPr>
            <w:r w:rsidRPr="001B1679">
              <w:rPr>
                <w:sz w:val="16"/>
                <w:szCs w:val="16"/>
              </w:rPr>
              <w:t>3GPPMEMBER</w:t>
            </w:r>
          </w:p>
        </w:tc>
      </w:tr>
      <w:tr w:rsidR="00C521B3" w14:paraId="69DF450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A23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E857A" w14:textId="77777777" w:rsidR="00C521B3" w:rsidRPr="001B1679" w:rsidRDefault="00C521B3" w:rsidP="00015975">
            <w:pPr>
              <w:pStyle w:val="TAL"/>
              <w:rPr>
                <w:sz w:val="16"/>
                <w:szCs w:val="16"/>
              </w:rPr>
            </w:pPr>
            <w:r w:rsidRPr="001B1679">
              <w:rPr>
                <w:sz w:val="16"/>
                <w:szCs w:val="16"/>
              </w:rPr>
              <w:t>Venkata Rama Raju Chelle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39388" w14:textId="77777777" w:rsidR="00C521B3" w:rsidRPr="001B1679" w:rsidRDefault="00C521B3" w:rsidP="00015975">
            <w:pPr>
              <w:pStyle w:val="TAL"/>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F85C5"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BCDB5" w14:textId="77777777" w:rsidR="00C521B3" w:rsidRPr="001B1679" w:rsidRDefault="00C521B3" w:rsidP="00015975">
            <w:pPr>
              <w:pStyle w:val="TAL"/>
              <w:rPr>
                <w:sz w:val="16"/>
                <w:szCs w:val="16"/>
              </w:rPr>
            </w:pPr>
            <w:r w:rsidRPr="001B1679">
              <w:rPr>
                <w:sz w:val="16"/>
                <w:szCs w:val="16"/>
              </w:rPr>
              <w:t>3GPPMEMBER</w:t>
            </w:r>
          </w:p>
        </w:tc>
      </w:tr>
      <w:tr w:rsidR="00C521B3" w14:paraId="67705B2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8518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C40B1" w14:textId="77777777" w:rsidR="00C521B3" w:rsidRPr="001B1679" w:rsidRDefault="00C521B3" w:rsidP="00015975">
            <w:pPr>
              <w:pStyle w:val="TAL"/>
              <w:rPr>
                <w:sz w:val="16"/>
                <w:szCs w:val="16"/>
              </w:rPr>
            </w:pPr>
            <w:r w:rsidRPr="001B1679">
              <w:rPr>
                <w:sz w:val="16"/>
                <w:szCs w:val="16"/>
              </w:rPr>
              <w:t>Huang-Da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1ABD4A"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C84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D1C49D" w14:textId="77777777" w:rsidR="00C521B3" w:rsidRPr="001B1679" w:rsidRDefault="00C521B3" w:rsidP="00015975">
            <w:pPr>
              <w:pStyle w:val="TAL"/>
              <w:rPr>
                <w:sz w:val="16"/>
                <w:szCs w:val="16"/>
              </w:rPr>
            </w:pPr>
            <w:r w:rsidRPr="001B1679">
              <w:rPr>
                <w:sz w:val="16"/>
                <w:szCs w:val="16"/>
              </w:rPr>
              <w:t>3GPPMEMBER</w:t>
            </w:r>
          </w:p>
        </w:tc>
      </w:tr>
      <w:tr w:rsidR="00C521B3" w14:paraId="43E64B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66CA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7867F0" w14:textId="77777777" w:rsidR="00C521B3" w:rsidRPr="001B1679" w:rsidRDefault="00C521B3" w:rsidP="00015975">
            <w:pPr>
              <w:pStyle w:val="TAL"/>
              <w:rPr>
                <w:sz w:val="16"/>
                <w:szCs w:val="16"/>
              </w:rPr>
            </w:pPr>
            <w:r w:rsidRPr="001B1679">
              <w:rPr>
                <w:sz w:val="16"/>
                <w:szCs w:val="16"/>
              </w:rPr>
              <w:t>Kuan-Wei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86025"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D2BF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1C188B" w14:textId="77777777" w:rsidR="00C521B3" w:rsidRPr="001B1679" w:rsidRDefault="00C521B3" w:rsidP="00015975">
            <w:pPr>
              <w:pStyle w:val="TAL"/>
              <w:rPr>
                <w:sz w:val="16"/>
                <w:szCs w:val="16"/>
              </w:rPr>
            </w:pPr>
            <w:r w:rsidRPr="001B1679">
              <w:rPr>
                <w:sz w:val="16"/>
                <w:szCs w:val="16"/>
              </w:rPr>
              <w:t>3GPPMEMBER</w:t>
            </w:r>
          </w:p>
        </w:tc>
      </w:tr>
      <w:tr w:rsidR="00C521B3" w14:paraId="2144FF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E5F17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D7BC2" w14:textId="77777777" w:rsidR="00C521B3" w:rsidRPr="001B1679" w:rsidRDefault="00C521B3" w:rsidP="00015975">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1A25B" w14:textId="77777777" w:rsidR="00C521B3" w:rsidRPr="001B1679" w:rsidRDefault="00C521B3" w:rsidP="00015975">
            <w:pPr>
              <w:pStyle w:val="TAL"/>
              <w:rPr>
                <w:sz w:val="16"/>
                <w:szCs w:val="16"/>
              </w:rPr>
            </w:pPr>
            <w:proofErr w:type="spellStart"/>
            <w:r w:rsidRPr="001B1679">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E77F0"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BC2E31" w14:textId="77777777" w:rsidR="00C521B3" w:rsidRPr="001B1679" w:rsidRDefault="00C521B3" w:rsidP="00015975">
            <w:pPr>
              <w:pStyle w:val="TAL"/>
              <w:rPr>
                <w:sz w:val="16"/>
                <w:szCs w:val="16"/>
              </w:rPr>
            </w:pPr>
          </w:p>
        </w:tc>
      </w:tr>
      <w:tr w:rsidR="00C521B3" w14:paraId="1ADC45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3A77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3C15F5" w14:textId="77777777" w:rsidR="00C521B3" w:rsidRPr="001B1679" w:rsidRDefault="00C521B3" w:rsidP="00015975">
            <w:pPr>
              <w:pStyle w:val="TAL"/>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34BEA" w14:textId="77777777" w:rsidR="00C521B3" w:rsidRPr="001B1679" w:rsidRDefault="00C521B3" w:rsidP="00015975">
            <w:pPr>
              <w:pStyle w:val="TAL"/>
              <w:rPr>
                <w:sz w:val="16"/>
                <w:szCs w:val="16"/>
              </w:rPr>
            </w:pPr>
            <w:proofErr w:type="spellStart"/>
            <w:r w:rsidRPr="001B1679">
              <w:rPr>
                <w:sz w:val="16"/>
                <w:szCs w:val="16"/>
              </w:rPr>
              <w:t>OneWeb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4503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5F95E" w14:textId="77777777" w:rsidR="00C521B3" w:rsidRPr="001B1679" w:rsidRDefault="00C521B3" w:rsidP="00015975">
            <w:pPr>
              <w:pStyle w:val="TAL"/>
              <w:rPr>
                <w:sz w:val="16"/>
                <w:szCs w:val="16"/>
              </w:rPr>
            </w:pPr>
            <w:r w:rsidRPr="001B1679">
              <w:rPr>
                <w:sz w:val="16"/>
                <w:szCs w:val="16"/>
              </w:rPr>
              <w:t>3GPPMEMBER</w:t>
            </w:r>
          </w:p>
        </w:tc>
      </w:tr>
      <w:tr w:rsidR="00C521B3" w14:paraId="1B6473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5566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BD4FC" w14:textId="77777777" w:rsidR="00C521B3" w:rsidRPr="001B1679" w:rsidRDefault="00C521B3" w:rsidP="00015975">
            <w:pPr>
              <w:pStyle w:val="TAL"/>
              <w:rPr>
                <w:sz w:val="16"/>
                <w:szCs w:val="16"/>
              </w:rPr>
            </w:pPr>
            <w:r w:rsidRPr="001B1679">
              <w:rPr>
                <w:sz w:val="16"/>
                <w:szCs w:val="16"/>
              </w:rPr>
              <w:t>Xiang (Steven)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6B65E" w14:textId="77777777" w:rsidR="00C521B3" w:rsidRPr="001B1679" w:rsidRDefault="00C521B3" w:rsidP="00015975">
            <w:pPr>
              <w:pStyle w:val="TAL"/>
              <w:rPr>
                <w:sz w:val="16"/>
                <w:szCs w:val="16"/>
              </w:rPr>
            </w:pPr>
            <w:r w:rsidRPr="001B1679">
              <w:rPr>
                <w:sz w:val="16"/>
                <w:szCs w:val="16"/>
              </w:rPr>
              <w:t>Apple (Guizhou)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F006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C02BFD" w14:textId="77777777" w:rsidR="00C521B3" w:rsidRPr="001B1679" w:rsidRDefault="00C521B3" w:rsidP="00015975">
            <w:pPr>
              <w:pStyle w:val="TAL"/>
              <w:rPr>
                <w:sz w:val="16"/>
                <w:szCs w:val="16"/>
              </w:rPr>
            </w:pPr>
            <w:r w:rsidRPr="001B1679">
              <w:rPr>
                <w:sz w:val="16"/>
                <w:szCs w:val="16"/>
              </w:rPr>
              <w:t>3GPPMEMBER</w:t>
            </w:r>
          </w:p>
        </w:tc>
      </w:tr>
      <w:tr w:rsidR="00C521B3" w14:paraId="7E1F2F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874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973F77" w14:textId="77777777" w:rsidR="00C521B3" w:rsidRPr="001B1679" w:rsidRDefault="00C521B3" w:rsidP="00015975">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A665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3D9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24F6DC" w14:textId="77777777" w:rsidR="00C521B3" w:rsidRPr="001B1679" w:rsidRDefault="00C521B3" w:rsidP="00015975">
            <w:pPr>
              <w:pStyle w:val="TAL"/>
              <w:rPr>
                <w:sz w:val="16"/>
                <w:szCs w:val="16"/>
              </w:rPr>
            </w:pPr>
            <w:r w:rsidRPr="001B1679">
              <w:rPr>
                <w:sz w:val="16"/>
                <w:szCs w:val="16"/>
              </w:rPr>
              <w:t>3GPPMEMBER</w:t>
            </w:r>
          </w:p>
        </w:tc>
      </w:tr>
      <w:tr w:rsidR="00C521B3" w14:paraId="1D5EB9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F7DE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DC663" w14:textId="77777777" w:rsidR="00C521B3" w:rsidRPr="001B1679" w:rsidRDefault="00C521B3" w:rsidP="00015975">
            <w:pPr>
              <w:pStyle w:val="TAL"/>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071AC"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5A5A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F1E804" w14:textId="77777777" w:rsidR="00C521B3" w:rsidRPr="001B1679" w:rsidRDefault="00C521B3" w:rsidP="00015975">
            <w:pPr>
              <w:pStyle w:val="TAL"/>
              <w:rPr>
                <w:sz w:val="16"/>
                <w:szCs w:val="16"/>
              </w:rPr>
            </w:pPr>
            <w:r w:rsidRPr="001B1679">
              <w:rPr>
                <w:sz w:val="16"/>
                <w:szCs w:val="16"/>
              </w:rPr>
              <w:t>3GPPMEMBER</w:t>
            </w:r>
          </w:p>
        </w:tc>
      </w:tr>
      <w:tr w:rsidR="00C521B3" w14:paraId="1DF51E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381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BD64D2" w14:textId="77777777" w:rsidR="00C521B3" w:rsidRPr="001B1679" w:rsidRDefault="00C521B3" w:rsidP="00015975">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1B663" w14:textId="77777777" w:rsidR="00C521B3" w:rsidRPr="001B1679" w:rsidRDefault="00C521B3" w:rsidP="00015975">
            <w:pPr>
              <w:pStyle w:val="TAL"/>
              <w:rPr>
                <w:sz w:val="16"/>
                <w:szCs w:val="16"/>
              </w:rPr>
            </w:pPr>
            <w:r w:rsidRPr="001B1679">
              <w:rPr>
                <w:sz w:val="16"/>
                <w:szCs w:val="16"/>
              </w:rPr>
              <w:t>Intel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4ED59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651C23" w14:textId="77777777" w:rsidR="00C521B3" w:rsidRPr="001B1679" w:rsidRDefault="00C521B3" w:rsidP="00015975">
            <w:pPr>
              <w:pStyle w:val="TAL"/>
              <w:rPr>
                <w:sz w:val="16"/>
                <w:szCs w:val="16"/>
              </w:rPr>
            </w:pPr>
            <w:r w:rsidRPr="001B1679">
              <w:rPr>
                <w:sz w:val="16"/>
                <w:szCs w:val="16"/>
              </w:rPr>
              <w:t>3GPPMEMBER</w:t>
            </w:r>
          </w:p>
        </w:tc>
      </w:tr>
      <w:tr w:rsidR="00C521B3" w14:paraId="01AB0A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912F9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DC0474" w14:textId="77777777" w:rsidR="00C521B3" w:rsidRPr="001B1679" w:rsidRDefault="00C521B3" w:rsidP="00015975">
            <w:pPr>
              <w:pStyle w:val="TAL"/>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3CA5B" w14:textId="77777777" w:rsidR="00C521B3" w:rsidRPr="001B1679" w:rsidRDefault="00C521B3" w:rsidP="00015975">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6D45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CA176" w14:textId="77777777" w:rsidR="00C521B3" w:rsidRPr="001B1679" w:rsidRDefault="00C521B3" w:rsidP="00015975">
            <w:pPr>
              <w:pStyle w:val="TAL"/>
              <w:rPr>
                <w:sz w:val="16"/>
                <w:szCs w:val="16"/>
              </w:rPr>
            </w:pPr>
            <w:r w:rsidRPr="001B1679">
              <w:rPr>
                <w:sz w:val="16"/>
                <w:szCs w:val="16"/>
              </w:rPr>
              <w:t>3GPPMEMBER</w:t>
            </w:r>
          </w:p>
        </w:tc>
      </w:tr>
      <w:tr w:rsidR="00C521B3" w14:paraId="1E4E9FD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CD198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83371" w14:textId="77777777" w:rsidR="00C521B3" w:rsidRPr="001B1679" w:rsidRDefault="00C521B3" w:rsidP="00015975">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A7522" w14:textId="77777777" w:rsidR="00C521B3" w:rsidRPr="001B1679" w:rsidRDefault="00C521B3" w:rsidP="00015975">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C4F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82E8D" w14:textId="77777777" w:rsidR="00C521B3" w:rsidRPr="001B1679" w:rsidRDefault="00C521B3" w:rsidP="00015975">
            <w:pPr>
              <w:pStyle w:val="TAL"/>
              <w:rPr>
                <w:sz w:val="16"/>
                <w:szCs w:val="16"/>
              </w:rPr>
            </w:pPr>
            <w:r w:rsidRPr="001B1679">
              <w:rPr>
                <w:sz w:val="16"/>
                <w:szCs w:val="16"/>
              </w:rPr>
              <w:t>3GPPMEMBER</w:t>
            </w:r>
          </w:p>
        </w:tc>
      </w:tr>
      <w:tr w:rsidR="00C521B3" w14:paraId="3A0AAF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5662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33F96" w14:textId="77777777" w:rsidR="00C521B3" w:rsidRPr="001B1679" w:rsidRDefault="00C521B3" w:rsidP="00015975">
            <w:pPr>
              <w:pStyle w:val="TAL"/>
              <w:rPr>
                <w:sz w:val="16"/>
                <w:szCs w:val="16"/>
              </w:rPr>
            </w:pPr>
            <w:r w:rsidRPr="001B1679">
              <w:rPr>
                <w:sz w:val="16"/>
                <w:szCs w:val="16"/>
              </w:rPr>
              <w:t>Ojas Choksi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2247" w14:textId="77777777" w:rsidR="00C521B3" w:rsidRPr="001B1679" w:rsidRDefault="00C521B3" w:rsidP="00015975">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ECDE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D8457" w14:textId="77777777" w:rsidR="00C521B3" w:rsidRPr="001B1679" w:rsidRDefault="00C521B3" w:rsidP="00015975">
            <w:pPr>
              <w:pStyle w:val="TAL"/>
              <w:rPr>
                <w:sz w:val="16"/>
                <w:szCs w:val="16"/>
              </w:rPr>
            </w:pPr>
            <w:r w:rsidRPr="001B1679">
              <w:rPr>
                <w:sz w:val="16"/>
                <w:szCs w:val="16"/>
              </w:rPr>
              <w:t>3GPPMEMBER</w:t>
            </w:r>
          </w:p>
        </w:tc>
      </w:tr>
      <w:tr w:rsidR="00C521B3" w14:paraId="38B93F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F3476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729FC" w14:textId="77777777" w:rsidR="00C521B3" w:rsidRPr="001B1679" w:rsidRDefault="00C521B3" w:rsidP="00015975">
            <w:pPr>
              <w:pStyle w:val="TAL"/>
              <w:rPr>
                <w:sz w:val="16"/>
                <w:szCs w:val="16"/>
              </w:rPr>
            </w:pPr>
            <w:proofErr w:type="spellStart"/>
            <w:r w:rsidRPr="001B1679">
              <w:rPr>
                <w:sz w:val="16"/>
                <w:szCs w:val="16"/>
              </w:rPr>
              <w:t>Poying</w:t>
            </w:r>
            <w:proofErr w:type="spellEnd"/>
            <w:r w:rsidRPr="001B1679">
              <w:rPr>
                <w:sz w:val="16"/>
                <w:szCs w:val="16"/>
              </w:rPr>
              <w:t xml:space="preserve"> Chuang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29424"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A22F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D0BC4" w14:textId="77777777" w:rsidR="00C521B3" w:rsidRPr="001B1679" w:rsidRDefault="00C521B3" w:rsidP="00015975">
            <w:pPr>
              <w:pStyle w:val="TAL"/>
              <w:rPr>
                <w:sz w:val="16"/>
                <w:szCs w:val="16"/>
              </w:rPr>
            </w:pPr>
            <w:r w:rsidRPr="001B1679">
              <w:rPr>
                <w:sz w:val="16"/>
                <w:szCs w:val="16"/>
              </w:rPr>
              <w:t>3GPPMEMBER</w:t>
            </w:r>
          </w:p>
        </w:tc>
      </w:tr>
      <w:tr w:rsidR="00C521B3" w14:paraId="2E2FC0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C462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19FB0" w14:textId="77777777" w:rsidR="00C521B3" w:rsidRPr="001B1679" w:rsidRDefault="00C521B3" w:rsidP="00015975">
            <w:pPr>
              <w:pStyle w:val="TAL"/>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7EFE4"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AC6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02CAED" w14:textId="77777777" w:rsidR="00C521B3" w:rsidRPr="001B1679" w:rsidRDefault="00C521B3" w:rsidP="00015975">
            <w:pPr>
              <w:pStyle w:val="TAL"/>
              <w:rPr>
                <w:sz w:val="16"/>
                <w:szCs w:val="16"/>
              </w:rPr>
            </w:pPr>
            <w:r w:rsidRPr="001B1679">
              <w:rPr>
                <w:sz w:val="16"/>
                <w:szCs w:val="16"/>
              </w:rPr>
              <w:t>3GPPMEMBER</w:t>
            </w:r>
          </w:p>
        </w:tc>
      </w:tr>
      <w:tr w:rsidR="00C521B3" w14:paraId="4C7328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D0AB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902954" w14:textId="77777777" w:rsidR="00C521B3" w:rsidRPr="001B1679" w:rsidRDefault="00C521B3" w:rsidP="00015975">
            <w:pPr>
              <w:pStyle w:val="TAL"/>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8E4D44"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6E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CA1421" w14:textId="77777777" w:rsidR="00C521B3" w:rsidRPr="001B1679" w:rsidRDefault="00C521B3" w:rsidP="00015975">
            <w:pPr>
              <w:pStyle w:val="TAL"/>
              <w:rPr>
                <w:sz w:val="16"/>
                <w:szCs w:val="16"/>
              </w:rPr>
            </w:pPr>
            <w:r w:rsidRPr="001B1679">
              <w:rPr>
                <w:sz w:val="16"/>
                <w:szCs w:val="16"/>
              </w:rPr>
              <w:t>3GPPMEMBER</w:t>
            </w:r>
          </w:p>
        </w:tc>
      </w:tr>
      <w:tr w:rsidR="00C521B3" w14:paraId="6B9CB0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E4BF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85945A" w14:textId="77777777" w:rsidR="00C521B3" w:rsidRPr="001B1679" w:rsidRDefault="00C521B3" w:rsidP="00015975">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93D99" w14:textId="77777777" w:rsidR="00C521B3" w:rsidRPr="001B1679" w:rsidRDefault="00C521B3" w:rsidP="00015975">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D0EF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4FC38" w14:textId="77777777" w:rsidR="00C521B3" w:rsidRPr="001B1679" w:rsidRDefault="00C521B3" w:rsidP="00015975">
            <w:pPr>
              <w:pStyle w:val="TAL"/>
              <w:rPr>
                <w:sz w:val="16"/>
                <w:szCs w:val="16"/>
              </w:rPr>
            </w:pPr>
            <w:r w:rsidRPr="001B1679">
              <w:rPr>
                <w:sz w:val="16"/>
                <w:szCs w:val="16"/>
              </w:rPr>
              <w:t>3GPPMEMBER</w:t>
            </w:r>
          </w:p>
        </w:tc>
      </w:tr>
      <w:tr w:rsidR="00C521B3" w14:paraId="14702A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C8A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399B3" w14:textId="77777777" w:rsidR="00C521B3" w:rsidRPr="001B1679" w:rsidRDefault="00C521B3" w:rsidP="00015975">
            <w:pPr>
              <w:pStyle w:val="TAL"/>
              <w:rPr>
                <w:sz w:val="16"/>
                <w:szCs w:val="16"/>
              </w:rPr>
            </w:pPr>
            <w:r w:rsidRPr="001B1679">
              <w:rPr>
                <w:sz w:val="16"/>
                <w:szCs w:val="16"/>
              </w:rPr>
              <w:t xml:space="preserve">Alessandro </w:t>
            </w:r>
            <w:proofErr w:type="spellStart"/>
            <w:r w:rsidRPr="001B1679">
              <w:rPr>
                <w:sz w:val="16"/>
                <w:szCs w:val="16"/>
              </w:rPr>
              <w:t>Colazzo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C3221"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C0E7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E44D24" w14:textId="77777777" w:rsidR="00C521B3" w:rsidRPr="001B1679" w:rsidRDefault="00C521B3" w:rsidP="00015975">
            <w:pPr>
              <w:pStyle w:val="TAL"/>
              <w:rPr>
                <w:sz w:val="16"/>
                <w:szCs w:val="16"/>
              </w:rPr>
            </w:pPr>
            <w:r w:rsidRPr="001B1679">
              <w:rPr>
                <w:sz w:val="16"/>
                <w:szCs w:val="16"/>
              </w:rPr>
              <w:t>3GPPMEMBER</w:t>
            </w:r>
          </w:p>
        </w:tc>
      </w:tr>
      <w:tr w:rsidR="00C521B3" w14:paraId="23A292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15BB74"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5152E" w14:textId="77777777" w:rsidR="00C521B3" w:rsidRPr="001B1679" w:rsidRDefault="00C521B3" w:rsidP="00015975">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A367E"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93CC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CFF80" w14:textId="77777777" w:rsidR="00C521B3" w:rsidRPr="001B1679" w:rsidRDefault="00C521B3" w:rsidP="00015975">
            <w:pPr>
              <w:pStyle w:val="TAL"/>
              <w:rPr>
                <w:sz w:val="16"/>
                <w:szCs w:val="16"/>
              </w:rPr>
            </w:pPr>
            <w:r w:rsidRPr="001B1679">
              <w:rPr>
                <w:sz w:val="16"/>
                <w:szCs w:val="16"/>
              </w:rPr>
              <w:t>3GPPMEMBER</w:t>
            </w:r>
          </w:p>
        </w:tc>
      </w:tr>
      <w:tr w:rsidR="00C521B3" w14:paraId="19F800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1059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0BDD0" w14:textId="77777777" w:rsidR="00C521B3" w:rsidRPr="001B1679" w:rsidRDefault="00C521B3" w:rsidP="00015975">
            <w:pPr>
              <w:pStyle w:val="TAL"/>
              <w:rPr>
                <w:sz w:val="16"/>
                <w:szCs w:val="16"/>
              </w:rPr>
            </w:pPr>
            <w:r w:rsidRPr="001B1679">
              <w:rPr>
                <w:sz w:val="16"/>
                <w:szCs w:val="16"/>
              </w:rPr>
              <w:t xml:space="preserve">Pierre </w:t>
            </w:r>
            <w:proofErr w:type="spellStart"/>
            <w:r w:rsidRPr="001B1679">
              <w:rPr>
                <w:sz w:val="16"/>
                <w:szCs w:val="16"/>
              </w:rPr>
              <w:t>Courbon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E9860" w14:textId="77777777" w:rsidR="00C521B3" w:rsidRPr="001B1679" w:rsidRDefault="00C521B3" w:rsidP="00015975">
            <w:pPr>
              <w:pStyle w:val="TAL"/>
              <w:rPr>
                <w:sz w:val="16"/>
                <w:szCs w:val="16"/>
              </w:rPr>
            </w:pPr>
            <w:proofErr w:type="spellStart"/>
            <w:r w:rsidRPr="001B1679">
              <w:rPr>
                <w:sz w:val="16"/>
                <w:szCs w:val="16"/>
              </w:rPr>
              <w:t>Ministère</w:t>
            </w:r>
            <w:proofErr w:type="spellEnd"/>
            <w:r w:rsidRPr="001B1679">
              <w:rPr>
                <w:sz w:val="16"/>
                <w:szCs w:val="16"/>
              </w:rPr>
              <w:t xml:space="preserve"> </w:t>
            </w:r>
            <w:proofErr w:type="spellStart"/>
            <w:r w:rsidRPr="001B1679">
              <w:rPr>
                <w:sz w:val="16"/>
                <w:szCs w:val="16"/>
              </w:rPr>
              <w:t>Economie</w:t>
            </w:r>
            <w:proofErr w:type="spellEnd"/>
            <w:r w:rsidRPr="001B1679">
              <w:rPr>
                <w:sz w:val="16"/>
                <w:szCs w:val="16"/>
              </w:rPr>
              <w:t xml:space="preserve"> et Finances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85D1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18EAE4" w14:textId="77777777" w:rsidR="00C521B3" w:rsidRPr="001B1679" w:rsidRDefault="00C521B3" w:rsidP="00015975">
            <w:pPr>
              <w:pStyle w:val="TAL"/>
              <w:rPr>
                <w:sz w:val="16"/>
                <w:szCs w:val="16"/>
              </w:rPr>
            </w:pPr>
            <w:r w:rsidRPr="001B1679">
              <w:rPr>
                <w:sz w:val="16"/>
                <w:szCs w:val="16"/>
              </w:rPr>
              <w:t>3GPPMEMBER</w:t>
            </w:r>
          </w:p>
        </w:tc>
      </w:tr>
      <w:tr w:rsidR="00C521B3" w14:paraId="2B1C90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4CB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837DE" w14:textId="77777777" w:rsidR="00C521B3" w:rsidRPr="001B1679" w:rsidRDefault="00C521B3" w:rsidP="00015975">
            <w:pPr>
              <w:pStyle w:val="TAL"/>
              <w:rPr>
                <w:sz w:val="16"/>
                <w:szCs w:val="16"/>
              </w:rPr>
            </w:pPr>
            <w:r w:rsidRPr="001B1679">
              <w:rPr>
                <w:sz w:val="16"/>
                <w:szCs w:val="16"/>
              </w:rPr>
              <w:t xml:space="preserve">David </w:t>
            </w:r>
            <w:proofErr w:type="spellStart"/>
            <w:r w:rsidRPr="001B1679">
              <w:rPr>
                <w:sz w:val="16"/>
                <w:szCs w:val="16"/>
              </w:rPr>
              <w:t>Cullerot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412E4" w14:textId="77777777" w:rsidR="00C521B3" w:rsidRPr="001B1679" w:rsidRDefault="00C521B3" w:rsidP="00015975">
            <w:pPr>
              <w:pStyle w:val="TAL"/>
              <w:rPr>
                <w:sz w:val="16"/>
                <w:szCs w:val="16"/>
              </w:rPr>
            </w:pPr>
            <w:r w:rsidRPr="001B1679">
              <w:rPr>
                <w:sz w:val="16"/>
                <w:szCs w:val="16"/>
              </w:rPr>
              <w:t>STE IDIRECT IRELAND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5AD7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8C72CA" w14:textId="77777777" w:rsidR="00C521B3" w:rsidRPr="001B1679" w:rsidRDefault="00C521B3" w:rsidP="00015975">
            <w:pPr>
              <w:pStyle w:val="TAL"/>
              <w:rPr>
                <w:sz w:val="16"/>
                <w:szCs w:val="16"/>
              </w:rPr>
            </w:pPr>
            <w:r w:rsidRPr="001B1679">
              <w:rPr>
                <w:sz w:val="16"/>
                <w:szCs w:val="16"/>
              </w:rPr>
              <w:t>3GPPMEMBER</w:t>
            </w:r>
          </w:p>
        </w:tc>
      </w:tr>
      <w:tr w:rsidR="00C521B3" w14:paraId="0B820B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1341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6FA5E" w14:textId="77777777" w:rsidR="00C521B3" w:rsidRPr="001B1679" w:rsidRDefault="00C521B3" w:rsidP="00015975">
            <w:pPr>
              <w:pStyle w:val="TAL"/>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9FB69B"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2D033F"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23E70" w14:textId="77777777" w:rsidR="00C521B3" w:rsidRPr="001B1679" w:rsidRDefault="00C521B3" w:rsidP="00015975">
            <w:pPr>
              <w:pStyle w:val="TAL"/>
              <w:rPr>
                <w:sz w:val="16"/>
                <w:szCs w:val="16"/>
              </w:rPr>
            </w:pPr>
          </w:p>
        </w:tc>
      </w:tr>
      <w:tr w:rsidR="00C521B3" w14:paraId="36D650C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F2C76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8E4BA" w14:textId="77777777" w:rsidR="00C521B3" w:rsidRPr="001B1679" w:rsidRDefault="00C521B3" w:rsidP="00015975">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BAEC0" w14:textId="77777777" w:rsidR="00C521B3" w:rsidRPr="001B1679" w:rsidRDefault="00C521B3" w:rsidP="00015975">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BED4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A2ABD" w14:textId="77777777" w:rsidR="00C521B3" w:rsidRPr="001B1679" w:rsidRDefault="00C521B3" w:rsidP="00015975">
            <w:pPr>
              <w:pStyle w:val="TAL"/>
              <w:rPr>
                <w:sz w:val="16"/>
                <w:szCs w:val="16"/>
              </w:rPr>
            </w:pPr>
            <w:r w:rsidRPr="001B1679">
              <w:rPr>
                <w:sz w:val="16"/>
                <w:szCs w:val="16"/>
              </w:rPr>
              <w:t>3GPPMEMBER</w:t>
            </w:r>
          </w:p>
        </w:tc>
      </w:tr>
      <w:tr w:rsidR="00C521B3" w14:paraId="49DDD5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E4C9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398C8" w14:textId="77777777" w:rsidR="00C521B3" w:rsidRPr="001B1679" w:rsidRDefault="00C521B3" w:rsidP="00015975">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9039A"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C07B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707FA5" w14:textId="77777777" w:rsidR="00C521B3" w:rsidRPr="001B1679" w:rsidRDefault="00C521B3" w:rsidP="00015975">
            <w:pPr>
              <w:pStyle w:val="TAL"/>
              <w:rPr>
                <w:sz w:val="16"/>
                <w:szCs w:val="16"/>
              </w:rPr>
            </w:pPr>
            <w:r w:rsidRPr="001B1679">
              <w:rPr>
                <w:sz w:val="16"/>
                <w:szCs w:val="16"/>
              </w:rPr>
              <w:t>3GPPMEMBER</w:t>
            </w:r>
          </w:p>
        </w:tc>
      </w:tr>
      <w:tr w:rsidR="00C521B3" w14:paraId="448664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473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DB2EF2" w14:textId="77777777" w:rsidR="00C521B3" w:rsidRPr="001B1679" w:rsidRDefault="00C521B3" w:rsidP="00015975">
            <w:pPr>
              <w:pStyle w:val="TAL"/>
              <w:rPr>
                <w:sz w:val="16"/>
                <w:szCs w:val="16"/>
              </w:rPr>
            </w:pPr>
            <w:r w:rsidRPr="001B1679">
              <w:rPr>
                <w:sz w:val="16"/>
                <w:szCs w:val="16"/>
              </w:rPr>
              <w:t>Ritesh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4EA88" w14:textId="77777777" w:rsidR="00C521B3" w:rsidRPr="001B1679" w:rsidRDefault="00C521B3" w:rsidP="00015975">
            <w:pPr>
              <w:pStyle w:val="TAL"/>
              <w:rPr>
                <w:sz w:val="16"/>
                <w:szCs w:val="16"/>
              </w:rPr>
            </w:pPr>
            <w:r w:rsidRPr="001B1679">
              <w:rPr>
                <w:sz w:val="16"/>
                <w:szCs w:val="16"/>
              </w:rPr>
              <w:t>Southern Linc.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63D7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10B2C" w14:textId="77777777" w:rsidR="00C521B3" w:rsidRPr="001B1679" w:rsidRDefault="00C521B3" w:rsidP="00015975">
            <w:pPr>
              <w:pStyle w:val="TAL"/>
              <w:rPr>
                <w:sz w:val="16"/>
                <w:szCs w:val="16"/>
              </w:rPr>
            </w:pPr>
            <w:r w:rsidRPr="001B1679">
              <w:rPr>
                <w:sz w:val="16"/>
                <w:szCs w:val="16"/>
              </w:rPr>
              <w:t>3GPPMEMBER</w:t>
            </w:r>
          </w:p>
        </w:tc>
      </w:tr>
      <w:tr w:rsidR="00C521B3" w14:paraId="29FAC2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B7967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32E3E" w14:textId="77777777" w:rsidR="00C521B3" w:rsidRPr="001B1679" w:rsidRDefault="00C521B3" w:rsidP="00015975">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1B532" w14:textId="77777777" w:rsidR="00C521B3" w:rsidRPr="00D779B5" w:rsidRDefault="00C521B3" w:rsidP="00015975">
            <w:pPr>
              <w:pStyle w:val="TAL"/>
              <w:rPr>
                <w:sz w:val="16"/>
                <w:szCs w:val="16"/>
                <w:lang w:val="fr-FR"/>
              </w:rPr>
            </w:pPr>
            <w:r w:rsidRPr="00D779B5">
              <w:rPr>
                <w:sz w:val="16"/>
                <w:szCs w:val="16"/>
                <w:lang w:val="fr-FR"/>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1339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57F20" w14:textId="77777777" w:rsidR="00C521B3" w:rsidRPr="001B1679" w:rsidRDefault="00C521B3" w:rsidP="00015975">
            <w:pPr>
              <w:pStyle w:val="TAL"/>
              <w:rPr>
                <w:sz w:val="16"/>
                <w:szCs w:val="16"/>
              </w:rPr>
            </w:pPr>
            <w:r w:rsidRPr="001B1679">
              <w:rPr>
                <w:sz w:val="16"/>
                <w:szCs w:val="16"/>
              </w:rPr>
              <w:t>3GPPMEMBER</w:t>
            </w:r>
          </w:p>
        </w:tc>
      </w:tr>
      <w:tr w:rsidR="00C521B3" w14:paraId="72F000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1B89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3C783" w14:textId="77777777" w:rsidR="00C521B3" w:rsidRPr="001B1679" w:rsidRDefault="00C521B3" w:rsidP="00015975">
            <w:pPr>
              <w:pStyle w:val="TAL"/>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99EB7"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FAC02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B5531" w14:textId="77777777" w:rsidR="00C521B3" w:rsidRPr="001B1679" w:rsidRDefault="00C521B3" w:rsidP="00015975">
            <w:pPr>
              <w:pStyle w:val="TAL"/>
              <w:rPr>
                <w:sz w:val="16"/>
                <w:szCs w:val="16"/>
              </w:rPr>
            </w:pPr>
            <w:r w:rsidRPr="001B1679">
              <w:rPr>
                <w:sz w:val="16"/>
                <w:szCs w:val="16"/>
              </w:rPr>
              <w:t>3GPPMEMBER</w:t>
            </w:r>
          </w:p>
        </w:tc>
      </w:tr>
      <w:tr w:rsidR="00C521B3" w14:paraId="12AF5B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7AE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EEC80" w14:textId="77777777" w:rsidR="00C521B3" w:rsidRPr="001B1679" w:rsidRDefault="00C521B3" w:rsidP="00015975">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3D713"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EAEF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A58DA" w14:textId="77777777" w:rsidR="00C521B3" w:rsidRPr="001B1679" w:rsidRDefault="00C521B3" w:rsidP="00015975">
            <w:pPr>
              <w:pStyle w:val="TAL"/>
              <w:rPr>
                <w:sz w:val="16"/>
                <w:szCs w:val="16"/>
              </w:rPr>
            </w:pPr>
            <w:r w:rsidRPr="001B1679">
              <w:rPr>
                <w:sz w:val="16"/>
                <w:szCs w:val="16"/>
              </w:rPr>
              <w:t>3GPPMEMBER</w:t>
            </w:r>
          </w:p>
        </w:tc>
      </w:tr>
      <w:tr w:rsidR="00C521B3" w14:paraId="2F7B8A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68EC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7F429" w14:textId="77777777" w:rsidR="00C521B3" w:rsidRPr="001B1679" w:rsidRDefault="00C521B3" w:rsidP="00015975">
            <w:pPr>
              <w:pStyle w:val="TAL"/>
              <w:rPr>
                <w:sz w:val="16"/>
                <w:szCs w:val="16"/>
              </w:rPr>
            </w:pPr>
            <w:r w:rsidRPr="001B1679">
              <w:rPr>
                <w:sz w:val="16"/>
                <w:szCs w:val="16"/>
              </w:rPr>
              <w:t>Michael Dolan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3E8B5C"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5005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9A1099" w14:textId="77777777" w:rsidR="00C521B3" w:rsidRPr="001B1679" w:rsidRDefault="00C521B3" w:rsidP="00015975">
            <w:pPr>
              <w:pStyle w:val="TAL"/>
              <w:rPr>
                <w:sz w:val="16"/>
                <w:szCs w:val="16"/>
              </w:rPr>
            </w:pPr>
            <w:r w:rsidRPr="001B1679">
              <w:rPr>
                <w:sz w:val="16"/>
                <w:szCs w:val="16"/>
              </w:rPr>
              <w:t>3GPPMEMBER</w:t>
            </w:r>
          </w:p>
        </w:tc>
      </w:tr>
      <w:tr w:rsidR="00C521B3" w14:paraId="658636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A530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01223E" w14:textId="77777777" w:rsidR="00C521B3" w:rsidRPr="001B1679" w:rsidRDefault="00C521B3" w:rsidP="00015975">
            <w:pPr>
              <w:pStyle w:val="TAL"/>
              <w:rPr>
                <w:sz w:val="16"/>
                <w:szCs w:val="16"/>
              </w:rPr>
            </w:pPr>
            <w:r w:rsidRPr="001B1679">
              <w:rPr>
                <w:sz w:val="16"/>
                <w:szCs w:val="16"/>
              </w:rPr>
              <w:t xml:space="preserve">Ulrich </w:t>
            </w:r>
            <w:proofErr w:type="spellStart"/>
            <w:r w:rsidRPr="001B1679">
              <w:rPr>
                <w:sz w:val="16"/>
                <w:szCs w:val="16"/>
              </w:rPr>
              <w:t>Dropmann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7C6A"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0CA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E1ABBC" w14:textId="77777777" w:rsidR="00C521B3" w:rsidRPr="001B1679" w:rsidRDefault="00C521B3" w:rsidP="00015975">
            <w:pPr>
              <w:pStyle w:val="TAL"/>
              <w:rPr>
                <w:sz w:val="16"/>
                <w:szCs w:val="16"/>
              </w:rPr>
            </w:pPr>
            <w:r w:rsidRPr="001B1679">
              <w:rPr>
                <w:sz w:val="16"/>
                <w:szCs w:val="16"/>
              </w:rPr>
              <w:t>3GPPMEMBER</w:t>
            </w:r>
          </w:p>
        </w:tc>
      </w:tr>
      <w:tr w:rsidR="00C521B3" w14:paraId="66AE7BB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804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7189" w14:textId="77777777" w:rsidR="00C521B3" w:rsidRPr="001B1679" w:rsidRDefault="00C521B3" w:rsidP="00015975">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36B50"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8AE0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95E2C" w14:textId="77777777" w:rsidR="00C521B3" w:rsidRPr="001B1679" w:rsidRDefault="00C521B3" w:rsidP="00015975">
            <w:pPr>
              <w:pStyle w:val="TAL"/>
              <w:rPr>
                <w:sz w:val="16"/>
                <w:szCs w:val="16"/>
              </w:rPr>
            </w:pPr>
            <w:r w:rsidRPr="001B1679">
              <w:rPr>
                <w:sz w:val="16"/>
                <w:szCs w:val="16"/>
              </w:rPr>
              <w:t>3GPPMEMBER</w:t>
            </w:r>
          </w:p>
        </w:tc>
      </w:tr>
      <w:tr w:rsidR="00C521B3" w14:paraId="4774D1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D5B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86B8B" w14:textId="77777777" w:rsidR="00C521B3" w:rsidRPr="001B1679" w:rsidRDefault="00C521B3" w:rsidP="00015975">
            <w:pPr>
              <w:pStyle w:val="TAL"/>
              <w:rPr>
                <w:sz w:val="16"/>
                <w:szCs w:val="16"/>
              </w:rPr>
            </w:pPr>
            <w:r w:rsidRPr="001B1679">
              <w:rPr>
                <w:sz w:val="16"/>
                <w:szCs w:val="16"/>
              </w:rPr>
              <w:t>Keith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28EAE"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8AB9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1B756E" w14:textId="77777777" w:rsidR="00C521B3" w:rsidRPr="001B1679" w:rsidRDefault="00C521B3" w:rsidP="00015975">
            <w:pPr>
              <w:pStyle w:val="TAL"/>
              <w:rPr>
                <w:sz w:val="16"/>
                <w:szCs w:val="16"/>
              </w:rPr>
            </w:pPr>
            <w:r w:rsidRPr="001B1679">
              <w:rPr>
                <w:sz w:val="16"/>
                <w:szCs w:val="16"/>
              </w:rPr>
              <w:t>3GPPMEMBER</w:t>
            </w:r>
          </w:p>
        </w:tc>
      </w:tr>
      <w:tr w:rsidR="00C521B3" w14:paraId="374532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6708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38A9EF" w14:textId="77777777" w:rsidR="00C521B3" w:rsidRPr="001B1679" w:rsidRDefault="00C521B3" w:rsidP="00015975">
            <w:pPr>
              <w:pStyle w:val="TAL"/>
              <w:rPr>
                <w:sz w:val="16"/>
                <w:szCs w:val="16"/>
              </w:rPr>
            </w:pPr>
            <w:r w:rsidRPr="001B1679">
              <w:rPr>
                <w:sz w:val="16"/>
                <w:szCs w:val="16"/>
              </w:rPr>
              <w:t>Gregory Eisemann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C386C"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D78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73FBD" w14:textId="77777777" w:rsidR="00C521B3" w:rsidRPr="001B1679" w:rsidRDefault="00C521B3" w:rsidP="00015975">
            <w:pPr>
              <w:pStyle w:val="TAL"/>
              <w:rPr>
                <w:sz w:val="16"/>
                <w:szCs w:val="16"/>
              </w:rPr>
            </w:pPr>
            <w:r w:rsidRPr="001B1679">
              <w:rPr>
                <w:sz w:val="16"/>
                <w:szCs w:val="16"/>
              </w:rPr>
              <w:t>3GPPMEMBER</w:t>
            </w:r>
          </w:p>
        </w:tc>
      </w:tr>
      <w:tr w:rsidR="00C521B3" w14:paraId="238296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0777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531BB" w14:textId="77777777" w:rsidR="00C521B3" w:rsidRPr="001B1679" w:rsidRDefault="00C521B3" w:rsidP="00015975">
            <w:pPr>
              <w:pStyle w:val="TAL"/>
              <w:rPr>
                <w:sz w:val="16"/>
                <w:szCs w:val="16"/>
              </w:rPr>
            </w:pPr>
            <w:r w:rsidRPr="001B1679">
              <w:rPr>
                <w:sz w:val="16"/>
                <w:szCs w:val="16"/>
              </w:rPr>
              <w:t xml:space="preserve">Haruka </w:t>
            </w:r>
            <w:proofErr w:type="spellStart"/>
            <w:r w:rsidRPr="001B1679">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1B0AC" w14:textId="77777777" w:rsidR="00C521B3" w:rsidRPr="001B1679" w:rsidRDefault="00C521B3" w:rsidP="00015975">
            <w:pPr>
              <w:pStyle w:val="TAL"/>
              <w:rPr>
                <w:sz w:val="16"/>
                <w:szCs w:val="16"/>
              </w:rPr>
            </w:pPr>
            <w:r w:rsidRPr="001B1679">
              <w:rPr>
                <w:sz w:val="16"/>
                <w:szCs w:val="16"/>
              </w:rPr>
              <w:t>NTT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372E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AE4A5" w14:textId="77777777" w:rsidR="00C521B3" w:rsidRPr="001B1679" w:rsidRDefault="00C521B3" w:rsidP="00015975">
            <w:pPr>
              <w:pStyle w:val="TAL"/>
              <w:rPr>
                <w:sz w:val="16"/>
                <w:szCs w:val="16"/>
              </w:rPr>
            </w:pPr>
            <w:r w:rsidRPr="001B1679">
              <w:rPr>
                <w:sz w:val="16"/>
                <w:szCs w:val="16"/>
              </w:rPr>
              <w:t>3GPPMEMBER</w:t>
            </w:r>
          </w:p>
        </w:tc>
      </w:tr>
      <w:tr w:rsidR="00C521B3" w14:paraId="07CCCA1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C1C5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3E772" w14:textId="77777777" w:rsidR="00C521B3" w:rsidRPr="001B1679" w:rsidRDefault="00C521B3" w:rsidP="00015975">
            <w:pPr>
              <w:pStyle w:val="TAL"/>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92CF9D"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393A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42A6F" w14:textId="77777777" w:rsidR="00C521B3" w:rsidRPr="001B1679" w:rsidRDefault="00C521B3" w:rsidP="00015975">
            <w:pPr>
              <w:pStyle w:val="TAL"/>
              <w:rPr>
                <w:sz w:val="16"/>
                <w:szCs w:val="16"/>
              </w:rPr>
            </w:pPr>
            <w:r w:rsidRPr="001B1679">
              <w:rPr>
                <w:sz w:val="16"/>
                <w:szCs w:val="16"/>
              </w:rPr>
              <w:t>3GPPMEMBER</w:t>
            </w:r>
          </w:p>
        </w:tc>
      </w:tr>
      <w:tr w:rsidR="00C521B3" w14:paraId="7F0912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712E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CA277" w14:textId="77777777" w:rsidR="00C521B3" w:rsidRPr="001B1679" w:rsidRDefault="00C521B3" w:rsidP="00015975">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C192A9"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438A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E6803" w14:textId="77777777" w:rsidR="00C521B3" w:rsidRPr="001B1679" w:rsidRDefault="00C521B3" w:rsidP="00015975">
            <w:pPr>
              <w:pStyle w:val="TAL"/>
              <w:rPr>
                <w:sz w:val="16"/>
                <w:szCs w:val="16"/>
              </w:rPr>
            </w:pPr>
            <w:r w:rsidRPr="001B1679">
              <w:rPr>
                <w:sz w:val="16"/>
                <w:szCs w:val="16"/>
              </w:rPr>
              <w:t>3GPPMEMBER</w:t>
            </w:r>
          </w:p>
        </w:tc>
      </w:tr>
      <w:tr w:rsidR="00C521B3" w14:paraId="07D0E6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2723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8E86C4" w14:textId="77777777" w:rsidR="00C521B3" w:rsidRPr="001B1679" w:rsidRDefault="00C521B3" w:rsidP="00015975">
            <w:pPr>
              <w:pStyle w:val="TAL"/>
              <w:rPr>
                <w:sz w:val="16"/>
                <w:szCs w:val="16"/>
              </w:rPr>
            </w:pPr>
            <w:r w:rsidRPr="001B1679">
              <w:rPr>
                <w:sz w:val="16"/>
                <w:szCs w:val="16"/>
              </w:rPr>
              <w:t>Fabio Felici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4FEA4" w14:textId="77777777" w:rsidR="00C521B3" w:rsidRPr="001B1679" w:rsidRDefault="00C521B3" w:rsidP="00015975">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9D9E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A5F25" w14:textId="77777777" w:rsidR="00C521B3" w:rsidRPr="001B1679" w:rsidRDefault="00C521B3" w:rsidP="00015975">
            <w:pPr>
              <w:pStyle w:val="TAL"/>
              <w:rPr>
                <w:sz w:val="16"/>
                <w:szCs w:val="16"/>
              </w:rPr>
            </w:pPr>
            <w:r w:rsidRPr="001B1679">
              <w:rPr>
                <w:sz w:val="16"/>
                <w:szCs w:val="16"/>
              </w:rPr>
              <w:t>3GPPMEMBER</w:t>
            </w:r>
          </w:p>
        </w:tc>
      </w:tr>
      <w:tr w:rsidR="00C521B3" w14:paraId="348A0C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9C6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C91ED" w14:textId="77777777" w:rsidR="00C521B3" w:rsidRPr="001B1679" w:rsidRDefault="00C521B3" w:rsidP="00015975">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6D07E" w14:textId="77777777" w:rsidR="00C521B3" w:rsidRPr="001B1679" w:rsidRDefault="00C521B3" w:rsidP="00015975">
            <w:pPr>
              <w:pStyle w:val="TAL"/>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94F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4C79A" w14:textId="77777777" w:rsidR="00C521B3" w:rsidRPr="001B1679" w:rsidRDefault="00C521B3" w:rsidP="00015975">
            <w:pPr>
              <w:pStyle w:val="TAL"/>
              <w:rPr>
                <w:sz w:val="16"/>
                <w:szCs w:val="16"/>
              </w:rPr>
            </w:pPr>
            <w:r w:rsidRPr="001B1679">
              <w:rPr>
                <w:sz w:val="16"/>
                <w:szCs w:val="16"/>
              </w:rPr>
              <w:t>3GPPMEMBER</w:t>
            </w:r>
          </w:p>
        </w:tc>
      </w:tr>
      <w:tr w:rsidR="00C521B3" w14:paraId="27E968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0B954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69A86A" w14:textId="77777777" w:rsidR="00C521B3" w:rsidRPr="001B1679" w:rsidRDefault="00C521B3" w:rsidP="00015975">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EE77C"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37F5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96A8D" w14:textId="77777777" w:rsidR="00C521B3" w:rsidRPr="001B1679" w:rsidRDefault="00C521B3" w:rsidP="00015975">
            <w:pPr>
              <w:pStyle w:val="TAL"/>
              <w:rPr>
                <w:sz w:val="16"/>
                <w:szCs w:val="16"/>
              </w:rPr>
            </w:pPr>
            <w:r w:rsidRPr="001B1679">
              <w:rPr>
                <w:sz w:val="16"/>
                <w:szCs w:val="16"/>
              </w:rPr>
              <w:t>3GPPMEMBER</w:t>
            </w:r>
          </w:p>
        </w:tc>
      </w:tr>
      <w:tr w:rsidR="00C521B3" w14:paraId="531954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5364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3BFAB9" w14:textId="77777777" w:rsidR="00C521B3" w:rsidRPr="001B1679" w:rsidRDefault="00C521B3" w:rsidP="00015975">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E64BF"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BCF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617BD" w14:textId="77777777" w:rsidR="00C521B3" w:rsidRPr="001B1679" w:rsidRDefault="00C521B3" w:rsidP="00015975">
            <w:pPr>
              <w:pStyle w:val="TAL"/>
              <w:rPr>
                <w:sz w:val="16"/>
                <w:szCs w:val="16"/>
              </w:rPr>
            </w:pPr>
            <w:r w:rsidRPr="001B1679">
              <w:rPr>
                <w:sz w:val="16"/>
                <w:szCs w:val="16"/>
              </w:rPr>
              <w:t>3GPPORG_REP</w:t>
            </w:r>
          </w:p>
        </w:tc>
      </w:tr>
      <w:tr w:rsidR="00C521B3" w14:paraId="131BDF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9440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735C7E" w14:textId="77777777" w:rsidR="00C521B3" w:rsidRPr="001B1679" w:rsidRDefault="00C521B3" w:rsidP="00015975">
            <w:pPr>
              <w:pStyle w:val="TAL"/>
              <w:rPr>
                <w:sz w:val="16"/>
                <w:szCs w:val="16"/>
              </w:rPr>
            </w:pPr>
            <w:r w:rsidRPr="001B1679">
              <w:rPr>
                <w:sz w:val="16"/>
                <w:szCs w:val="16"/>
              </w:rPr>
              <w:t>Maxime Flament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01E19" w14:textId="77777777" w:rsidR="00C521B3" w:rsidRPr="001B1679" w:rsidRDefault="00C521B3" w:rsidP="00015975">
            <w:pPr>
              <w:pStyle w:val="TAL"/>
              <w:rPr>
                <w:sz w:val="16"/>
                <w:szCs w:val="16"/>
              </w:rPr>
            </w:pPr>
            <w:r w:rsidRPr="001B1679">
              <w:rPr>
                <w:sz w:val="16"/>
                <w:szCs w:val="16"/>
              </w:rPr>
              <w:t>5GAA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7F7421"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70807" w14:textId="77777777" w:rsidR="00C521B3" w:rsidRPr="001B1679" w:rsidRDefault="00C521B3" w:rsidP="00015975">
            <w:pPr>
              <w:pStyle w:val="TAL"/>
              <w:rPr>
                <w:sz w:val="16"/>
                <w:szCs w:val="16"/>
              </w:rPr>
            </w:pPr>
            <w:r w:rsidRPr="001B1679">
              <w:rPr>
                <w:sz w:val="16"/>
                <w:szCs w:val="16"/>
              </w:rPr>
              <w:t>3GPPMARK_REP</w:t>
            </w:r>
          </w:p>
        </w:tc>
      </w:tr>
      <w:tr w:rsidR="00C521B3" w14:paraId="731B73F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69F9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2BC3D" w14:textId="77777777" w:rsidR="00C521B3" w:rsidRPr="001B1679" w:rsidRDefault="00C521B3" w:rsidP="00015975">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C22F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617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BF25D6" w14:textId="77777777" w:rsidR="00C521B3" w:rsidRPr="001B1679" w:rsidRDefault="00C521B3" w:rsidP="00015975">
            <w:pPr>
              <w:pStyle w:val="TAL"/>
              <w:rPr>
                <w:sz w:val="16"/>
                <w:szCs w:val="16"/>
              </w:rPr>
            </w:pPr>
            <w:r w:rsidRPr="001B1679">
              <w:rPr>
                <w:sz w:val="16"/>
                <w:szCs w:val="16"/>
              </w:rPr>
              <w:t>3GPPORG_REP</w:t>
            </w:r>
          </w:p>
        </w:tc>
      </w:tr>
      <w:tr w:rsidR="00C521B3" w14:paraId="0BF951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C69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A64CE6" w14:textId="77777777" w:rsidR="00C521B3" w:rsidRPr="001B1679" w:rsidRDefault="00C521B3" w:rsidP="00015975">
            <w:pPr>
              <w:pStyle w:val="TAL"/>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0F197" w14:textId="77777777" w:rsidR="00C521B3" w:rsidRPr="001B1679" w:rsidRDefault="00C521B3" w:rsidP="00015975">
            <w:pPr>
              <w:pStyle w:val="TAL"/>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1061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4AC0C" w14:textId="77777777" w:rsidR="00C521B3" w:rsidRPr="001B1679" w:rsidRDefault="00C521B3" w:rsidP="00015975">
            <w:pPr>
              <w:pStyle w:val="TAL"/>
              <w:rPr>
                <w:sz w:val="16"/>
                <w:szCs w:val="16"/>
              </w:rPr>
            </w:pPr>
            <w:r w:rsidRPr="001B1679">
              <w:rPr>
                <w:sz w:val="16"/>
                <w:szCs w:val="16"/>
              </w:rPr>
              <w:t>3GPPMEMBER</w:t>
            </w:r>
          </w:p>
        </w:tc>
      </w:tr>
      <w:tr w:rsidR="00C521B3" w14:paraId="74B051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C8DD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F28A46" w14:textId="77777777" w:rsidR="00C521B3" w:rsidRPr="001B1679" w:rsidRDefault="00C521B3" w:rsidP="00015975">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F4FE8"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9652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9618E" w14:textId="77777777" w:rsidR="00C521B3" w:rsidRPr="001B1679" w:rsidRDefault="00C521B3" w:rsidP="00015975">
            <w:pPr>
              <w:pStyle w:val="TAL"/>
              <w:rPr>
                <w:sz w:val="16"/>
                <w:szCs w:val="16"/>
              </w:rPr>
            </w:pPr>
            <w:r w:rsidRPr="001B1679">
              <w:rPr>
                <w:sz w:val="16"/>
                <w:szCs w:val="16"/>
              </w:rPr>
              <w:t>3GPPMEMBER</w:t>
            </w:r>
          </w:p>
        </w:tc>
      </w:tr>
      <w:tr w:rsidR="00C521B3" w14:paraId="0E53CE2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D83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DC4202" w14:textId="77777777" w:rsidR="00C521B3" w:rsidRPr="001B1679" w:rsidRDefault="00C521B3" w:rsidP="00015975">
            <w:pPr>
              <w:pStyle w:val="TAL"/>
              <w:rPr>
                <w:sz w:val="16"/>
                <w:szCs w:val="16"/>
              </w:rPr>
            </w:pPr>
            <w:r w:rsidRPr="001B1679">
              <w:rPr>
                <w:sz w:val="16"/>
                <w:szCs w:val="16"/>
              </w:rPr>
              <w:t xml:space="preserve">Koichiro </w:t>
            </w:r>
            <w:proofErr w:type="spellStart"/>
            <w:r w:rsidRPr="001B1679">
              <w:rPr>
                <w:sz w:val="16"/>
                <w:szCs w:val="16"/>
              </w:rPr>
              <w:t>Furueda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D2955"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77D3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B90ED" w14:textId="77777777" w:rsidR="00C521B3" w:rsidRPr="001B1679" w:rsidRDefault="00C521B3" w:rsidP="00015975">
            <w:pPr>
              <w:pStyle w:val="TAL"/>
              <w:rPr>
                <w:sz w:val="16"/>
                <w:szCs w:val="16"/>
              </w:rPr>
            </w:pPr>
            <w:r w:rsidRPr="001B1679">
              <w:rPr>
                <w:sz w:val="16"/>
                <w:szCs w:val="16"/>
              </w:rPr>
              <w:t>3GPPMEMBER</w:t>
            </w:r>
          </w:p>
        </w:tc>
      </w:tr>
      <w:tr w:rsidR="00C521B3" w14:paraId="32430A0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18AA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B0B2C" w14:textId="77777777" w:rsidR="00C521B3" w:rsidRPr="001B1679" w:rsidRDefault="00C521B3" w:rsidP="00015975">
            <w:pPr>
              <w:pStyle w:val="TAL"/>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8425F"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6F08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157554" w14:textId="77777777" w:rsidR="00C521B3" w:rsidRPr="001B1679" w:rsidRDefault="00C521B3" w:rsidP="00015975">
            <w:pPr>
              <w:pStyle w:val="TAL"/>
              <w:rPr>
                <w:sz w:val="16"/>
                <w:szCs w:val="16"/>
              </w:rPr>
            </w:pPr>
            <w:r w:rsidRPr="001B1679">
              <w:rPr>
                <w:sz w:val="16"/>
                <w:szCs w:val="16"/>
              </w:rPr>
              <w:t>3GPPMEMBER</w:t>
            </w:r>
          </w:p>
        </w:tc>
      </w:tr>
      <w:tr w:rsidR="00C521B3" w14:paraId="0E687D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3B72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F7525A" w14:textId="77777777" w:rsidR="00C521B3" w:rsidRPr="001B1679" w:rsidRDefault="00C521B3" w:rsidP="00015975">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F1D17" w14:textId="77777777" w:rsidR="00C521B3" w:rsidRPr="001B1679" w:rsidRDefault="00C521B3" w:rsidP="00015975">
            <w:pPr>
              <w:pStyle w:val="TAL"/>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BBF6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DA3678" w14:textId="77777777" w:rsidR="00C521B3" w:rsidRPr="001B1679" w:rsidRDefault="00C521B3" w:rsidP="00015975">
            <w:pPr>
              <w:pStyle w:val="TAL"/>
              <w:rPr>
                <w:sz w:val="16"/>
                <w:szCs w:val="16"/>
              </w:rPr>
            </w:pPr>
            <w:r w:rsidRPr="001B1679">
              <w:rPr>
                <w:sz w:val="16"/>
                <w:szCs w:val="16"/>
              </w:rPr>
              <w:t>3GPPMEMBER</w:t>
            </w:r>
          </w:p>
        </w:tc>
      </w:tr>
      <w:tr w:rsidR="00C521B3" w14:paraId="68DB91D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912A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161408" w14:textId="77777777" w:rsidR="00C521B3" w:rsidRPr="001B1679" w:rsidRDefault="00C521B3" w:rsidP="00015975">
            <w:pPr>
              <w:pStyle w:val="TAL"/>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0B4EB9" w14:textId="77777777" w:rsidR="00C521B3" w:rsidRPr="001B1679" w:rsidRDefault="00C521B3" w:rsidP="00015975">
            <w:pPr>
              <w:pStyle w:val="TAL"/>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D7E4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7CACB" w14:textId="77777777" w:rsidR="00C521B3" w:rsidRPr="001B1679" w:rsidRDefault="00C521B3" w:rsidP="00015975">
            <w:pPr>
              <w:pStyle w:val="TAL"/>
              <w:rPr>
                <w:sz w:val="16"/>
                <w:szCs w:val="16"/>
              </w:rPr>
            </w:pPr>
            <w:r w:rsidRPr="001B1679">
              <w:rPr>
                <w:sz w:val="16"/>
                <w:szCs w:val="16"/>
              </w:rPr>
              <w:t>3GPPMEMBER</w:t>
            </w:r>
          </w:p>
        </w:tc>
      </w:tr>
      <w:tr w:rsidR="00C521B3" w14:paraId="0CDC99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75C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2AEB5A" w14:textId="77777777" w:rsidR="00C521B3" w:rsidRPr="001B1679" w:rsidRDefault="00C521B3" w:rsidP="00015975">
            <w:pPr>
              <w:pStyle w:val="TAL"/>
              <w:rPr>
                <w:sz w:val="16"/>
                <w:szCs w:val="16"/>
              </w:rPr>
            </w:pPr>
            <w:r w:rsidRPr="001B1679">
              <w:rPr>
                <w:sz w:val="16"/>
                <w:szCs w:val="16"/>
              </w:rPr>
              <w:t>Guillaume Gach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3D6BA" w14:textId="77777777" w:rsidR="00C521B3" w:rsidRPr="00D779B5" w:rsidRDefault="00C521B3" w:rsidP="00015975">
            <w:pPr>
              <w:pStyle w:val="TAL"/>
              <w:rPr>
                <w:sz w:val="16"/>
                <w:szCs w:val="16"/>
                <w:lang w:val="fr-FR"/>
              </w:rPr>
            </w:pPr>
            <w:r w:rsidRPr="00D779B5">
              <w:rPr>
                <w:sz w:val="16"/>
                <w:szCs w:val="16"/>
                <w:lang w:val="fr-FR"/>
              </w:rPr>
              <w:t>Union Inter. Chemins de Fer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1812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E47801" w14:textId="77777777" w:rsidR="00C521B3" w:rsidRPr="001B1679" w:rsidRDefault="00C521B3" w:rsidP="00015975">
            <w:pPr>
              <w:pStyle w:val="TAL"/>
              <w:rPr>
                <w:sz w:val="16"/>
                <w:szCs w:val="16"/>
              </w:rPr>
            </w:pPr>
            <w:r w:rsidRPr="001B1679">
              <w:rPr>
                <w:sz w:val="16"/>
                <w:szCs w:val="16"/>
              </w:rPr>
              <w:t>3GPPMEMBER</w:t>
            </w:r>
          </w:p>
        </w:tc>
      </w:tr>
      <w:tr w:rsidR="00C521B3" w14:paraId="710807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A530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F6865" w14:textId="77777777" w:rsidR="00C521B3" w:rsidRPr="001B1679" w:rsidRDefault="00C521B3" w:rsidP="00015975">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4970C"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B395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E3019" w14:textId="77777777" w:rsidR="00C521B3" w:rsidRPr="001B1679" w:rsidRDefault="00C521B3" w:rsidP="00015975">
            <w:pPr>
              <w:pStyle w:val="TAL"/>
              <w:rPr>
                <w:sz w:val="16"/>
                <w:szCs w:val="16"/>
              </w:rPr>
            </w:pPr>
            <w:r w:rsidRPr="001B1679">
              <w:rPr>
                <w:sz w:val="16"/>
                <w:szCs w:val="16"/>
              </w:rPr>
              <w:t>3GPPMEMBER</w:t>
            </w:r>
          </w:p>
        </w:tc>
      </w:tr>
      <w:tr w:rsidR="00C521B3" w14:paraId="748433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33AA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D72FC" w14:textId="77777777" w:rsidR="00C521B3" w:rsidRPr="001B1679" w:rsidRDefault="00C521B3" w:rsidP="00015975">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60D302"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BED0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16608" w14:textId="77777777" w:rsidR="00C521B3" w:rsidRPr="001B1679" w:rsidRDefault="00C521B3" w:rsidP="00015975">
            <w:pPr>
              <w:pStyle w:val="TAL"/>
              <w:rPr>
                <w:sz w:val="16"/>
                <w:szCs w:val="16"/>
              </w:rPr>
            </w:pPr>
            <w:r w:rsidRPr="001B1679">
              <w:rPr>
                <w:sz w:val="16"/>
                <w:szCs w:val="16"/>
              </w:rPr>
              <w:t>3GPPMEMBER</w:t>
            </w:r>
          </w:p>
        </w:tc>
      </w:tr>
      <w:tr w:rsidR="00C521B3" w14:paraId="43A8A9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91908"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31FE62" w14:textId="77777777" w:rsidR="00C521B3" w:rsidRPr="001B1679" w:rsidRDefault="00C521B3" w:rsidP="00015975">
            <w:pPr>
              <w:pStyle w:val="TAL"/>
              <w:rPr>
                <w:sz w:val="16"/>
                <w:szCs w:val="16"/>
              </w:rPr>
            </w:pPr>
            <w:r w:rsidRPr="001B1679">
              <w:rPr>
                <w:sz w:val="16"/>
                <w:szCs w:val="16"/>
              </w:rPr>
              <w:t>Juliette Garcia-Flahaut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8AB1B"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8D2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3E3CA0" w14:textId="77777777" w:rsidR="00C521B3" w:rsidRPr="001B1679" w:rsidRDefault="00C521B3" w:rsidP="00015975">
            <w:pPr>
              <w:pStyle w:val="TAL"/>
              <w:rPr>
                <w:sz w:val="16"/>
                <w:szCs w:val="16"/>
              </w:rPr>
            </w:pPr>
            <w:r w:rsidRPr="001B1679">
              <w:rPr>
                <w:sz w:val="16"/>
                <w:szCs w:val="16"/>
              </w:rPr>
              <w:t>3GPPMEMBER</w:t>
            </w:r>
          </w:p>
        </w:tc>
      </w:tr>
      <w:tr w:rsidR="00C521B3" w14:paraId="2A5E2B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BE73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18443" w14:textId="77777777" w:rsidR="00C521B3" w:rsidRPr="001B1679" w:rsidRDefault="00C521B3" w:rsidP="00015975">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ABFE65"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B2C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4333A" w14:textId="77777777" w:rsidR="00C521B3" w:rsidRPr="001B1679" w:rsidRDefault="00C521B3" w:rsidP="00015975">
            <w:pPr>
              <w:pStyle w:val="TAL"/>
              <w:rPr>
                <w:sz w:val="16"/>
                <w:szCs w:val="16"/>
              </w:rPr>
            </w:pPr>
            <w:r w:rsidRPr="001B1679">
              <w:rPr>
                <w:sz w:val="16"/>
                <w:szCs w:val="16"/>
              </w:rPr>
              <w:t>3GPPORG_REP</w:t>
            </w:r>
          </w:p>
        </w:tc>
      </w:tr>
      <w:tr w:rsidR="00C521B3" w14:paraId="7B03F7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75C7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229DF" w14:textId="77777777" w:rsidR="00C521B3" w:rsidRPr="001B1679" w:rsidRDefault="00C521B3" w:rsidP="00015975">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D5383" w14:textId="77777777" w:rsidR="00C521B3" w:rsidRPr="001B1679" w:rsidRDefault="00C521B3" w:rsidP="00015975">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99A0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7361F" w14:textId="77777777" w:rsidR="00C521B3" w:rsidRPr="001B1679" w:rsidRDefault="00C521B3" w:rsidP="00015975">
            <w:pPr>
              <w:pStyle w:val="TAL"/>
              <w:rPr>
                <w:sz w:val="16"/>
                <w:szCs w:val="16"/>
              </w:rPr>
            </w:pPr>
            <w:r w:rsidRPr="001B1679">
              <w:rPr>
                <w:sz w:val="16"/>
                <w:szCs w:val="16"/>
              </w:rPr>
              <w:t>3GPPMEMBER</w:t>
            </w:r>
          </w:p>
        </w:tc>
      </w:tr>
      <w:tr w:rsidR="00C521B3" w14:paraId="5F3D0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A41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DF32C" w14:textId="77777777" w:rsidR="00C521B3" w:rsidRPr="001B1679" w:rsidRDefault="00C521B3" w:rsidP="00015975">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6D752" w14:textId="77777777" w:rsidR="00C521B3" w:rsidRPr="001B1679" w:rsidRDefault="00C521B3" w:rsidP="00015975">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F33D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48AC9" w14:textId="77777777" w:rsidR="00C521B3" w:rsidRPr="001B1679" w:rsidRDefault="00C521B3" w:rsidP="00015975">
            <w:pPr>
              <w:pStyle w:val="TAL"/>
              <w:rPr>
                <w:sz w:val="16"/>
                <w:szCs w:val="16"/>
              </w:rPr>
            </w:pPr>
            <w:r w:rsidRPr="001B1679">
              <w:rPr>
                <w:sz w:val="16"/>
                <w:szCs w:val="16"/>
              </w:rPr>
              <w:t>3GPPMEMBER</w:t>
            </w:r>
          </w:p>
        </w:tc>
      </w:tr>
      <w:tr w:rsidR="00C521B3" w14:paraId="3A60B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D1F8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01201" w14:textId="77777777" w:rsidR="00C521B3" w:rsidRPr="001B1679" w:rsidRDefault="00C521B3" w:rsidP="00015975">
            <w:pPr>
              <w:pStyle w:val="TAL"/>
              <w:rPr>
                <w:sz w:val="16"/>
                <w:szCs w:val="16"/>
              </w:rPr>
            </w:pPr>
            <w:r w:rsidRPr="001B1679">
              <w:rPr>
                <w:sz w:val="16"/>
                <w:szCs w:val="16"/>
              </w:rPr>
              <w:t>Gabriela Godoy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F8987" w14:textId="77777777" w:rsidR="00C521B3" w:rsidRPr="001B1679" w:rsidRDefault="00C521B3" w:rsidP="00015975">
            <w:pPr>
              <w:pStyle w:val="TAL"/>
              <w:rPr>
                <w:sz w:val="16"/>
                <w:szCs w:val="16"/>
              </w:rPr>
            </w:pPr>
            <w:r w:rsidRPr="001B1679">
              <w:rPr>
                <w:sz w:val="16"/>
                <w:szCs w:val="16"/>
              </w:rPr>
              <w:t>SDI Squared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BDF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22BAAF" w14:textId="77777777" w:rsidR="00C521B3" w:rsidRPr="001B1679" w:rsidRDefault="00C521B3" w:rsidP="00015975">
            <w:pPr>
              <w:pStyle w:val="TAL"/>
              <w:rPr>
                <w:sz w:val="16"/>
                <w:szCs w:val="16"/>
              </w:rPr>
            </w:pPr>
            <w:r w:rsidRPr="001B1679">
              <w:rPr>
                <w:sz w:val="16"/>
                <w:szCs w:val="16"/>
              </w:rPr>
              <w:t>3GPPMEMBER</w:t>
            </w:r>
          </w:p>
        </w:tc>
      </w:tr>
      <w:tr w:rsidR="00C521B3" w14:paraId="4F057F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377C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CBCFC" w14:textId="77777777" w:rsidR="00C521B3" w:rsidRPr="001B1679" w:rsidRDefault="00C521B3" w:rsidP="00015975">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B05EF"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F7B5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C7AF2" w14:textId="77777777" w:rsidR="00C521B3" w:rsidRPr="001B1679" w:rsidRDefault="00C521B3" w:rsidP="00015975">
            <w:pPr>
              <w:pStyle w:val="TAL"/>
              <w:rPr>
                <w:sz w:val="16"/>
                <w:szCs w:val="16"/>
              </w:rPr>
            </w:pPr>
            <w:r w:rsidRPr="001B1679">
              <w:rPr>
                <w:sz w:val="16"/>
                <w:szCs w:val="16"/>
              </w:rPr>
              <w:t>3GPPMEMBER</w:t>
            </w:r>
          </w:p>
        </w:tc>
      </w:tr>
      <w:tr w:rsidR="00C521B3" w14:paraId="55316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435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92CE2" w14:textId="77777777" w:rsidR="00C521B3" w:rsidRPr="001B1679" w:rsidRDefault="00C521B3" w:rsidP="00015975">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BBA7A6"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1B8B6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0EC2E" w14:textId="77777777" w:rsidR="00C521B3" w:rsidRPr="001B1679" w:rsidRDefault="00C521B3" w:rsidP="00015975">
            <w:pPr>
              <w:pStyle w:val="TAL"/>
              <w:rPr>
                <w:sz w:val="16"/>
                <w:szCs w:val="16"/>
              </w:rPr>
            </w:pPr>
            <w:r w:rsidRPr="001B1679">
              <w:rPr>
                <w:sz w:val="16"/>
                <w:szCs w:val="16"/>
              </w:rPr>
              <w:t>3GPPMEMBER</w:t>
            </w:r>
          </w:p>
        </w:tc>
      </w:tr>
      <w:tr w:rsidR="00C521B3" w14:paraId="0B07A5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B08B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A4ADF" w14:textId="77777777" w:rsidR="00C521B3" w:rsidRPr="001B1679" w:rsidRDefault="00C521B3" w:rsidP="00015975">
            <w:pPr>
              <w:pStyle w:val="TAL"/>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70030" w14:textId="77777777" w:rsidR="00C521B3" w:rsidRPr="001B1679" w:rsidRDefault="00C521B3" w:rsidP="00015975">
            <w:pPr>
              <w:pStyle w:val="TAL"/>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F0D9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599074" w14:textId="77777777" w:rsidR="00C521B3" w:rsidRPr="001B1679" w:rsidRDefault="00C521B3" w:rsidP="00015975">
            <w:pPr>
              <w:pStyle w:val="TAL"/>
              <w:rPr>
                <w:sz w:val="16"/>
                <w:szCs w:val="16"/>
              </w:rPr>
            </w:pPr>
            <w:r w:rsidRPr="001B1679">
              <w:rPr>
                <w:sz w:val="16"/>
                <w:szCs w:val="16"/>
              </w:rPr>
              <w:t>3GPPMEMBER</w:t>
            </w:r>
          </w:p>
        </w:tc>
      </w:tr>
      <w:tr w:rsidR="00C521B3" w14:paraId="25039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5AA24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0291B" w14:textId="77777777" w:rsidR="00C521B3" w:rsidRPr="001B1679" w:rsidRDefault="00C521B3" w:rsidP="00015975">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05A3D5"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6B16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CF3D9" w14:textId="77777777" w:rsidR="00C521B3" w:rsidRPr="001B1679" w:rsidRDefault="00C521B3" w:rsidP="00015975">
            <w:pPr>
              <w:pStyle w:val="TAL"/>
              <w:rPr>
                <w:sz w:val="16"/>
                <w:szCs w:val="16"/>
              </w:rPr>
            </w:pPr>
            <w:r w:rsidRPr="001B1679">
              <w:rPr>
                <w:sz w:val="16"/>
                <w:szCs w:val="16"/>
              </w:rPr>
              <w:t>3GPPMEMBER</w:t>
            </w:r>
          </w:p>
        </w:tc>
      </w:tr>
      <w:tr w:rsidR="00C521B3" w14:paraId="702719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E3C1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31726" w14:textId="77777777" w:rsidR="00C521B3" w:rsidRPr="001B1679" w:rsidRDefault="00C521B3" w:rsidP="00015975">
            <w:pPr>
              <w:pStyle w:val="TAL"/>
              <w:rPr>
                <w:sz w:val="16"/>
                <w:szCs w:val="16"/>
              </w:rPr>
            </w:pPr>
            <w:proofErr w:type="spellStart"/>
            <w:r w:rsidRPr="001B1679">
              <w:rPr>
                <w:sz w:val="16"/>
                <w:szCs w:val="16"/>
              </w:rPr>
              <w:t>Asbjorn</w:t>
            </w:r>
            <w:proofErr w:type="spellEnd"/>
            <w:r w:rsidRPr="001B1679">
              <w:rPr>
                <w:sz w:val="16"/>
                <w:szCs w:val="16"/>
              </w:rPr>
              <w:t xml:space="preserve"> </w:t>
            </w:r>
            <w:proofErr w:type="spellStart"/>
            <w:r w:rsidRPr="001B1679">
              <w:rPr>
                <w:sz w:val="16"/>
                <w:szCs w:val="16"/>
              </w:rPr>
              <w:t>Grovlen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BE273" w14:textId="77777777" w:rsidR="00C521B3" w:rsidRPr="001B1679" w:rsidRDefault="00C521B3" w:rsidP="00015975">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B20D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84B8C" w14:textId="77777777" w:rsidR="00C521B3" w:rsidRPr="001B1679" w:rsidRDefault="00C521B3" w:rsidP="00015975">
            <w:pPr>
              <w:pStyle w:val="TAL"/>
              <w:rPr>
                <w:sz w:val="16"/>
                <w:szCs w:val="16"/>
              </w:rPr>
            </w:pPr>
            <w:r w:rsidRPr="001B1679">
              <w:rPr>
                <w:sz w:val="16"/>
                <w:szCs w:val="16"/>
              </w:rPr>
              <w:t>3GPPMEMBER</w:t>
            </w:r>
          </w:p>
        </w:tc>
      </w:tr>
      <w:tr w:rsidR="00C521B3" w14:paraId="4B8307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8E1B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90513" w14:textId="77777777" w:rsidR="00C521B3" w:rsidRPr="001B1679" w:rsidRDefault="00C521B3" w:rsidP="00015975">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47595"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F9A2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915B9" w14:textId="77777777" w:rsidR="00C521B3" w:rsidRPr="001B1679" w:rsidRDefault="00C521B3" w:rsidP="00015975">
            <w:pPr>
              <w:pStyle w:val="TAL"/>
              <w:rPr>
                <w:sz w:val="16"/>
                <w:szCs w:val="16"/>
              </w:rPr>
            </w:pPr>
            <w:r w:rsidRPr="001B1679">
              <w:rPr>
                <w:sz w:val="16"/>
                <w:szCs w:val="16"/>
              </w:rPr>
              <w:t>3GPPMEMBER</w:t>
            </w:r>
          </w:p>
        </w:tc>
      </w:tr>
      <w:tr w:rsidR="00C521B3" w14:paraId="0FCBD2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64E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E0E96" w14:textId="77777777" w:rsidR="00C521B3" w:rsidRPr="001B1679" w:rsidRDefault="00C521B3" w:rsidP="00015975">
            <w:pPr>
              <w:pStyle w:val="TAL"/>
              <w:rPr>
                <w:sz w:val="16"/>
                <w:szCs w:val="16"/>
              </w:rPr>
            </w:pPr>
            <w:r w:rsidRPr="001B1679">
              <w:rPr>
                <w:sz w:val="16"/>
                <w:szCs w:val="16"/>
              </w:rPr>
              <w:t>Naman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268AF"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76D36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98B105" w14:textId="77777777" w:rsidR="00C521B3" w:rsidRPr="001B1679" w:rsidRDefault="00C521B3" w:rsidP="00015975">
            <w:pPr>
              <w:pStyle w:val="TAL"/>
              <w:rPr>
                <w:sz w:val="16"/>
                <w:szCs w:val="16"/>
              </w:rPr>
            </w:pPr>
            <w:r w:rsidRPr="001B1679">
              <w:rPr>
                <w:sz w:val="16"/>
                <w:szCs w:val="16"/>
              </w:rPr>
              <w:t>3GPPMEMBER</w:t>
            </w:r>
          </w:p>
        </w:tc>
      </w:tr>
      <w:tr w:rsidR="00C521B3" w14:paraId="2A06E5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65AED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F17BA5" w14:textId="77777777" w:rsidR="00C521B3" w:rsidRPr="001B1679" w:rsidRDefault="00C521B3" w:rsidP="00015975">
            <w:pPr>
              <w:pStyle w:val="TAL"/>
              <w:rPr>
                <w:sz w:val="16"/>
                <w:szCs w:val="16"/>
              </w:rPr>
            </w:pPr>
            <w:r w:rsidRPr="001B1679">
              <w:rPr>
                <w:sz w:val="16"/>
                <w:szCs w:val="16"/>
              </w:rPr>
              <w:t>Rajeev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1475B"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BB1C7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3EDF3B" w14:textId="77777777" w:rsidR="00C521B3" w:rsidRPr="001B1679" w:rsidRDefault="00C521B3" w:rsidP="00015975">
            <w:pPr>
              <w:pStyle w:val="TAL"/>
              <w:rPr>
                <w:sz w:val="16"/>
                <w:szCs w:val="16"/>
              </w:rPr>
            </w:pPr>
            <w:r w:rsidRPr="001B1679">
              <w:rPr>
                <w:sz w:val="16"/>
                <w:szCs w:val="16"/>
              </w:rPr>
              <w:t>3GPPMEMBER</w:t>
            </w:r>
          </w:p>
        </w:tc>
      </w:tr>
      <w:tr w:rsidR="00C521B3" w14:paraId="3960AC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AD9D9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827953" w14:textId="77777777" w:rsidR="00C521B3" w:rsidRPr="001B1679" w:rsidRDefault="00C521B3" w:rsidP="00015975">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54117" w14:textId="77777777" w:rsidR="00C521B3" w:rsidRPr="001B1679" w:rsidRDefault="00C521B3" w:rsidP="00015975">
            <w:pPr>
              <w:pStyle w:val="TAL"/>
              <w:rPr>
                <w:sz w:val="16"/>
                <w:szCs w:val="16"/>
              </w:rPr>
            </w:pPr>
            <w:r w:rsidRPr="001B1679">
              <w:rPr>
                <w:sz w:val="16"/>
                <w:szCs w:val="16"/>
              </w:rPr>
              <w:t>Apple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EE45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9A1D3E" w14:textId="77777777" w:rsidR="00C521B3" w:rsidRPr="001B1679" w:rsidRDefault="00C521B3" w:rsidP="00015975">
            <w:pPr>
              <w:pStyle w:val="TAL"/>
              <w:rPr>
                <w:sz w:val="16"/>
                <w:szCs w:val="16"/>
              </w:rPr>
            </w:pPr>
            <w:r w:rsidRPr="001B1679">
              <w:rPr>
                <w:sz w:val="16"/>
                <w:szCs w:val="16"/>
              </w:rPr>
              <w:t>3GPPMEMBER</w:t>
            </w:r>
          </w:p>
        </w:tc>
      </w:tr>
      <w:tr w:rsidR="00C521B3" w14:paraId="387FAD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BC7C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D1F88" w14:textId="77777777" w:rsidR="00C521B3" w:rsidRPr="001B1679" w:rsidRDefault="00C521B3" w:rsidP="00015975">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F9361" w14:textId="77777777" w:rsidR="00C521B3" w:rsidRPr="001B1679" w:rsidRDefault="00C521B3" w:rsidP="00015975">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B5A42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7B461" w14:textId="77777777" w:rsidR="00C521B3" w:rsidRPr="001B1679" w:rsidRDefault="00C521B3" w:rsidP="00015975">
            <w:pPr>
              <w:pStyle w:val="TAL"/>
              <w:rPr>
                <w:sz w:val="16"/>
                <w:szCs w:val="16"/>
              </w:rPr>
            </w:pPr>
            <w:r w:rsidRPr="001B1679">
              <w:rPr>
                <w:sz w:val="16"/>
                <w:szCs w:val="16"/>
              </w:rPr>
              <w:t>3GPPMEMBER</w:t>
            </w:r>
          </w:p>
        </w:tc>
      </w:tr>
      <w:tr w:rsidR="00C521B3" w14:paraId="543865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3F47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2A451" w14:textId="77777777" w:rsidR="00C521B3" w:rsidRPr="001B1679" w:rsidRDefault="00C521B3" w:rsidP="00015975">
            <w:pPr>
              <w:pStyle w:val="TAL"/>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67ADC"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4360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3A2208" w14:textId="77777777" w:rsidR="00C521B3" w:rsidRPr="001B1679" w:rsidRDefault="00C521B3" w:rsidP="00015975">
            <w:pPr>
              <w:pStyle w:val="TAL"/>
              <w:rPr>
                <w:sz w:val="16"/>
                <w:szCs w:val="16"/>
              </w:rPr>
            </w:pPr>
            <w:r w:rsidRPr="001B1679">
              <w:rPr>
                <w:sz w:val="16"/>
                <w:szCs w:val="16"/>
              </w:rPr>
              <w:t>3GPPMEMBER</w:t>
            </w:r>
          </w:p>
        </w:tc>
      </w:tr>
      <w:tr w:rsidR="00C521B3" w14:paraId="239DE7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E21C7"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28C22" w14:textId="77777777" w:rsidR="00C521B3" w:rsidRPr="001B1679" w:rsidRDefault="00C521B3" w:rsidP="00015975">
            <w:pPr>
              <w:pStyle w:val="TAL"/>
              <w:rPr>
                <w:sz w:val="16"/>
                <w:szCs w:val="16"/>
              </w:rPr>
            </w:pPr>
            <w:r w:rsidRPr="001B1679">
              <w:rPr>
                <w:sz w:val="16"/>
                <w:szCs w:val="16"/>
              </w:rPr>
              <w:t>Andrew Min-</w:t>
            </w:r>
            <w:proofErr w:type="spellStart"/>
            <w:r w:rsidRPr="001B1679">
              <w:rPr>
                <w:sz w:val="16"/>
                <w:szCs w:val="16"/>
              </w:rPr>
              <w:t>gyu</w:t>
            </w:r>
            <w:proofErr w:type="spellEnd"/>
            <w:r w:rsidRPr="001B1679">
              <w:rPr>
                <w:sz w:val="16"/>
                <w:szCs w:val="16"/>
              </w:rPr>
              <w:t xml:space="preserve">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6E112" w14:textId="77777777" w:rsidR="00C521B3" w:rsidRPr="001B1679" w:rsidRDefault="00C521B3" w:rsidP="00015975">
            <w:pPr>
              <w:pStyle w:val="TAL"/>
              <w:rPr>
                <w:sz w:val="16"/>
                <w:szCs w:val="16"/>
              </w:rPr>
            </w:pPr>
            <w:proofErr w:type="spellStart"/>
            <w:r w:rsidRPr="001B1679">
              <w:rPr>
                <w:sz w:val="16"/>
                <w:szCs w:val="16"/>
              </w:rPr>
              <w:t>Hansung</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55EF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8BAAB" w14:textId="77777777" w:rsidR="00C521B3" w:rsidRPr="001B1679" w:rsidRDefault="00C521B3" w:rsidP="00015975">
            <w:pPr>
              <w:pStyle w:val="TAL"/>
              <w:rPr>
                <w:sz w:val="16"/>
                <w:szCs w:val="16"/>
              </w:rPr>
            </w:pPr>
            <w:r w:rsidRPr="001B1679">
              <w:rPr>
                <w:sz w:val="16"/>
                <w:szCs w:val="16"/>
              </w:rPr>
              <w:t>3GPPMEMBER</w:t>
            </w:r>
          </w:p>
        </w:tc>
      </w:tr>
      <w:tr w:rsidR="00C521B3" w14:paraId="28AF98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8ACE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D8829" w14:textId="77777777" w:rsidR="00C521B3" w:rsidRPr="001B1679" w:rsidRDefault="00C521B3" w:rsidP="00015975">
            <w:pPr>
              <w:pStyle w:val="TAL"/>
              <w:rPr>
                <w:sz w:val="16"/>
                <w:szCs w:val="16"/>
              </w:rPr>
            </w:pPr>
            <w:r w:rsidRPr="001B1679">
              <w:rPr>
                <w:sz w:val="16"/>
                <w:szCs w:val="16"/>
              </w:rPr>
              <w:t>JEAN MARC HANRIOT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D64F0"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60F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CD151B" w14:textId="77777777" w:rsidR="00C521B3" w:rsidRPr="001B1679" w:rsidRDefault="00C521B3" w:rsidP="00015975">
            <w:pPr>
              <w:pStyle w:val="TAL"/>
              <w:rPr>
                <w:sz w:val="16"/>
                <w:szCs w:val="16"/>
              </w:rPr>
            </w:pPr>
            <w:r w:rsidRPr="001B1679">
              <w:rPr>
                <w:sz w:val="16"/>
                <w:szCs w:val="16"/>
              </w:rPr>
              <w:t>3GPPMEMBER</w:t>
            </w:r>
          </w:p>
        </w:tc>
      </w:tr>
      <w:tr w:rsidR="00C521B3" w14:paraId="776A93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6A1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17DB4C" w14:textId="77777777" w:rsidR="00C521B3" w:rsidRPr="001B1679" w:rsidRDefault="00C521B3" w:rsidP="00015975">
            <w:pPr>
              <w:pStyle w:val="TAL"/>
              <w:rPr>
                <w:sz w:val="16"/>
                <w:szCs w:val="16"/>
              </w:rPr>
            </w:pPr>
            <w:r w:rsidRPr="001B1679">
              <w:rPr>
                <w:sz w:val="16"/>
                <w:szCs w:val="16"/>
              </w:rPr>
              <w:t>Martin Hans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4CD0D" w14:textId="77777777" w:rsidR="00C521B3" w:rsidRPr="001B1679" w:rsidRDefault="00C521B3" w:rsidP="00015975">
            <w:pPr>
              <w:pStyle w:val="TAL"/>
              <w:rPr>
                <w:sz w:val="16"/>
                <w:szCs w:val="16"/>
              </w:rPr>
            </w:pPr>
            <w:proofErr w:type="spellStart"/>
            <w:r w:rsidRPr="001B1679">
              <w:rPr>
                <w:sz w:val="16"/>
                <w:szCs w:val="16"/>
              </w:rPr>
              <w:t>IPCom</w:t>
            </w:r>
            <w:proofErr w:type="spellEnd"/>
            <w:r w:rsidRPr="001B1679">
              <w:rPr>
                <w:sz w:val="16"/>
                <w:szCs w:val="16"/>
              </w:rPr>
              <w:t xml:space="preserve"> GmbH &amp; Co.KG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7B286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CA494A" w14:textId="77777777" w:rsidR="00C521B3" w:rsidRPr="001B1679" w:rsidRDefault="00C521B3" w:rsidP="00015975">
            <w:pPr>
              <w:pStyle w:val="TAL"/>
              <w:rPr>
                <w:sz w:val="16"/>
                <w:szCs w:val="16"/>
              </w:rPr>
            </w:pPr>
            <w:r w:rsidRPr="001B1679">
              <w:rPr>
                <w:sz w:val="16"/>
                <w:szCs w:val="16"/>
              </w:rPr>
              <w:t>3GPPMEMBER</w:t>
            </w:r>
          </w:p>
        </w:tc>
      </w:tr>
      <w:tr w:rsidR="00C521B3" w14:paraId="4FCAAC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8388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8DC6CC" w14:textId="77777777" w:rsidR="00C521B3" w:rsidRPr="001B1679" w:rsidRDefault="00C521B3" w:rsidP="00015975">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05096"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0411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EDF55" w14:textId="77777777" w:rsidR="00C521B3" w:rsidRPr="001B1679" w:rsidRDefault="00C521B3" w:rsidP="00015975">
            <w:pPr>
              <w:pStyle w:val="TAL"/>
              <w:rPr>
                <w:sz w:val="16"/>
                <w:szCs w:val="16"/>
              </w:rPr>
            </w:pPr>
            <w:r w:rsidRPr="001B1679">
              <w:rPr>
                <w:sz w:val="16"/>
                <w:szCs w:val="16"/>
              </w:rPr>
              <w:t>3GPPMEMBER</w:t>
            </w:r>
          </w:p>
        </w:tc>
      </w:tr>
      <w:tr w:rsidR="00C521B3" w14:paraId="5FE0B1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559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C903A9" w14:textId="77777777" w:rsidR="00C521B3" w:rsidRPr="001B1679" w:rsidRDefault="00C521B3" w:rsidP="00015975">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E6DAC" w14:textId="77777777" w:rsidR="00C521B3" w:rsidRPr="001B1679" w:rsidRDefault="00C521B3" w:rsidP="00015975">
            <w:pPr>
              <w:pStyle w:val="TAL"/>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21BF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572985" w14:textId="77777777" w:rsidR="00C521B3" w:rsidRPr="001B1679" w:rsidRDefault="00C521B3" w:rsidP="00015975">
            <w:pPr>
              <w:pStyle w:val="TAL"/>
              <w:rPr>
                <w:sz w:val="16"/>
                <w:szCs w:val="16"/>
              </w:rPr>
            </w:pPr>
            <w:r w:rsidRPr="001B1679">
              <w:rPr>
                <w:sz w:val="16"/>
                <w:szCs w:val="16"/>
              </w:rPr>
              <w:t>3GPPMEMBER</w:t>
            </w:r>
          </w:p>
        </w:tc>
      </w:tr>
      <w:tr w:rsidR="00C521B3" w14:paraId="6B73879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522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88B98" w14:textId="77777777" w:rsidR="00C521B3" w:rsidRPr="001B1679" w:rsidRDefault="00C521B3" w:rsidP="00015975">
            <w:pPr>
              <w:pStyle w:val="TAL"/>
              <w:rPr>
                <w:sz w:val="16"/>
                <w:szCs w:val="16"/>
              </w:rPr>
            </w:pPr>
            <w:proofErr w:type="spellStart"/>
            <w:r w:rsidRPr="001B1679">
              <w:rPr>
                <w:sz w:val="16"/>
                <w:szCs w:val="16"/>
              </w:rPr>
              <w:t>Fumiki</w:t>
            </w:r>
            <w:proofErr w:type="spellEnd"/>
            <w:r w:rsidRPr="001B1679">
              <w:rPr>
                <w:sz w:val="16"/>
                <w:szCs w:val="16"/>
              </w:rPr>
              <w:t xml:space="preserve">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5027EE" w14:textId="77777777" w:rsidR="00C521B3" w:rsidRPr="001B1679" w:rsidRDefault="00C521B3" w:rsidP="00015975">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8838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7B3A2C" w14:textId="77777777" w:rsidR="00C521B3" w:rsidRPr="001B1679" w:rsidRDefault="00C521B3" w:rsidP="00015975">
            <w:pPr>
              <w:pStyle w:val="TAL"/>
              <w:rPr>
                <w:sz w:val="16"/>
                <w:szCs w:val="16"/>
              </w:rPr>
            </w:pPr>
            <w:r w:rsidRPr="001B1679">
              <w:rPr>
                <w:sz w:val="16"/>
                <w:szCs w:val="16"/>
              </w:rPr>
              <w:t>3GPPMEMBER</w:t>
            </w:r>
          </w:p>
        </w:tc>
      </w:tr>
      <w:tr w:rsidR="00C521B3" w14:paraId="0C6FB3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4C0D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078312" w14:textId="77777777" w:rsidR="00C521B3" w:rsidRPr="001B1679" w:rsidRDefault="00C521B3" w:rsidP="00015975">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C50DC" w14:textId="77777777" w:rsidR="00C521B3" w:rsidRPr="001B1679" w:rsidRDefault="00C521B3" w:rsidP="00015975">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F6E38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84C468" w14:textId="77777777" w:rsidR="00C521B3" w:rsidRPr="001B1679" w:rsidRDefault="00C521B3" w:rsidP="00015975">
            <w:pPr>
              <w:pStyle w:val="TAL"/>
              <w:rPr>
                <w:sz w:val="16"/>
                <w:szCs w:val="16"/>
              </w:rPr>
            </w:pPr>
            <w:r w:rsidRPr="001B1679">
              <w:rPr>
                <w:sz w:val="16"/>
                <w:szCs w:val="16"/>
              </w:rPr>
              <w:t>3GPPMEMBER</w:t>
            </w:r>
          </w:p>
        </w:tc>
      </w:tr>
      <w:tr w:rsidR="00C521B3" w14:paraId="0CB216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4081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AF24A0" w14:textId="77777777" w:rsidR="00C521B3" w:rsidRPr="001B1679" w:rsidRDefault="00C521B3" w:rsidP="00015975">
            <w:pPr>
              <w:pStyle w:val="TAL"/>
              <w:rPr>
                <w:sz w:val="16"/>
                <w:szCs w:val="16"/>
              </w:rPr>
            </w:pPr>
            <w:proofErr w:type="spellStart"/>
            <w:r w:rsidRPr="001B1679">
              <w:rPr>
                <w:sz w:val="16"/>
                <w:szCs w:val="16"/>
              </w:rPr>
              <w:t>Mitsutaka</w:t>
            </w:r>
            <w:proofErr w:type="spellEnd"/>
            <w:r w:rsidRPr="001B1679">
              <w:rPr>
                <w:sz w:val="16"/>
                <w:szCs w:val="16"/>
              </w:rPr>
              <w:t xml:space="preserve"> </w:t>
            </w:r>
            <w:proofErr w:type="spellStart"/>
            <w:r w:rsidRPr="001B1679">
              <w:rPr>
                <w:sz w:val="16"/>
                <w:szCs w:val="16"/>
              </w:rPr>
              <w:t>Hata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CDA2D"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AD83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74ECED" w14:textId="77777777" w:rsidR="00C521B3" w:rsidRPr="001B1679" w:rsidRDefault="00C521B3" w:rsidP="00015975">
            <w:pPr>
              <w:pStyle w:val="TAL"/>
              <w:rPr>
                <w:sz w:val="16"/>
                <w:szCs w:val="16"/>
              </w:rPr>
            </w:pPr>
            <w:r w:rsidRPr="001B1679">
              <w:rPr>
                <w:sz w:val="16"/>
                <w:szCs w:val="16"/>
              </w:rPr>
              <w:t>3GPPMEMBER</w:t>
            </w:r>
          </w:p>
        </w:tc>
      </w:tr>
      <w:tr w:rsidR="00C521B3" w14:paraId="52D848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7447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A01E3" w14:textId="77777777" w:rsidR="00C521B3" w:rsidRPr="001B1679" w:rsidRDefault="00C521B3" w:rsidP="00015975">
            <w:pPr>
              <w:pStyle w:val="TAL"/>
              <w:rPr>
                <w:sz w:val="16"/>
                <w:szCs w:val="16"/>
              </w:rPr>
            </w:pPr>
            <w:r w:rsidRPr="001B1679">
              <w:rPr>
                <w:sz w:val="16"/>
                <w:szCs w:val="16"/>
              </w:rPr>
              <w:t>Thomas Haustein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742F3" w14:textId="77777777" w:rsidR="00C521B3" w:rsidRPr="001B1679" w:rsidRDefault="00C521B3" w:rsidP="00015975">
            <w:pPr>
              <w:pStyle w:val="TAL"/>
              <w:rPr>
                <w:sz w:val="16"/>
                <w:szCs w:val="16"/>
              </w:rPr>
            </w:pPr>
            <w:r w:rsidRPr="001B1679">
              <w:rPr>
                <w:sz w:val="16"/>
                <w:szCs w:val="16"/>
              </w:rPr>
              <w:t>Fraunhofer HHI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2023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AE3F8" w14:textId="77777777" w:rsidR="00C521B3" w:rsidRPr="001B1679" w:rsidRDefault="00C521B3" w:rsidP="00015975">
            <w:pPr>
              <w:pStyle w:val="TAL"/>
              <w:rPr>
                <w:sz w:val="16"/>
                <w:szCs w:val="16"/>
              </w:rPr>
            </w:pPr>
            <w:r w:rsidRPr="001B1679">
              <w:rPr>
                <w:sz w:val="16"/>
                <w:szCs w:val="16"/>
              </w:rPr>
              <w:t>3GPPMEMBER</w:t>
            </w:r>
          </w:p>
        </w:tc>
      </w:tr>
      <w:tr w:rsidR="00C521B3" w14:paraId="53CFD1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DEB0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DCCAC" w14:textId="77777777" w:rsidR="00C521B3" w:rsidRPr="001B1679" w:rsidRDefault="00C521B3" w:rsidP="00015975">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1C29D" w14:textId="77777777" w:rsidR="00C521B3" w:rsidRPr="001B1679" w:rsidRDefault="00C521B3" w:rsidP="00015975">
            <w:pPr>
              <w:pStyle w:val="TAL"/>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402F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427003" w14:textId="77777777" w:rsidR="00C521B3" w:rsidRPr="001B1679" w:rsidRDefault="00C521B3" w:rsidP="00015975">
            <w:pPr>
              <w:pStyle w:val="TAL"/>
              <w:rPr>
                <w:sz w:val="16"/>
                <w:szCs w:val="16"/>
              </w:rPr>
            </w:pPr>
            <w:r w:rsidRPr="001B1679">
              <w:rPr>
                <w:sz w:val="16"/>
                <w:szCs w:val="16"/>
              </w:rPr>
              <w:t>3GPPMEMBER</w:t>
            </w:r>
          </w:p>
        </w:tc>
      </w:tr>
      <w:tr w:rsidR="00C521B3" w14:paraId="6AD802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B7F2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D4D664" w14:textId="77777777" w:rsidR="00C521B3" w:rsidRPr="001B1679" w:rsidRDefault="00C521B3" w:rsidP="00015975">
            <w:pPr>
              <w:pStyle w:val="TAL"/>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319810" w14:textId="77777777" w:rsidR="00C521B3" w:rsidRPr="001B1679" w:rsidRDefault="00C521B3" w:rsidP="00015975">
            <w:pPr>
              <w:pStyle w:val="TAL"/>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3809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823F2" w14:textId="77777777" w:rsidR="00C521B3" w:rsidRPr="001B1679" w:rsidRDefault="00C521B3" w:rsidP="00015975">
            <w:pPr>
              <w:pStyle w:val="TAL"/>
              <w:rPr>
                <w:sz w:val="16"/>
                <w:szCs w:val="16"/>
              </w:rPr>
            </w:pPr>
            <w:r w:rsidRPr="001B1679">
              <w:rPr>
                <w:sz w:val="16"/>
                <w:szCs w:val="16"/>
              </w:rPr>
              <w:t>3GPPMEMBER</w:t>
            </w:r>
          </w:p>
        </w:tc>
      </w:tr>
      <w:tr w:rsidR="00C521B3" w14:paraId="7AF8E5F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751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14C06" w14:textId="77777777" w:rsidR="00C521B3" w:rsidRPr="001B1679" w:rsidRDefault="00C521B3" w:rsidP="00015975">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E586C"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30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A1A30C" w14:textId="77777777" w:rsidR="00C521B3" w:rsidRPr="001B1679" w:rsidRDefault="00C521B3" w:rsidP="00015975">
            <w:pPr>
              <w:pStyle w:val="TAL"/>
              <w:rPr>
                <w:sz w:val="16"/>
                <w:szCs w:val="16"/>
              </w:rPr>
            </w:pPr>
            <w:r w:rsidRPr="001B1679">
              <w:rPr>
                <w:sz w:val="16"/>
                <w:szCs w:val="16"/>
              </w:rPr>
              <w:t>3GPPMEMBER</w:t>
            </w:r>
          </w:p>
        </w:tc>
      </w:tr>
      <w:tr w:rsidR="00C521B3" w14:paraId="3875BB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9B10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44634" w14:textId="77777777" w:rsidR="00C521B3" w:rsidRPr="001B1679" w:rsidRDefault="00C521B3" w:rsidP="00015975">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5ED30"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2942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E51579" w14:textId="77777777" w:rsidR="00C521B3" w:rsidRPr="001B1679" w:rsidRDefault="00C521B3" w:rsidP="00015975">
            <w:pPr>
              <w:pStyle w:val="TAL"/>
              <w:rPr>
                <w:sz w:val="16"/>
                <w:szCs w:val="16"/>
              </w:rPr>
            </w:pPr>
            <w:r w:rsidRPr="001B1679">
              <w:rPr>
                <w:sz w:val="16"/>
                <w:szCs w:val="16"/>
              </w:rPr>
              <w:t>3GPPMEMBER</w:t>
            </w:r>
          </w:p>
        </w:tc>
      </w:tr>
      <w:tr w:rsidR="00C521B3" w14:paraId="5A1937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AD5A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5AFFF" w14:textId="77777777" w:rsidR="00C521B3" w:rsidRPr="001B1679" w:rsidRDefault="00C521B3" w:rsidP="00015975">
            <w:pPr>
              <w:pStyle w:val="TAL"/>
              <w:rPr>
                <w:sz w:val="16"/>
                <w:szCs w:val="16"/>
              </w:rPr>
            </w:pPr>
            <w:r w:rsidRPr="001B1679">
              <w:rPr>
                <w:sz w:val="16"/>
                <w:szCs w:val="16"/>
              </w:rPr>
              <w:t>Keita Honma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DBF1F"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A014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F9B64" w14:textId="77777777" w:rsidR="00C521B3" w:rsidRPr="001B1679" w:rsidRDefault="00C521B3" w:rsidP="00015975">
            <w:pPr>
              <w:pStyle w:val="TAL"/>
              <w:rPr>
                <w:sz w:val="16"/>
                <w:szCs w:val="16"/>
              </w:rPr>
            </w:pPr>
            <w:r w:rsidRPr="001B1679">
              <w:rPr>
                <w:sz w:val="16"/>
                <w:szCs w:val="16"/>
              </w:rPr>
              <w:t>3GPPMEMBER</w:t>
            </w:r>
          </w:p>
        </w:tc>
      </w:tr>
      <w:tr w:rsidR="00C521B3" w14:paraId="3AD6FF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9B4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08A5A2" w14:textId="77777777" w:rsidR="00C521B3" w:rsidRPr="001B1679" w:rsidRDefault="00C521B3" w:rsidP="00015975">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6EF87"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FBFF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37FB4" w14:textId="77777777" w:rsidR="00C521B3" w:rsidRPr="001B1679" w:rsidRDefault="00C521B3" w:rsidP="00015975">
            <w:pPr>
              <w:pStyle w:val="TAL"/>
              <w:rPr>
                <w:sz w:val="16"/>
                <w:szCs w:val="16"/>
              </w:rPr>
            </w:pPr>
            <w:r w:rsidRPr="001B1679">
              <w:rPr>
                <w:sz w:val="16"/>
                <w:szCs w:val="16"/>
              </w:rPr>
              <w:t>3GPPMEMBER</w:t>
            </w:r>
          </w:p>
        </w:tc>
      </w:tr>
      <w:tr w:rsidR="00C521B3" w14:paraId="17BE97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B36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128E6C" w14:textId="77777777" w:rsidR="00C521B3" w:rsidRPr="001B1679" w:rsidRDefault="00C521B3" w:rsidP="00015975">
            <w:pPr>
              <w:pStyle w:val="TAL"/>
              <w:rPr>
                <w:sz w:val="16"/>
                <w:szCs w:val="16"/>
              </w:rPr>
            </w:pPr>
            <w:r w:rsidRPr="001B1679">
              <w:rPr>
                <w:sz w:val="16"/>
                <w:szCs w:val="16"/>
              </w:rPr>
              <w:t>Bo-Han Hsieh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E9C4D" w14:textId="77777777" w:rsidR="00C521B3" w:rsidRPr="001B1679" w:rsidRDefault="00C521B3" w:rsidP="00015975">
            <w:pPr>
              <w:pStyle w:val="TAL"/>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F125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02BD7" w14:textId="77777777" w:rsidR="00C521B3" w:rsidRPr="001B1679" w:rsidRDefault="00C521B3" w:rsidP="00015975">
            <w:pPr>
              <w:pStyle w:val="TAL"/>
              <w:rPr>
                <w:sz w:val="16"/>
                <w:szCs w:val="16"/>
              </w:rPr>
            </w:pPr>
            <w:r w:rsidRPr="001B1679">
              <w:rPr>
                <w:sz w:val="16"/>
                <w:szCs w:val="16"/>
              </w:rPr>
              <w:t>3GPPMEMBER</w:t>
            </w:r>
          </w:p>
        </w:tc>
      </w:tr>
      <w:tr w:rsidR="00C521B3" w14:paraId="3B61BB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C5B19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39820F" w14:textId="77777777" w:rsidR="00C521B3" w:rsidRPr="001B1679" w:rsidRDefault="00C521B3" w:rsidP="00015975">
            <w:pPr>
              <w:pStyle w:val="TAL"/>
              <w:rPr>
                <w:sz w:val="16"/>
                <w:szCs w:val="16"/>
              </w:rPr>
            </w:pPr>
            <w:r w:rsidRPr="001B1679">
              <w:rPr>
                <w:sz w:val="16"/>
                <w:szCs w:val="16"/>
              </w:rPr>
              <w:t>JJ HuangFu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F3B64"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618D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82A0DA" w14:textId="77777777" w:rsidR="00C521B3" w:rsidRPr="001B1679" w:rsidRDefault="00C521B3" w:rsidP="00015975">
            <w:pPr>
              <w:pStyle w:val="TAL"/>
              <w:rPr>
                <w:sz w:val="16"/>
                <w:szCs w:val="16"/>
              </w:rPr>
            </w:pPr>
            <w:r w:rsidRPr="001B1679">
              <w:rPr>
                <w:sz w:val="16"/>
                <w:szCs w:val="16"/>
              </w:rPr>
              <w:t>3GPPMEMBER</w:t>
            </w:r>
          </w:p>
        </w:tc>
      </w:tr>
      <w:tr w:rsidR="00C521B3" w14:paraId="46B426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5DB57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7E93B" w14:textId="77777777" w:rsidR="00C521B3" w:rsidRPr="001B1679" w:rsidRDefault="00C521B3" w:rsidP="00015975">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B4316"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9AE3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D13F9" w14:textId="77777777" w:rsidR="00C521B3" w:rsidRPr="001B1679" w:rsidRDefault="00C521B3" w:rsidP="00015975">
            <w:pPr>
              <w:pStyle w:val="TAL"/>
              <w:rPr>
                <w:sz w:val="16"/>
                <w:szCs w:val="16"/>
              </w:rPr>
            </w:pPr>
            <w:r w:rsidRPr="001B1679">
              <w:rPr>
                <w:sz w:val="16"/>
                <w:szCs w:val="16"/>
              </w:rPr>
              <w:t>3GPPMEMBER</w:t>
            </w:r>
          </w:p>
        </w:tc>
      </w:tr>
      <w:tr w:rsidR="00C521B3" w14:paraId="6A35E4F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415D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FF42A" w14:textId="77777777" w:rsidR="00C521B3" w:rsidRPr="001B1679" w:rsidRDefault="00C521B3" w:rsidP="00015975">
            <w:pPr>
              <w:pStyle w:val="TAL"/>
              <w:rPr>
                <w:sz w:val="16"/>
                <w:szCs w:val="16"/>
              </w:rPr>
            </w:pPr>
            <w:r w:rsidRPr="001B1679">
              <w:rPr>
                <w:sz w:val="16"/>
                <w:szCs w:val="16"/>
              </w:rPr>
              <w:t>Kazuo IBUKA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6DC47"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1D74A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10CA83" w14:textId="77777777" w:rsidR="00C521B3" w:rsidRPr="001B1679" w:rsidRDefault="00C521B3" w:rsidP="00015975">
            <w:pPr>
              <w:pStyle w:val="TAL"/>
              <w:rPr>
                <w:sz w:val="16"/>
                <w:szCs w:val="16"/>
              </w:rPr>
            </w:pPr>
            <w:r w:rsidRPr="001B1679">
              <w:rPr>
                <w:sz w:val="16"/>
                <w:szCs w:val="16"/>
              </w:rPr>
              <w:t>3GPPMEMBER</w:t>
            </w:r>
          </w:p>
        </w:tc>
      </w:tr>
      <w:tr w:rsidR="00C521B3" w14:paraId="1054D7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9EE99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36532" w14:textId="77777777" w:rsidR="00C521B3" w:rsidRPr="001B1679" w:rsidRDefault="00C521B3" w:rsidP="00015975">
            <w:pPr>
              <w:pStyle w:val="TAL"/>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E233A"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A4FC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32164" w14:textId="77777777" w:rsidR="00C521B3" w:rsidRPr="001B1679" w:rsidRDefault="00C521B3" w:rsidP="00015975">
            <w:pPr>
              <w:pStyle w:val="TAL"/>
              <w:rPr>
                <w:sz w:val="16"/>
                <w:szCs w:val="16"/>
              </w:rPr>
            </w:pPr>
            <w:r w:rsidRPr="001B1679">
              <w:rPr>
                <w:sz w:val="16"/>
                <w:szCs w:val="16"/>
              </w:rPr>
              <w:t>3GPPMEMBER</w:t>
            </w:r>
          </w:p>
        </w:tc>
      </w:tr>
      <w:tr w:rsidR="00C521B3" w14:paraId="06CDE0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F82A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48030" w14:textId="77777777" w:rsidR="00C521B3" w:rsidRPr="001B1679" w:rsidRDefault="00C521B3" w:rsidP="00015975">
            <w:pPr>
              <w:pStyle w:val="TAL"/>
              <w:rPr>
                <w:sz w:val="16"/>
                <w:szCs w:val="16"/>
              </w:rPr>
            </w:pPr>
            <w:r w:rsidRPr="001B1679">
              <w:rPr>
                <w:sz w:val="16"/>
                <w:szCs w:val="16"/>
              </w:rPr>
              <w:t>Raphael Ihamouine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66F67" w14:textId="77777777" w:rsidR="00C521B3" w:rsidRPr="001B1679" w:rsidRDefault="00C521B3" w:rsidP="00015975">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CA49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2734B" w14:textId="77777777" w:rsidR="00C521B3" w:rsidRPr="001B1679" w:rsidRDefault="00C521B3" w:rsidP="00015975">
            <w:pPr>
              <w:pStyle w:val="TAL"/>
              <w:rPr>
                <w:sz w:val="16"/>
                <w:szCs w:val="16"/>
              </w:rPr>
            </w:pPr>
            <w:r w:rsidRPr="001B1679">
              <w:rPr>
                <w:sz w:val="16"/>
                <w:szCs w:val="16"/>
              </w:rPr>
              <w:t>3GPPMEMBER</w:t>
            </w:r>
          </w:p>
        </w:tc>
      </w:tr>
      <w:tr w:rsidR="00C521B3" w14:paraId="64ECD5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C9F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BD08B" w14:textId="77777777" w:rsidR="00C521B3" w:rsidRPr="001B1679" w:rsidRDefault="00C521B3" w:rsidP="00015975">
            <w:pPr>
              <w:pStyle w:val="TAL"/>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C18B8" w14:textId="77777777" w:rsidR="00C521B3" w:rsidRPr="001B1679" w:rsidRDefault="00C521B3" w:rsidP="00015975">
            <w:pPr>
              <w:pStyle w:val="TAL"/>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D3BD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D6E4A" w14:textId="77777777" w:rsidR="00C521B3" w:rsidRPr="001B1679" w:rsidRDefault="00C521B3" w:rsidP="00015975">
            <w:pPr>
              <w:pStyle w:val="TAL"/>
              <w:rPr>
                <w:sz w:val="16"/>
                <w:szCs w:val="16"/>
              </w:rPr>
            </w:pPr>
            <w:r w:rsidRPr="001B1679">
              <w:rPr>
                <w:sz w:val="16"/>
                <w:szCs w:val="16"/>
              </w:rPr>
              <w:t>3GPPMEMBER</w:t>
            </w:r>
          </w:p>
        </w:tc>
      </w:tr>
      <w:tr w:rsidR="00C521B3" w14:paraId="27838D9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2761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09CDD6" w14:textId="77777777" w:rsidR="00C521B3" w:rsidRPr="001B1679" w:rsidRDefault="00C521B3" w:rsidP="00015975">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A7776"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35D93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AC350" w14:textId="77777777" w:rsidR="00C521B3" w:rsidRPr="001B1679" w:rsidRDefault="00C521B3" w:rsidP="00015975">
            <w:pPr>
              <w:pStyle w:val="TAL"/>
              <w:rPr>
                <w:sz w:val="16"/>
                <w:szCs w:val="16"/>
              </w:rPr>
            </w:pPr>
            <w:r w:rsidRPr="001B1679">
              <w:rPr>
                <w:sz w:val="16"/>
                <w:szCs w:val="16"/>
              </w:rPr>
              <w:t>3GPPMEMBER</w:t>
            </w:r>
          </w:p>
        </w:tc>
      </w:tr>
      <w:tr w:rsidR="00C521B3" w14:paraId="40A6D1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DC60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85B5F" w14:textId="77777777" w:rsidR="00C521B3" w:rsidRPr="001B1679" w:rsidRDefault="00C521B3" w:rsidP="00015975">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611DF" w14:textId="77777777" w:rsidR="00C521B3" w:rsidRPr="001B1679" w:rsidRDefault="00C521B3" w:rsidP="00015975">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860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5DC6F6" w14:textId="77777777" w:rsidR="00C521B3" w:rsidRPr="001B1679" w:rsidRDefault="00C521B3" w:rsidP="00015975">
            <w:pPr>
              <w:pStyle w:val="TAL"/>
              <w:rPr>
                <w:sz w:val="16"/>
                <w:szCs w:val="16"/>
              </w:rPr>
            </w:pPr>
            <w:r w:rsidRPr="001B1679">
              <w:rPr>
                <w:sz w:val="16"/>
                <w:szCs w:val="16"/>
              </w:rPr>
              <w:t>3GPPMEMBER</w:t>
            </w:r>
          </w:p>
        </w:tc>
      </w:tr>
      <w:tr w:rsidR="00C521B3" w14:paraId="0DEE56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5473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AADA6" w14:textId="77777777" w:rsidR="00C521B3" w:rsidRPr="001B1679" w:rsidRDefault="00C521B3" w:rsidP="00015975">
            <w:pPr>
              <w:pStyle w:val="TAL"/>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4A5E1" w14:textId="77777777" w:rsidR="00C521B3" w:rsidRPr="001B1679" w:rsidRDefault="00C521B3" w:rsidP="00015975">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C63C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CCE98" w14:textId="77777777" w:rsidR="00C521B3" w:rsidRPr="001B1679" w:rsidRDefault="00C521B3" w:rsidP="00015975">
            <w:pPr>
              <w:pStyle w:val="TAL"/>
              <w:rPr>
                <w:sz w:val="16"/>
                <w:szCs w:val="16"/>
              </w:rPr>
            </w:pPr>
            <w:r w:rsidRPr="001B1679">
              <w:rPr>
                <w:sz w:val="16"/>
                <w:szCs w:val="16"/>
              </w:rPr>
              <w:t>3GPPMEMBER</w:t>
            </w:r>
          </w:p>
        </w:tc>
      </w:tr>
      <w:tr w:rsidR="00C521B3" w14:paraId="7F2B3E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66A5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AB0DE" w14:textId="77777777" w:rsidR="00C521B3" w:rsidRPr="001B1679" w:rsidRDefault="00C521B3" w:rsidP="00015975">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01D7A"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37894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AD005" w14:textId="77777777" w:rsidR="00C521B3" w:rsidRPr="001B1679" w:rsidRDefault="00C521B3" w:rsidP="00015975">
            <w:pPr>
              <w:pStyle w:val="TAL"/>
              <w:rPr>
                <w:sz w:val="16"/>
                <w:szCs w:val="16"/>
              </w:rPr>
            </w:pPr>
            <w:r w:rsidRPr="001B1679">
              <w:rPr>
                <w:sz w:val="16"/>
                <w:szCs w:val="16"/>
              </w:rPr>
              <w:t>3GPPMEMBER</w:t>
            </w:r>
          </w:p>
        </w:tc>
      </w:tr>
      <w:tr w:rsidR="00C521B3" w14:paraId="55B344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8FFC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84763" w14:textId="77777777" w:rsidR="00C521B3" w:rsidRPr="001B1679" w:rsidRDefault="00C521B3" w:rsidP="00015975">
            <w:pPr>
              <w:pStyle w:val="TAL"/>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76440" w14:textId="77777777" w:rsidR="00C521B3" w:rsidRPr="001B1679" w:rsidRDefault="00C521B3" w:rsidP="00015975">
            <w:pPr>
              <w:pStyle w:val="TAL"/>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DC96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58D86" w14:textId="77777777" w:rsidR="00C521B3" w:rsidRPr="001B1679" w:rsidRDefault="00C521B3" w:rsidP="00015975">
            <w:pPr>
              <w:pStyle w:val="TAL"/>
              <w:rPr>
                <w:sz w:val="16"/>
                <w:szCs w:val="16"/>
              </w:rPr>
            </w:pPr>
            <w:r w:rsidRPr="001B1679">
              <w:rPr>
                <w:sz w:val="16"/>
                <w:szCs w:val="16"/>
              </w:rPr>
              <w:t>3GPPMEMBER</w:t>
            </w:r>
          </w:p>
        </w:tc>
      </w:tr>
      <w:tr w:rsidR="00C521B3" w14:paraId="29FA30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B38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9F42E1" w14:textId="77777777" w:rsidR="00C521B3" w:rsidRPr="001B1679" w:rsidRDefault="00C521B3" w:rsidP="00015975">
            <w:pPr>
              <w:pStyle w:val="TAL"/>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577DF"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6480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09ED6" w14:textId="77777777" w:rsidR="00C521B3" w:rsidRPr="001B1679" w:rsidRDefault="00C521B3" w:rsidP="00015975">
            <w:pPr>
              <w:pStyle w:val="TAL"/>
              <w:rPr>
                <w:sz w:val="16"/>
                <w:szCs w:val="16"/>
              </w:rPr>
            </w:pPr>
            <w:r w:rsidRPr="001B1679">
              <w:rPr>
                <w:sz w:val="16"/>
                <w:szCs w:val="16"/>
              </w:rPr>
              <w:t>3GPPMEMBER</w:t>
            </w:r>
          </w:p>
        </w:tc>
      </w:tr>
      <w:tr w:rsidR="00C521B3" w14:paraId="5B1C9B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168C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820A0" w14:textId="77777777" w:rsidR="00C521B3" w:rsidRPr="001B1679" w:rsidRDefault="00C521B3" w:rsidP="00015975">
            <w:pPr>
              <w:pStyle w:val="TAL"/>
              <w:rPr>
                <w:sz w:val="16"/>
                <w:szCs w:val="16"/>
              </w:rPr>
            </w:pPr>
            <w:proofErr w:type="spellStart"/>
            <w:r w:rsidRPr="001B1679">
              <w:rPr>
                <w:sz w:val="16"/>
                <w:szCs w:val="16"/>
              </w:rPr>
              <w:t>Kyeongin</w:t>
            </w:r>
            <w:proofErr w:type="spellEnd"/>
            <w:r w:rsidRPr="001B1679">
              <w:rPr>
                <w:sz w:val="16"/>
                <w:szCs w:val="16"/>
              </w:rPr>
              <w:t xml:space="preserve">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88127" w14:textId="77777777" w:rsidR="00C521B3" w:rsidRPr="001B1679" w:rsidRDefault="00C521B3" w:rsidP="00015975">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F85A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6C191" w14:textId="77777777" w:rsidR="00C521B3" w:rsidRPr="001B1679" w:rsidRDefault="00C521B3" w:rsidP="00015975">
            <w:pPr>
              <w:pStyle w:val="TAL"/>
              <w:rPr>
                <w:sz w:val="16"/>
                <w:szCs w:val="16"/>
              </w:rPr>
            </w:pPr>
            <w:r w:rsidRPr="001B1679">
              <w:rPr>
                <w:sz w:val="16"/>
                <w:szCs w:val="16"/>
              </w:rPr>
              <w:t>3GPPMEMBER</w:t>
            </w:r>
          </w:p>
        </w:tc>
      </w:tr>
      <w:tr w:rsidR="00C521B3" w14:paraId="10CBD0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76D4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8B435" w14:textId="77777777" w:rsidR="00C521B3" w:rsidRPr="001B1679" w:rsidRDefault="00C521B3" w:rsidP="00015975">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626B4"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D78BE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1DEAF7" w14:textId="77777777" w:rsidR="00C521B3" w:rsidRPr="001B1679" w:rsidRDefault="00C521B3" w:rsidP="00015975">
            <w:pPr>
              <w:pStyle w:val="TAL"/>
              <w:rPr>
                <w:sz w:val="16"/>
                <w:szCs w:val="16"/>
              </w:rPr>
            </w:pPr>
            <w:r w:rsidRPr="001B1679">
              <w:rPr>
                <w:sz w:val="16"/>
                <w:szCs w:val="16"/>
              </w:rPr>
              <w:t>3GPPMEMBER</w:t>
            </w:r>
          </w:p>
        </w:tc>
      </w:tr>
      <w:tr w:rsidR="00C521B3" w14:paraId="61667E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52F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0DE8B4" w14:textId="77777777" w:rsidR="00C521B3" w:rsidRPr="001B1679" w:rsidRDefault="00C521B3" w:rsidP="00015975">
            <w:pPr>
              <w:pStyle w:val="TAL"/>
              <w:rPr>
                <w:sz w:val="16"/>
                <w:szCs w:val="16"/>
              </w:rPr>
            </w:pPr>
            <w:r w:rsidRPr="001B1679">
              <w:rPr>
                <w:sz w:val="16"/>
                <w:szCs w:val="16"/>
              </w:rPr>
              <w:t>Pranav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51070" w14:textId="77777777" w:rsidR="00C521B3" w:rsidRPr="001B1679" w:rsidRDefault="00C521B3" w:rsidP="00015975">
            <w:pPr>
              <w:pStyle w:val="TAL"/>
              <w:rPr>
                <w:sz w:val="16"/>
                <w:szCs w:val="16"/>
              </w:rPr>
            </w:pPr>
            <w:r w:rsidRPr="001B1679">
              <w:rPr>
                <w:sz w:val="16"/>
                <w:szCs w:val="16"/>
              </w:rPr>
              <w:t>IIT Bombay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48AB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FAED18" w14:textId="77777777" w:rsidR="00C521B3" w:rsidRPr="001B1679" w:rsidRDefault="00C521B3" w:rsidP="00015975">
            <w:pPr>
              <w:pStyle w:val="TAL"/>
              <w:rPr>
                <w:sz w:val="16"/>
                <w:szCs w:val="16"/>
              </w:rPr>
            </w:pPr>
            <w:r w:rsidRPr="001B1679">
              <w:rPr>
                <w:sz w:val="16"/>
                <w:szCs w:val="16"/>
              </w:rPr>
              <w:t>3GPPMEMBER</w:t>
            </w:r>
          </w:p>
        </w:tc>
      </w:tr>
      <w:tr w:rsidR="00C521B3" w14:paraId="5C2CFD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7F5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627C81" w14:textId="77777777" w:rsidR="00C521B3" w:rsidRPr="001B1679" w:rsidRDefault="00C521B3" w:rsidP="00015975">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F3981"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DDF2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5E9F3" w14:textId="77777777" w:rsidR="00C521B3" w:rsidRPr="001B1679" w:rsidRDefault="00C521B3" w:rsidP="00015975">
            <w:pPr>
              <w:pStyle w:val="TAL"/>
              <w:rPr>
                <w:sz w:val="16"/>
                <w:szCs w:val="16"/>
              </w:rPr>
            </w:pPr>
            <w:r w:rsidRPr="001B1679">
              <w:rPr>
                <w:sz w:val="16"/>
                <w:szCs w:val="16"/>
              </w:rPr>
              <w:t>3GPPMEMBER</w:t>
            </w:r>
          </w:p>
        </w:tc>
      </w:tr>
      <w:tr w:rsidR="00C521B3" w14:paraId="1F231A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1711B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E98E8" w14:textId="77777777" w:rsidR="00C521B3" w:rsidRPr="001B1679" w:rsidRDefault="00C521B3" w:rsidP="00015975">
            <w:pPr>
              <w:pStyle w:val="TAL"/>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CBB72" w14:textId="77777777" w:rsidR="00C521B3" w:rsidRPr="001B1679" w:rsidRDefault="00C521B3" w:rsidP="00015975">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FE2F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34D23" w14:textId="77777777" w:rsidR="00C521B3" w:rsidRPr="001B1679" w:rsidRDefault="00C521B3" w:rsidP="00015975">
            <w:pPr>
              <w:pStyle w:val="TAL"/>
              <w:rPr>
                <w:sz w:val="16"/>
                <w:szCs w:val="16"/>
              </w:rPr>
            </w:pPr>
            <w:r w:rsidRPr="001B1679">
              <w:rPr>
                <w:sz w:val="16"/>
                <w:szCs w:val="16"/>
              </w:rPr>
              <w:t>3GPPMEMBER</w:t>
            </w:r>
          </w:p>
        </w:tc>
      </w:tr>
      <w:tr w:rsidR="00C521B3" w14:paraId="4F71F09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A17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9E903" w14:textId="77777777" w:rsidR="00C521B3" w:rsidRPr="001B1679" w:rsidRDefault="00C521B3" w:rsidP="00015975">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CEA49" w14:textId="77777777" w:rsidR="00C521B3" w:rsidRPr="001B1679" w:rsidRDefault="00C521B3" w:rsidP="00015975">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4D65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F05E4" w14:textId="77777777" w:rsidR="00C521B3" w:rsidRPr="001B1679" w:rsidRDefault="00C521B3" w:rsidP="00015975">
            <w:pPr>
              <w:pStyle w:val="TAL"/>
              <w:rPr>
                <w:sz w:val="16"/>
                <w:szCs w:val="16"/>
              </w:rPr>
            </w:pPr>
            <w:r w:rsidRPr="001B1679">
              <w:rPr>
                <w:sz w:val="16"/>
                <w:szCs w:val="16"/>
              </w:rPr>
              <w:t>3GPPMEMBER</w:t>
            </w:r>
          </w:p>
        </w:tc>
      </w:tr>
      <w:tr w:rsidR="00C521B3" w14:paraId="4B7C4D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6C45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480DE3" w14:textId="77777777" w:rsidR="00C521B3" w:rsidRPr="001B1679" w:rsidRDefault="00C521B3" w:rsidP="00015975">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978BC" w14:textId="77777777" w:rsidR="00C521B3" w:rsidRPr="001B1679" w:rsidRDefault="00C521B3" w:rsidP="00015975">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991C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A2BBA" w14:textId="77777777" w:rsidR="00C521B3" w:rsidRPr="001B1679" w:rsidRDefault="00C521B3" w:rsidP="00015975">
            <w:pPr>
              <w:pStyle w:val="TAL"/>
              <w:rPr>
                <w:sz w:val="16"/>
                <w:szCs w:val="16"/>
              </w:rPr>
            </w:pPr>
            <w:r w:rsidRPr="001B1679">
              <w:rPr>
                <w:sz w:val="16"/>
                <w:szCs w:val="16"/>
              </w:rPr>
              <w:t>3GPPMEMBER</w:t>
            </w:r>
          </w:p>
        </w:tc>
      </w:tr>
      <w:tr w:rsidR="00C521B3" w14:paraId="070844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1F8D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3AE64" w14:textId="77777777" w:rsidR="00C521B3" w:rsidRPr="001B1679" w:rsidRDefault="00C521B3" w:rsidP="00015975">
            <w:pPr>
              <w:pStyle w:val="TAL"/>
              <w:rPr>
                <w:sz w:val="16"/>
                <w:szCs w:val="16"/>
              </w:rPr>
            </w:pPr>
            <w:r w:rsidRPr="001B1679">
              <w:rPr>
                <w:sz w:val="16"/>
                <w:szCs w:val="16"/>
              </w:rPr>
              <w:t>Sowjanya 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5EFFE" w14:textId="77777777" w:rsidR="00C521B3" w:rsidRPr="001B1679" w:rsidRDefault="00C521B3" w:rsidP="00015975">
            <w:pPr>
              <w:pStyle w:val="TAL"/>
              <w:rPr>
                <w:sz w:val="16"/>
                <w:szCs w:val="16"/>
              </w:rPr>
            </w:pPr>
            <w:r w:rsidRPr="001B1679">
              <w:rPr>
                <w:sz w:val="16"/>
                <w:szCs w:val="16"/>
              </w:rPr>
              <w:t>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4CFEC"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9952C0" w14:textId="77777777" w:rsidR="00C521B3" w:rsidRPr="001B1679" w:rsidRDefault="00C521B3" w:rsidP="00015975">
            <w:pPr>
              <w:pStyle w:val="TAL"/>
              <w:rPr>
                <w:sz w:val="16"/>
                <w:szCs w:val="16"/>
              </w:rPr>
            </w:pPr>
            <w:r w:rsidRPr="001B1679">
              <w:rPr>
                <w:sz w:val="16"/>
                <w:szCs w:val="16"/>
              </w:rPr>
              <w:t>3GPPOBSERV</w:t>
            </w:r>
          </w:p>
        </w:tc>
      </w:tr>
      <w:tr w:rsidR="00C521B3" w14:paraId="77707A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D380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C87FE" w14:textId="77777777" w:rsidR="00C521B3" w:rsidRPr="001B1679" w:rsidRDefault="00C521B3" w:rsidP="00015975">
            <w:pPr>
              <w:pStyle w:val="TAL"/>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9EE5F"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8A76D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E2F7D" w14:textId="77777777" w:rsidR="00C521B3" w:rsidRPr="001B1679" w:rsidRDefault="00C521B3" w:rsidP="00015975">
            <w:pPr>
              <w:pStyle w:val="TAL"/>
              <w:rPr>
                <w:sz w:val="16"/>
                <w:szCs w:val="16"/>
              </w:rPr>
            </w:pPr>
            <w:r w:rsidRPr="001B1679">
              <w:rPr>
                <w:sz w:val="16"/>
                <w:szCs w:val="16"/>
              </w:rPr>
              <w:t>3GPPMEMBER</w:t>
            </w:r>
          </w:p>
        </w:tc>
      </w:tr>
      <w:tr w:rsidR="00C521B3" w14:paraId="7013C7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B3F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E1150" w14:textId="77777777" w:rsidR="00C521B3" w:rsidRPr="001B1679" w:rsidRDefault="00C521B3" w:rsidP="00015975">
            <w:pPr>
              <w:pStyle w:val="TAL"/>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B0A20"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01BD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97D2B" w14:textId="77777777" w:rsidR="00C521B3" w:rsidRPr="001B1679" w:rsidRDefault="00C521B3" w:rsidP="00015975">
            <w:pPr>
              <w:pStyle w:val="TAL"/>
              <w:rPr>
                <w:sz w:val="16"/>
                <w:szCs w:val="16"/>
              </w:rPr>
            </w:pPr>
            <w:r w:rsidRPr="001B1679">
              <w:rPr>
                <w:sz w:val="16"/>
                <w:szCs w:val="16"/>
              </w:rPr>
              <w:t>3GPPMEMBER</w:t>
            </w:r>
          </w:p>
        </w:tc>
      </w:tr>
      <w:tr w:rsidR="00C521B3" w14:paraId="39CAAA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A42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18C70A" w14:textId="77777777" w:rsidR="00C521B3" w:rsidRPr="001B1679" w:rsidRDefault="00C521B3" w:rsidP="00015975">
            <w:pPr>
              <w:pStyle w:val="TAL"/>
              <w:rPr>
                <w:sz w:val="16"/>
                <w:szCs w:val="16"/>
              </w:rPr>
            </w:pPr>
            <w:r w:rsidRPr="001B1679">
              <w:rPr>
                <w:sz w:val="16"/>
                <w:szCs w:val="16"/>
              </w:rPr>
              <w:t>Sean Kelley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8B062" w14:textId="77777777" w:rsidR="00C521B3" w:rsidRPr="001B1679" w:rsidRDefault="00C521B3" w:rsidP="00015975">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B3931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DC991" w14:textId="77777777" w:rsidR="00C521B3" w:rsidRPr="001B1679" w:rsidRDefault="00C521B3" w:rsidP="00015975">
            <w:pPr>
              <w:pStyle w:val="TAL"/>
              <w:rPr>
                <w:sz w:val="16"/>
                <w:szCs w:val="16"/>
              </w:rPr>
            </w:pPr>
            <w:r w:rsidRPr="001B1679">
              <w:rPr>
                <w:sz w:val="16"/>
                <w:szCs w:val="16"/>
              </w:rPr>
              <w:t>3GPPMEMBER</w:t>
            </w:r>
          </w:p>
        </w:tc>
      </w:tr>
      <w:tr w:rsidR="00C521B3" w14:paraId="1FD528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B72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2F35B" w14:textId="77777777" w:rsidR="00C521B3" w:rsidRPr="001B1679" w:rsidRDefault="00C521B3" w:rsidP="00015975">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E97F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9AC03"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8C689" w14:textId="77777777" w:rsidR="00C521B3" w:rsidRPr="001B1679" w:rsidRDefault="00C521B3" w:rsidP="00015975">
            <w:pPr>
              <w:pStyle w:val="TAL"/>
              <w:rPr>
                <w:sz w:val="16"/>
                <w:szCs w:val="16"/>
              </w:rPr>
            </w:pPr>
            <w:r w:rsidRPr="001B1679">
              <w:rPr>
                <w:sz w:val="16"/>
                <w:szCs w:val="16"/>
              </w:rPr>
              <w:t>3GPPMEMBER</w:t>
            </w:r>
          </w:p>
        </w:tc>
      </w:tr>
      <w:tr w:rsidR="00C521B3" w14:paraId="4DB6C3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6C9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1328C4" w14:textId="77777777" w:rsidR="00C521B3" w:rsidRPr="001B1679" w:rsidRDefault="00C521B3" w:rsidP="00015975">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FA77E"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9960C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2230CC" w14:textId="77777777" w:rsidR="00C521B3" w:rsidRPr="001B1679" w:rsidRDefault="00C521B3" w:rsidP="00015975">
            <w:pPr>
              <w:pStyle w:val="TAL"/>
              <w:rPr>
                <w:sz w:val="16"/>
                <w:szCs w:val="16"/>
              </w:rPr>
            </w:pPr>
            <w:r w:rsidRPr="001B1679">
              <w:rPr>
                <w:sz w:val="16"/>
                <w:szCs w:val="16"/>
              </w:rPr>
              <w:t>3GPPMEMBER</w:t>
            </w:r>
          </w:p>
        </w:tc>
      </w:tr>
      <w:tr w:rsidR="00C521B3" w14:paraId="7BAC11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D74D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F8A118" w14:textId="77777777" w:rsidR="00C521B3" w:rsidRPr="001B1679" w:rsidRDefault="00C521B3" w:rsidP="00015975">
            <w:pPr>
              <w:pStyle w:val="TAL"/>
              <w:rPr>
                <w:sz w:val="16"/>
                <w:szCs w:val="16"/>
              </w:rPr>
            </w:pPr>
            <w:r w:rsidRPr="001B1679">
              <w:rPr>
                <w:sz w:val="16"/>
                <w:szCs w:val="16"/>
              </w:rPr>
              <w:t>Jeong Yun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8DDBA"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6EF16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FC52D" w14:textId="77777777" w:rsidR="00C521B3" w:rsidRPr="001B1679" w:rsidRDefault="00C521B3" w:rsidP="00015975">
            <w:pPr>
              <w:pStyle w:val="TAL"/>
              <w:rPr>
                <w:sz w:val="16"/>
                <w:szCs w:val="16"/>
              </w:rPr>
            </w:pPr>
            <w:r w:rsidRPr="001B1679">
              <w:rPr>
                <w:sz w:val="16"/>
                <w:szCs w:val="16"/>
              </w:rPr>
              <w:t>3GPPMEMBER</w:t>
            </w:r>
          </w:p>
        </w:tc>
      </w:tr>
      <w:tr w:rsidR="00C521B3" w14:paraId="654A5D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A3D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7C8EB" w14:textId="77777777" w:rsidR="00C521B3" w:rsidRPr="001B1679" w:rsidRDefault="00C521B3" w:rsidP="00015975">
            <w:pPr>
              <w:pStyle w:val="TAL"/>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3C678"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1E76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C70CFE" w14:textId="77777777" w:rsidR="00C521B3" w:rsidRPr="001B1679" w:rsidRDefault="00C521B3" w:rsidP="00015975">
            <w:pPr>
              <w:pStyle w:val="TAL"/>
              <w:rPr>
                <w:sz w:val="16"/>
                <w:szCs w:val="16"/>
              </w:rPr>
            </w:pPr>
            <w:r w:rsidRPr="001B1679">
              <w:rPr>
                <w:sz w:val="16"/>
                <w:szCs w:val="16"/>
              </w:rPr>
              <w:t>3GPPMEMBER</w:t>
            </w:r>
          </w:p>
        </w:tc>
      </w:tr>
      <w:tr w:rsidR="00C521B3" w14:paraId="0FB7075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E902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C6662" w14:textId="77777777" w:rsidR="00C521B3" w:rsidRPr="001B1679" w:rsidRDefault="00C521B3" w:rsidP="00015975">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08528" w14:textId="77777777" w:rsidR="00C521B3" w:rsidRPr="001B1679" w:rsidRDefault="00C521B3" w:rsidP="00015975">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13B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5BF447" w14:textId="77777777" w:rsidR="00C521B3" w:rsidRPr="001B1679" w:rsidRDefault="00C521B3" w:rsidP="00015975">
            <w:pPr>
              <w:pStyle w:val="TAL"/>
              <w:rPr>
                <w:sz w:val="16"/>
                <w:szCs w:val="16"/>
              </w:rPr>
            </w:pPr>
            <w:r w:rsidRPr="001B1679">
              <w:rPr>
                <w:sz w:val="16"/>
                <w:szCs w:val="16"/>
              </w:rPr>
              <w:t>3GPPMEMBER</w:t>
            </w:r>
          </w:p>
        </w:tc>
      </w:tr>
      <w:tr w:rsidR="00C521B3" w14:paraId="449E9C2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A122E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C55F72" w14:textId="77777777" w:rsidR="00C521B3" w:rsidRPr="001B1679" w:rsidRDefault="00C521B3" w:rsidP="00015975">
            <w:pPr>
              <w:pStyle w:val="TAL"/>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B7CBF"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D674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F0779" w14:textId="77777777" w:rsidR="00C521B3" w:rsidRPr="001B1679" w:rsidRDefault="00C521B3" w:rsidP="00015975">
            <w:pPr>
              <w:pStyle w:val="TAL"/>
              <w:rPr>
                <w:sz w:val="16"/>
                <w:szCs w:val="16"/>
              </w:rPr>
            </w:pPr>
            <w:r w:rsidRPr="001B1679">
              <w:rPr>
                <w:sz w:val="16"/>
                <w:szCs w:val="16"/>
              </w:rPr>
              <w:t>3GPPMEMBER</w:t>
            </w:r>
          </w:p>
        </w:tc>
      </w:tr>
      <w:tr w:rsidR="00C521B3" w14:paraId="4AE9DE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94C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8E1E3" w14:textId="77777777" w:rsidR="00C521B3" w:rsidRPr="001B1679" w:rsidRDefault="00C521B3" w:rsidP="00015975">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E875F"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C336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D0C33" w14:textId="77777777" w:rsidR="00C521B3" w:rsidRPr="001B1679" w:rsidRDefault="00C521B3" w:rsidP="00015975">
            <w:pPr>
              <w:pStyle w:val="TAL"/>
              <w:rPr>
                <w:sz w:val="16"/>
                <w:szCs w:val="16"/>
              </w:rPr>
            </w:pPr>
            <w:r w:rsidRPr="001B1679">
              <w:rPr>
                <w:sz w:val="16"/>
                <w:szCs w:val="16"/>
              </w:rPr>
              <w:t>3GPPMEMBER</w:t>
            </w:r>
          </w:p>
        </w:tc>
      </w:tr>
      <w:tr w:rsidR="00C521B3" w14:paraId="5E0E03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DB33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17F1B" w14:textId="77777777" w:rsidR="00C521B3" w:rsidRPr="001B1679" w:rsidRDefault="00C521B3" w:rsidP="00015975">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5E9C8"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64F4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B7A42" w14:textId="77777777" w:rsidR="00C521B3" w:rsidRPr="001B1679" w:rsidRDefault="00C521B3" w:rsidP="00015975">
            <w:pPr>
              <w:pStyle w:val="TAL"/>
              <w:rPr>
                <w:sz w:val="16"/>
                <w:szCs w:val="16"/>
              </w:rPr>
            </w:pPr>
            <w:r w:rsidRPr="001B1679">
              <w:rPr>
                <w:sz w:val="16"/>
                <w:szCs w:val="16"/>
              </w:rPr>
              <w:t>3GPPMEMBER</w:t>
            </w:r>
          </w:p>
        </w:tc>
      </w:tr>
      <w:tr w:rsidR="00C521B3" w14:paraId="18B99D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A46C1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D29B1E" w14:textId="77777777" w:rsidR="00C521B3" w:rsidRPr="001B1679" w:rsidRDefault="00C521B3" w:rsidP="00015975">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5D106"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0A83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C272C4" w14:textId="77777777" w:rsidR="00C521B3" w:rsidRPr="001B1679" w:rsidRDefault="00C521B3" w:rsidP="00015975">
            <w:pPr>
              <w:pStyle w:val="TAL"/>
              <w:rPr>
                <w:sz w:val="16"/>
                <w:szCs w:val="16"/>
              </w:rPr>
            </w:pPr>
            <w:r w:rsidRPr="001B1679">
              <w:rPr>
                <w:sz w:val="16"/>
                <w:szCs w:val="16"/>
              </w:rPr>
              <w:t>3GPPMEMBER</w:t>
            </w:r>
          </w:p>
        </w:tc>
      </w:tr>
      <w:tr w:rsidR="00C521B3" w14:paraId="3EE9D1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777B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E8BB2B" w14:textId="77777777" w:rsidR="00C521B3" w:rsidRPr="001B1679" w:rsidRDefault="00C521B3" w:rsidP="00015975">
            <w:pPr>
              <w:pStyle w:val="TAL"/>
              <w:rPr>
                <w:sz w:val="16"/>
                <w:szCs w:val="16"/>
              </w:rPr>
            </w:pPr>
            <w:proofErr w:type="spellStart"/>
            <w:r w:rsidRPr="001B1679">
              <w:rPr>
                <w:sz w:val="16"/>
                <w:szCs w:val="16"/>
              </w:rPr>
              <w:t>Yunesung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1149F"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0F3D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7C5BD" w14:textId="77777777" w:rsidR="00C521B3" w:rsidRPr="001B1679" w:rsidRDefault="00C521B3" w:rsidP="00015975">
            <w:pPr>
              <w:pStyle w:val="TAL"/>
              <w:rPr>
                <w:sz w:val="16"/>
                <w:szCs w:val="16"/>
              </w:rPr>
            </w:pPr>
            <w:r w:rsidRPr="001B1679">
              <w:rPr>
                <w:sz w:val="16"/>
                <w:szCs w:val="16"/>
              </w:rPr>
              <w:t>3GPPMEMBER</w:t>
            </w:r>
          </w:p>
        </w:tc>
      </w:tr>
      <w:tr w:rsidR="00C521B3" w14:paraId="675C5D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2A62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4BEEBE" w14:textId="77777777" w:rsidR="00C521B3" w:rsidRPr="001B1679" w:rsidRDefault="00C521B3" w:rsidP="00015975">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2D60C"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A814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E1806" w14:textId="77777777" w:rsidR="00C521B3" w:rsidRPr="001B1679" w:rsidRDefault="00C521B3" w:rsidP="00015975">
            <w:pPr>
              <w:pStyle w:val="TAL"/>
              <w:rPr>
                <w:sz w:val="16"/>
                <w:szCs w:val="16"/>
              </w:rPr>
            </w:pPr>
            <w:r w:rsidRPr="001B1679">
              <w:rPr>
                <w:sz w:val="16"/>
                <w:szCs w:val="16"/>
              </w:rPr>
              <w:t>3GPPMEMBER</w:t>
            </w:r>
          </w:p>
        </w:tc>
      </w:tr>
      <w:tr w:rsidR="00C521B3" w14:paraId="7F6F9A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1570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F3E049"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F03453" w14:textId="77777777" w:rsidR="00C521B3" w:rsidRPr="001B1679" w:rsidRDefault="00C521B3" w:rsidP="00015975">
            <w:pPr>
              <w:pStyle w:val="TAL"/>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42BE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4BE91" w14:textId="77777777" w:rsidR="00C521B3" w:rsidRPr="001B1679" w:rsidRDefault="00C521B3" w:rsidP="00015975">
            <w:pPr>
              <w:pStyle w:val="TAL"/>
              <w:rPr>
                <w:sz w:val="16"/>
                <w:szCs w:val="16"/>
              </w:rPr>
            </w:pPr>
            <w:r w:rsidRPr="001B1679">
              <w:rPr>
                <w:sz w:val="16"/>
                <w:szCs w:val="16"/>
              </w:rPr>
              <w:t>3GPPMEMBER</w:t>
            </w:r>
          </w:p>
        </w:tc>
      </w:tr>
      <w:tr w:rsidR="00C521B3" w14:paraId="4EFB2F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1CBE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777EBC" w14:textId="77777777" w:rsidR="00C521B3" w:rsidRPr="001B1679" w:rsidRDefault="00C521B3" w:rsidP="00015975">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5BFDA" w14:textId="77777777" w:rsidR="00C521B3" w:rsidRPr="001B1679" w:rsidRDefault="00C521B3" w:rsidP="00015975">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DC19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8D549" w14:textId="77777777" w:rsidR="00C521B3" w:rsidRPr="001B1679" w:rsidRDefault="00C521B3" w:rsidP="00015975">
            <w:pPr>
              <w:pStyle w:val="TAL"/>
              <w:rPr>
                <w:sz w:val="16"/>
                <w:szCs w:val="16"/>
              </w:rPr>
            </w:pPr>
            <w:r w:rsidRPr="001B1679">
              <w:rPr>
                <w:sz w:val="16"/>
                <w:szCs w:val="16"/>
              </w:rPr>
              <w:t>3GPPMEMBER</w:t>
            </w:r>
          </w:p>
        </w:tc>
      </w:tr>
      <w:tr w:rsidR="00C521B3" w14:paraId="32FB5F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AF3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132A3" w14:textId="77777777" w:rsidR="00C521B3" w:rsidRPr="001B1679" w:rsidRDefault="00C521B3" w:rsidP="00015975">
            <w:pPr>
              <w:pStyle w:val="TAL"/>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09E89"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EC96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17A3D" w14:textId="77777777" w:rsidR="00C521B3" w:rsidRPr="001B1679" w:rsidRDefault="00C521B3" w:rsidP="00015975">
            <w:pPr>
              <w:pStyle w:val="TAL"/>
              <w:rPr>
                <w:sz w:val="16"/>
                <w:szCs w:val="16"/>
              </w:rPr>
            </w:pPr>
            <w:r w:rsidRPr="001B1679">
              <w:rPr>
                <w:sz w:val="16"/>
                <w:szCs w:val="16"/>
              </w:rPr>
              <w:t>3GPPMEMBER</w:t>
            </w:r>
          </w:p>
        </w:tc>
      </w:tr>
      <w:tr w:rsidR="00C521B3" w14:paraId="61AFC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9486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939EB" w14:textId="77777777" w:rsidR="00C521B3" w:rsidRPr="001B1679" w:rsidRDefault="00C521B3" w:rsidP="00015975">
            <w:pPr>
              <w:pStyle w:val="TAL"/>
              <w:rPr>
                <w:sz w:val="16"/>
                <w:szCs w:val="16"/>
              </w:rPr>
            </w:pPr>
            <w:r w:rsidRPr="001B1679">
              <w:rPr>
                <w:sz w:val="16"/>
                <w:szCs w:val="16"/>
              </w:rPr>
              <w:t>Ryosuke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9641"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42A0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EE513F" w14:textId="77777777" w:rsidR="00C521B3" w:rsidRPr="001B1679" w:rsidRDefault="00C521B3" w:rsidP="00015975">
            <w:pPr>
              <w:pStyle w:val="TAL"/>
              <w:rPr>
                <w:sz w:val="16"/>
                <w:szCs w:val="16"/>
              </w:rPr>
            </w:pPr>
            <w:r w:rsidRPr="001B1679">
              <w:rPr>
                <w:sz w:val="16"/>
                <w:szCs w:val="16"/>
              </w:rPr>
              <w:t>3GPPMEMBER</w:t>
            </w:r>
          </w:p>
        </w:tc>
      </w:tr>
      <w:tr w:rsidR="00C521B3" w14:paraId="4074FC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A6E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2D8E1" w14:textId="77777777" w:rsidR="00C521B3" w:rsidRPr="001B1679" w:rsidRDefault="00C521B3" w:rsidP="00015975">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B6E0AB" w14:textId="77777777" w:rsidR="00C521B3" w:rsidRPr="001B1679" w:rsidRDefault="00C521B3" w:rsidP="00015975">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5CB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B7DC7" w14:textId="77777777" w:rsidR="00C521B3" w:rsidRPr="001B1679" w:rsidRDefault="00C521B3" w:rsidP="00015975">
            <w:pPr>
              <w:pStyle w:val="TAL"/>
              <w:rPr>
                <w:sz w:val="16"/>
                <w:szCs w:val="16"/>
              </w:rPr>
            </w:pPr>
            <w:r w:rsidRPr="001B1679">
              <w:rPr>
                <w:sz w:val="16"/>
                <w:szCs w:val="16"/>
              </w:rPr>
              <w:t>3GPPMEMBER</w:t>
            </w:r>
          </w:p>
        </w:tc>
      </w:tr>
      <w:tr w:rsidR="00C521B3" w14:paraId="69BFC6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12550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5D01A" w14:textId="77777777" w:rsidR="00C521B3" w:rsidRPr="001B1679" w:rsidRDefault="00C521B3" w:rsidP="00015975">
            <w:pPr>
              <w:pStyle w:val="TAL"/>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D635D"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79D28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E8CE4" w14:textId="77777777" w:rsidR="00C521B3" w:rsidRPr="001B1679" w:rsidRDefault="00C521B3" w:rsidP="00015975">
            <w:pPr>
              <w:pStyle w:val="TAL"/>
              <w:rPr>
                <w:sz w:val="16"/>
                <w:szCs w:val="16"/>
              </w:rPr>
            </w:pPr>
            <w:r w:rsidRPr="001B1679">
              <w:rPr>
                <w:sz w:val="16"/>
                <w:szCs w:val="16"/>
              </w:rPr>
              <w:t>3GPPMEMBER</w:t>
            </w:r>
          </w:p>
        </w:tc>
      </w:tr>
      <w:tr w:rsidR="00C521B3" w14:paraId="281CD2E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9DF2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640283" w14:textId="77777777" w:rsidR="00C521B3" w:rsidRPr="001B1679" w:rsidRDefault="00C521B3" w:rsidP="00015975">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13FEA"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DFC8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D9F15" w14:textId="77777777" w:rsidR="00C521B3" w:rsidRPr="001B1679" w:rsidRDefault="00C521B3" w:rsidP="00015975">
            <w:pPr>
              <w:pStyle w:val="TAL"/>
              <w:rPr>
                <w:sz w:val="16"/>
                <w:szCs w:val="16"/>
              </w:rPr>
            </w:pPr>
            <w:r w:rsidRPr="001B1679">
              <w:rPr>
                <w:sz w:val="16"/>
                <w:szCs w:val="16"/>
              </w:rPr>
              <w:t>3GPPMEMBER</w:t>
            </w:r>
          </w:p>
        </w:tc>
      </w:tr>
      <w:tr w:rsidR="00C521B3" w14:paraId="67BBE7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2CAF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C06B26" w14:textId="77777777" w:rsidR="00C521B3" w:rsidRPr="001B1679" w:rsidRDefault="00C521B3" w:rsidP="00015975">
            <w:pPr>
              <w:pStyle w:val="TAL"/>
              <w:rPr>
                <w:sz w:val="16"/>
                <w:szCs w:val="16"/>
              </w:rPr>
            </w:pPr>
            <w:r w:rsidRPr="001B1679">
              <w:rPr>
                <w:sz w:val="16"/>
                <w:szCs w:val="16"/>
              </w:rPr>
              <w:t>Lalit Kotecha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B6459"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5987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75A9C" w14:textId="77777777" w:rsidR="00C521B3" w:rsidRPr="001B1679" w:rsidRDefault="00C521B3" w:rsidP="00015975">
            <w:pPr>
              <w:pStyle w:val="TAL"/>
              <w:rPr>
                <w:sz w:val="16"/>
                <w:szCs w:val="16"/>
              </w:rPr>
            </w:pPr>
            <w:r w:rsidRPr="001B1679">
              <w:rPr>
                <w:sz w:val="16"/>
                <w:szCs w:val="16"/>
              </w:rPr>
              <w:t>3GPPMEMBER</w:t>
            </w:r>
          </w:p>
        </w:tc>
      </w:tr>
      <w:tr w:rsidR="00C521B3" w14:paraId="774B47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8176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6E79E" w14:textId="77777777" w:rsidR="00C521B3" w:rsidRPr="001B1679" w:rsidRDefault="00C521B3" w:rsidP="00015975">
            <w:pPr>
              <w:pStyle w:val="TAL"/>
              <w:rPr>
                <w:sz w:val="16"/>
                <w:szCs w:val="16"/>
              </w:rPr>
            </w:pPr>
            <w:r w:rsidRPr="001B1679">
              <w:rPr>
                <w:sz w:val="16"/>
                <w:szCs w:val="16"/>
              </w:rPr>
              <w:t>D SAI PRASANTH KOTTURI BHASKARA SUBRAHMANYA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07562" w14:textId="77777777" w:rsidR="00C521B3" w:rsidRPr="001B1679" w:rsidRDefault="00C521B3" w:rsidP="00015975">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41A6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E5A72E" w14:textId="77777777" w:rsidR="00C521B3" w:rsidRPr="001B1679" w:rsidRDefault="00C521B3" w:rsidP="00015975">
            <w:pPr>
              <w:pStyle w:val="TAL"/>
              <w:rPr>
                <w:sz w:val="16"/>
                <w:szCs w:val="16"/>
              </w:rPr>
            </w:pPr>
            <w:r w:rsidRPr="001B1679">
              <w:rPr>
                <w:sz w:val="16"/>
                <w:szCs w:val="16"/>
              </w:rPr>
              <w:t>3GPPMEMBER</w:t>
            </w:r>
          </w:p>
        </w:tc>
      </w:tr>
      <w:tr w:rsidR="00C521B3" w14:paraId="18C9B7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FB730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777D9F" w14:textId="77777777" w:rsidR="00C521B3" w:rsidRPr="001B1679" w:rsidRDefault="00C521B3" w:rsidP="00015975">
            <w:pPr>
              <w:pStyle w:val="TAL"/>
              <w:rPr>
                <w:sz w:val="16"/>
                <w:szCs w:val="16"/>
              </w:rPr>
            </w:pPr>
            <w:r w:rsidRPr="001B1679">
              <w:rPr>
                <w:sz w:val="16"/>
                <w:szCs w:val="16"/>
              </w:rPr>
              <w:t xml:space="preserve">Dimitris </w:t>
            </w:r>
            <w:proofErr w:type="spellStart"/>
            <w:r w:rsidRPr="001B1679">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B268F" w14:textId="77777777" w:rsidR="00C521B3" w:rsidRPr="001B1679" w:rsidRDefault="00C521B3" w:rsidP="00015975">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A328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5187F" w14:textId="77777777" w:rsidR="00C521B3" w:rsidRPr="001B1679" w:rsidRDefault="00C521B3" w:rsidP="00015975">
            <w:pPr>
              <w:pStyle w:val="TAL"/>
              <w:rPr>
                <w:sz w:val="16"/>
                <w:szCs w:val="16"/>
              </w:rPr>
            </w:pPr>
            <w:r w:rsidRPr="001B1679">
              <w:rPr>
                <w:sz w:val="16"/>
                <w:szCs w:val="16"/>
              </w:rPr>
              <w:t>3GPPMEMBER</w:t>
            </w:r>
          </w:p>
        </w:tc>
      </w:tr>
      <w:tr w:rsidR="00C521B3" w14:paraId="3E2949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9CEA1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CD8484" w14:textId="77777777" w:rsidR="00C521B3" w:rsidRPr="001B1679" w:rsidRDefault="00C521B3" w:rsidP="00015975">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1A814"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9BED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BF596" w14:textId="77777777" w:rsidR="00C521B3" w:rsidRPr="001B1679" w:rsidRDefault="00C521B3" w:rsidP="00015975">
            <w:pPr>
              <w:pStyle w:val="TAL"/>
              <w:rPr>
                <w:sz w:val="16"/>
                <w:szCs w:val="16"/>
              </w:rPr>
            </w:pPr>
            <w:r w:rsidRPr="001B1679">
              <w:rPr>
                <w:sz w:val="16"/>
                <w:szCs w:val="16"/>
              </w:rPr>
              <w:t>3GPPORG_REP</w:t>
            </w:r>
          </w:p>
        </w:tc>
      </w:tr>
      <w:tr w:rsidR="00C521B3" w14:paraId="0B0F543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404C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7778B" w14:textId="77777777" w:rsidR="00C521B3" w:rsidRPr="001B1679" w:rsidRDefault="00C521B3" w:rsidP="00015975">
            <w:pPr>
              <w:pStyle w:val="TAL"/>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1ED03" w14:textId="77777777" w:rsidR="00C521B3" w:rsidRPr="001B1679" w:rsidRDefault="00C521B3" w:rsidP="00015975">
            <w:pPr>
              <w:pStyle w:val="TAL"/>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E33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D8409" w14:textId="77777777" w:rsidR="00C521B3" w:rsidRPr="001B1679" w:rsidRDefault="00C521B3" w:rsidP="00015975">
            <w:pPr>
              <w:pStyle w:val="TAL"/>
              <w:rPr>
                <w:sz w:val="16"/>
                <w:szCs w:val="16"/>
              </w:rPr>
            </w:pPr>
            <w:r w:rsidRPr="001B1679">
              <w:rPr>
                <w:sz w:val="16"/>
                <w:szCs w:val="16"/>
              </w:rPr>
              <w:t>3GPPMEMBER</w:t>
            </w:r>
          </w:p>
        </w:tc>
      </w:tr>
      <w:tr w:rsidR="00C521B3" w14:paraId="68D2B9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EA11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5CFE9" w14:textId="77777777" w:rsidR="00C521B3" w:rsidRPr="001B1679" w:rsidRDefault="00C521B3" w:rsidP="00015975">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5E31B"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7644E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3DE6F9" w14:textId="77777777" w:rsidR="00C521B3" w:rsidRPr="001B1679" w:rsidRDefault="00C521B3" w:rsidP="00015975">
            <w:pPr>
              <w:pStyle w:val="TAL"/>
              <w:rPr>
                <w:sz w:val="16"/>
                <w:szCs w:val="16"/>
              </w:rPr>
            </w:pPr>
            <w:r w:rsidRPr="001B1679">
              <w:rPr>
                <w:sz w:val="16"/>
                <w:szCs w:val="16"/>
              </w:rPr>
              <w:t>3GPPMEMBER</w:t>
            </w:r>
          </w:p>
        </w:tc>
      </w:tr>
      <w:tr w:rsidR="00C521B3" w14:paraId="04B59B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44A6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87624" w14:textId="77777777" w:rsidR="00C521B3" w:rsidRPr="001B1679" w:rsidRDefault="00C521B3" w:rsidP="00015975">
            <w:pPr>
              <w:pStyle w:val="TAL"/>
              <w:rPr>
                <w:sz w:val="16"/>
                <w:szCs w:val="16"/>
              </w:rPr>
            </w:pPr>
            <w:r w:rsidRPr="001B1679">
              <w:rPr>
                <w:sz w:val="16"/>
                <w:szCs w:val="16"/>
              </w:rPr>
              <w:t>Pamela Kumar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9199F"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8BAB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08D32" w14:textId="77777777" w:rsidR="00C521B3" w:rsidRPr="001B1679" w:rsidRDefault="00C521B3" w:rsidP="00015975">
            <w:pPr>
              <w:pStyle w:val="TAL"/>
              <w:rPr>
                <w:sz w:val="16"/>
                <w:szCs w:val="16"/>
              </w:rPr>
            </w:pPr>
            <w:r w:rsidRPr="001B1679">
              <w:rPr>
                <w:sz w:val="16"/>
                <w:szCs w:val="16"/>
              </w:rPr>
              <w:t>3GPPORG_REP</w:t>
            </w:r>
          </w:p>
        </w:tc>
      </w:tr>
      <w:tr w:rsidR="00C521B3" w14:paraId="26FED68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1273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ECEAE" w14:textId="77777777" w:rsidR="00C521B3" w:rsidRPr="001B1679" w:rsidRDefault="00C521B3" w:rsidP="00015975">
            <w:pPr>
              <w:pStyle w:val="TAL"/>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BC46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A591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57BD1D" w14:textId="77777777" w:rsidR="00C521B3" w:rsidRPr="001B1679" w:rsidRDefault="00C521B3" w:rsidP="00015975">
            <w:pPr>
              <w:pStyle w:val="TAL"/>
              <w:rPr>
                <w:sz w:val="16"/>
                <w:szCs w:val="16"/>
              </w:rPr>
            </w:pPr>
            <w:r w:rsidRPr="001B1679">
              <w:rPr>
                <w:sz w:val="16"/>
                <w:szCs w:val="16"/>
              </w:rPr>
              <w:t>3GPPORG_REP</w:t>
            </w:r>
          </w:p>
        </w:tc>
      </w:tr>
      <w:tr w:rsidR="00C521B3" w14:paraId="458FAAA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77EBF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3C85C" w14:textId="77777777" w:rsidR="00C521B3" w:rsidRPr="001B1679" w:rsidRDefault="00C521B3" w:rsidP="00015975">
            <w:pPr>
              <w:pStyle w:val="TAL"/>
              <w:rPr>
                <w:sz w:val="16"/>
                <w:szCs w:val="16"/>
              </w:rPr>
            </w:pPr>
            <w:r w:rsidRPr="001B1679">
              <w:rPr>
                <w:sz w:val="16"/>
                <w:szCs w:val="16"/>
              </w:rPr>
              <w:t>Chia-Lin Lai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A274C"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D2591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08FF6" w14:textId="77777777" w:rsidR="00C521B3" w:rsidRPr="001B1679" w:rsidRDefault="00C521B3" w:rsidP="00015975">
            <w:pPr>
              <w:pStyle w:val="TAL"/>
              <w:rPr>
                <w:sz w:val="16"/>
                <w:szCs w:val="16"/>
              </w:rPr>
            </w:pPr>
            <w:r w:rsidRPr="001B1679">
              <w:rPr>
                <w:sz w:val="16"/>
                <w:szCs w:val="16"/>
              </w:rPr>
              <w:t>3GPPMEMBER</w:t>
            </w:r>
          </w:p>
        </w:tc>
      </w:tr>
      <w:tr w:rsidR="00C521B3" w14:paraId="3D2B38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2C42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7BCCD5" w14:textId="77777777" w:rsidR="00C521B3" w:rsidRPr="001B1679" w:rsidRDefault="00C521B3" w:rsidP="00015975">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6DD7DA" w14:textId="77777777" w:rsidR="00C521B3" w:rsidRPr="001B1679" w:rsidRDefault="00C521B3" w:rsidP="00015975">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EA32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70583" w14:textId="77777777" w:rsidR="00C521B3" w:rsidRPr="001B1679" w:rsidRDefault="00C521B3" w:rsidP="00015975">
            <w:pPr>
              <w:pStyle w:val="TAL"/>
              <w:rPr>
                <w:sz w:val="16"/>
                <w:szCs w:val="16"/>
              </w:rPr>
            </w:pPr>
            <w:r w:rsidRPr="001B1679">
              <w:rPr>
                <w:sz w:val="16"/>
                <w:szCs w:val="16"/>
              </w:rPr>
              <w:t>3GPPMEMBER</w:t>
            </w:r>
          </w:p>
        </w:tc>
      </w:tr>
      <w:tr w:rsidR="00C521B3" w14:paraId="5693B59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1D8C4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BEA8C" w14:textId="77777777" w:rsidR="00C521B3" w:rsidRPr="001B1679" w:rsidRDefault="00C521B3" w:rsidP="00015975">
            <w:pPr>
              <w:pStyle w:val="TAL"/>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1B369"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C7F9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873EA" w14:textId="77777777" w:rsidR="00C521B3" w:rsidRPr="001B1679" w:rsidRDefault="00C521B3" w:rsidP="00015975">
            <w:pPr>
              <w:pStyle w:val="TAL"/>
              <w:rPr>
                <w:sz w:val="16"/>
                <w:szCs w:val="16"/>
              </w:rPr>
            </w:pPr>
            <w:r w:rsidRPr="001B1679">
              <w:rPr>
                <w:sz w:val="16"/>
                <w:szCs w:val="16"/>
              </w:rPr>
              <w:t>3GPPMEMBER</w:t>
            </w:r>
          </w:p>
        </w:tc>
      </w:tr>
      <w:tr w:rsidR="00C521B3" w14:paraId="7FD68E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AA5D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013C9" w14:textId="77777777" w:rsidR="00C521B3" w:rsidRPr="001B1679" w:rsidRDefault="00C521B3" w:rsidP="00015975">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3E70D"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3C02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0721E" w14:textId="77777777" w:rsidR="00C521B3" w:rsidRPr="001B1679" w:rsidRDefault="00C521B3" w:rsidP="00015975">
            <w:pPr>
              <w:pStyle w:val="TAL"/>
              <w:rPr>
                <w:sz w:val="16"/>
                <w:szCs w:val="16"/>
              </w:rPr>
            </w:pPr>
            <w:r w:rsidRPr="001B1679">
              <w:rPr>
                <w:sz w:val="16"/>
                <w:szCs w:val="16"/>
              </w:rPr>
              <w:t>3GPPMEMBER</w:t>
            </w:r>
          </w:p>
        </w:tc>
      </w:tr>
      <w:tr w:rsidR="00C521B3" w14:paraId="6331A7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058B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F8DAC6" w14:textId="77777777" w:rsidR="00C521B3" w:rsidRPr="001B1679" w:rsidRDefault="00C521B3" w:rsidP="00015975">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D936D" w14:textId="77777777" w:rsidR="00C521B3" w:rsidRPr="001B1679" w:rsidRDefault="00C521B3" w:rsidP="00015975">
            <w:pPr>
              <w:pStyle w:val="TAL"/>
              <w:rPr>
                <w:sz w:val="16"/>
                <w:szCs w:val="16"/>
              </w:rPr>
            </w:pPr>
            <w:r w:rsidRPr="001B1679">
              <w:rPr>
                <w:sz w:val="16"/>
                <w:szCs w:val="16"/>
              </w:rPr>
              <w:t>Dolby Laboratories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DB0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BAAAA8" w14:textId="77777777" w:rsidR="00C521B3" w:rsidRPr="001B1679" w:rsidRDefault="00C521B3" w:rsidP="00015975">
            <w:pPr>
              <w:pStyle w:val="TAL"/>
              <w:rPr>
                <w:sz w:val="16"/>
                <w:szCs w:val="16"/>
              </w:rPr>
            </w:pPr>
            <w:r w:rsidRPr="001B1679">
              <w:rPr>
                <w:sz w:val="16"/>
                <w:szCs w:val="16"/>
              </w:rPr>
              <w:t>3GPPMEMBER</w:t>
            </w:r>
          </w:p>
        </w:tc>
      </w:tr>
      <w:tr w:rsidR="00C521B3" w14:paraId="0C9B4E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5FD7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950F7" w14:textId="77777777" w:rsidR="00C521B3" w:rsidRPr="001B1679" w:rsidRDefault="00C521B3" w:rsidP="00015975">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03D6F3" w14:textId="77777777" w:rsidR="00C521B3" w:rsidRPr="001B1679" w:rsidRDefault="00C521B3" w:rsidP="00015975">
            <w:pPr>
              <w:pStyle w:val="TAL"/>
              <w:rPr>
                <w:sz w:val="16"/>
                <w:szCs w:val="16"/>
              </w:rPr>
            </w:pPr>
            <w:r w:rsidRPr="001B1679">
              <w:rPr>
                <w:sz w:val="16"/>
                <w:szCs w:val="16"/>
              </w:rPr>
              <w:t>Intel Technology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59C9C5"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E6BD3" w14:textId="77777777" w:rsidR="00C521B3" w:rsidRPr="001B1679" w:rsidRDefault="00C521B3" w:rsidP="00015975">
            <w:pPr>
              <w:pStyle w:val="TAL"/>
              <w:rPr>
                <w:sz w:val="16"/>
                <w:szCs w:val="16"/>
              </w:rPr>
            </w:pPr>
            <w:r w:rsidRPr="001B1679">
              <w:rPr>
                <w:sz w:val="16"/>
                <w:szCs w:val="16"/>
              </w:rPr>
              <w:t>3GPPMEMBER</w:t>
            </w:r>
          </w:p>
        </w:tc>
      </w:tr>
      <w:tr w:rsidR="00C521B3" w14:paraId="3EFD41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51D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175B4" w14:textId="77777777" w:rsidR="00C521B3" w:rsidRPr="001B1679" w:rsidRDefault="00C521B3" w:rsidP="00015975">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D6922"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729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DA5C5" w14:textId="77777777" w:rsidR="00C521B3" w:rsidRPr="001B1679" w:rsidRDefault="00C521B3" w:rsidP="00015975">
            <w:pPr>
              <w:pStyle w:val="TAL"/>
              <w:rPr>
                <w:sz w:val="16"/>
                <w:szCs w:val="16"/>
              </w:rPr>
            </w:pPr>
            <w:r w:rsidRPr="001B1679">
              <w:rPr>
                <w:sz w:val="16"/>
                <w:szCs w:val="16"/>
              </w:rPr>
              <w:t>3GPPMEMBER</w:t>
            </w:r>
          </w:p>
        </w:tc>
      </w:tr>
      <w:tr w:rsidR="00C521B3" w14:paraId="307811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AF1B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77EB9" w14:textId="77777777" w:rsidR="00C521B3" w:rsidRPr="001B1679" w:rsidRDefault="00C521B3" w:rsidP="00015975">
            <w:pPr>
              <w:pStyle w:val="TAL"/>
              <w:rPr>
                <w:sz w:val="16"/>
                <w:szCs w:val="16"/>
              </w:rPr>
            </w:pPr>
            <w:r w:rsidRPr="001B1679">
              <w:rPr>
                <w:sz w:val="16"/>
                <w:szCs w:val="16"/>
              </w:rPr>
              <w:t>Duckey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57479" w14:textId="77777777" w:rsidR="00C521B3" w:rsidRPr="001B1679" w:rsidRDefault="00C521B3" w:rsidP="00015975">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F203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4B747" w14:textId="77777777" w:rsidR="00C521B3" w:rsidRPr="001B1679" w:rsidRDefault="00C521B3" w:rsidP="00015975">
            <w:pPr>
              <w:pStyle w:val="TAL"/>
              <w:rPr>
                <w:sz w:val="16"/>
                <w:szCs w:val="16"/>
              </w:rPr>
            </w:pPr>
            <w:r w:rsidRPr="001B1679">
              <w:rPr>
                <w:sz w:val="16"/>
                <w:szCs w:val="16"/>
              </w:rPr>
              <w:t>3GPPMEMBER</w:t>
            </w:r>
          </w:p>
        </w:tc>
      </w:tr>
      <w:tr w:rsidR="00C521B3" w14:paraId="498C63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1A5B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7F47E1" w14:textId="77777777" w:rsidR="00C521B3" w:rsidRPr="001B1679" w:rsidRDefault="00C521B3" w:rsidP="00015975">
            <w:pPr>
              <w:pStyle w:val="TAL"/>
              <w:rPr>
                <w:sz w:val="16"/>
                <w:szCs w:val="16"/>
              </w:rPr>
            </w:pPr>
            <w:r w:rsidRPr="001B1679">
              <w:rPr>
                <w:sz w:val="16"/>
                <w:szCs w:val="16"/>
              </w:rPr>
              <w:t>Hakju Ryan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559E1"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5F01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89D04" w14:textId="77777777" w:rsidR="00C521B3" w:rsidRPr="001B1679" w:rsidRDefault="00C521B3" w:rsidP="00015975">
            <w:pPr>
              <w:pStyle w:val="TAL"/>
              <w:rPr>
                <w:sz w:val="16"/>
                <w:szCs w:val="16"/>
              </w:rPr>
            </w:pPr>
            <w:r w:rsidRPr="001B1679">
              <w:rPr>
                <w:sz w:val="16"/>
                <w:szCs w:val="16"/>
              </w:rPr>
              <w:t>3GPPMEMBER</w:t>
            </w:r>
          </w:p>
        </w:tc>
      </w:tr>
      <w:tr w:rsidR="00C521B3" w14:paraId="4657A7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6263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B5F164" w14:textId="77777777" w:rsidR="00C521B3" w:rsidRPr="001B1679" w:rsidRDefault="00C521B3" w:rsidP="00015975">
            <w:pPr>
              <w:pStyle w:val="TAL"/>
              <w:rPr>
                <w:sz w:val="16"/>
                <w:szCs w:val="16"/>
              </w:rPr>
            </w:pPr>
            <w:proofErr w:type="spellStart"/>
            <w:r w:rsidRPr="001B1679">
              <w:rPr>
                <w:sz w:val="16"/>
                <w:szCs w:val="16"/>
              </w:rPr>
              <w:t>Hyeyoung</w:t>
            </w:r>
            <w:proofErr w:type="spellEnd"/>
            <w:r w:rsidRPr="001B1679">
              <w:rPr>
                <w:sz w:val="16"/>
                <w:szCs w:val="16"/>
              </w:rPr>
              <w:t xml:space="preserve"> </w:t>
            </w:r>
            <w:proofErr w:type="spellStart"/>
            <w:r w:rsidRPr="001B1679">
              <w:rPr>
                <w:sz w:val="16"/>
                <w:szCs w:val="16"/>
              </w:rPr>
              <w:t>Esthel</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A4D24"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E205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DA8CC7" w14:textId="77777777" w:rsidR="00C521B3" w:rsidRPr="001B1679" w:rsidRDefault="00C521B3" w:rsidP="00015975">
            <w:pPr>
              <w:pStyle w:val="TAL"/>
              <w:rPr>
                <w:sz w:val="16"/>
                <w:szCs w:val="16"/>
              </w:rPr>
            </w:pPr>
            <w:r w:rsidRPr="001B1679">
              <w:rPr>
                <w:sz w:val="16"/>
                <w:szCs w:val="16"/>
              </w:rPr>
              <w:t>3GPPORG_REP</w:t>
            </w:r>
          </w:p>
        </w:tc>
      </w:tr>
      <w:tr w:rsidR="00C521B3" w14:paraId="59EE74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E3B5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C68152" w14:textId="77777777" w:rsidR="00C521B3" w:rsidRPr="001B1679" w:rsidRDefault="00C521B3" w:rsidP="00015975">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BFA09"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3FD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281E9" w14:textId="77777777" w:rsidR="00C521B3" w:rsidRPr="001B1679" w:rsidRDefault="00C521B3" w:rsidP="00015975">
            <w:pPr>
              <w:pStyle w:val="TAL"/>
              <w:rPr>
                <w:sz w:val="16"/>
                <w:szCs w:val="16"/>
              </w:rPr>
            </w:pPr>
            <w:r w:rsidRPr="001B1679">
              <w:rPr>
                <w:sz w:val="16"/>
                <w:szCs w:val="16"/>
              </w:rPr>
              <w:t>3GPPMEMBER</w:t>
            </w:r>
          </w:p>
        </w:tc>
      </w:tr>
      <w:tr w:rsidR="00C521B3" w14:paraId="769BB1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0A70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C302E" w14:textId="77777777" w:rsidR="00C521B3" w:rsidRPr="001B1679" w:rsidRDefault="00C521B3" w:rsidP="00015975">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12A94" w14:textId="77777777" w:rsidR="00C521B3" w:rsidRPr="001B1679" w:rsidRDefault="00C521B3" w:rsidP="00015975">
            <w:pPr>
              <w:pStyle w:val="TAL"/>
              <w:rPr>
                <w:sz w:val="16"/>
                <w:szCs w:val="16"/>
              </w:rPr>
            </w:pPr>
            <w:r w:rsidRPr="001B1679">
              <w:rPr>
                <w:sz w:val="16"/>
                <w:szCs w:val="16"/>
              </w:rPr>
              <w:t>Samsung Electronics Austria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6B4F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DF4661" w14:textId="77777777" w:rsidR="00C521B3" w:rsidRPr="001B1679" w:rsidRDefault="00C521B3" w:rsidP="00015975">
            <w:pPr>
              <w:pStyle w:val="TAL"/>
              <w:rPr>
                <w:sz w:val="16"/>
                <w:szCs w:val="16"/>
              </w:rPr>
            </w:pPr>
            <w:r w:rsidRPr="001B1679">
              <w:rPr>
                <w:sz w:val="16"/>
                <w:szCs w:val="16"/>
              </w:rPr>
              <w:t>3GPPMEMBER</w:t>
            </w:r>
          </w:p>
        </w:tc>
      </w:tr>
      <w:tr w:rsidR="00C521B3" w14:paraId="6611F4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F9744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DBFA5" w14:textId="77777777" w:rsidR="00C521B3" w:rsidRPr="001B1679" w:rsidRDefault="00C521B3" w:rsidP="00015975">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E1B92" w14:textId="77777777" w:rsidR="00C521B3" w:rsidRPr="001B1679" w:rsidRDefault="00C521B3" w:rsidP="00015975">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D488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7CFF7" w14:textId="77777777" w:rsidR="00C521B3" w:rsidRPr="001B1679" w:rsidRDefault="00C521B3" w:rsidP="00015975">
            <w:pPr>
              <w:pStyle w:val="TAL"/>
              <w:rPr>
                <w:sz w:val="16"/>
                <w:szCs w:val="16"/>
              </w:rPr>
            </w:pPr>
            <w:r w:rsidRPr="001B1679">
              <w:rPr>
                <w:sz w:val="16"/>
                <w:szCs w:val="16"/>
              </w:rPr>
              <w:t>3GPPMEMBER</w:t>
            </w:r>
          </w:p>
        </w:tc>
      </w:tr>
      <w:tr w:rsidR="00C521B3" w14:paraId="60E98D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EAF28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84DF7" w14:textId="77777777" w:rsidR="00C521B3" w:rsidRPr="001B1679" w:rsidRDefault="00C521B3" w:rsidP="00015975">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3B36E" w14:textId="77777777" w:rsidR="00C521B3" w:rsidRPr="001B1679" w:rsidRDefault="00C521B3" w:rsidP="00015975">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874D5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FD0C9" w14:textId="77777777" w:rsidR="00C521B3" w:rsidRPr="001B1679" w:rsidRDefault="00C521B3" w:rsidP="00015975">
            <w:pPr>
              <w:pStyle w:val="TAL"/>
              <w:rPr>
                <w:sz w:val="16"/>
                <w:szCs w:val="16"/>
              </w:rPr>
            </w:pPr>
            <w:r w:rsidRPr="001B1679">
              <w:rPr>
                <w:sz w:val="16"/>
                <w:szCs w:val="16"/>
              </w:rPr>
              <w:t>3GPPMEMBER</w:t>
            </w:r>
          </w:p>
        </w:tc>
      </w:tr>
      <w:tr w:rsidR="00C521B3" w14:paraId="28497F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E0A9D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E03F0D" w14:textId="77777777" w:rsidR="00C521B3" w:rsidRPr="001B1679" w:rsidRDefault="00C521B3" w:rsidP="00015975">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F942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2E8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750F4" w14:textId="77777777" w:rsidR="00C521B3" w:rsidRPr="001B1679" w:rsidRDefault="00C521B3" w:rsidP="00015975">
            <w:pPr>
              <w:pStyle w:val="TAL"/>
              <w:rPr>
                <w:sz w:val="16"/>
                <w:szCs w:val="16"/>
              </w:rPr>
            </w:pPr>
            <w:r w:rsidRPr="001B1679">
              <w:rPr>
                <w:sz w:val="16"/>
                <w:szCs w:val="16"/>
              </w:rPr>
              <w:t>3GPPMEMBER</w:t>
            </w:r>
          </w:p>
        </w:tc>
      </w:tr>
      <w:tr w:rsidR="00C521B3" w14:paraId="399AF8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48A1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1FF74" w14:textId="77777777" w:rsidR="00C521B3" w:rsidRPr="001B1679" w:rsidRDefault="00C521B3" w:rsidP="00015975">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C1C4FC"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EA1B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F66E4" w14:textId="77777777" w:rsidR="00C521B3" w:rsidRPr="001B1679" w:rsidRDefault="00C521B3" w:rsidP="00015975">
            <w:pPr>
              <w:pStyle w:val="TAL"/>
              <w:rPr>
                <w:sz w:val="16"/>
                <w:szCs w:val="16"/>
              </w:rPr>
            </w:pPr>
            <w:r w:rsidRPr="001B1679">
              <w:rPr>
                <w:sz w:val="16"/>
                <w:szCs w:val="16"/>
              </w:rPr>
              <w:t>3GPPMEMBER</w:t>
            </w:r>
          </w:p>
        </w:tc>
      </w:tr>
      <w:tr w:rsidR="00C521B3" w14:paraId="0F4AF42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E69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9506D7" w14:textId="77777777" w:rsidR="00C521B3" w:rsidRPr="001B1679" w:rsidRDefault="00C521B3" w:rsidP="00015975">
            <w:pPr>
              <w:pStyle w:val="TAL"/>
              <w:rPr>
                <w:sz w:val="16"/>
                <w:szCs w:val="16"/>
              </w:rPr>
            </w:pPr>
            <w:r w:rsidRPr="001B1679">
              <w:rPr>
                <w:sz w:val="16"/>
                <w:szCs w:val="16"/>
              </w:rPr>
              <w:t>Soohwan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4492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788A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34C83" w14:textId="77777777" w:rsidR="00C521B3" w:rsidRPr="001B1679" w:rsidRDefault="00C521B3" w:rsidP="00015975">
            <w:pPr>
              <w:pStyle w:val="TAL"/>
              <w:rPr>
                <w:sz w:val="16"/>
                <w:szCs w:val="16"/>
              </w:rPr>
            </w:pPr>
            <w:r w:rsidRPr="001B1679">
              <w:rPr>
                <w:sz w:val="16"/>
                <w:szCs w:val="16"/>
              </w:rPr>
              <w:t>3GPPMEMBER</w:t>
            </w:r>
          </w:p>
        </w:tc>
      </w:tr>
      <w:tr w:rsidR="00C521B3" w14:paraId="0E2A29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4C5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B55BE" w14:textId="77777777" w:rsidR="00C521B3" w:rsidRPr="001B1679" w:rsidRDefault="00C521B3" w:rsidP="00015975">
            <w:pPr>
              <w:pStyle w:val="TAL"/>
              <w:rPr>
                <w:sz w:val="16"/>
                <w:szCs w:val="16"/>
              </w:rPr>
            </w:pPr>
            <w:proofErr w:type="spellStart"/>
            <w:r w:rsidRPr="001B1679">
              <w:rPr>
                <w:sz w:val="16"/>
                <w:szCs w:val="16"/>
              </w:rPr>
              <w:t>Youngpo</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5113F"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372B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454E8" w14:textId="77777777" w:rsidR="00C521B3" w:rsidRPr="001B1679" w:rsidRDefault="00C521B3" w:rsidP="00015975">
            <w:pPr>
              <w:pStyle w:val="TAL"/>
              <w:rPr>
                <w:sz w:val="16"/>
                <w:szCs w:val="16"/>
              </w:rPr>
            </w:pPr>
            <w:r w:rsidRPr="001B1679">
              <w:rPr>
                <w:sz w:val="16"/>
                <w:szCs w:val="16"/>
              </w:rPr>
              <w:t>3GPPMEMBER</w:t>
            </w:r>
          </w:p>
        </w:tc>
      </w:tr>
      <w:tr w:rsidR="00C521B3" w14:paraId="151EF7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CE4A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5C85D5" w14:textId="77777777" w:rsidR="00C521B3" w:rsidRPr="001B1679" w:rsidRDefault="00C521B3" w:rsidP="00015975">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6E178"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4A60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34019" w14:textId="77777777" w:rsidR="00C521B3" w:rsidRPr="001B1679" w:rsidRDefault="00C521B3" w:rsidP="00015975">
            <w:pPr>
              <w:pStyle w:val="TAL"/>
              <w:rPr>
                <w:sz w:val="16"/>
                <w:szCs w:val="16"/>
              </w:rPr>
            </w:pPr>
            <w:r w:rsidRPr="001B1679">
              <w:rPr>
                <w:sz w:val="16"/>
                <w:szCs w:val="16"/>
              </w:rPr>
              <w:t>3GPPMEMBER</w:t>
            </w:r>
          </w:p>
        </w:tc>
      </w:tr>
      <w:tr w:rsidR="00C521B3" w14:paraId="4B7135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DF3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63600" w14:textId="77777777" w:rsidR="00C521B3" w:rsidRPr="001B1679" w:rsidRDefault="00C521B3" w:rsidP="00015975">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26A20"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E3C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1ADB1" w14:textId="77777777" w:rsidR="00C521B3" w:rsidRPr="001B1679" w:rsidRDefault="00C521B3" w:rsidP="00015975">
            <w:pPr>
              <w:pStyle w:val="TAL"/>
              <w:rPr>
                <w:sz w:val="16"/>
                <w:szCs w:val="16"/>
              </w:rPr>
            </w:pPr>
            <w:r w:rsidRPr="001B1679">
              <w:rPr>
                <w:sz w:val="16"/>
                <w:szCs w:val="16"/>
              </w:rPr>
              <w:t>3GPPMEMBER</w:t>
            </w:r>
          </w:p>
        </w:tc>
      </w:tr>
      <w:tr w:rsidR="00C521B3" w14:paraId="4074B5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B71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BCAF4" w14:textId="77777777" w:rsidR="00C521B3" w:rsidRPr="001B1679" w:rsidRDefault="00C521B3" w:rsidP="00015975">
            <w:pPr>
              <w:pStyle w:val="TAL"/>
              <w:rPr>
                <w:sz w:val="16"/>
                <w:szCs w:val="16"/>
              </w:rPr>
            </w:pPr>
            <w:r w:rsidRPr="001B1679">
              <w:rPr>
                <w:sz w:val="16"/>
                <w:szCs w:val="16"/>
              </w:rPr>
              <w:t>Guan-Cheng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5B061" w14:textId="77777777" w:rsidR="00C521B3" w:rsidRPr="001B1679" w:rsidRDefault="00C521B3" w:rsidP="00015975">
            <w:pPr>
              <w:pStyle w:val="TAL"/>
              <w:rPr>
                <w:sz w:val="16"/>
                <w:szCs w:val="16"/>
              </w:rPr>
            </w:pPr>
            <w:r w:rsidRPr="001B1679">
              <w:rPr>
                <w:sz w:val="16"/>
                <w:szCs w:val="16"/>
              </w:rPr>
              <w:t>Apex Standards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C6CD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08CB86" w14:textId="77777777" w:rsidR="00C521B3" w:rsidRPr="001B1679" w:rsidRDefault="00C521B3" w:rsidP="00015975">
            <w:pPr>
              <w:pStyle w:val="TAL"/>
              <w:rPr>
                <w:sz w:val="16"/>
                <w:szCs w:val="16"/>
              </w:rPr>
            </w:pPr>
            <w:r w:rsidRPr="001B1679">
              <w:rPr>
                <w:sz w:val="16"/>
                <w:szCs w:val="16"/>
              </w:rPr>
              <w:t>3GPPGUEST</w:t>
            </w:r>
          </w:p>
        </w:tc>
      </w:tr>
      <w:tr w:rsidR="00C521B3" w14:paraId="3295A5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0AAA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4EE529" w14:textId="77777777" w:rsidR="00C521B3" w:rsidRPr="001B1679" w:rsidRDefault="00C521B3" w:rsidP="00015975">
            <w:pPr>
              <w:pStyle w:val="TAL"/>
              <w:rPr>
                <w:sz w:val="16"/>
                <w:szCs w:val="16"/>
              </w:rPr>
            </w:pPr>
            <w:proofErr w:type="spellStart"/>
            <w:r w:rsidRPr="001B1679">
              <w:rPr>
                <w:sz w:val="16"/>
                <w:szCs w:val="16"/>
              </w:rPr>
              <w:t>Xiaoqiang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BA4DB4" w14:textId="77777777" w:rsidR="00C521B3" w:rsidRPr="001B1679" w:rsidRDefault="00C521B3" w:rsidP="00015975">
            <w:pPr>
              <w:pStyle w:val="TAL"/>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3DD4F" w14:textId="77777777" w:rsidR="00C521B3" w:rsidRPr="001B1679" w:rsidRDefault="00C521B3" w:rsidP="00015975">
            <w:pPr>
              <w:pStyle w:val="TAL"/>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E27B1" w14:textId="77777777" w:rsidR="00C521B3" w:rsidRPr="001B1679" w:rsidRDefault="00C521B3" w:rsidP="00015975">
            <w:pPr>
              <w:pStyle w:val="TAL"/>
              <w:rPr>
                <w:sz w:val="16"/>
                <w:szCs w:val="16"/>
              </w:rPr>
            </w:pPr>
          </w:p>
        </w:tc>
      </w:tr>
      <w:tr w:rsidR="00C521B3" w14:paraId="67642B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008B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C5217" w14:textId="77777777" w:rsidR="00C521B3" w:rsidRPr="001B1679" w:rsidRDefault="00C521B3" w:rsidP="00015975">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619DF"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8B277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7728C7" w14:textId="77777777" w:rsidR="00C521B3" w:rsidRPr="001B1679" w:rsidRDefault="00C521B3" w:rsidP="00015975">
            <w:pPr>
              <w:pStyle w:val="TAL"/>
              <w:rPr>
                <w:sz w:val="16"/>
                <w:szCs w:val="16"/>
              </w:rPr>
            </w:pPr>
            <w:r w:rsidRPr="001B1679">
              <w:rPr>
                <w:sz w:val="16"/>
                <w:szCs w:val="16"/>
              </w:rPr>
              <w:t>3GPPMEMBER</w:t>
            </w:r>
          </w:p>
        </w:tc>
      </w:tr>
      <w:tr w:rsidR="00C521B3" w14:paraId="69F101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E91CC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016E08" w14:textId="77777777" w:rsidR="00C521B3" w:rsidRPr="001B1679" w:rsidRDefault="00C521B3" w:rsidP="00015975">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71926"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CA48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124E3" w14:textId="77777777" w:rsidR="00C521B3" w:rsidRPr="001B1679" w:rsidRDefault="00C521B3" w:rsidP="00015975">
            <w:pPr>
              <w:pStyle w:val="TAL"/>
              <w:rPr>
                <w:sz w:val="16"/>
                <w:szCs w:val="16"/>
              </w:rPr>
            </w:pPr>
            <w:r w:rsidRPr="001B1679">
              <w:rPr>
                <w:sz w:val="16"/>
                <w:szCs w:val="16"/>
              </w:rPr>
              <w:t>3GPPMEMBER</w:t>
            </w:r>
          </w:p>
        </w:tc>
      </w:tr>
      <w:tr w:rsidR="00C521B3" w14:paraId="151F5E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C91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47776" w14:textId="77777777" w:rsidR="00C521B3" w:rsidRPr="001B1679" w:rsidRDefault="00C521B3" w:rsidP="00015975">
            <w:pPr>
              <w:pStyle w:val="TAL"/>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7DAC9"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120A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4F1D2F" w14:textId="77777777" w:rsidR="00C521B3" w:rsidRPr="001B1679" w:rsidRDefault="00C521B3" w:rsidP="00015975">
            <w:pPr>
              <w:pStyle w:val="TAL"/>
              <w:rPr>
                <w:sz w:val="16"/>
                <w:szCs w:val="16"/>
              </w:rPr>
            </w:pPr>
            <w:r w:rsidRPr="001B1679">
              <w:rPr>
                <w:sz w:val="16"/>
                <w:szCs w:val="16"/>
              </w:rPr>
              <w:t>3GPPMEMBER</w:t>
            </w:r>
          </w:p>
        </w:tc>
      </w:tr>
      <w:tr w:rsidR="00C521B3" w14:paraId="3EA4FE5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8565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94661F" w14:textId="77777777" w:rsidR="00C521B3" w:rsidRPr="001B1679" w:rsidRDefault="00C521B3" w:rsidP="00015975">
            <w:pPr>
              <w:pStyle w:val="TAL"/>
              <w:rPr>
                <w:sz w:val="16"/>
                <w:szCs w:val="16"/>
              </w:rPr>
            </w:pPr>
            <w:r w:rsidRPr="001B1679">
              <w:rPr>
                <w:sz w:val="16"/>
                <w:szCs w:val="16"/>
              </w:rPr>
              <w:t>Una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EA77A" w14:textId="77777777" w:rsidR="00C521B3" w:rsidRPr="001B1679" w:rsidRDefault="00C521B3" w:rsidP="00015975">
            <w:pPr>
              <w:pStyle w:val="TAL"/>
              <w:rPr>
                <w:sz w:val="16"/>
                <w:szCs w:val="16"/>
              </w:rPr>
            </w:pPr>
            <w:r w:rsidRPr="001B1679">
              <w:rPr>
                <w:sz w:val="16"/>
                <w:szCs w:val="16"/>
              </w:rPr>
              <w:t>Taipei Computer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BC2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801AC" w14:textId="77777777" w:rsidR="00C521B3" w:rsidRPr="001B1679" w:rsidRDefault="00C521B3" w:rsidP="00015975">
            <w:pPr>
              <w:pStyle w:val="TAL"/>
              <w:rPr>
                <w:sz w:val="16"/>
                <w:szCs w:val="16"/>
              </w:rPr>
            </w:pPr>
            <w:r w:rsidRPr="001B1679">
              <w:rPr>
                <w:sz w:val="16"/>
                <w:szCs w:val="16"/>
              </w:rPr>
              <w:t>3GPPGUEST</w:t>
            </w:r>
          </w:p>
        </w:tc>
      </w:tr>
      <w:tr w:rsidR="00C521B3" w14:paraId="2F918B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BF69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2C8482" w14:textId="77777777" w:rsidR="00C521B3" w:rsidRPr="001B1679" w:rsidRDefault="00C521B3" w:rsidP="00015975">
            <w:pPr>
              <w:pStyle w:val="TAL"/>
              <w:rPr>
                <w:sz w:val="16"/>
                <w:szCs w:val="16"/>
              </w:rPr>
            </w:pPr>
            <w:r w:rsidRPr="001B1679">
              <w:rPr>
                <w:sz w:val="16"/>
                <w:szCs w:val="16"/>
              </w:rPr>
              <w:t>YuanChieh (Carlson)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4690F"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9F4BC7"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2AD747" w14:textId="77777777" w:rsidR="00C521B3" w:rsidRPr="001B1679" w:rsidRDefault="00C521B3" w:rsidP="00015975">
            <w:pPr>
              <w:pStyle w:val="TAL"/>
              <w:rPr>
                <w:sz w:val="16"/>
                <w:szCs w:val="16"/>
              </w:rPr>
            </w:pPr>
            <w:r w:rsidRPr="001B1679">
              <w:rPr>
                <w:sz w:val="16"/>
                <w:szCs w:val="16"/>
              </w:rPr>
              <w:t>3GPPMEMBER</w:t>
            </w:r>
          </w:p>
        </w:tc>
      </w:tr>
      <w:tr w:rsidR="00C521B3" w14:paraId="701744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99A7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D5D89" w14:textId="77777777" w:rsidR="00C521B3" w:rsidRPr="001B1679" w:rsidRDefault="00C521B3" w:rsidP="00015975">
            <w:pPr>
              <w:pStyle w:val="TAL"/>
              <w:rPr>
                <w:sz w:val="16"/>
                <w:szCs w:val="16"/>
              </w:rPr>
            </w:pPr>
            <w:r w:rsidRPr="001B1679">
              <w:rPr>
                <w:sz w:val="16"/>
                <w:szCs w:val="16"/>
              </w:rPr>
              <w:t>Yu-hsin (Tony)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02C0"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8392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51F86" w14:textId="77777777" w:rsidR="00C521B3" w:rsidRPr="001B1679" w:rsidRDefault="00C521B3" w:rsidP="00015975">
            <w:pPr>
              <w:pStyle w:val="TAL"/>
              <w:rPr>
                <w:sz w:val="16"/>
                <w:szCs w:val="16"/>
              </w:rPr>
            </w:pPr>
            <w:r w:rsidRPr="001B1679">
              <w:rPr>
                <w:sz w:val="16"/>
                <w:szCs w:val="16"/>
              </w:rPr>
              <w:t>3GPPMEMBER</w:t>
            </w:r>
          </w:p>
        </w:tc>
      </w:tr>
      <w:tr w:rsidR="00C521B3" w14:paraId="42E1B8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64BC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84ED47" w14:textId="77777777" w:rsidR="00C521B3" w:rsidRPr="001B1679" w:rsidRDefault="00C521B3" w:rsidP="00015975">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F7F2F"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EDF0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DF44B" w14:textId="77777777" w:rsidR="00C521B3" w:rsidRPr="001B1679" w:rsidRDefault="00C521B3" w:rsidP="00015975">
            <w:pPr>
              <w:pStyle w:val="TAL"/>
              <w:rPr>
                <w:sz w:val="16"/>
                <w:szCs w:val="16"/>
              </w:rPr>
            </w:pPr>
            <w:r w:rsidRPr="001B1679">
              <w:rPr>
                <w:sz w:val="16"/>
                <w:szCs w:val="16"/>
              </w:rPr>
              <w:t>3GPPMEMBER</w:t>
            </w:r>
          </w:p>
        </w:tc>
      </w:tr>
      <w:tr w:rsidR="00C521B3" w14:paraId="69DFA8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7CD0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9466E" w14:textId="77777777" w:rsidR="00C521B3" w:rsidRPr="001B1679" w:rsidRDefault="00C521B3" w:rsidP="00015975">
            <w:pPr>
              <w:pStyle w:val="TAL"/>
              <w:rPr>
                <w:sz w:val="16"/>
                <w:szCs w:val="16"/>
              </w:rPr>
            </w:pPr>
            <w:r w:rsidRPr="001B1679">
              <w:rPr>
                <w:sz w:val="16"/>
                <w:szCs w:val="16"/>
              </w:rPr>
              <w:t xml:space="preserve">Luca </w:t>
            </w:r>
            <w:proofErr w:type="spellStart"/>
            <w:r w:rsidRPr="001B1679">
              <w:rPr>
                <w:sz w:val="16"/>
                <w:szCs w:val="16"/>
              </w:rPr>
              <w:t>Lodigiani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EFACF2" w14:textId="77777777" w:rsidR="00C521B3" w:rsidRPr="001B1679" w:rsidRDefault="00C521B3" w:rsidP="00015975">
            <w:pPr>
              <w:pStyle w:val="TAL"/>
              <w:rPr>
                <w:sz w:val="16"/>
                <w:szCs w:val="16"/>
              </w:rPr>
            </w:pPr>
            <w:r w:rsidRPr="001B1679">
              <w:rPr>
                <w:sz w:val="16"/>
                <w:szCs w:val="16"/>
              </w:rPr>
              <w:t>Inmarsat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AA8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2792E" w14:textId="77777777" w:rsidR="00C521B3" w:rsidRPr="001B1679" w:rsidRDefault="00C521B3" w:rsidP="00015975">
            <w:pPr>
              <w:pStyle w:val="TAL"/>
              <w:rPr>
                <w:sz w:val="16"/>
                <w:szCs w:val="16"/>
              </w:rPr>
            </w:pPr>
            <w:r w:rsidRPr="001B1679">
              <w:rPr>
                <w:sz w:val="16"/>
                <w:szCs w:val="16"/>
              </w:rPr>
              <w:t>3GPPMEMBER</w:t>
            </w:r>
          </w:p>
        </w:tc>
      </w:tr>
      <w:tr w:rsidR="00C521B3" w14:paraId="2D230A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A0C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9F0F53" w14:textId="77777777" w:rsidR="00C521B3" w:rsidRPr="001B1679" w:rsidRDefault="00C521B3" w:rsidP="00015975">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BC827" w14:textId="77777777" w:rsidR="00C521B3" w:rsidRPr="001B1679" w:rsidRDefault="00C521B3" w:rsidP="00015975">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A7AA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11803" w14:textId="77777777" w:rsidR="00C521B3" w:rsidRPr="001B1679" w:rsidRDefault="00C521B3" w:rsidP="00015975">
            <w:pPr>
              <w:pStyle w:val="TAL"/>
              <w:rPr>
                <w:sz w:val="16"/>
                <w:szCs w:val="16"/>
              </w:rPr>
            </w:pPr>
            <w:r w:rsidRPr="001B1679">
              <w:rPr>
                <w:sz w:val="16"/>
                <w:szCs w:val="16"/>
              </w:rPr>
              <w:t>3GPPGUEST</w:t>
            </w:r>
          </w:p>
        </w:tc>
      </w:tr>
      <w:tr w:rsidR="00C521B3" w14:paraId="40386F8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6126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FD6537" w14:textId="77777777" w:rsidR="00C521B3" w:rsidRPr="001B1679" w:rsidRDefault="00C521B3" w:rsidP="00015975">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0B410" w14:textId="77777777" w:rsidR="00C521B3" w:rsidRPr="001B1679" w:rsidRDefault="00C521B3" w:rsidP="00015975">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A8B5C8"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2B00B" w14:textId="77777777" w:rsidR="00C521B3" w:rsidRPr="001B1679" w:rsidRDefault="00C521B3" w:rsidP="00015975">
            <w:pPr>
              <w:pStyle w:val="TAL"/>
              <w:rPr>
                <w:sz w:val="16"/>
                <w:szCs w:val="16"/>
              </w:rPr>
            </w:pPr>
            <w:r w:rsidRPr="001B1679">
              <w:rPr>
                <w:sz w:val="16"/>
                <w:szCs w:val="16"/>
              </w:rPr>
              <w:t>3GPPMEMBER</w:t>
            </w:r>
          </w:p>
        </w:tc>
      </w:tr>
      <w:tr w:rsidR="00C521B3" w14:paraId="020ED3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BB6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5B255" w14:textId="77777777" w:rsidR="00C521B3" w:rsidRPr="001B1679" w:rsidRDefault="00C521B3" w:rsidP="00015975">
            <w:pPr>
              <w:pStyle w:val="TAL"/>
              <w:rPr>
                <w:sz w:val="16"/>
                <w:szCs w:val="16"/>
              </w:rPr>
            </w:pPr>
            <w:r w:rsidRPr="001B1679">
              <w:rPr>
                <w:sz w:val="16"/>
                <w:szCs w:val="16"/>
              </w:rPr>
              <w:t>AKASH MALIK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759F8"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358E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79A7E" w14:textId="77777777" w:rsidR="00C521B3" w:rsidRPr="001B1679" w:rsidRDefault="00C521B3" w:rsidP="00015975">
            <w:pPr>
              <w:pStyle w:val="TAL"/>
              <w:rPr>
                <w:sz w:val="16"/>
                <w:szCs w:val="16"/>
              </w:rPr>
            </w:pPr>
            <w:r w:rsidRPr="001B1679">
              <w:rPr>
                <w:sz w:val="16"/>
                <w:szCs w:val="16"/>
              </w:rPr>
              <w:t>3GPPORG_REP</w:t>
            </w:r>
          </w:p>
        </w:tc>
      </w:tr>
      <w:tr w:rsidR="00C521B3" w14:paraId="1ED0CBE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5B05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AF2B1" w14:textId="77777777" w:rsidR="00C521B3" w:rsidRPr="001B1679" w:rsidRDefault="00C521B3" w:rsidP="00015975">
            <w:pPr>
              <w:pStyle w:val="TAL"/>
              <w:rPr>
                <w:sz w:val="16"/>
                <w:szCs w:val="16"/>
              </w:rPr>
            </w:pPr>
            <w:r w:rsidRPr="001B1679">
              <w:rPr>
                <w:sz w:val="16"/>
                <w:szCs w:val="16"/>
              </w:rPr>
              <w:t>Olivier Marco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D4F29" w14:textId="77777777" w:rsidR="00C521B3" w:rsidRPr="001B1679" w:rsidRDefault="00C521B3" w:rsidP="00015975">
            <w:pPr>
              <w:pStyle w:val="TAL"/>
              <w:rPr>
                <w:sz w:val="16"/>
                <w:szCs w:val="16"/>
              </w:rPr>
            </w:pPr>
            <w:r w:rsidRPr="001B1679">
              <w:rPr>
                <w:sz w:val="16"/>
                <w:szCs w:val="16"/>
              </w:rPr>
              <w:t>Sequans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2B01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A0DD0" w14:textId="77777777" w:rsidR="00C521B3" w:rsidRPr="001B1679" w:rsidRDefault="00C521B3" w:rsidP="00015975">
            <w:pPr>
              <w:pStyle w:val="TAL"/>
              <w:rPr>
                <w:sz w:val="16"/>
                <w:szCs w:val="16"/>
              </w:rPr>
            </w:pPr>
            <w:r w:rsidRPr="001B1679">
              <w:rPr>
                <w:sz w:val="16"/>
                <w:szCs w:val="16"/>
              </w:rPr>
              <w:t>3GPPMEMBER</w:t>
            </w:r>
          </w:p>
        </w:tc>
      </w:tr>
      <w:tr w:rsidR="00C521B3" w14:paraId="53036C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2AAFD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78B11" w14:textId="77777777" w:rsidR="00C521B3" w:rsidRPr="001B1679" w:rsidRDefault="00C521B3" w:rsidP="00015975">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ED01D" w14:textId="77777777" w:rsidR="00C521B3" w:rsidRPr="001B1679" w:rsidRDefault="00C521B3" w:rsidP="00015975">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2A0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8E985" w14:textId="77777777" w:rsidR="00C521B3" w:rsidRPr="001B1679" w:rsidRDefault="00C521B3" w:rsidP="00015975">
            <w:pPr>
              <w:pStyle w:val="TAL"/>
              <w:rPr>
                <w:sz w:val="16"/>
                <w:szCs w:val="16"/>
              </w:rPr>
            </w:pPr>
            <w:r w:rsidRPr="001B1679">
              <w:rPr>
                <w:sz w:val="16"/>
                <w:szCs w:val="16"/>
              </w:rPr>
              <w:t>3GPPMEMBER</w:t>
            </w:r>
          </w:p>
        </w:tc>
      </w:tr>
      <w:tr w:rsidR="00C521B3" w14:paraId="6A7EAE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72B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9FED0" w14:textId="77777777" w:rsidR="00C521B3" w:rsidRPr="001B1679" w:rsidRDefault="00C521B3" w:rsidP="00015975">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13A8B"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FBD3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9BA59" w14:textId="77777777" w:rsidR="00C521B3" w:rsidRPr="001B1679" w:rsidRDefault="00C521B3" w:rsidP="00015975">
            <w:pPr>
              <w:pStyle w:val="TAL"/>
              <w:rPr>
                <w:sz w:val="16"/>
                <w:szCs w:val="16"/>
              </w:rPr>
            </w:pPr>
            <w:r w:rsidRPr="001B1679">
              <w:rPr>
                <w:sz w:val="16"/>
                <w:szCs w:val="16"/>
              </w:rPr>
              <w:t>3GPPMEMBER</w:t>
            </w:r>
          </w:p>
        </w:tc>
      </w:tr>
      <w:tr w:rsidR="00C521B3" w14:paraId="6C1397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0C04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F9968" w14:textId="77777777" w:rsidR="00C521B3" w:rsidRPr="001B1679" w:rsidRDefault="00C521B3" w:rsidP="00015975">
            <w:pPr>
              <w:pStyle w:val="TAL"/>
              <w:rPr>
                <w:sz w:val="16"/>
                <w:szCs w:val="16"/>
              </w:rPr>
            </w:pPr>
            <w:r w:rsidRPr="001B1679">
              <w:rPr>
                <w:sz w:val="16"/>
                <w:szCs w:val="16"/>
              </w:rPr>
              <w:t>Gino Masini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4D328D" w14:textId="77777777" w:rsidR="00C521B3" w:rsidRPr="001B1679" w:rsidRDefault="00C521B3" w:rsidP="00015975">
            <w:pPr>
              <w:pStyle w:val="TAL"/>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92A2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31FB1" w14:textId="77777777" w:rsidR="00C521B3" w:rsidRPr="001B1679" w:rsidRDefault="00C521B3" w:rsidP="00015975">
            <w:pPr>
              <w:pStyle w:val="TAL"/>
              <w:rPr>
                <w:sz w:val="16"/>
                <w:szCs w:val="16"/>
              </w:rPr>
            </w:pPr>
            <w:r w:rsidRPr="001B1679">
              <w:rPr>
                <w:sz w:val="16"/>
                <w:szCs w:val="16"/>
              </w:rPr>
              <w:t>3GPPMEMBER</w:t>
            </w:r>
          </w:p>
        </w:tc>
      </w:tr>
      <w:tr w:rsidR="00C521B3" w14:paraId="4048CC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9A8271"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B09C9" w14:textId="77777777" w:rsidR="00C521B3" w:rsidRPr="001B1679" w:rsidRDefault="00C521B3" w:rsidP="00015975">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32A9A"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633D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F3CB6" w14:textId="77777777" w:rsidR="00C521B3" w:rsidRPr="001B1679" w:rsidRDefault="00C521B3" w:rsidP="00015975">
            <w:pPr>
              <w:pStyle w:val="TAL"/>
              <w:rPr>
                <w:sz w:val="16"/>
                <w:szCs w:val="16"/>
              </w:rPr>
            </w:pPr>
            <w:r w:rsidRPr="001B1679">
              <w:rPr>
                <w:sz w:val="16"/>
                <w:szCs w:val="16"/>
              </w:rPr>
              <w:t>3GPPMEMBER</w:t>
            </w:r>
          </w:p>
        </w:tc>
      </w:tr>
      <w:tr w:rsidR="00C521B3" w14:paraId="0339E2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E51D7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89EB9" w14:textId="77777777" w:rsidR="00C521B3" w:rsidRPr="001B1679" w:rsidRDefault="00C521B3" w:rsidP="00015975">
            <w:pPr>
              <w:pStyle w:val="TAL"/>
              <w:rPr>
                <w:sz w:val="16"/>
                <w:szCs w:val="16"/>
              </w:rPr>
            </w:pPr>
            <w:r w:rsidRPr="001B1679">
              <w:rPr>
                <w:sz w:val="16"/>
                <w:szCs w:val="16"/>
              </w:rPr>
              <w:t>Takeshi Matsumura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DEB09"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E8B3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F99BD" w14:textId="77777777" w:rsidR="00C521B3" w:rsidRPr="001B1679" w:rsidRDefault="00C521B3" w:rsidP="00015975">
            <w:pPr>
              <w:pStyle w:val="TAL"/>
              <w:rPr>
                <w:sz w:val="16"/>
                <w:szCs w:val="16"/>
              </w:rPr>
            </w:pPr>
            <w:r w:rsidRPr="001B1679">
              <w:rPr>
                <w:sz w:val="16"/>
                <w:szCs w:val="16"/>
              </w:rPr>
              <w:t>3GPPMEMBER</w:t>
            </w:r>
          </w:p>
        </w:tc>
      </w:tr>
      <w:tr w:rsidR="00C521B3" w14:paraId="42204A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3237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35759C" w14:textId="77777777" w:rsidR="00C521B3" w:rsidRPr="001B1679" w:rsidRDefault="00C521B3" w:rsidP="00015975">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DD48A"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F77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A8515" w14:textId="77777777" w:rsidR="00C521B3" w:rsidRPr="001B1679" w:rsidRDefault="00C521B3" w:rsidP="00015975">
            <w:pPr>
              <w:pStyle w:val="TAL"/>
              <w:rPr>
                <w:sz w:val="16"/>
                <w:szCs w:val="16"/>
              </w:rPr>
            </w:pPr>
            <w:r w:rsidRPr="001B1679">
              <w:rPr>
                <w:sz w:val="16"/>
                <w:szCs w:val="16"/>
              </w:rPr>
              <w:t>3GPPMEMBER</w:t>
            </w:r>
          </w:p>
        </w:tc>
      </w:tr>
      <w:tr w:rsidR="00C521B3" w14:paraId="49D7A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E167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3CE367" w14:textId="77777777" w:rsidR="00C521B3" w:rsidRPr="001B1679" w:rsidRDefault="00C521B3" w:rsidP="00015975">
            <w:pPr>
              <w:pStyle w:val="TAL"/>
              <w:rPr>
                <w:sz w:val="16"/>
                <w:szCs w:val="16"/>
              </w:rPr>
            </w:pPr>
            <w:r w:rsidRPr="001B1679">
              <w:rPr>
                <w:sz w:val="16"/>
                <w:szCs w:val="16"/>
              </w:rPr>
              <w:t>Renaud Mellies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ECBE9C" w14:textId="77777777" w:rsidR="00C521B3" w:rsidRPr="001B1679" w:rsidRDefault="00C521B3" w:rsidP="00015975">
            <w:pPr>
              <w:pStyle w:val="TAL"/>
              <w:rPr>
                <w:sz w:val="16"/>
                <w:szCs w:val="16"/>
              </w:rPr>
            </w:pPr>
            <w:r w:rsidRPr="001B1679">
              <w:rPr>
                <w:sz w:val="16"/>
                <w:szCs w:val="16"/>
              </w:rPr>
              <w:t>MINISTERE DE L'INTERIEUR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9387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92119" w14:textId="77777777" w:rsidR="00C521B3" w:rsidRPr="001B1679" w:rsidRDefault="00C521B3" w:rsidP="00015975">
            <w:pPr>
              <w:pStyle w:val="TAL"/>
              <w:rPr>
                <w:sz w:val="16"/>
                <w:szCs w:val="16"/>
              </w:rPr>
            </w:pPr>
            <w:r w:rsidRPr="001B1679">
              <w:rPr>
                <w:sz w:val="16"/>
                <w:szCs w:val="16"/>
              </w:rPr>
              <w:t>3GPPMEMBER</w:t>
            </w:r>
          </w:p>
        </w:tc>
      </w:tr>
      <w:tr w:rsidR="00C521B3" w14:paraId="4051D2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65507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CAA2A" w14:textId="77777777" w:rsidR="00C521B3" w:rsidRPr="001B1679" w:rsidRDefault="00C521B3" w:rsidP="00015975">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8EB4C"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7748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D9E61" w14:textId="77777777" w:rsidR="00C521B3" w:rsidRPr="001B1679" w:rsidRDefault="00C521B3" w:rsidP="00015975">
            <w:pPr>
              <w:pStyle w:val="TAL"/>
              <w:rPr>
                <w:sz w:val="16"/>
                <w:szCs w:val="16"/>
              </w:rPr>
            </w:pPr>
            <w:r w:rsidRPr="001B1679">
              <w:rPr>
                <w:sz w:val="16"/>
                <w:szCs w:val="16"/>
              </w:rPr>
              <w:t>3GPPMEMBER</w:t>
            </w:r>
          </w:p>
        </w:tc>
      </w:tr>
      <w:tr w:rsidR="00C521B3" w14:paraId="55FC28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325C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CE5E8" w14:textId="77777777" w:rsidR="00C521B3" w:rsidRPr="001B1679" w:rsidRDefault="00C521B3" w:rsidP="00015975">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CF256"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09AD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757B3" w14:textId="77777777" w:rsidR="00C521B3" w:rsidRPr="001B1679" w:rsidRDefault="00C521B3" w:rsidP="00015975">
            <w:pPr>
              <w:pStyle w:val="TAL"/>
              <w:rPr>
                <w:sz w:val="16"/>
                <w:szCs w:val="16"/>
              </w:rPr>
            </w:pPr>
            <w:r w:rsidRPr="001B1679">
              <w:rPr>
                <w:sz w:val="16"/>
                <w:szCs w:val="16"/>
              </w:rPr>
              <w:t>3GPPMEMBER</w:t>
            </w:r>
          </w:p>
        </w:tc>
      </w:tr>
      <w:tr w:rsidR="00C521B3" w14:paraId="5C252C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697A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4261A" w14:textId="77777777" w:rsidR="00C521B3" w:rsidRPr="001B1679" w:rsidRDefault="00C521B3" w:rsidP="00015975">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67DC6"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13F5F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FC0D3" w14:textId="77777777" w:rsidR="00C521B3" w:rsidRPr="001B1679" w:rsidRDefault="00C521B3" w:rsidP="00015975">
            <w:pPr>
              <w:pStyle w:val="TAL"/>
              <w:rPr>
                <w:sz w:val="16"/>
                <w:szCs w:val="16"/>
              </w:rPr>
            </w:pPr>
            <w:r w:rsidRPr="001B1679">
              <w:rPr>
                <w:sz w:val="16"/>
                <w:szCs w:val="16"/>
              </w:rPr>
              <w:t>3GPPMEMBER</w:t>
            </w:r>
          </w:p>
        </w:tc>
      </w:tr>
      <w:tr w:rsidR="00C521B3" w14:paraId="5B5D52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17E0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C43F4" w14:textId="77777777" w:rsidR="00C521B3" w:rsidRPr="001B1679" w:rsidRDefault="00C521B3" w:rsidP="00015975">
            <w:pPr>
              <w:pStyle w:val="TAL"/>
              <w:rPr>
                <w:sz w:val="16"/>
                <w:szCs w:val="16"/>
              </w:rPr>
            </w:pPr>
            <w:r w:rsidRPr="001B1679">
              <w:rPr>
                <w:sz w:val="16"/>
                <w:szCs w:val="16"/>
              </w:rPr>
              <w:t>Tomo MIYAKE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7C468"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67850"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2672E" w14:textId="77777777" w:rsidR="00C521B3" w:rsidRPr="001B1679" w:rsidRDefault="00C521B3" w:rsidP="00015975">
            <w:pPr>
              <w:pStyle w:val="TAL"/>
              <w:rPr>
                <w:sz w:val="16"/>
                <w:szCs w:val="16"/>
              </w:rPr>
            </w:pPr>
            <w:r w:rsidRPr="001B1679">
              <w:rPr>
                <w:sz w:val="16"/>
                <w:szCs w:val="16"/>
              </w:rPr>
              <w:t>3GPPMEMBER</w:t>
            </w:r>
          </w:p>
        </w:tc>
      </w:tr>
      <w:tr w:rsidR="00C521B3" w14:paraId="69143F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290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17919" w14:textId="77777777" w:rsidR="00C521B3" w:rsidRPr="001B1679" w:rsidRDefault="00C521B3" w:rsidP="00015975">
            <w:pPr>
              <w:pStyle w:val="TAL"/>
              <w:rPr>
                <w:sz w:val="16"/>
                <w:szCs w:val="16"/>
              </w:rPr>
            </w:pPr>
            <w:r w:rsidRPr="001B1679">
              <w:rPr>
                <w:sz w:val="16"/>
                <w:szCs w:val="16"/>
              </w:rPr>
              <w:t>Max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F8D2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7A9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61445" w14:textId="77777777" w:rsidR="00C521B3" w:rsidRPr="001B1679" w:rsidRDefault="00C521B3" w:rsidP="00015975">
            <w:pPr>
              <w:pStyle w:val="TAL"/>
              <w:rPr>
                <w:sz w:val="16"/>
                <w:szCs w:val="16"/>
              </w:rPr>
            </w:pPr>
            <w:r w:rsidRPr="001B1679">
              <w:rPr>
                <w:sz w:val="16"/>
                <w:szCs w:val="16"/>
              </w:rPr>
              <w:t>3GPPMEMBER</w:t>
            </w:r>
          </w:p>
        </w:tc>
      </w:tr>
      <w:tr w:rsidR="00C521B3" w14:paraId="7138C42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8B6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50B6C" w14:textId="77777777" w:rsidR="00C521B3" w:rsidRPr="001B1679" w:rsidRDefault="00C521B3" w:rsidP="00015975">
            <w:pPr>
              <w:pStyle w:val="TAL"/>
              <w:rPr>
                <w:sz w:val="16"/>
                <w:szCs w:val="16"/>
              </w:rPr>
            </w:pPr>
            <w:r w:rsidRPr="001B1679">
              <w:rPr>
                <w:sz w:val="16"/>
                <w:szCs w:val="16"/>
              </w:rPr>
              <w:t>Peter Monnes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422BF"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95E48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D2BDE" w14:textId="77777777" w:rsidR="00C521B3" w:rsidRPr="001B1679" w:rsidRDefault="00C521B3" w:rsidP="00015975">
            <w:pPr>
              <w:pStyle w:val="TAL"/>
              <w:rPr>
                <w:sz w:val="16"/>
                <w:szCs w:val="16"/>
              </w:rPr>
            </w:pPr>
            <w:r w:rsidRPr="001B1679">
              <w:rPr>
                <w:sz w:val="16"/>
                <w:szCs w:val="16"/>
              </w:rPr>
              <w:t>3GPPMEMBER</w:t>
            </w:r>
          </w:p>
        </w:tc>
      </w:tr>
      <w:tr w:rsidR="00C521B3" w14:paraId="331BBE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CA0A9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046D5D" w14:textId="77777777" w:rsidR="00C521B3" w:rsidRPr="001B1679" w:rsidRDefault="00C521B3" w:rsidP="00015975">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458F6" w14:textId="77777777" w:rsidR="00C521B3" w:rsidRPr="001B1679" w:rsidRDefault="00C521B3" w:rsidP="00015975">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5967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AC09B" w14:textId="77777777" w:rsidR="00C521B3" w:rsidRPr="001B1679" w:rsidRDefault="00C521B3" w:rsidP="00015975">
            <w:pPr>
              <w:pStyle w:val="TAL"/>
              <w:rPr>
                <w:sz w:val="16"/>
                <w:szCs w:val="16"/>
              </w:rPr>
            </w:pPr>
            <w:r w:rsidRPr="001B1679">
              <w:rPr>
                <w:sz w:val="16"/>
                <w:szCs w:val="16"/>
              </w:rPr>
              <w:t>3GPPMEMBER</w:t>
            </w:r>
          </w:p>
        </w:tc>
      </w:tr>
      <w:tr w:rsidR="00C521B3" w14:paraId="4E4F7E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AACB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10C32" w14:textId="77777777" w:rsidR="00C521B3" w:rsidRPr="001B1679" w:rsidRDefault="00C521B3" w:rsidP="00015975">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DD5F3"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581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3FF22" w14:textId="77777777" w:rsidR="00C521B3" w:rsidRPr="001B1679" w:rsidRDefault="00C521B3" w:rsidP="00015975">
            <w:pPr>
              <w:pStyle w:val="TAL"/>
              <w:rPr>
                <w:sz w:val="16"/>
                <w:szCs w:val="16"/>
              </w:rPr>
            </w:pPr>
            <w:r w:rsidRPr="001B1679">
              <w:rPr>
                <w:sz w:val="16"/>
                <w:szCs w:val="16"/>
              </w:rPr>
              <w:t>3GPPMEMBER</w:t>
            </w:r>
          </w:p>
        </w:tc>
      </w:tr>
      <w:tr w:rsidR="00C521B3" w14:paraId="3117A2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590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541AD2" w14:textId="77777777" w:rsidR="00C521B3" w:rsidRPr="001B1679" w:rsidRDefault="00C521B3" w:rsidP="00015975">
            <w:pPr>
              <w:pStyle w:val="TAL"/>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5D9A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AF2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79E7B" w14:textId="77777777" w:rsidR="00C521B3" w:rsidRPr="001B1679" w:rsidRDefault="00C521B3" w:rsidP="00015975">
            <w:pPr>
              <w:pStyle w:val="TAL"/>
              <w:rPr>
                <w:sz w:val="16"/>
                <w:szCs w:val="16"/>
              </w:rPr>
            </w:pPr>
            <w:r w:rsidRPr="001B1679">
              <w:rPr>
                <w:sz w:val="16"/>
                <w:szCs w:val="16"/>
              </w:rPr>
              <w:t>3GPPMEMBER</w:t>
            </w:r>
          </w:p>
        </w:tc>
      </w:tr>
      <w:tr w:rsidR="00C521B3" w14:paraId="48B8AA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BD714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07FCC" w14:textId="77777777" w:rsidR="00C521B3" w:rsidRPr="001B1679" w:rsidRDefault="00C521B3" w:rsidP="00015975">
            <w:pPr>
              <w:pStyle w:val="TAL"/>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39371" w14:textId="77777777" w:rsidR="00C521B3" w:rsidRPr="001B1679" w:rsidRDefault="00C521B3" w:rsidP="00015975">
            <w:pPr>
              <w:pStyle w:val="TAL"/>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C4A3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17021B" w14:textId="77777777" w:rsidR="00C521B3" w:rsidRPr="001B1679" w:rsidRDefault="00C521B3" w:rsidP="00015975">
            <w:pPr>
              <w:pStyle w:val="TAL"/>
              <w:rPr>
                <w:sz w:val="16"/>
                <w:szCs w:val="16"/>
              </w:rPr>
            </w:pPr>
            <w:r w:rsidRPr="001B1679">
              <w:rPr>
                <w:sz w:val="16"/>
                <w:szCs w:val="16"/>
              </w:rPr>
              <w:t>3GPPMEMBER</w:t>
            </w:r>
          </w:p>
        </w:tc>
      </w:tr>
      <w:tr w:rsidR="00C521B3" w14:paraId="3E28F64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242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636E5C" w14:textId="77777777" w:rsidR="00C521B3" w:rsidRPr="001B1679" w:rsidRDefault="00C521B3" w:rsidP="00015975">
            <w:pPr>
              <w:pStyle w:val="TAL"/>
              <w:rPr>
                <w:sz w:val="16"/>
                <w:szCs w:val="16"/>
              </w:rPr>
            </w:pPr>
            <w:r w:rsidRPr="001B1679">
              <w:rPr>
                <w:sz w:val="16"/>
                <w:szCs w:val="16"/>
              </w:rPr>
              <w:t>Andrew Murphy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D7765"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A2B7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D262E6" w14:textId="77777777" w:rsidR="00C521B3" w:rsidRPr="001B1679" w:rsidRDefault="00C521B3" w:rsidP="00015975">
            <w:pPr>
              <w:pStyle w:val="TAL"/>
              <w:rPr>
                <w:sz w:val="16"/>
                <w:szCs w:val="16"/>
              </w:rPr>
            </w:pPr>
            <w:r w:rsidRPr="001B1679">
              <w:rPr>
                <w:sz w:val="16"/>
                <w:szCs w:val="16"/>
              </w:rPr>
              <w:t>3GPPMEMBER</w:t>
            </w:r>
          </w:p>
        </w:tc>
      </w:tr>
      <w:tr w:rsidR="00C521B3" w14:paraId="7B4DEB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C209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BEA52" w14:textId="77777777" w:rsidR="00C521B3" w:rsidRPr="001B1679" w:rsidRDefault="00C521B3" w:rsidP="00015975">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929FA" w14:textId="77777777" w:rsidR="00C521B3" w:rsidRPr="001B1679" w:rsidRDefault="00C521B3" w:rsidP="00015975">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C1BA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DF2F2" w14:textId="77777777" w:rsidR="00C521B3" w:rsidRPr="001B1679" w:rsidRDefault="00C521B3" w:rsidP="00015975">
            <w:pPr>
              <w:pStyle w:val="TAL"/>
              <w:rPr>
                <w:sz w:val="16"/>
                <w:szCs w:val="16"/>
              </w:rPr>
            </w:pPr>
            <w:r w:rsidRPr="001B1679">
              <w:rPr>
                <w:sz w:val="16"/>
                <w:szCs w:val="16"/>
              </w:rPr>
              <w:t>3GPPMEMBER</w:t>
            </w:r>
          </w:p>
        </w:tc>
      </w:tr>
      <w:tr w:rsidR="00C521B3" w14:paraId="3861C7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0998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F2FB4" w14:textId="77777777" w:rsidR="00C521B3" w:rsidRPr="001B1679" w:rsidRDefault="00C521B3" w:rsidP="00015975">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5EDDF"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369EA"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3110B" w14:textId="77777777" w:rsidR="00C521B3" w:rsidRPr="001B1679" w:rsidRDefault="00C521B3" w:rsidP="00015975">
            <w:pPr>
              <w:pStyle w:val="TAL"/>
              <w:rPr>
                <w:sz w:val="16"/>
                <w:szCs w:val="16"/>
              </w:rPr>
            </w:pPr>
            <w:r w:rsidRPr="001B1679">
              <w:rPr>
                <w:sz w:val="16"/>
                <w:szCs w:val="16"/>
              </w:rPr>
              <w:t>3GPPMEMBER</w:t>
            </w:r>
          </w:p>
        </w:tc>
      </w:tr>
      <w:tr w:rsidR="00C521B3" w14:paraId="1B8BC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2CD1A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3D5D3" w14:textId="77777777" w:rsidR="00C521B3" w:rsidRPr="001B1679" w:rsidRDefault="00C521B3" w:rsidP="00015975">
            <w:pPr>
              <w:pStyle w:val="TAL"/>
              <w:rPr>
                <w:sz w:val="16"/>
                <w:szCs w:val="16"/>
              </w:rPr>
            </w:pPr>
            <w:r w:rsidRPr="001B1679">
              <w:rPr>
                <w:sz w:val="16"/>
                <w:szCs w:val="16"/>
              </w:rPr>
              <w:t>Prasanna Nagarajan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ED78B"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FCBC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A95A6" w14:textId="77777777" w:rsidR="00C521B3" w:rsidRPr="001B1679" w:rsidRDefault="00C521B3" w:rsidP="00015975">
            <w:pPr>
              <w:pStyle w:val="TAL"/>
              <w:rPr>
                <w:sz w:val="16"/>
                <w:szCs w:val="16"/>
              </w:rPr>
            </w:pPr>
            <w:r w:rsidRPr="001B1679">
              <w:rPr>
                <w:sz w:val="16"/>
                <w:szCs w:val="16"/>
              </w:rPr>
              <w:t>3GPPMEMBER</w:t>
            </w:r>
          </w:p>
        </w:tc>
      </w:tr>
      <w:tr w:rsidR="00C521B3" w14:paraId="4EA892E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2FB0F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A50B16" w14:textId="77777777" w:rsidR="00C521B3" w:rsidRPr="001B1679" w:rsidRDefault="00C521B3" w:rsidP="00015975">
            <w:pPr>
              <w:pStyle w:val="TAL"/>
              <w:rPr>
                <w:sz w:val="16"/>
                <w:szCs w:val="16"/>
              </w:rPr>
            </w:pPr>
            <w:r w:rsidRPr="001B1679">
              <w:rPr>
                <w:sz w:val="16"/>
                <w:szCs w:val="16"/>
              </w:rPr>
              <w:t>Satoshi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72189"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E56B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285EC" w14:textId="77777777" w:rsidR="00C521B3" w:rsidRPr="001B1679" w:rsidRDefault="00C521B3" w:rsidP="00015975">
            <w:pPr>
              <w:pStyle w:val="TAL"/>
              <w:rPr>
                <w:sz w:val="16"/>
                <w:szCs w:val="16"/>
              </w:rPr>
            </w:pPr>
            <w:r w:rsidRPr="001B1679">
              <w:rPr>
                <w:sz w:val="16"/>
                <w:szCs w:val="16"/>
              </w:rPr>
              <w:t>3GPPMEMBER</w:t>
            </w:r>
          </w:p>
        </w:tc>
      </w:tr>
      <w:tr w:rsidR="00C521B3" w14:paraId="3ACE63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8EF3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E6434" w14:textId="77777777" w:rsidR="00C521B3" w:rsidRPr="001B1679" w:rsidRDefault="00C521B3" w:rsidP="00015975">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76FA74" w14:textId="77777777" w:rsidR="00C521B3" w:rsidRPr="001B1679" w:rsidRDefault="00C521B3" w:rsidP="00015975">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30CA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B86A2F" w14:textId="77777777" w:rsidR="00C521B3" w:rsidRPr="001B1679" w:rsidRDefault="00C521B3" w:rsidP="00015975">
            <w:pPr>
              <w:pStyle w:val="TAL"/>
              <w:rPr>
                <w:sz w:val="16"/>
                <w:szCs w:val="16"/>
              </w:rPr>
            </w:pPr>
            <w:r w:rsidRPr="001B1679">
              <w:rPr>
                <w:sz w:val="16"/>
                <w:szCs w:val="16"/>
              </w:rPr>
              <w:t>3GPPMEMBER</w:t>
            </w:r>
          </w:p>
        </w:tc>
      </w:tr>
      <w:tr w:rsidR="00C521B3" w14:paraId="51ED2E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DBF5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7390FA" w14:textId="77777777" w:rsidR="00C521B3" w:rsidRPr="001B1679" w:rsidRDefault="00C521B3" w:rsidP="00015975">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8D8610"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CD2F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69F61" w14:textId="77777777" w:rsidR="00C521B3" w:rsidRPr="001B1679" w:rsidRDefault="00C521B3" w:rsidP="00015975">
            <w:pPr>
              <w:pStyle w:val="TAL"/>
              <w:rPr>
                <w:sz w:val="16"/>
                <w:szCs w:val="16"/>
              </w:rPr>
            </w:pPr>
            <w:r w:rsidRPr="001B1679">
              <w:rPr>
                <w:sz w:val="16"/>
                <w:szCs w:val="16"/>
              </w:rPr>
              <w:t>3GPPMEMBER</w:t>
            </w:r>
          </w:p>
        </w:tc>
      </w:tr>
      <w:tr w:rsidR="00C521B3" w14:paraId="174C95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DCFC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87E58B" w14:textId="77777777" w:rsidR="00C521B3" w:rsidRPr="001B1679" w:rsidRDefault="00C521B3" w:rsidP="00015975">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DFBCE"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206C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A9400" w14:textId="77777777" w:rsidR="00C521B3" w:rsidRPr="001B1679" w:rsidRDefault="00C521B3" w:rsidP="00015975">
            <w:pPr>
              <w:pStyle w:val="TAL"/>
              <w:rPr>
                <w:sz w:val="16"/>
                <w:szCs w:val="16"/>
              </w:rPr>
            </w:pPr>
            <w:r w:rsidRPr="001B1679">
              <w:rPr>
                <w:sz w:val="16"/>
                <w:szCs w:val="16"/>
              </w:rPr>
              <w:t>3GPPMEMBER</w:t>
            </w:r>
          </w:p>
        </w:tc>
      </w:tr>
      <w:tr w:rsidR="00C521B3" w14:paraId="46C450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FC1E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ED07A" w14:textId="77777777" w:rsidR="00C521B3" w:rsidRPr="001B1679" w:rsidRDefault="00C521B3" w:rsidP="00015975">
            <w:pPr>
              <w:pStyle w:val="TAL"/>
              <w:rPr>
                <w:sz w:val="16"/>
                <w:szCs w:val="16"/>
              </w:rPr>
            </w:pPr>
            <w:r w:rsidRPr="001B1679">
              <w:rPr>
                <w:sz w:val="16"/>
                <w:szCs w:val="16"/>
              </w:rPr>
              <w:t>Yuto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0A113"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03E0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964FE" w14:textId="77777777" w:rsidR="00C521B3" w:rsidRPr="001B1679" w:rsidRDefault="00C521B3" w:rsidP="00015975">
            <w:pPr>
              <w:pStyle w:val="TAL"/>
              <w:rPr>
                <w:sz w:val="16"/>
                <w:szCs w:val="16"/>
              </w:rPr>
            </w:pPr>
            <w:r w:rsidRPr="001B1679">
              <w:rPr>
                <w:sz w:val="16"/>
                <w:szCs w:val="16"/>
              </w:rPr>
              <w:t>3GPPMEMBER</w:t>
            </w:r>
          </w:p>
        </w:tc>
      </w:tr>
      <w:tr w:rsidR="00C521B3" w14:paraId="4F606AD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471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B16A4C" w14:textId="77777777" w:rsidR="00C521B3" w:rsidRPr="001B1679" w:rsidRDefault="00C521B3" w:rsidP="00015975">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79B2F"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92F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2E9D97" w14:textId="77777777" w:rsidR="00C521B3" w:rsidRPr="001B1679" w:rsidRDefault="00C521B3" w:rsidP="00015975">
            <w:pPr>
              <w:pStyle w:val="TAL"/>
              <w:rPr>
                <w:sz w:val="16"/>
                <w:szCs w:val="16"/>
              </w:rPr>
            </w:pPr>
            <w:r w:rsidRPr="001B1679">
              <w:rPr>
                <w:sz w:val="16"/>
                <w:szCs w:val="16"/>
              </w:rPr>
              <w:t>3GPPMEMBER</w:t>
            </w:r>
          </w:p>
        </w:tc>
      </w:tr>
      <w:tr w:rsidR="00C521B3" w14:paraId="3CAC1D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F0303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763EEA" w14:textId="77777777" w:rsidR="00C521B3" w:rsidRPr="001B1679" w:rsidRDefault="00C521B3" w:rsidP="00015975">
            <w:pPr>
              <w:pStyle w:val="TAL"/>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5872CC" w14:textId="77777777" w:rsidR="00C521B3" w:rsidRPr="001B1679" w:rsidRDefault="00C521B3" w:rsidP="00015975">
            <w:pPr>
              <w:pStyle w:val="TAL"/>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38C3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31D68" w14:textId="77777777" w:rsidR="00C521B3" w:rsidRPr="001B1679" w:rsidRDefault="00C521B3" w:rsidP="00015975">
            <w:pPr>
              <w:pStyle w:val="TAL"/>
              <w:rPr>
                <w:sz w:val="16"/>
                <w:szCs w:val="16"/>
              </w:rPr>
            </w:pPr>
            <w:r w:rsidRPr="001B1679">
              <w:rPr>
                <w:sz w:val="16"/>
                <w:szCs w:val="16"/>
              </w:rPr>
              <w:t>3GPPMEMBER</w:t>
            </w:r>
          </w:p>
        </w:tc>
      </w:tr>
      <w:tr w:rsidR="00C521B3" w14:paraId="668090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59E9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025535" w14:textId="77777777" w:rsidR="00C521B3" w:rsidRPr="001B1679" w:rsidRDefault="00C521B3" w:rsidP="00015975">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BB53C" w14:textId="77777777" w:rsidR="00C521B3" w:rsidRPr="001B1679" w:rsidRDefault="00C521B3" w:rsidP="00015975">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B4969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2DA60" w14:textId="77777777" w:rsidR="00C521B3" w:rsidRPr="001B1679" w:rsidRDefault="00C521B3" w:rsidP="00015975">
            <w:pPr>
              <w:pStyle w:val="TAL"/>
              <w:rPr>
                <w:sz w:val="16"/>
                <w:szCs w:val="16"/>
              </w:rPr>
            </w:pPr>
            <w:r w:rsidRPr="001B1679">
              <w:rPr>
                <w:sz w:val="16"/>
                <w:szCs w:val="16"/>
              </w:rPr>
              <w:t>3GPPMEMBER</w:t>
            </w:r>
          </w:p>
        </w:tc>
      </w:tr>
      <w:tr w:rsidR="00C521B3" w14:paraId="3AAC34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019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D898D" w14:textId="77777777" w:rsidR="00C521B3" w:rsidRPr="001B1679" w:rsidRDefault="00C521B3" w:rsidP="00015975">
            <w:pPr>
              <w:pStyle w:val="TAL"/>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32BD5D" w14:textId="77777777" w:rsidR="00C521B3" w:rsidRPr="001B1679" w:rsidRDefault="00C521B3" w:rsidP="00015975">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77C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2455F" w14:textId="77777777" w:rsidR="00C521B3" w:rsidRPr="001B1679" w:rsidRDefault="00C521B3" w:rsidP="00015975">
            <w:pPr>
              <w:pStyle w:val="TAL"/>
              <w:rPr>
                <w:sz w:val="16"/>
                <w:szCs w:val="16"/>
              </w:rPr>
            </w:pPr>
            <w:r w:rsidRPr="001B1679">
              <w:rPr>
                <w:sz w:val="16"/>
                <w:szCs w:val="16"/>
              </w:rPr>
              <w:t>3GPPMEMBER</w:t>
            </w:r>
          </w:p>
        </w:tc>
      </w:tr>
      <w:tr w:rsidR="00C521B3" w14:paraId="104F7B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6B427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E21B2F" w14:textId="77777777" w:rsidR="00C521B3" w:rsidRPr="001B1679" w:rsidRDefault="00C521B3" w:rsidP="00015975">
            <w:pPr>
              <w:pStyle w:val="TAL"/>
              <w:rPr>
                <w:sz w:val="16"/>
                <w:szCs w:val="16"/>
              </w:rPr>
            </w:pPr>
            <w:r w:rsidRPr="001B1679">
              <w:rPr>
                <w:sz w:val="16"/>
                <w:szCs w:val="16"/>
              </w:rPr>
              <w:t>Sari Nielsen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9C465" w14:textId="77777777" w:rsidR="00C521B3" w:rsidRPr="001B1679" w:rsidRDefault="00C521B3" w:rsidP="00015975">
            <w:pPr>
              <w:pStyle w:val="TAL"/>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304D3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F918C" w14:textId="77777777" w:rsidR="00C521B3" w:rsidRPr="001B1679" w:rsidRDefault="00C521B3" w:rsidP="00015975">
            <w:pPr>
              <w:pStyle w:val="TAL"/>
              <w:rPr>
                <w:sz w:val="16"/>
                <w:szCs w:val="16"/>
              </w:rPr>
            </w:pPr>
            <w:r w:rsidRPr="001B1679">
              <w:rPr>
                <w:sz w:val="16"/>
                <w:szCs w:val="16"/>
              </w:rPr>
              <w:t>3GPPMEMBER</w:t>
            </w:r>
          </w:p>
        </w:tc>
      </w:tr>
      <w:tr w:rsidR="00C521B3" w14:paraId="678FD68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C6B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4DC0F" w14:textId="77777777" w:rsidR="00C521B3" w:rsidRPr="001B1679" w:rsidRDefault="00C521B3" w:rsidP="00015975">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ADC15"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9C0A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1D61D" w14:textId="77777777" w:rsidR="00C521B3" w:rsidRPr="001B1679" w:rsidRDefault="00C521B3" w:rsidP="00015975">
            <w:pPr>
              <w:pStyle w:val="TAL"/>
              <w:rPr>
                <w:sz w:val="16"/>
                <w:szCs w:val="16"/>
              </w:rPr>
            </w:pPr>
            <w:r w:rsidRPr="001B1679">
              <w:rPr>
                <w:sz w:val="16"/>
                <w:szCs w:val="16"/>
              </w:rPr>
              <w:t>3GPPMEMBER</w:t>
            </w:r>
          </w:p>
        </w:tc>
      </w:tr>
      <w:tr w:rsidR="00C521B3" w14:paraId="3F1E4C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5B12B"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A73F9" w14:textId="77777777" w:rsidR="00C521B3" w:rsidRPr="001B1679" w:rsidRDefault="00C521B3" w:rsidP="00015975">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FD784"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CBEEC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3D34F" w14:textId="77777777" w:rsidR="00C521B3" w:rsidRPr="001B1679" w:rsidRDefault="00C521B3" w:rsidP="00015975">
            <w:pPr>
              <w:pStyle w:val="TAL"/>
              <w:rPr>
                <w:sz w:val="16"/>
                <w:szCs w:val="16"/>
              </w:rPr>
            </w:pPr>
            <w:r w:rsidRPr="001B1679">
              <w:rPr>
                <w:sz w:val="16"/>
                <w:szCs w:val="16"/>
              </w:rPr>
              <w:t>3GPPMEMBER</w:t>
            </w:r>
          </w:p>
        </w:tc>
      </w:tr>
      <w:tr w:rsidR="00C521B3" w14:paraId="603A9C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94E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28E0F4" w14:textId="77777777" w:rsidR="00C521B3" w:rsidRPr="001B1679" w:rsidRDefault="00C521B3" w:rsidP="00015975">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AD245" w14:textId="77777777" w:rsidR="00C521B3" w:rsidRPr="001B1679" w:rsidRDefault="00C521B3" w:rsidP="00015975">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194E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A5B3A" w14:textId="77777777" w:rsidR="00C521B3" w:rsidRPr="001B1679" w:rsidRDefault="00C521B3" w:rsidP="00015975">
            <w:pPr>
              <w:pStyle w:val="TAL"/>
              <w:rPr>
                <w:sz w:val="16"/>
                <w:szCs w:val="16"/>
              </w:rPr>
            </w:pPr>
            <w:r w:rsidRPr="001B1679">
              <w:rPr>
                <w:sz w:val="16"/>
                <w:szCs w:val="16"/>
              </w:rPr>
              <w:t>3GPPMEMBER</w:t>
            </w:r>
          </w:p>
        </w:tc>
      </w:tr>
      <w:tr w:rsidR="00C521B3" w14:paraId="10CFA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F6C4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98B8D" w14:textId="77777777" w:rsidR="00C521B3" w:rsidRPr="001B1679" w:rsidRDefault="00C521B3" w:rsidP="00015975">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B7D0F"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39845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95BF10" w14:textId="77777777" w:rsidR="00C521B3" w:rsidRPr="001B1679" w:rsidRDefault="00C521B3" w:rsidP="00015975">
            <w:pPr>
              <w:pStyle w:val="TAL"/>
              <w:rPr>
                <w:sz w:val="16"/>
                <w:szCs w:val="16"/>
              </w:rPr>
            </w:pPr>
            <w:r w:rsidRPr="001B1679">
              <w:rPr>
                <w:sz w:val="16"/>
                <w:szCs w:val="16"/>
              </w:rPr>
              <w:t>3GPPMEMBER</w:t>
            </w:r>
          </w:p>
        </w:tc>
      </w:tr>
      <w:tr w:rsidR="00C521B3" w14:paraId="3BAA618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210C8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A2A13" w14:textId="77777777" w:rsidR="00C521B3" w:rsidRPr="001B1679" w:rsidRDefault="00C521B3" w:rsidP="00015975">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CF9F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F25A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83F067" w14:textId="77777777" w:rsidR="00C521B3" w:rsidRPr="001B1679" w:rsidRDefault="00C521B3" w:rsidP="00015975">
            <w:pPr>
              <w:pStyle w:val="TAL"/>
              <w:rPr>
                <w:sz w:val="16"/>
                <w:szCs w:val="16"/>
              </w:rPr>
            </w:pPr>
            <w:r w:rsidRPr="001B1679">
              <w:rPr>
                <w:sz w:val="16"/>
                <w:szCs w:val="16"/>
              </w:rPr>
              <w:t>3GPPMEMBER</w:t>
            </w:r>
          </w:p>
        </w:tc>
      </w:tr>
      <w:tr w:rsidR="00C521B3" w14:paraId="30968E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B73A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05C5B" w14:textId="77777777" w:rsidR="00C521B3" w:rsidRPr="001B1679" w:rsidRDefault="00C521B3" w:rsidP="00015975">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23D99D"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02B9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5D5C4" w14:textId="77777777" w:rsidR="00C521B3" w:rsidRPr="001B1679" w:rsidRDefault="00C521B3" w:rsidP="00015975">
            <w:pPr>
              <w:pStyle w:val="TAL"/>
              <w:rPr>
                <w:sz w:val="16"/>
                <w:szCs w:val="16"/>
              </w:rPr>
            </w:pPr>
            <w:r w:rsidRPr="001B1679">
              <w:rPr>
                <w:sz w:val="16"/>
                <w:szCs w:val="16"/>
              </w:rPr>
              <w:t>3GPPMEMBER</w:t>
            </w:r>
          </w:p>
        </w:tc>
      </w:tr>
      <w:tr w:rsidR="00C521B3" w14:paraId="7A2AAB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EE5D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A2905" w14:textId="77777777" w:rsidR="00C521B3" w:rsidRPr="001B1679" w:rsidRDefault="00C521B3" w:rsidP="00015975">
            <w:pPr>
              <w:pStyle w:val="TAL"/>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48732"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375F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112E51" w14:textId="77777777" w:rsidR="00C521B3" w:rsidRPr="001B1679" w:rsidRDefault="00C521B3" w:rsidP="00015975">
            <w:pPr>
              <w:pStyle w:val="TAL"/>
              <w:rPr>
                <w:sz w:val="16"/>
                <w:szCs w:val="16"/>
              </w:rPr>
            </w:pPr>
            <w:r w:rsidRPr="001B1679">
              <w:rPr>
                <w:sz w:val="16"/>
                <w:szCs w:val="16"/>
              </w:rPr>
              <w:t>3GPPORG_REP</w:t>
            </w:r>
          </w:p>
        </w:tc>
      </w:tr>
      <w:tr w:rsidR="00C521B3" w14:paraId="01BDD2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1535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C261F3" w14:textId="77777777" w:rsidR="00C521B3" w:rsidRPr="001B1679" w:rsidRDefault="00C521B3" w:rsidP="00015975">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45821"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5D44F"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4ED13D" w14:textId="77777777" w:rsidR="00C521B3" w:rsidRPr="001B1679" w:rsidRDefault="00C521B3" w:rsidP="00015975">
            <w:pPr>
              <w:pStyle w:val="TAL"/>
              <w:rPr>
                <w:sz w:val="16"/>
                <w:szCs w:val="16"/>
              </w:rPr>
            </w:pPr>
            <w:r w:rsidRPr="001B1679">
              <w:rPr>
                <w:sz w:val="16"/>
                <w:szCs w:val="16"/>
              </w:rPr>
              <w:t>3GPPORG_REP</w:t>
            </w:r>
          </w:p>
        </w:tc>
      </w:tr>
      <w:tr w:rsidR="00C521B3" w14:paraId="1E6932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89B5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CA6F5" w14:textId="77777777" w:rsidR="00C521B3" w:rsidRPr="001B1679" w:rsidRDefault="00C521B3" w:rsidP="00015975">
            <w:pPr>
              <w:pStyle w:val="TAL"/>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DB9FB" w14:textId="77777777" w:rsidR="00C521B3" w:rsidRPr="001B1679" w:rsidRDefault="00C521B3" w:rsidP="00015975">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495C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27A43" w14:textId="77777777" w:rsidR="00C521B3" w:rsidRPr="001B1679" w:rsidRDefault="00C521B3" w:rsidP="00015975">
            <w:pPr>
              <w:pStyle w:val="TAL"/>
              <w:rPr>
                <w:sz w:val="16"/>
                <w:szCs w:val="16"/>
              </w:rPr>
            </w:pPr>
            <w:r w:rsidRPr="001B1679">
              <w:rPr>
                <w:sz w:val="16"/>
                <w:szCs w:val="16"/>
              </w:rPr>
              <w:t>3GPPMEMBER</w:t>
            </w:r>
          </w:p>
        </w:tc>
      </w:tr>
      <w:tr w:rsidR="00C521B3" w14:paraId="4F3486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B252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3C54E" w14:textId="77777777" w:rsidR="00C521B3" w:rsidRPr="001B1679" w:rsidRDefault="00C521B3" w:rsidP="00015975">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4FBC7"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BF53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BACC18" w14:textId="77777777" w:rsidR="00C521B3" w:rsidRPr="001B1679" w:rsidRDefault="00C521B3" w:rsidP="00015975">
            <w:pPr>
              <w:pStyle w:val="TAL"/>
              <w:rPr>
                <w:sz w:val="16"/>
                <w:szCs w:val="16"/>
              </w:rPr>
            </w:pPr>
            <w:r w:rsidRPr="001B1679">
              <w:rPr>
                <w:sz w:val="16"/>
                <w:szCs w:val="16"/>
              </w:rPr>
              <w:t>3GPPMEMBER</w:t>
            </w:r>
          </w:p>
        </w:tc>
      </w:tr>
      <w:tr w:rsidR="00C521B3" w14:paraId="335313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763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461F5" w14:textId="77777777" w:rsidR="00C521B3" w:rsidRPr="001B1679" w:rsidRDefault="00C521B3" w:rsidP="00015975">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EE67F" w14:textId="77777777" w:rsidR="00C521B3" w:rsidRPr="001B1679" w:rsidRDefault="00C521B3" w:rsidP="00015975">
            <w:pPr>
              <w:pStyle w:val="TAL"/>
              <w:rPr>
                <w:sz w:val="16"/>
                <w:szCs w:val="16"/>
              </w:rPr>
            </w:pPr>
            <w:r w:rsidRPr="001B1679">
              <w:rPr>
                <w:sz w:val="16"/>
                <w:szCs w:val="16"/>
              </w:rPr>
              <w:t>General Electric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D5E9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2B97E" w14:textId="77777777" w:rsidR="00C521B3" w:rsidRPr="001B1679" w:rsidRDefault="00C521B3" w:rsidP="00015975">
            <w:pPr>
              <w:pStyle w:val="TAL"/>
              <w:rPr>
                <w:sz w:val="16"/>
                <w:szCs w:val="16"/>
              </w:rPr>
            </w:pPr>
            <w:r w:rsidRPr="001B1679">
              <w:rPr>
                <w:sz w:val="16"/>
                <w:szCs w:val="16"/>
              </w:rPr>
              <w:t>3GPPGUEST</w:t>
            </w:r>
          </w:p>
        </w:tc>
      </w:tr>
      <w:tr w:rsidR="00C521B3" w14:paraId="042922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10C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EA0210" w14:textId="77777777" w:rsidR="00C521B3" w:rsidRPr="001B1679" w:rsidRDefault="00C521B3" w:rsidP="00015975">
            <w:pPr>
              <w:pStyle w:val="TAL"/>
              <w:rPr>
                <w:sz w:val="16"/>
                <w:szCs w:val="16"/>
              </w:rPr>
            </w:pPr>
            <w:r w:rsidRPr="001B1679">
              <w:rPr>
                <w:sz w:val="16"/>
                <w:szCs w:val="16"/>
              </w:rPr>
              <w:t>Masaru Otaka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DFF0C" w14:textId="77777777" w:rsidR="00C521B3" w:rsidRPr="001B1679" w:rsidRDefault="00C521B3" w:rsidP="00015975">
            <w:pPr>
              <w:pStyle w:val="TAL"/>
              <w:rPr>
                <w:sz w:val="16"/>
                <w:szCs w:val="16"/>
              </w:rPr>
            </w:pPr>
            <w:r w:rsidRPr="001B1679">
              <w:rPr>
                <w:sz w:val="16"/>
                <w:szCs w:val="16"/>
              </w:rPr>
              <w:t>Honda Motor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E440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54A420" w14:textId="77777777" w:rsidR="00C521B3" w:rsidRPr="001B1679" w:rsidRDefault="00C521B3" w:rsidP="00015975">
            <w:pPr>
              <w:pStyle w:val="TAL"/>
              <w:rPr>
                <w:sz w:val="16"/>
                <w:szCs w:val="16"/>
              </w:rPr>
            </w:pPr>
            <w:r w:rsidRPr="001B1679">
              <w:rPr>
                <w:sz w:val="16"/>
                <w:szCs w:val="16"/>
              </w:rPr>
              <w:t>3GPPMEMBER</w:t>
            </w:r>
          </w:p>
        </w:tc>
      </w:tr>
      <w:tr w:rsidR="00C521B3" w14:paraId="484C72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1BE3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F7A0DD" w14:textId="77777777" w:rsidR="00C521B3" w:rsidRPr="001B1679" w:rsidRDefault="00C521B3" w:rsidP="00015975">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340F6" w14:textId="77777777" w:rsidR="00C521B3" w:rsidRPr="001B1679" w:rsidRDefault="00C521B3" w:rsidP="00015975">
            <w:pPr>
              <w:pStyle w:val="TAL"/>
              <w:rPr>
                <w:sz w:val="16"/>
                <w:szCs w:val="16"/>
              </w:rPr>
            </w:pPr>
            <w:r w:rsidRPr="001B1679">
              <w:rPr>
                <w:sz w:val="16"/>
                <w:szCs w:val="16"/>
              </w:rPr>
              <w:t>Apple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FEED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B98C68" w14:textId="77777777" w:rsidR="00C521B3" w:rsidRPr="001B1679" w:rsidRDefault="00C521B3" w:rsidP="00015975">
            <w:pPr>
              <w:pStyle w:val="TAL"/>
              <w:rPr>
                <w:sz w:val="16"/>
                <w:szCs w:val="16"/>
              </w:rPr>
            </w:pPr>
            <w:r w:rsidRPr="001B1679">
              <w:rPr>
                <w:sz w:val="16"/>
                <w:szCs w:val="16"/>
              </w:rPr>
              <w:t>3GPPMEMBER</w:t>
            </w:r>
          </w:p>
        </w:tc>
      </w:tr>
      <w:tr w:rsidR="00C521B3" w14:paraId="6D322E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E020B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4EE4B" w14:textId="77777777" w:rsidR="00C521B3" w:rsidRPr="001B1679" w:rsidRDefault="00C521B3" w:rsidP="00015975">
            <w:pPr>
              <w:pStyle w:val="TAL"/>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681D8"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02A1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8A858C" w14:textId="77777777" w:rsidR="00C521B3" w:rsidRPr="001B1679" w:rsidRDefault="00C521B3" w:rsidP="00015975">
            <w:pPr>
              <w:pStyle w:val="TAL"/>
              <w:rPr>
                <w:sz w:val="16"/>
                <w:szCs w:val="16"/>
              </w:rPr>
            </w:pPr>
            <w:r w:rsidRPr="001B1679">
              <w:rPr>
                <w:sz w:val="16"/>
                <w:szCs w:val="16"/>
              </w:rPr>
              <w:t>3GPPMEMBER</w:t>
            </w:r>
          </w:p>
        </w:tc>
      </w:tr>
      <w:tr w:rsidR="00C521B3" w14:paraId="0B9F50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33264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1867A" w14:textId="77777777" w:rsidR="00C521B3" w:rsidRPr="001B1679" w:rsidRDefault="00C521B3" w:rsidP="00015975">
            <w:pPr>
              <w:pStyle w:val="TAL"/>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0F819" w14:textId="77777777" w:rsidR="00C521B3" w:rsidRPr="001B1679" w:rsidRDefault="00C521B3" w:rsidP="00015975">
            <w:pPr>
              <w:pStyle w:val="TAL"/>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AA1A3" w14:textId="77777777" w:rsidR="00C521B3" w:rsidRPr="001B1679" w:rsidRDefault="00C521B3" w:rsidP="00015975">
            <w:pPr>
              <w:pStyle w:val="TAL"/>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7B9CB" w14:textId="77777777" w:rsidR="00C521B3" w:rsidRPr="001B1679" w:rsidRDefault="00C521B3" w:rsidP="00015975">
            <w:pPr>
              <w:pStyle w:val="TAL"/>
              <w:rPr>
                <w:sz w:val="16"/>
                <w:szCs w:val="16"/>
              </w:rPr>
            </w:pPr>
            <w:r w:rsidRPr="001B1679">
              <w:rPr>
                <w:sz w:val="16"/>
                <w:szCs w:val="16"/>
              </w:rPr>
              <w:t>3GPPMARK_REP</w:t>
            </w:r>
          </w:p>
        </w:tc>
      </w:tr>
      <w:tr w:rsidR="00C521B3" w14:paraId="6B67066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F26D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21419" w14:textId="77777777" w:rsidR="00C521B3" w:rsidRPr="001B1679" w:rsidRDefault="00C521B3" w:rsidP="00015975">
            <w:pPr>
              <w:pStyle w:val="TAL"/>
              <w:rPr>
                <w:sz w:val="16"/>
                <w:szCs w:val="16"/>
              </w:rPr>
            </w:pPr>
            <w:r w:rsidRPr="001B1679">
              <w:rPr>
                <w:sz w:val="16"/>
                <w:szCs w:val="16"/>
              </w:rPr>
              <w:t>ILSOO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9BEA6"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83CFA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22DE2" w14:textId="77777777" w:rsidR="00C521B3" w:rsidRPr="001B1679" w:rsidRDefault="00C521B3" w:rsidP="00015975">
            <w:pPr>
              <w:pStyle w:val="TAL"/>
              <w:rPr>
                <w:sz w:val="16"/>
                <w:szCs w:val="16"/>
              </w:rPr>
            </w:pPr>
            <w:r w:rsidRPr="001B1679">
              <w:rPr>
                <w:sz w:val="16"/>
                <w:szCs w:val="16"/>
              </w:rPr>
              <w:t>3GPPMEMBER</w:t>
            </w:r>
          </w:p>
        </w:tc>
      </w:tr>
      <w:tr w:rsidR="00C521B3" w14:paraId="7C0F81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C71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97496" w14:textId="77777777" w:rsidR="00C521B3" w:rsidRPr="001B1679" w:rsidRDefault="00C521B3" w:rsidP="00015975">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A8B96"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9E55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F1683" w14:textId="77777777" w:rsidR="00C521B3" w:rsidRPr="001B1679" w:rsidRDefault="00C521B3" w:rsidP="00015975">
            <w:pPr>
              <w:pStyle w:val="TAL"/>
              <w:rPr>
                <w:sz w:val="16"/>
                <w:szCs w:val="16"/>
              </w:rPr>
            </w:pPr>
            <w:r w:rsidRPr="001B1679">
              <w:rPr>
                <w:sz w:val="16"/>
                <w:szCs w:val="16"/>
              </w:rPr>
              <w:t>3GPPMEMBER</w:t>
            </w:r>
          </w:p>
        </w:tc>
      </w:tr>
      <w:tr w:rsidR="00C521B3" w14:paraId="140EE4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E2F4E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AF2A8" w14:textId="77777777" w:rsidR="00C521B3" w:rsidRPr="001B1679" w:rsidRDefault="00C521B3" w:rsidP="00015975">
            <w:pPr>
              <w:pStyle w:val="TAL"/>
              <w:rPr>
                <w:sz w:val="16"/>
                <w:szCs w:val="16"/>
              </w:rPr>
            </w:pPr>
            <w:r w:rsidRPr="001B1679">
              <w:rPr>
                <w:sz w:val="16"/>
                <w:szCs w:val="16"/>
              </w:rPr>
              <w:t xml:space="preserve">Andreas </w:t>
            </w:r>
            <w:proofErr w:type="spellStart"/>
            <w:r w:rsidRPr="001B1679">
              <w:rPr>
                <w:sz w:val="16"/>
                <w:szCs w:val="16"/>
              </w:rPr>
              <w:t>Pashalidis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BC050" w14:textId="77777777" w:rsidR="00C521B3" w:rsidRPr="001B1679" w:rsidRDefault="00C521B3" w:rsidP="00015975">
            <w:pPr>
              <w:pStyle w:val="TAL"/>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2DC07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E45F6" w14:textId="77777777" w:rsidR="00C521B3" w:rsidRPr="001B1679" w:rsidRDefault="00C521B3" w:rsidP="00015975">
            <w:pPr>
              <w:pStyle w:val="TAL"/>
              <w:rPr>
                <w:sz w:val="16"/>
                <w:szCs w:val="16"/>
              </w:rPr>
            </w:pPr>
            <w:r w:rsidRPr="001B1679">
              <w:rPr>
                <w:sz w:val="16"/>
                <w:szCs w:val="16"/>
              </w:rPr>
              <w:t>3GPPMEMBER</w:t>
            </w:r>
          </w:p>
        </w:tc>
      </w:tr>
      <w:tr w:rsidR="00C521B3" w14:paraId="2DF3EEE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95A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F4BC39" w14:textId="77777777" w:rsidR="00C521B3" w:rsidRPr="001B1679" w:rsidRDefault="00C521B3" w:rsidP="00015975">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5DC73" w14:textId="77777777" w:rsidR="00C521B3" w:rsidRPr="001B1679" w:rsidRDefault="00C521B3" w:rsidP="00015975">
            <w:pPr>
              <w:pStyle w:val="TAL"/>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730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8CAAB" w14:textId="77777777" w:rsidR="00C521B3" w:rsidRPr="001B1679" w:rsidRDefault="00C521B3" w:rsidP="00015975">
            <w:pPr>
              <w:pStyle w:val="TAL"/>
              <w:rPr>
                <w:sz w:val="16"/>
                <w:szCs w:val="16"/>
              </w:rPr>
            </w:pPr>
            <w:r w:rsidRPr="001B1679">
              <w:rPr>
                <w:sz w:val="16"/>
                <w:szCs w:val="16"/>
              </w:rPr>
              <w:t>3GPPMEMBER</w:t>
            </w:r>
          </w:p>
        </w:tc>
      </w:tr>
      <w:tr w:rsidR="00C521B3" w14:paraId="7C1C46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17D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1855C" w14:textId="77777777" w:rsidR="00C521B3" w:rsidRPr="001B1679" w:rsidRDefault="00C521B3" w:rsidP="00015975">
            <w:pPr>
              <w:pStyle w:val="TAL"/>
              <w:rPr>
                <w:sz w:val="16"/>
                <w:szCs w:val="16"/>
              </w:rPr>
            </w:pPr>
            <w:r w:rsidRPr="001B1679">
              <w:rPr>
                <w:sz w:val="16"/>
                <w:szCs w:val="16"/>
              </w:rPr>
              <w:t>Ly-Thanh Phan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5FAB5"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9FCBE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5DD761" w14:textId="77777777" w:rsidR="00C521B3" w:rsidRPr="001B1679" w:rsidRDefault="00C521B3" w:rsidP="00015975">
            <w:pPr>
              <w:pStyle w:val="TAL"/>
              <w:rPr>
                <w:sz w:val="16"/>
                <w:szCs w:val="16"/>
              </w:rPr>
            </w:pPr>
            <w:r w:rsidRPr="001B1679">
              <w:rPr>
                <w:sz w:val="16"/>
                <w:szCs w:val="16"/>
              </w:rPr>
              <w:t>3GPPMEMBER</w:t>
            </w:r>
          </w:p>
        </w:tc>
      </w:tr>
      <w:tr w:rsidR="00C521B3" w14:paraId="0F9DA6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D436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370B44" w14:textId="77777777" w:rsidR="00C521B3" w:rsidRPr="001B1679" w:rsidRDefault="00C521B3" w:rsidP="00015975">
            <w:pPr>
              <w:pStyle w:val="TAL"/>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81C59"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46AB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E7C91" w14:textId="77777777" w:rsidR="00C521B3" w:rsidRPr="001B1679" w:rsidRDefault="00C521B3" w:rsidP="00015975">
            <w:pPr>
              <w:pStyle w:val="TAL"/>
              <w:rPr>
                <w:sz w:val="16"/>
                <w:szCs w:val="16"/>
              </w:rPr>
            </w:pPr>
            <w:r w:rsidRPr="001B1679">
              <w:rPr>
                <w:sz w:val="16"/>
                <w:szCs w:val="16"/>
              </w:rPr>
              <w:t>3GPPMEMBER</w:t>
            </w:r>
          </w:p>
        </w:tc>
      </w:tr>
      <w:tr w:rsidR="00C521B3" w14:paraId="636001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E2F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7C7835" w14:textId="77777777" w:rsidR="00C521B3" w:rsidRPr="001B1679" w:rsidRDefault="00C521B3" w:rsidP="00015975">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C4D97"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9668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E5C19" w14:textId="77777777" w:rsidR="00C521B3" w:rsidRPr="001B1679" w:rsidRDefault="00C521B3" w:rsidP="00015975">
            <w:pPr>
              <w:pStyle w:val="TAL"/>
              <w:rPr>
                <w:sz w:val="16"/>
                <w:szCs w:val="16"/>
              </w:rPr>
            </w:pPr>
            <w:r w:rsidRPr="001B1679">
              <w:rPr>
                <w:sz w:val="16"/>
                <w:szCs w:val="16"/>
              </w:rPr>
              <w:t>3GPPMEMBER</w:t>
            </w:r>
          </w:p>
        </w:tc>
      </w:tr>
      <w:tr w:rsidR="00C521B3" w14:paraId="05E48B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142A2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123DC" w14:textId="77777777" w:rsidR="00C521B3" w:rsidRPr="001B1679" w:rsidRDefault="00C521B3" w:rsidP="00015975">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E969BE"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A680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6A63E" w14:textId="77777777" w:rsidR="00C521B3" w:rsidRPr="001B1679" w:rsidRDefault="00C521B3" w:rsidP="00015975">
            <w:pPr>
              <w:pStyle w:val="TAL"/>
              <w:rPr>
                <w:sz w:val="16"/>
                <w:szCs w:val="16"/>
              </w:rPr>
            </w:pPr>
            <w:r w:rsidRPr="001B1679">
              <w:rPr>
                <w:sz w:val="16"/>
                <w:szCs w:val="16"/>
              </w:rPr>
              <w:t>3GPPMEMBER</w:t>
            </w:r>
          </w:p>
        </w:tc>
      </w:tr>
      <w:tr w:rsidR="00C521B3" w14:paraId="728637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7202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89245" w14:textId="77777777" w:rsidR="00C521B3" w:rsidRPr="001B1679" w:rsidRDefault="00C521B3" w:rsidP="00015975">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01358"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2EC3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DDAEC3" w14:textId="77777777" w:rsidR="00C521B3" w:rsidRPr="001B1679" w:rsidRDefault="00C521B3" w:rsidP="00015975">
            <w:pPr>
              <w:pStyle w:val="TAL"/>
              <w:rPr>
                <w:sz w:val="16"/>
                <w:szCs w:val="16"/>
              </w:rPr>
            </w:pPr>
            <w:r w:rsidRPr="001B1679">
              <w:rPr>
                <w:sz w:val="16"/>
                <w:szCs w:val="16"/>
              </w:rPr>
              <w:t>3GPPORG_REP</w:t>
            </w:r>
          </w:p>
        </w:tc>
      </w:tr>
      <w:tr w:rsidR="00C521B3" w14:paraId="6AF7F4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B8B4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ADF43" w14:textId="77777777" w:rsidR="00C521B3" w:rsidRPr="001B1679" w:rsidRDefault="00C521B3" w:rsidP="00015975">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3D739"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45CE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DEB48" w14:textId="77777777" w:rsidR="00C521B3" w:rsidRPr="001B1679" w:rsidRDefault="00C521B3" w:rsidP="00015975">
            <w:pPr>
              <w:pStyle w:val="TAL"/>
              <w:rPr>
                <w:sz w:val="16"/>
                <w:szCs w:val="16"/>
              </w:rPr>
            </w:pPr>
            <w:r w:rsidRPr="001B1679">
              <w:rPr>
                <w:sz w:val="16"/>
                <w:szCs w:val="16"/>
              </w:rPr>
              <w:t>3GPPMEMBER</w:t>
            </w:r>
          </w:p>
        </w:tc>
      </w:tr>
      <w:tr w:rsidR="00C521B3" w14:paraId="345413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645BA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D17AB" w14:textId="77777777" w:rsidR="00C521B3" w:rsidRPr="001B1679" w:rsidRDefault="00C521B3" w:rsidP="00015975">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1DA95" w14:textId="77777777" w:rsidR="00C521B3" w:rsidRPr="001B1679" w:rsidRDefault="00C521B3" w:rsidP="00015975">
            <w:pPr>
              <w:pStyle w:val="TAL"/>
              <w:rPr>
                <w:sz w:val="16"/>
                <w:szCs w:val="16"/>
              </w:rPr>
            </w:pPr>
            <w:r w:rsidRPr="001B1679">
              <w:rPr>
                <w:sz w:val="16"/>
                <w:szCs w:val="16"/>
              </w:rPr>
              <w:t xml:space="preserve">Vodafone </w:t>
            </w:r>
            <w:proofErr w:type="spellStart"/>
            <w:r w:rsidRPr="001B1679">
              <w:rPr>
                <w:sz w:val="16"/>
                <w:szCs w:val="16"/>
              </w:rPr>
              <w:t>Telekomünikasyon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CB49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965D2" w14:textId="77777777" w:rsidR="00C521B3" w:rsidRPr="001B1679" w:rsidRDefault="00C521B3" w:rsidP="00015975">
            <w:pPr>
              <w:pStyle w:val="TAL"/>
              <w:rPr>
                <w:sz w:val="16"/>
                <w:szCs w:val="16"/>
              </w:rPr>
            </w:pPr>
            <w:r w:rsidRPr="001B1679">
              <w:rPr>
                <w:sz w:val="16"/>
                <w:szCs w:val="16"/>
              </w:rPr>
              <w:t>3GPPMEMBER</w:t>
            </w:r>
          </w:p>
        </w:tc>
      </w:tr>
      <w:tr w:rsidR="00C521B3" w14:paraId="3C8F28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13E3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3C5EBB" w14:textId="77777777" w:rsidR="00C521B3" w:rsidRPr="001B1679" w:rsidRDefault="00C521B3" w:rsidP="00015975">
            <w:pPr>
              <w:pStyle w:val="TAL"/>
              <w:rPr>
                <w:sz w:val="16"/>
                <w:szCs w:val="16"/>
              </w:rPr>
            </w:pPr>
            <w:r w:rsidRPr="001B1679">
              <w:rPr>
                <w:sz w:val="16"/>
                <w:szCs w:val="16"/>
              </w:rPr>
              <w:t>Timothy Puvogel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AFFDA"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638D1"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E960C" w14:textId="77777777" w:rsidR="00C521B3" w:rsidRPr="001B1679" w:rsidRDefault="00C521B3" w:rsidP="00015975">
            <w:pPr>
              <w:pStyle w:val="TAL"/>
              <w:rPr>
                <w:sz w:val="16"/>
                <w:szCs w:val="16"/>
              </w:rPr>
            </w:pPr>
            <w:r w:rsidRPr="001B1679">
              <w:rPr>
                <w:sz w:val="16"/>
                <w:szCs w:val="16"/>
              </w:rPr>
              <w:t>3GPPMEMBER</w:t>
            </w:r>
          </w:p>
        </w:tc>
      </w:tr>
      <w:tr w:rsidR="00C521B3" w14:paraId="472B49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AA3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F5FE7" w14:textId="77777777" w:rsidR="00C521B3" w:rsidRPr="001B1679" w:rsidRDefault="00C521B3" w:rsidP="00015975">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F03C0" w14:textId="77777777" w:rsidR="00C521B3" w:rsidRPr="001B1679" w:rsidRDefault="00C521B3" w:rsidP="00015975">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FA6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184C13" w14:textId="77777777" w:rsidR="00C521B3" w:rsidRPr="001B1679" w:rsidRDefault="00C521B3" w:rsidP="00015975">
            <w:pPr>
              <w:pStyle w:val="TAL"/>
              <w:rPr>
                <w:sz w:val="16"/>
                <w:szCs w:val="16"/>
              </w:rPr>
            </w:pPr>
            <w:r w:rsidRPr="001B1679">
              <w:rPr>
                <w:sz w:val="16"/>
                <w:szCs w:val="16"/>
              </w:rPr>
              <w:t>3GPPMEMBER</w:t>
            </w:r>
          </w:p>
        </w:tc>
      </w:tr>
      <w:tr w:rsidR="00C521B3" w14:paraId="64648E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BAE93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925945" w14:textId="77777777" w:rsidR="00C521B3" w:rsidRPr="001B1679" w:rsidRDefault="00C521B3" w:rsidP="00015975">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787EF"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683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E2314" w14:textId="77777777" w:rsidR="00C521B3" w:rsidRPr="001B1679" w:rsidRDefault="00C521B3" w:rsidP="00015975">
            <w:pPr>
              <w:pStyle w:val="TAL"/>
              <w:rPr>
                <w:sz w:val="16"/>
                <w:szCs w:val="16"/>
              </w:rPr>
            </w:pPr>
            <w:r w:rsidRPr="001B1679">
              <w:rPr>
                <w:sz w:val="16"/>
                <w:szCs w:val="16"/>
              </w:rPr>
              <w:t>3GPPMEMBER</w:t>
            </w:r>
          </w:p>
        </w:tc>
      </w:tr>
      <w:tr w:rsidR="00C521B3" w14:paraId="5B3851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BFB01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25B42" w14:textId="77777777" w:rsidR="00C521B3" w:rsidRPr="001B1679" w:rsidRDefault="00C521B3" w:rsidP="00015975">
            <w:pPr>
              <w:pStyle w:val="TAL"/>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03E013" w14:textId="77777777" w:rsidR="00C521B3" w:rsidRPr="001B1679" w:rsidRDefault="00C521B3" w:rsidP="00015975">
            <w:pPr>
              <w:pStyle w:val="TAL"/>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809D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DC416" w14:textId="77777777" w:rsidR="00C521B3" w:rsidRPr="001B1679" w:rsidRDefault="00C521B3" w:rsidP="00015975">
            <w:pPr>
              <w:pStyle w:val="TAL"/>
              <w:rPr>
                <w:sz w:val="16"/>
                <w:szCs w:val="16"/>
              </w:rPr>
            </w:pPr>
            <w:r w:rsidRPr="001B1679">
              <w:rPr>
                <w:sz w:val="16"/>
                <w:szCs w:val="16"/>
              </w:rPr>
              <w:t>3GPPMEMBER</w:t>
            </w:r>
          </w:p>
        </w:tc>
      </w:tr>
      <w:tr w:rsidR="00C521B3" w14:paraId="047E0B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AC12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1F0E7" w14:textId="77777777" w:rsidR="00C521B3" w:rsidRPr="001B1679" w:rsidRDefault="00C521B3" w:rsidP="00015975">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23BD0A" w14:textId="77777777" w:rsidR="00C521B3" w:rsidRPr="001B1679" w:rsidRDefault="00C521B3" w:rsidP="00015975">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17EA6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8F725" w14:textId="77777777" w:rsidR="00C521B3" w:rsidRPr="001B1679" w:rsidRDefault="00C521B3" w:rsidP="00015975">
            <w:pPr>
              <w:pStyle w:val="TAL"/>
              <w:rPr>
                <w:sz w:val="16"/>
                <w:szCs w:val="16"/>
              </w:rPr>
            </w:pPr>
            <w:r w:rsidRPr="001B1679">
              <w:rPr>
                <w:sz w:val="16"/>
                <w:szCs w:val="16"/>
              </w:rPr>
              <w:t>3GPPMEMBER</w:t>
            </w:r>
          </w:p>
        </w:tc>
      </w:tr>
      <w:tr w:rsidR="00C521B3" w14:paraId="776DA5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E3ED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EF509" w14:textId="77777777" w:rsidR="00C521B3" w:rsidRPr="001B1679" w:rsidRDefault="00C521B3" w:rsidP="00015975">
            <w:pPr>
              <w:pStyle w:val="TAL"/>
              <w:rPr>
                <w:sz w:val="16"/>
                <w:szCs w:val="16"/>
              </w:rPr>
            </w:pPr>
            <w:r w:rsidRPr="001B1679">
              <w:rPr>
                <w:sz w:val="16"/>
                <w:szCs w:val="16"/>
              </w:rPr>
              <w:t>Elmira Ramazanirend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B3634"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B643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10B7F3" w14:textId="77777777" w:rsidR="00C521B3" w:rsidRPr="001B1679" w:rsidRDefault="00C521B3" w:rsidP="00015975">
            <w:pPr>
              <w:pStyle w:val="TAL"/>
              <w:rPr>
                <w:sz w:val="16"/>
                <w:szCs w:val="16"/>
              </w:rPr>
            </w:pPr>
            <w:r w:rsidRPr="001B1679">
              <w:rPr>
                <w:sz w:val="16"/>
                <w:szCs w:val="16"/>
              </w:rPr>
              <w:t>3GPPMEMBER</w:t>
            </w:r>
          </w:p>
        </w:tc>
      </w:tr>
      <w:tr w:rsidR="00C521B3" w14:paraId="491E6C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785F8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61EC0" w14:textId="77777777" w:rsidR="00C521B3" w:rsidRPr="001B1679" w:rsidRDefault="00C521B3" w:rsidP="00015975">
            <w:pPr>
              <w:pStyle w:val="TAL"/>
              <w:rPr>
                <w:sz w:val="16"/>
                <w:szCs w:val="16"/>
              </w:rPr>
            </w:pPr>
            <w:r w:rsidRPr="001B1679">
              <w:rPr>
                <w:sz w:val="16"/>
                <w:szCs w:val="16"/>
              </w:rPr>
              <w:t>Song Raphael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6A1FC" w14:textId="77777777" w:rsidR="00C521B3" w:rsidRPr="001B1679" w:rsidRDefault="00C521B3" w:rsidP="00015975">
            <w:pPr>
              <w:pStyle w:val="TAL"/>
              <w:rPr>
                <w:sz w:val="16"/>
                <w:szCs w:val="16"/>
              </w:rPr>
            </w:pPr>
            <w:r w:rsidRPr="001B1679">
              <w:rPr>
                <w:sz w:val="16"/>
                <w:szCs w:val="16"/>
              </w:rPr>
              <w:t>Korea Testing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1328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7BB011" w14:textId="77777777" w:rsidR="00C521B3" w:rsidRPr="001B1679" w:rsidRDefault="00C521B3" w:rsidP="00015975">
            <w:pPr>
              <w:pStyle w:val="TAL"/>
              <w:rPr>
                <w:sz w:val="16"/>
                <w:szCs w:val="16"/>
              </w:rPr>
            </w:pPr>
            <w:r w:rsidRPr="001B1679">
              <w:rPr>
                <w:sz w:val="16"/>
                <w:szCs w:val="16"/>
              </w:rPr>
              <w:t>3GPPMEMBER</w:t>
            </w:r>
          </w:p>
        </w:tc>
      </w:tr>
      <w:tr w:rsidR="00C521B3" w14:paraId="20D39C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C62B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D3E38A" w14:textId="77777777" w:rsidR="00C521B3" w:rsidRPr="001B1679" w:rsidRDefault="00C521B3" w:rsidP="00015975">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CD15E6"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E008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825EC" w14:textId="77777777" w:rsidR="00C521B3" w:rsidRPr="001B1679" w:rsidRDefault="00C521B3" w:rsidP="00015975">
            <w:pPr>
              <w:pStyle w:val="TAL"/>
              <w:rPr>
                <w:sz w:val="16"/>
                <w:szCs w:val="16"/>
              </w:rPr>
            </w:pPr>
            <w:r w:rsidRPr="001B1679">
              <w:rPr>
                <w:sz w:val="16"/>
                <w:szCs w:val="16"/>
              </w:rPr>
              <w:t>3GPPMEMBER</w:t>
            </w:r>
          </w:p>
        </w:tc>
      </w:tr>
      <w:tr w:rsidR="00C521B3" w14:paraId="29C815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815E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CD6E6" w14:textId="77777777" w:rsidR="00C521B3" w:rsidRPr="001B1679" w:rsidRDefault="00C521B3" w:rsidP="00015975">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CEDD4"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CA14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4E529" w14:textId="77777777" w:rsidR="00C521B3" w:rsidRPr="001B1679" w:rsidRDefault="00C521B3" w:rsidP="00015975">
            <w:pPr>
              <w:pStyle w:val="TAL"/>
              <w:rPr>
                <w:sz w:val="16"/>
                <w:szCs w:val="16"/>
              </w:rPr>
            </w:pPr>
            <w:r w:rsidRPr="001B1679">
              <w:rPr>
                <w:sz w:val="16"/>
                <w:szCs w:val="16"/>
              </w:rPr>
              <w:t>3GPPMEMBER</w:t>
            </w:r>
          </w:p>
        </w:tc>
      </w:tr>
      <w:tr w:rsidR="00C521B3" w14:paraId="354C9C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F69DD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24B6C" w14:textId="77777777" w:rsidR="00C521B3" w:rsidRPr="001B1679" w:rsidRDefault="00C521B3" w:rsidP="00015975">
            <w:pPr>
              <w:pStyle w:val="TAL"/>
              <w:rPr>
                <w:sz w:val="16"/>
                <w:szCs w:val="16"/>
              </w:rPr>
            </w:pPr>
            <w:r w:rsidRPr="001B1679">
              <w:rPr>
                <w:sz w:val="16"/>
                <w:szCs w:val="16"/>
              </w:rPr>
              <w:t>Cassio Ribeiro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45410" w14:textId="77777777" w:rsidR="00C521B3" w:rsidRPr="001B1679" w:rsidRDefault="00C521B3" w:rsidP="00015975">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9BDE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6594B" w14:textId="77777777" w:rsidR="00C521B3" w:rsidRPr="001B1679" w:rsidRDefault="00C521B3" w:rsidP="00015975">
            <w:pPr>
              <w:pStyle w:val="TAL"/>
              <w:rPr>
                <w:sz w:val="16"/>
                <w:szCs w:val="16"/>
              </w:rPr>
            </w:pPr>
            <w:r w:rsidRPr="001B1679">
              <w:rPr>
                <w:sz w:val="16"/>
                <w:szCs w:val="16"/>
              </w:rPr>
              <w:t>3GPPMEMBER</w:t>
            </w:r>
          </w:p>
        </w:tc>
      </w:tr>
      <w:tr w:rsidR="00C521B3" w14:paraId="42D1B1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9663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473A1" w14:textId="77777777" w:rsidR="00C521B3" w:rsidRPr="001B1679" w:rsidRDefault="00C521B3" w:rsidP="00015975">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849AD1" w14:textId="77777777" w:rsidR="00C521B3" w:rsidRPr="001B1679" w:rsidRDefault="00C521B3" w:rsidP="00015975">
            <w:pPr>
              <w:pStyle w:val="TAL"/>
              <w:rPr>
                <w:sz w:val="16"/>
                <w:szCs w:val="16"/>
              </w:rPr>
            </w:pPr>
            <w:r w:rsidRPr="001B1679">
              <w:rPr>
                <w:sz w:val="16"/>
                <w:szCs w:val="16"/>
              </w:rPr>
              <w:t>Eutelsat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407A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16C007" w14:textId="77777777" w:rsidR="00C521B3" w:rsidRPr="001B1679" w:rsidRDefault="00C521B3" w:rsidP="00015975">
            <w:pPr>
              <w:pStyle w:val="TAL"/>
              <w:rPr>
                <w:sz w:val="16"/>
                <w:szCs w:val="16"/>
              </w:rPr>
            </w:pPr>
            <w:r w:rsidRPr="001B1679">
              <w:rPr>
                <w:sz w:val="16"/>
                <w:szCs w:val="16"/>
              </w:rPr>
              <w:t>3GPPMEMBER</w:t>
            </w:r>
          </w:p>
        </w:tc>
      </w:tr>
      <w:tr w:rsidR="00C521B3" w14:paraId="400386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0FC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3464B" w14:textId="77777777" w:rsidR="00C521B3" w:rsidRPr="001B1679" w:rsidRDefault="00C521B3" w:rsidP="00015975">
            <w:pPr>
              <w:pStyle w:val="TAL"/>
              <w:rPr>
                <w:sz w:val="16"/>
                <w:szCs w:val="16"/>
              </w:rPr>
            </w:pPr>
            <w:proofErr w:type="spellStart"/>
            <w:r w:rsidRPr="001B1679">
              <w:rPr>
                <w:sz w:val="16"/>
                <w:szCs w:val="16"/>
              </w:rPr>
              <w:t>Friedhelm</w:t>
            </w:r>
            <w:proofErr w:type="spellEnd"/>
            <w:r w:rsidRPr="001B1679">
              <w:rPr>
                <w:sz w:val="16"/>
                <w:szCs w:val="16"/>
              </w:rPr>
              <w:t xml:space="preserve"> </w:t>
            </w:r>
            <w:proofErr w:type="spellStart"/>
            <w:r w:rsidRPr="001B1679">
              <w:rPr>
                <w:sz w:val="16"/>
                <w:szCs w:val="16"/>
              </w:rPr>
              <w:t>Rodermund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C884E" w14:textId="77777777" w:rsidR="00C521B3" w:rsidRPr="001B1679" w:rsidRDefault="00C521B3" w:rsidP="00015975">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6149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FDECF" w14:textId="77777777" w:rsidR="00C521B3" w:rsidRPr="001B1679" w:rsidRDefault="00C521B3" w:rsidP="00015975">
            <w:pPr>
              <w:pStyle w:val="TAL"/>
              <w:rPr>
                <w:sz w:val="16"/>
                <w:szCs w:val="16"/>
              </w:rPr>
            </w:pPr>
            <w:r w:rsidRPr="001B1679">
              <w:rPr>
                <w:sz w:val="16"/>
                <w:szCs w:val="16"/>
              </w:rPr>
              <w:t>3GPPMEMBER</w:t>
            </w:r>
          </w:p>
        </w:tc>
      </w:tr>
      <w:tr w:rsidR="00C521B3" w14:paraId="6D5269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5BF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9E737" w14:textId="77777777" w:rsidR="00C521B3" w:rsidRPr="001B1679" w:rsidRDefault="00C521B3" w:rsidP="00015975">
            <w:pPr>
              <w:pStyle w:val="TAL"/>
              <w:rPr>
                <w:sz w:val="16"/>
                <w:szCs w:val="16"/>
              </w:rPr>
            </w:pPr>
            <w:r w:rsidRPr="001B1679">
              <w:rPr>
                <w:sz w:val="16"/>
                <w:szCs w:val="16"/>
              </w:rPr>
              <w:t>Giovanni Romano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7D976"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6E4B5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D7A1D" w14:textId="77777777" w:rsidR="00C521B3" w:rsidRPr="001B1679" w:rsidRDefault="00C521B3" w:rsidP="00015975">
            <w:pPr>
              <w:pStyle w:val="TAL"/>
              <w:rPr>
                <w:sz w:val="16"/>
                <w:szCs w:val="16"/>
              </w:rPr>
            </w:pPr>
            <w:r w:rsidRPr="001B1679">
              <w:rPr>
                <w:sz w:val="16"/>
                <w:szCs w:val="16"/>
              </w:rPr>
              <w:t>3GPPMEMBER</w:t>
            </w:r>
          </w:p>
        </w:tc>
      </w:tr>
      <w:tr w:rsidR="00C521B3" w14:paraId="77A11E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3965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AEEF4" w14:textId="77777777" w:rsidR="00C521B3" w:rsidRPr="001B1679" w:rsidRDefault="00C521B3" w:rsidP="00015975">
            <w:pPr>
              <w:pStyle w:val="TAL"/>
              <w:rPr>
                <w:sz w:val="16"/>
                <w:szCs w:val="16"/>
              </w:rPr>
            </w:pPr>
            <w:r w:rsidRPr="001B1679">
              <w:rPr>
                <w:sz w:val="16"/>
                <w:szCs w:val="16"/>
              </w:rPr>
              <w:t>Luis Jorge Romero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DE9B1"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B30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CE7D13" w14:textId="77777777" w:rsidR="00C521B3" w:rsidRPr="001B1679" w:rsidRDefault="00C521B3" w:rsidP="00015975">
            <w:pPr>
              <w:pStyle w:val="TAL"/>
              <w:rPr>
                <w:sz w:val="16"/>
                <w:szCs w:val="16"/>
              </w:rPr>
            </w:pPr>
            <w:r w:rsidRPr="001B1679">
              <w:rPr>
                <w:sz w:val="16"/>
                <w:szCs w:val="16"/>
              </w:rPr>
              <w:t>3GPPORG_REP</w:t>
            </w:r>
          </w:p>
        </w:tc>
      </w:tr>
      <w:tr w:rsidR="00C521B3" w14:paraId="530F0B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7F46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790A5" w14:textId="77777777" w:rsidR="00C521B3" w:rsidRPr="001B1679" w:rsidRDefault="00C521B3" w:rsidP="00015975">
            <w:pPr>
              <w:pStyle w:val="TAL"/>
              <w:rPr>
                <w:sz w:val="16"/>
                <w:szCs w:val="16"/>
              </w:rPr>
            </w:pPr>
            <w:r w:rsidRPr="001B1679">
              <w:rPr>
                <w:sz w:val="16"/>
                <w:szCs w:val="16"/>
              </w:rPr>
              <w:t>Elke Roth-</w:t>
            </w:r>
            <w:proofErr w:type="spellStart"/>
            <w:r w:rsidRPr="001B1679">
              <w:rPr>
                <w:sz w:val="16"/>
                <w:szCs w:val="16"/>
              </w:rPr>
              <w:t>Mandutz</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4EE92"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D12EB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9D2A" w14:textId="77777777" w:rsidR="00C521B3" w:rsidRPr="001B1679" w:rsidRDefault="00C521B3" w:rsidP="00015975">
            <w:pPr>
              <w:pStyle w:val="TAL"/>
              <w:rPr>
                <w:sz w:val="16"/>
                <w:szCs w:val="16"/>
              </w:rPr>
            </w:pPr>
            <w:r w:rsidRPr="001B1679">
              <w:rPr>
                <w:sz w:val="16"/>
                <w:szCs w:val="16"/>
              </w:rPr>
              <w:t>3GPPMEMBER</w:t>
            </w:r>
          </w:p>
        </w:tc>
      </w:tr>
      <w:tr w:rsidR="00C521B3" w14:paraId="0CFC4E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0E21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F57B0" w14:textId="77777777" w:rsidR="00C521B3" w:rsidRPr="001B1679" w:rsidRDefault="00C521B3" w:rsidP="00015975">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3DD06"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2F0BE"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A8064" w14:textId="77777777" w:rsidR="00C521B3" w:rsidRPr="001B1679" w:rsidRDefault="00C521B3" w:rsidP="00015975">
            <w:pPr>
              <w:pStyle w:val="TAL"/>
              <w:rPr>
                <w:sz w:val="16"/>
                <w:szCs w:val="16"/>
              </w:rPr>
            </w:pPr>
            <w:r w:rsidRPr="001B1679">
              <w:rPr>
                <w:sz w:val="16"/>
                <w:szCs w:val="16"/>
              </w:rPr>
              <w:t>3GPPMEMBER</w:t>
            </w:r>
          </w:p>
        </w:tc>
      </w:tr>
      <w:tr w:rsidR="00C521B3" w14:paraId="0839D2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51CF0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7F1B3A" w14:textId="77777777" w:rsidR="00C521B3" w:rsidRPr="001B1679" w:rsidRDefault="00C521B3" w:rsidP="00015975">
            <w:pPr>
              <w:pStyle w:val="TAL"/>
              <w:rPr>
                <w:sz w:val="16"/>
                <w:szCs w:val="16"/>
              </w:rPr>
            </w:pPr>
            <w:proofErr w:type="spellStart"/>
            <w:r w:rsidRPr="001B1679">
              <w:rPr>
                <w:sz w:val="16"/>
                <w:szCs w:val="16"/>
              </w:rPr>
              <w:t>Changho</w:t>
            </w:r>
            <w:proofErr w:type="spellEnd"/>
            <w:r w:rsidRPr="001B1679">
              <w:rPr>
                <w:sz w:val="16"/>
                <w:szCs w:val="16"/>
              </w:rPr>
              <w:t xml:space="preserve"> </w:t>
            </w:r>
            <w:proofErr w:type="spellStart"/>
            <w:r w:rsidRPr="001B1679">
              <w:rPr>
                <w:sz w:val="16"/>
                <w:szCs w:val="16"/>
              </w:rPr>
              <w:t>Ryoo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44CF2"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8C7B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19ABB" w14:textId="77777777" w:rsidR="00C521B3" w:rsidRPr="001B1679" w:rsidRDefault="00C521B3" w:rsidP="00015975">
            <w:pPr>
              <w:pStyle w:val="TAL"/>
              <w:rPr>
                <w:sz w:val="16"/>
                <w:szCs w:val="16"/>
              </w:rPr>
            </w:pPr>
            <w:r w:rsidRPr="001B1679">
              <w:rPr>
                <w:sz w:val="16"/>
                <w:szCs w:val="16"/>
              </w:rPr>
              <w:t>3GPPMEMBER</w:t>
            </w:r>
          </w:p>
        </w:tc>
      </w:tr>
      <w:tr w:rsidR="00C521B3" w14:paraId="241A65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CEA1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D16E6" w14:textId="77777777" w:rsidR="00C521B3" w:rsidRPr="001B1679" w:rsidRDefault="00C521B3" w:rsidP="00015975">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44547" w14:textId="77777777" w:rsidR="00C521B3" w:rsidRPr="001B1679" w:rsidRDefault="00C521B3" w:rsidP="00015975">
            <w:pPr>
              <w:pStyle w:val="TAL"/>
              <w:rPr>
                <w:sz w:val="16"/>
                <w:szCs w:val="16"/>
              </w:rPr>
            </w:pPr>
            <w:r w:rsidRPr="001B1679">
              <w:rPr>
                <w:sz w:val="16"/>
                <w:szCs w:val="16"/>
              </w:rPr>
              <w:t>Samsung Electronics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3298D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D9CEF" w14:textId="77777777" w:rsidR="00C521B3" w:rsidRPr="001B1679" w:rsidRDefault="00C521B3" w:rsidP="00015975">
            <w:pPr>
              <w:pStyle w:val="TAL"/>
              <w:rPr>
                <w:sz w:val="16"/>
                <w:szCs w:val="16"/>
              </w:rPr>
            </w:pPr>
            <w:r w:rsidRPr="001B1679">
              <w:rPr>
                <w:sz w:val="16"/>
                <w:szCs w:val="16"/>
              </w:rPr>
              <w:t>3GPPMEMBER</w:t>
            </w:r>
          </w:p>
        </w:tc>
      </w:tr>
      <w:tr w:rsidR="00C521B3" w14:paraId="25473F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A9306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33903" w14:textId="77777777" w:rsidR="00C521B3" w:rsidRPr="001B1679" w:rsidRDefault="00C521B3" w:rsidP="00015975">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EEE25"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22FB4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0E93C2" w14:textId="77777777" w:rsidR="00C521B3" w:rsidRPr="001B1679" w:rsidRDefault="00C521B3" w:rsidP="00015975">
            <w:pPr>
              <w:pStyle w:val="TAL"/>
              <w:rPr>
                <w:sz w:val="16"/>
                <w:szCs w:val="16"/>
              </w:rPr>
            </w:pPr>
            <w:r w:rsidRPr="001B1679">
              <w:rPr>
                <w:sz w:val="16"/>
                <w:szCs w:val="16"/>
              </w:rPr>
              <w:t>3GPPMEMBER</w:t>
            </w:r>
          </w:p>
        </w:tc>
      </w:tr>
      <w:tr w:rsidR="00C521B3" w14:paraId="301612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5A5E5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E32772" w14:textId="77777777" w:rsidR="00C521B3" w:rsidRPr="001B1679" w:rsidRDefault="00C521B3" w:rsidP="00015975">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D1E73"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5FA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650CA" w14:textId="77777777" w:rsidR="00C521B3" w:rsidRPr="001B1679" w:rsidRDefault="00C521B3" w:rsidP="00015975">
            <w:pPr>
              <w:pStyle w:val="TAL"/>
              <w:rPr>
                <w:sz w:val="16"/>
                <w:szCs w:val="16"/>
              </w:rPr>
            </w:pPr>
            <w:r w:rsidRPr="001B1679">
              <w:rPr>
                <w:sz w:val="16"/>
                <w:szCs w:val="16"/>
              </w:rPr>
              <w:t>3GPPMEMBER</w:t>
            </w:r>
          </w:p>
        </w:tc>
      </w:tr>
      <w:tr w:rsidR="00C521B3" w14:paraId="3B7CBF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C6016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1B8F2" w14:textId="77777777" w:rsidR="00C521B3" w:rsidRPr="001B1679" w:rsidRDefault="00C521B3" w:rsidP="00015975">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90E98A"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C33D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E923B" w14:textId="77777777" w:rsidR="00C521B3" w:rsidRPr="001B1679" w:rsidRDefault="00C521B3" w:rsidP="00015975">
            <w:pPr>
              <w:pStyle w:val="TAL"/>
              <w:rPr>
                <w:sz w:val="16"/>
                <w:szCs w:val="16"/>
              </w:rPr>
            </w:pPr>
            <w:r w:rsidRPr="001B1679">
              <w:rPr>
                <w:sz w:val="16"/>
                <w:szCs w:val="16"/>
              </w:rPr>
              <w:t>3GPPMEMBER</w:t>
            </w:r>
          </w:p>
        </w:tc>
      </w:tr>
      <w:tr w:rsidR="00C521B3" w14:paraId="39758E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4771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A9AED" w14:textId="77777777" w:rsidR="00C521B3" w:rsidRPr="001B1679" w:rsidRDefault="00C521B3" w:rsidP="00015975">
            <w:pPr>
              <w:pStyle w:val="TAL"/>
              <w:rPr>
                <w:sz w:val="16"/>
                <w:szCs w:val="16"/>
              </w:rPr>
            </w:pPr>
            <w:r w:rsidRPr="001B1679">
              <w:rPr>
                <w:sz w:val="16"/>
                <w:szCs w:val="16"/>
              </w:rPr>
              <w:t>Bahar Sadeghi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67EEB"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2FCAE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8997F" w14:textId="77777777" w:rsidR="00C521B3" w:rsidRPr="001B1679" w:rsidRDefault="00C521B3" w:rsidP="00015975">
            <w:pPr>
              <w:pStyle w:val="TAL"/>
              <w:rPr>
                <w:sz w:val="16"/>
                <w:szCs w:val="16"/>
              </w:rPr>
            </w:pPr>
            <w:r w:rsidRPr="001B1679">
              <w:rPr>
                <w:sz w:val="16"/>
                <w:szCs w:val="16"/>
              </w:rPr>
              <w:t>3GPPMEMBER</w:t>
            </w:r>
          </w:p>
        </w:tc>
      </w:tr>
      <w:tr w:rsidR="00C521B3" w14:paraId="4F45D2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D3E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FC344" w14:textId="77777777" w:rsidR="00C521B3" w:rsidRPr="001B1679" w:rsidRDefault="00C521B3" w:rsidP="00015975">
            <w:pPr>
              <w:pStyle w:val="TAL"/>
              <w:rPr>
                <w:sz w:val="16"/>
                <w:szCs w:val="16"/>
              </w:rPr>
            </w:pPr>
            <w:r w:rsidRPr="001B1679">
              <w:rPr>
                <w:sz w:val="16"/>
                <w:szCs w:val="16"/>
              </w:rPr>
              <w:t>Anindya Saha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2FD6B" w14:textId="77777777" w:rsidR="00C521B3" w:rsidRPr="001B1679" w:rsidRDefault="00C521B3" w:rsidP="00015975">
            <w:pPr>
              <w:pStyle w:val="TAL"/>
              <w:rPr>
                <w:sz w:val="16"/>
                <w:szCs w:val="16"/>
              </w:rPr>
            </w:pPr>
            <w:r w:rsidRPr="001B1679">
              <w:rPr>
                <w:sz w:val="16"/>
                <w:szCs w:val="16"/>
              </w:rPr>
              <w:t>Tejas Networks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20B31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22157" w14:textId="77777777" w:rsidR="00C521B3" w:rsidRPr="001B1679" w:rsidRDefault="00C521B3" w:rsidP="00015975">
            <w:pPr>
              <w:pStyle w:val="TAL"/>
              <w:rPr>
                <w:sz w:val="16"/>
                <w:szCs w:val="16"/>
              </w:rPr>
            </w:pPr>
            <w:r w:rsidRPr="001B1679">
              <w:rPr>
                <w:sz w:val="16"/>
                <w:szCs w:val="16"/>
              </w:rPr>
              <w:t>3GPPMEMBER</w:t>
            </w:r>
          </w:p>
        </w:tc>
      </w:tr>
      <w:tr w:rsidR="00C521B3" w14:paraId="632D34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9F8F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31E2B" w14:textId="77777777" w:rsidR="00C521B3" w:rsidRPr="001B1679" w:rsidRDefault="00C521B3" w:rsidP="00015975">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91A74"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8D53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98416" w14:textId="77777777" w:rsidR="00C521B3" w:rsidRPr="001B1679" w:rsidRDefault="00C521B3" w:rsidP="00015975">
            <w:pPr>
              <w:pStyle w:val="TAL"/>
              <w:rPr>
                <w:sz w:val="16"/>
                <w:szCs w:val="16"/>
              </w:rPr>
            </w:pPr>
            <w:r w:rsidRPr="001B1679">
              <w:rPr>
                <w:sz w:val="16"/>
                <w:szCs w:val="16"/>
              </w:rPr>
              <w:t>3GPPMEMBER</w:t>
            </w:r>
          </w:p>
        </w:tc>
      </w:tr>
      <w:tr w:rsidR="00C521B3" w14:paraId="0F4B984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9E3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B60AD8" w14:textId="77777777" w:rsidR="00C521B3" w:rsidRPr="001B1679" w:rsidRDefault="00C521B3" w:rsidP="00015975">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CAB73E" w14:textId="77777777" w:rsidR="00C521B3" w:rsidRPr="001B1679" w:rsidRDefault="00C521B3" w:rsidP="00015975">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E496E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7DB312" w14:textId="77777777" w:rsidR="00C521B3" w:rsidRPr="001B1679" w:rsidRDefault="00C521B3" w:rsidP="00015975">
            <w:pPr>
              <w:pStyle w:val="TAL"/>
              <w:rPr>
                <w:sz w:val="16"/>
                <w:szCs w:val="16"/>
              </w:rPr>
            </w:pPr>
            <w:r w:rsidRPr="001B1679">
              <w:rPr>
                <w:sz w:val="16"/>
                <w:szCs w:val="16"/>
              </w:rPr>
              <w:t>3GPPMEMBER</w:t>
            </w:r>
          </w:p>
        </w:tc>
      </w:tr>
      <w:tr w:rsidR="00C521B3" w14:paraId="1DE370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1C998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9C3EC" w14:textId="77777777" w:rsidR="00C521B3" w:rsidRPr="001B1679" w:rsidRDefault="00C521B3" w:rsidP="00015975">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E41AE"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A56F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67E99" w14:textId="77777777" w:rsidR="00C521B3" w:rsidRPr="001B1679" w:rsidRDefault="00C521B3" w:rsidP="00015975">
            <w:pPr>
              <w:pStyle w:val="TAL"/>
              <w:rPr>
                <w:sz w:val="16"/>
                <w:szCs w:val="16"/>
              </w:rPr>
            </w:pPr>
            <w:r w:rsidRPr="001B1679">
              <w:rPr>
                <w:sz w:val="16"/>
                <w:szCs w:val="16"/>
              </w:rPr>
              <w:t>3GPPMEMBER</w:t>
            </w:r>
          </w:p>
        </w:tc>
      </w:tr>
      <w:tr w:rsidR="00C521B3" w14:paraId="6761D4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656B9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C7CA9" w14:textId="77777777" w:rsidR="00C521B3" w:rsidRPr="001B1679" w:rsidRDefault="00C521B3" w:rsidP="00015975">
            <w:pPr>
              <w:pStyle w:val="TAL"/>
              <w:rPr>
                <w:sz w:val="16"/>
                <w:szCs w:val="16"/>
              </w:rPr>
            </w:pPr>
            <w:r w:rsidRPr="001B1679">
              <w:rPr>
                <w:sz w:val="16"/>
                <w:szCs w:val="16"/>
              </w:rPr>
              <w:t>JEEVA KESHAV SATTIANARAYANIN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710D8" w14:textId="77777777" w:rsidR="00C521B3" w:rsidRPr="001B1679" w:rsidRDefault="00C521B3" w:rsidP="00015975">
            <w:pPr>
              <w:pStyle w:val="TAL"/>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E2A2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4ECEC" w14:textId="77777777" w:rsidR="00C521B3" w:rsidRPr="001B1679" w:rsidRDefault="00C521B3" w:rsidP="00015975">
            <w:pPr>
              <w:pStyle w:val="TAL"/>
              <w:rPr>
                <w:sz w:val="16"/>
                <w:szCs w:val="16"/>
              </w:rPr>
            </w:pPr>
            <w:r w:rsidRPr="001B1679">
              <w:rPr>
                <w:sz w:val="16"/>
                <w:szCs w:val="16"/>
              </w:rPr>
              <w:t>3GPPMEMBER</w:t>
            </w:r>
          </w:p>
        </w:tc>
      </w:tr>
      <w:tr w:rsidR="00C521B3" w14:paraId="6F59C21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CB53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31513A" w14:textId="77777777" w:rsidR="00C521B3" w:rsidRPr="001B1679" w:rsidRDefault="00C521B3" w:rsidP="00015975">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61223"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F28A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A6FD8D" w14:textId="77777777" w:rsidR="00C521B3" w:rsidRPr="001B1679" w:rsidRDefault="00C521B3" w:rsidP="00015975">
            <w:pPr>
              <w:pStyle w:val="TAL"/>
              <w:rPr>
                <w:sz w:val="16"/>
                <w:szCs w:val="16"/>
              </w:rPr>
            </w:pPr>
            <w:r w:rsidRPr="001B1679">
              <w:rPr>
                <w:sz w:val="16"/>
                <w:szCs w:val="16"/>
              </w:rPr>
              <w:t>3GPPMEMBER</w:t>
            </w:r>
          </w:p>
        </w:tc>
      </w:tr>
      <w:tr w:rsidR="00C521B3" w14:paraId="0C201F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78E6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1F0D0A" w14:textId="77777777" w:rsidR="00C521B3" w:rsidRPr="001B1679" w:rsidRDefault="00C521B3" w:rsidP="00015975">
            <w:pPr>
              <w:pStyle w:val="TAL"/>
              <w:rPr>
                <w:sz w:val="16"/>
                <w:szCs w:val="16"/>
              </w:rPr>
            </w:pPr>
            <w:proofErr w:type="spellStart"/>
            <w:r w:rsidRPr="001B1679">
              <w:rPr>
                <w:sz w:val="16"/>
                <w:szCs w:val="16"/>
              </w:rPr>
              <w:t>Shafivulla</w:t>
            </w:r>
            <w:proofErr w:type="spellEnd"/>
            <w:r w:rsidRPr="001B1679">
              <w:rPr>
                <w:sz w:val="16"/>
                <w:szCs w:val="16"/>
              </w:rPr>
              <w:t xml:space="preserve"> Sayyed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423EF"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33F7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7C366" w14:textId="77777777" w:rsidR="00C521B3" w:rsidRPr="001B1679" w:rsidRDefault="00C521B3" w:rsidP="00015975">
            <w:pPr>
              <w:pStyle w:val="TAL"/>
              <w:rPr>
                <w:sz w:val="16"/>
                <w:szCs w:val="16"/>
              </w:rPr>
            </w:pPr>
            <w:r w:rsidRPr="001B1679">
              <w:rPr>
                <w:sz w:val="16"/>
                <w:szCs w:val="16"/>
              </w:rPr>
              <w:t>3GPPMEMBER</w:t>
            </w:r>
          </w:p>
        </w:tc>
      </w:tr>
      <w:tr w:rsidR="00C521B3" w14:paraId="52E30F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FD74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D283E1" w14:textId="77777777" w:rsidR="00C521B3" w:rsidRPr="001B1679" w:rsidRDefault="00C521B3" w:rsidP="00015975">
            <w:pPr>
              <w:pStyle w:val="TAL"/>
              <w:rPr>
                <w:sz w:val="16"/>
                <w:szCs w:val="16"/>
              </w:rPr>
            </w:pPr>
            <w:r w:rsidRPr="001B1679">
              <w:rPr>
                <w:sz w:val="16"/>
                <w:szCs w:val="16"/>
              </w:rPr>
              <w:t>Alberto Schiavon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A145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8B6A5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BFE98" w14:textId="77777777" w:rsidR="00C521B3" w:rsidRPr="001B1679" w:rsidRDefault="00C521B3" w:rsidP="00015975">
            <w:pPr>
              <w:pStyle w:val="TAL"/>
              <w:rPr>
                <w:sz w:val="16"/>
                <w:szCs w:val="16"/>
              </w:rPr>
            </w:pPr>
            <w:r w:rsidRPr="001B1679">
              <w:rPr>
                <w:sz w:val="16"/>
                <w:szCs w:val="16"/>
              </w:rPr>
              <w:t>3GPPORG_REP</w:t>
            </w:r>
          </w:p>
        </w:tc>
      </w:tr>
      <w:tr w:rsidR="00C521B3" w14:paraId="43A33C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DFE1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D8515E" w14:textId="77777777" w:rsidR="00C521B3" w:rsidRPr="001B1679" w:rsidRDefault="00C521B3" w:rsidP="00015975">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B6484F" w14:textId="77777777" w:rsidR="00C521B3" w:rsidRPr="001B1679" w:rsidRDefault="00C521B3" w:rsidP="00015975">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0CB4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32EB3" w14:textId="77777777" w:rsidR="00C521B3" w:rsidRPr="001B1679" w:rsidRDefault="00C521B3" w:rsidP="00015975">
            <w:pPr>
              <w:pStyle w:val="TAL"/>
              <w:rPr>
                <w:sz w:val="16"/>
                <w:szCs w:val="16"/>
              </w:rPr>
            </w:pPr>
            <w:r w:rsidRPr="001B1679">
              <w:rPr>
                <w:sz w:val="16"/>
                <w:szCs w:val="16"/>
              </w:rPr>
              <w:t>3GPPMEMBER</w:t>
            </w:r>
          </w:p>
        </w:tc>
      </w:tr>
      <w:tr w:rsidR="00C521B3" w14:paraId="7D82627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AB24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62A67" w14:textId="77777777" w:rsidR="00C521B3" w:rsidRPr="001B1679" w:rsidRDefault="00C521B3" w:rsidP="00015975">
            <w:pPr>
              <w:pStyle w:val="TAL"/>
              <w:rPr>
                <w:sz w:val="16"/>
                <w:szCs w:val="16"/>
              </w:rPr>
            </w:pPr>
            <w:r w:rsidRPr="001B1679">
              <w:rPr>
                <w:sz w:val="16"/>
                <w:szCs w:val="16"/>
              </w:rPr>
              <w:t>Adrian Scrase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59EBE"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793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030923" w14:textId="77777777" w:rsidR="00C521B3" w:rsidRPr="001B1679" w:rsidRDefault="00C521B3" w:rsidP="00015975">
            <w:pPr>
              <w:pStyle w:val="TAL"/>
              <w:rPr>
                <w:sz w:val="16"/>
                <w:szCs w:val="16"/>
              </w:rPr>
            </w:pPr>
            <w:r w:rsidRPr="001B1679">
              <w:rPr>
                <w:sz w:val="16"/>
                <w:szCs w:val="16"/>
              </w:rPr>
              <w:t>3GPPORG_REP</w:t>
            </w:r>
          </w:p>
        </w:tc>
      </w:tr>
      <w:tr w:rsidR="00C521B3" w14:paraId="57B115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99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5B2427" w14:textId="77777777" w:rsidR="00C521B3" w:rsidRPr="001B1679" w:rsidRDefault="00C521B3" w:rsidP="00015975">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6ACC2"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E57F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A2194B" w14:textId="77777777" w:rsidR="00C521B3" w:rsidRPr="001B1679" w:rsidRDefault="00C521B3" w:rsidP="00015975">
            <w:pPr>
              <w:pStyle w:val="TAL"/>
              <w:rPr>
                <w:sz w:val="16"/>
                <w:szCs w:val="16"/>
              </w:rPr>
            </w:pPr>
            <w:r w:rsidRPr="001B1679">
              <w:rPr>
                <w:sz w:val="16"/>
                <w:szCs w:val="16"/>
              </w:rPr>
              <w:t>3GPPMEMBER</w:t>
            </w:r>
          </w:p>
        </w:tc>
      </w:tr>
      <w:tr w:rsidR="00C521B3" w14:paraId="76BC07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B40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48A962" w14:textId="77777777" w:rsidR="00C521B3" w:rsidRPr="001B1679" w:rsidRDefault="00C521B3" w:rsidP="00015975">
            <w:pPr>
              <w:pStyle w:val="TAL"/>
              <w:rPr>
                <w:sz w:val="16"/>
                <w:szCs w:val="16"/>
              </w:rPr>
            </w:pPr>
            <w:r w:rsidRPr="001B1679">
              <w:rPr>
                <w:sz w:val="16"/>
                <w:szCs w:val="16"/>
              </w:rPr>
              <w:t>Jose Luis Serrano Merino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70A63" w14:textId="77777777" w:rsidR="00C521B3" w:rsidRPr="001B1679" w:rsidRDefault="00C521B3" w:rsidP="00015975">
            <w:pPr>
              <w:pStyle w:val="TAL"/>
              <w:rPr>
                <w:sz w:val="16"/>
                <w:szCs w:val="16"/>
              </w:rPr>
            </w:pPr>
            <w:r w:rsidRPr="001B1679">
              <w:rPr>
                <w:sz w:val="16"/>
                <w:szCs w:val="16"/>
              </w:rPr>
              <w:t>HISPASAT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7666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4679D0" w14:textId="77777777" w:rsidR="00C521B3" w:rsidRPr="001B1679" w:rsidRDefault="00C521B3" w:rsidP="00015975">
            <w:pPr>
              <w:pStyle w:val="TAL"/>
              <w:rPr>
                <w:sz w:val="16"/>
                <w:szCs w:val="16"/>
              </w:rPr>
            </w:pPr>
            <w:r w:rsidRPr="001B1679">
              <w:rPr>
                <w:sz w:val="16"/>
                <w:szCs w:val="16"/>
              </w:rPr>
              <w:t>3GPPMEMBER</w:t>
            </w:r>
          </w:p>
        </w:tc>
      </w:tr>
      <w:tr w:rsidR="00C521B3" w14:paraId="5342A70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63C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F2BB9" w14:textId="77777777" w:rsidR="00C521B3" w:rsidRPr="001B1679" w:rsidRDefault="00C521B3" w:rsidP="00015975">
            <w:pPr>
              <w:pStyle w:val="TAL"/>
              <w:rPr>
                <w:sz w:val="16"/>
                <w:szCs w:val="16"/>
              </w:rPr>
            </w:pPr>
            <w:r w:rsidRPr="001B1679">
              <w:rPr>
                <w:sz w:val="16"/>
                <w:szCs w:val="16"/>
              </w:rPr>
              <w:t>Mansoor Shafi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D1AE4" w14:textId="77777777" w:rsidR="00C521B3" w:rsidRPr="001B1679" w:rsidRDefault="00C521B3" w:rsidP="00015975">
            <w:pPr>
              <w:pStyle w:val="TAL"/>
              <w:rPr>
                <w:sz w:val="16"/>
                <w:szCs w:val="16"/>
              </w:rPr>
            </w:pPr>
            <w:r w:rsidRPr="001B1679">
              <w:rPr>
                <w:sz w:val="16"/>
                <w:szCs w:val="16"/>
              </w:rPr>
              <w:t>Spark NZ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D8FF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9E427" w14:textId="77777777" w:rsidR="00C521B3" w:rsidRPr="001B1679" w:rsidRDefault="00C521B3" w:rsidP="00015975">
            <w:pPr>
              <w:pStyle w:val="TAL"/>
              <w:rPr>
                <w:sz w:val="16"/>
                <w:szCs w:val="16"/>
              </w:rPr>
            </w:pPr>
            <w:r w:rsidRPr="001B1679">
              <w:rPr>
                <w:sz w:val="16"/>
                <w:szCs w:val="16"/>
              </w:rPr>
              <w:t>3GPPMEMBER</w:t>
            </w:r>
          </w:p>
        </w:tc>
      </w:tr>
      <w:tr w:rsidR="00C521B3" w14:paraId="17FCC2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F73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C9A83A" w14:textId="77777777" w:rsidR="00C521B3" w:rsidRPr="001B1679" w:rsidRDefault="00C521B3" w:rsidP="00015975">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79310"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1860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0BE99" w14:textId="77777777" w:rsidR="00C521B3" w:rsidRPr="001B1679" w:rsidRDefault="00C521B3" w:rsidP="00015975">
            <w:pPr>
              <w:pStyle w:val="TAL"/>
              <w:rPr>
                <w:sz w:val="16"/>
                <w:szCs w:val="16"/>
              </w:rPr>
            </w:pPr>
            <w:r w:rsidRPr="001B1679">
              <w:rPr>
                <w:sz w:val="16"/>
                <w:szCs w:val="16"/>
              </w:rPr>
              <w:t>3GPPMEMBER</w:t>
            </w:r>
          </w:p>
        </w:tc>
      </w:tr>
      <w:tr w:rsidR="00C521B3" w14:paraId="7CC601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0ACA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C9886" w14:textId="77777777" w:rsidR="00C521B3" w:rsidRPr="001B1679" w:rsidRDefault="00C521B3" w:rsidP="00015975">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4314F"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C47B5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D8C8E" w14:textId="77777777" w:rsidR="00C521B3" w:rsidRPr="001B1679" w:rsidRDefault="00C521B3" w:rsidP="00015975">
            <w:pPr>
              <w:pStyle w:val="TAL"/>
              <w:rPr>
                <w:sz w:val="16"/>
                <w:szCs w:val="16"/>
              </w:rPr>
            </w:pPr>
            <w:r w:rsidRPr="001B1679">
              <w:rPr>
                <w:sz w:val="16"/>
                <w:szCs w:val="16"/>
              </w:rPr>
              <w:t>3GPPMEMBER</w:t>
            </w:r>
          </w:p>
        </w:tc>
      </w:tr>
      <w:tr w:rsidR="00C521B3" w14:paraId="44116FB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0696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8ECBD" w14:textId="77777777" w:rsidR="00C521B3" w:rsidRPr="001B1679" w:rsidRDefault="00C521B3" w:rsidP="00015975">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AED159" w14:textId="77777777" w:rsidR="00C521B3" w:rsidRPr="001B1679" w:rsidRDefault="00C521B3" w:rsidP="00015975">
            <w:pPr>
              <w:pStyle w:val="TAL"/>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210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51E02A" w14:textId="77777777" w:rsidR="00C521B3" w:rsidRPr="001B1679" w:rsidRDefault="00C521B3" w:rsidP="00015975">
            <w:pPr>
              <w:pStyle w:val="TAL"/>
              <w:rPr>
                <w:sz w:val="16"/>
                <w:szCs w:val="16"/>
              </w:rPr>
            </w:pPr>
            <w:r w:rsidRPr="001B1679">
              <w:rPr>
                <w:sz w:val="16"/>
                <w:szCs w:val="16"/>
              </w:rPr>
              <w:t>3GPPMEMBER</w:t>
            </w:r>
          </w:p>
        </w:tc>
      </w:tr>
      <w:tr w:rsidR="00C521B3" w14:paraId="19906B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8A6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1C9FAA" w14:textId="77777777" w:rsidR="00C521B3" w:rsidRPr="001B1679" w:rsidRDefault="00C521B3" w:rsidP="00015975">
            <w:pPr>
              <w:pStyle w:val="TAL"/>
              <w:rPr>
                <w:sz w:val="16"/>
                <w:szCs w:val="16"/>
              </w:rPr>
            </w:pPr>
            <w:r w:rsidRPr="001B1679">
              <w:rPr>
                <w:sz w:val="16"/>
                <w:szCs w:val="16"/>
              </w:rPr>
              <w:t>Guna Shekar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6134E"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BF42F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780CD0" w14:textId="77777777" w:rsidR="00C521B3" w:rsidRPr="001B1679" w:rsidRDefault="00C521B3" w:rsidP="00015975">
            <w:pPr>
              <w:pStyle w:val="TAL"/>
              <w:rPr>
                <w:sz w:val="16"/>
                <w:szCs w:val="16"/>
              </w:rPr>
            </w:pPr>
            <w:r w:rsidRPr="001B1679">
              <w:rPr>
                <w:sz w:val="16"/>
                <w:szCs w:val="16"/>
              </w:rPr>
              <w:t>3GPPORG_REP</w:t>
            </w:r>
          </w:p>
        </w:tc>
      </w:tr>
      <w:tr w:rsidR="00C521B3" w14:paraId="06AE27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F4C5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A1BCC4" w14:textId="77777777" w:rsidR="00C521B3" w:rsidRPr="001B1679" w:rsidRDefault="00C521B3" w:rsidP="00015975">
            <w:pPr>
              <w:pStyle w:val="TAL"/>
              <w:rPr>
                <w:sz w:val="16"/>
                <w:szCs w:val="16"/>
              </w:rPr>
            </w:pPr>
            <w:proofErr w:type="spellStart"/>
            <w:r w:rsidRPr="001B1679">
              <w:rPr>
                <w:sz w:val="16"/>
                <w:szCs w:val="16"/>
              </w:rPr>
              <w:t>Nianshan</w:t>
            </w:r>
            <w:proofErr w:type="spellEnd"/>
            <w:r w:rsidRPr="001B1679">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38665" w14:textId="77777777" w:rsidR="00C521B3" w:rsidRPr="001B1679" w:rsidRDefault="00C521B3" w:rsidP="00015975">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D786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9938C" w14:textId="77777777" w:rsidR="00C521B3" w:rsidRPr="001B1679" w:rsidRDefault="00C521B3" w:rsidP="00015975">
            <w:pPr>
              <w:pStyle w:val="TAL"/>
              <w:rPr>
                <w:sz w:val="16"/>
                <w:szCs w:val="16"/>
              </w:rPr>
            </w:pPr>
            <w:r w:rsidRPr="001B1679">
              <w:rPr>
                <w:sz w:val="16"/>
                <w:szCs w:val="16"/>
              </w:rPr>
              <w:t>3GPPMEMBER</w:t>
            </w:r>
          </w:p>
        </w:tc>
      </w:tr>
      <w:tr w:rsidR="00C521B3" w14:paraId="180176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CF69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DE4EF" w14:textId="77777777" w:rsidR="00C521B3" w:rsidRPr="001B1679" w:rsidRDefault="00C521B3" w:rsidP="00015975">
            <w:pPr>
              <w:pStyle w:val="TAL"/>
              <w:rPr>
                <w:sz w:val="16"/>
                <w:szCs w:val="16"/>
              </w:rPr>
            </w:pPr>
            <w:r w:rsidRPr="001B1679">
              <w:rPr>
                <w:sz w:val="16"/>
                <w:szCs w:val="16"/>
              </w:rPr>
              <w:t>Hugh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4A75A"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4EB5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55DCB9" w14:textId="77777777" w:rsidR="00C521B3" w:rsidRPr="001B1679" w:rsidRDefault="00C521B3" w:rsidP="00015975">
            <w:pPr>
              <w:pStyle w:val="TAL"/>
              <w:rPr>
                <w:sz w:val="16"/>
                <w:szCs w:val="16"/>
              </w:rPr>
            </w:pPr>
            <w:r w:rsidRPr="001B1679">
              <w:rPr>
                <w:sz w:val="16"/>
                <w:szCs w:val="16"/>
              </w:rPr>
              <w:t>3GPPMEMBER</w:t>
            </w:r>
          </w:p>
        </w:tc>
      </w:tr>
      <w:tr w:rsidR="00C521B3" w14:paraId="461073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378F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A952" w14:textId="77777777" w:rsidR="00C521B3" w:rsidRPr="001B1679" w:rsidRDefault="00C521B3" w:rsidP="00015975">
            <w:pPr>
              <w:pStyle w:val="TAL"/>
              <w:rPr>
                <w:sz w:val="16"/>
                <w:szCs w:val="16"/>
              </w:rPr>
            </w:pPr>
            <w:r w:rsidRPr="001B1679">
              <w:rPr>
                <w:sz w:val="16"/>
                <w:szCs w:val="16"/>
              </w:rPr>
              <w:t>Tsuyoshi Shimomura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FA08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E510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486325" w14:textId="77777777" w:rsidR="00C521B3" w:rsidRPr="001B1679" w:rsidRDefault="00C521B3" w:rsidP="00015975">
            <w:pPr>
              <w:pStyle w:val="TAL"/>
              <w:rPr>
                <w:sz w:val="16"/>
                <w:szCs w:val="16"/>
              </w:rPr>
            </w:pPr>
            <w:r w:rsidRPr="001B1679">
              <w:rPr>
                <w:sz w:val="16"/>
                <w:szCs w:val="16"/>
              </w:rPr>
              <w:t>3GPPMEMBER</w:t>
            </w:r>
          </w:p>
        </w:tc>
      </w:tr>
      <w:tr w:rsidR="00C521B3" w14:paraId="34D2F8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20B7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233440" w14:textId="77777777" w:rsidR="00C521B3" w:rsidRPr="001B1679" w:rsidRDefault="00C521B3" w:rsidP="00015975">
            <w:pPr>
              <w:pStyle w:val="TAL"/>
              <w:rPr>
                <w:sz w:val="16"/>
                <w:szCs w:val="16"/>
              </w:rPr>
            </w:pPr>
            <w:r w:rsidRPr="001B1679">
              <w:rPr>
                <w:sz w:val="16"/>
                <w:szCs w:val="16"/>
              </w:rPr>
              <w:t>JAEHAK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8237E"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6490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BF781" w14:textId="77777777" w:rsidR="00C521B3" w:rsidRPr="001B1679" w:rsidRDefault="00C521B3" w:rsidP="00015975">
            <w:pPr>
              <w:pStyle w:val="TAL"/>
              <w:rPr>
                <w:sz w:val="16"/>
                <w:szCs w:val="16"/>
              </w:rPr>
            </w:pPr>
            <w:r w:rsidRPr="001B1679">
              <w:rPr>
                <w:sz w:val="16"/>
                <w:szCs w:val="16"/>
              </w:rPr>
              <w:t>3GPPMEMBER</w:t>
            </w:r>
          </w:p>
        </w:tc>
      </w:tr>
      <w:tr w:rsidR="00C521B3" w14:paraId="4DA078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CF6D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697E1" w14:textId="77777777" w:rsidR="00C521B3" w:rsidRPr="001B1679" w:rsidRDefault="00C521B3" w:rsidP="00015975">
            <w:pPr>
              <w:pStyle w:val="TAL"/>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D83A8"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90939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7B7766" w14:textId="77777777" w:rsidR="00C521B3" w:rsidRPr="001B1679" w:rsidRDefault="00C521B3" w:rsidP="00015975">
            <w:pPr>
              <w:pStyle w:val="TAL"/>
              <w:rPr>
                <w:sz w:val="16"/>
                <w:szCs w:val="16"/>
              </w:rPr>
            </w:pPr>
            <w:r w:rsidRPr="001B1679">
              <w:rPr>
                <w:sz w:val="16"/>
                <w:szCs w:val="16"/>
              </w:rPr>
              <w:t>3GPPMEMBER</w:t>
            </w:r>
          </w:p>
        </w:tc>
      </w:tr>
      <w:tr w:rsidR="00C521B3" w14:paraId="61023B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C9D2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6A934" w14:textId="77777777" w:rsidR="00C521B3" w:rsidRPr="001B1679" w:rsidRDefault="00C521B3" w:rsidP="00015975">
            <w:pPr>
              <w:pStyle w:val="TAL"/>
              <w:rPr>
                <w:sz w:val="16"/>
                <w:szCs w:val="16"/>
              </w:rPr>
            </w:pPr>
            <w:r w:rsidRPr="001B1679">
              <w:rPr>
                <w:sz w:val="16"/>
                <w:szCs w:val="16"/>
              </w:rPr>
              <w:t>Ray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061245"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F7CDD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A1673D" w14:textId="77777777" w:rsidR="00C521B3" w:rsidRPr="001B1679" w:rsidRDefault="00C521B3" w:rsidP="00015975">
            <w:pPr>
              <w:pStyle w:val="TAL"/>
              <w:rPr>
                <w:sz w:val="16"/>
                <w:szCs w:val="16"/>
              </w:rPr>
            </w:pPr>
            <w:r w:rsidRPr="001B1679">
              <w:rPr>
                <w:sz w:val="16"/>
                <w:szCs w:val="16"/>
              </w:rPr>
              <w:t>3GPPMEMBER</w:t>
            </w:r>
          </w:p>
        </w:tc>
      </w:tr>
      <w:tr w:rsidR="00C521B3" w14:paraId="5B022B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AC656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BC1676" w14:textId="77777777" w:rsidR="00C521B3" w:rsidRPr="001B1679" w:rsidRDefault="00C521B3" w:rsidP="00015975">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B67D1D"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AAFF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DFFFC" w14:textId="77777777" w:rsidR="00C521B3" w:rsidRPr="001B1679" w:rsidRDefault="00C521B3" w:rsidP="00015975">
            <w:pPr>
              <w:pStyle w:val="TAL"/>
              <w:rPr>
                <w:sz w:val="16"/>
                <w:szCs w:val="16"/>
              </w:rPr>
            </w:pPr>
            <w:r w:rsidRPr="001B1679">
              <w:rPr>
                <w:sz w:val="16"/>
                <w:szCs w:val="16"/>
              </w:rPr>
              <w:t>3GPPORG_REP</w:t>
            </w:r>
          </w:p>
        </w:tc>
      </w:tr>
      <w:tr w:rsidR="00C521B3" w14:paraId="3178B6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3F6C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8228D" w14:textId="77777777" w:rsidR="00C521B3" w:rsidRPr="001B1679" w:rsidRDefault="00C521B3" w:rsidP="00015975">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22C4C" w14:textId="77777777" w:rsidR="00C521B3" w:rsidRPr="001B1679" w:rsidRDefault="00C521B3" w:rsidP="00015975">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A5E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852210" w14:textId="77777777" w:rsidR="00C521B3" w:rsidRPr="001B1679" w:rsidRDefault="00C521B3" w:rsidP="00015975">
            <w:pPr>
              <w:pStyle w:val="TAL"/>
              <w:rPr>
                <w:sz w:val="16"/>
                <w:szCs w:val="16"/>
              </w:rPr>
            </w:pPr>
            <w:r w:rsidRPr="001B1679">
              <w:rPr>
                <w:sz w:val="16"/>
                <w:szCs w:val="16"/>
              </w:rPr>
              <w:t>3GPPMEMBER</w:t>
            </w:r>
          </w:p>
        </w:tc>
      </w:tr>
      <w:tr w:rsidR="00C521B3" w14:paraId="20A55A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85BF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ECA7DD" w14:textId="77777777" w:rsidR="00C521B3" w:rsidRPr="001B1679" w:rsidRDefault="00C521B3" w:rsidP="00015975">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08574"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3C878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7744C" w14:textId="77777777" w:rsidR="00C521B3" w:rsidRPr="001B1679" w:rsidRDefault="00C521B3" w:rsidP="00015975">
            <w:pPr>
              <w:pStyle w:val="TAL"/>
              <w:rPr>
                <w:sz w:val="16"/>
                <w:szCs w:val="16"/>
              </w:rPr>
            </w:pPr>
            <w:r w:rsidRPr="001B1679">
              <w:rPr>
                <w:sz w:val="16"/>
                <w:szCs w:val="16"/>
              </w:rPr>
              <w:t>3GPPMEMBER</w:t>
            </w:r>
          </w:p>
        </w:tc>
      </w:tr>
      <w:tr w:rsidR="00C521B3" w14:paraId="5C7FCA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E35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EFAAF" w14:textId="77777777" w:rsidR="00C521B3" w:rsidRPr="001B1679" w:rsidRDefault="00C521B3" w:rsidP="00015975">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3B935"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5087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E2FFE4" w14:textId="77777777" w:rsidR="00C521B3" w:rsidRPr="001B1679" w:rsidRDefault="00C521B3" w:rsidP="00015975">
            <w:pPr>
              <w:pStyle w:val="TAL"/>
              <w:rPr>
                <w:sz w:val="16"/>
                <w:szCs w:val="16"/>
              </w:rPr>
            </w:pPr>
            <w:r w:rsidRPr="001B1679">
              <w:rPr>
                <w:sz w:val="16"/>
                <w:szCs w:val="16"/>
              </w:rPr>
              <w:t>3GPPMEMBER</w:t>
            </w:r>
          </w:p>
        </w:tc>
      </w:tr>
      <w:tr w:rsidR="00C521B3" w14:paraId="6BCF1F4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8021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808AA0" w14:textId="77777777" w:rsidR="00C521B3" w:rsidRPr="001B1679" w:rsidRDefault="00C521B3" w:rsidP="00015975">
            <w:pPr>
              <w:pStyle w:val="TAL"/>
              <w:rPr>
                <w:sz w:val="16"/>
                <w:szCs w:val="16"/>
              </w:rPr>
            </w:pPr>
            <w:r w:rsidRPr="001B1679">
              <w:rPr>
                <w:sz w:val="16"/>
                <w:szCs w:val="16"/>
              </w:rPr>
              <w:t>Sebastian Speicher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2D79F" w14:textId="77777777" w:rsidR="00C521B3" w:rsidRPr="001B1679" w:rsidRDefault="00C521B3" w:rsidP="00015975">
            <w:pPr>
              <w:pStyle w:val="TAL"/>
              <w:rPr>
                <w:sz w:val="16"/>
                <w:szCs w:val="16"/>
              </w:rPr>
            </w:pPr>
            <w:r w:rsidRPr="001B1679">
              <w:rPr>
                <w:sz w:val="16"/>
                <w:szCs w:val="16"/>
              </w:rPr>
              <w:t>Qualcomm CDMA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AAC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728117" w14:textId="77777777" w:rsidR="00C521B3" w:rsidRPr="001B1679" w:rsidRDefault="00C521B3" w:rsidP="00015975">
            <w:pPr>
              <w:pStyle w:val="TAL"/>
              <w:rPr>
                <w:sz w:val="16"/>
                <w:szCs w:val="16"/>
              </w:rPr>
            </w:pPr>
            <w:r w:rsidRPr="001B1679">
              <w:rPr>
                <w:sz w:val="16"/>
                <w:szCs w:val="16"/>
              </w:rPr>
              <w:t>3GPPMEMBER</w:t>
            </w:r>
          </w:p>
        </w:tc>
      </w:tr>
      <w:tr w:rsidR="00C521B3" w14:paraId="5A0F487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0C5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E535B7" w14:textId="77777777" w:rsidR="00C521B3" w:rsidRPr="001B1679" w:rsidRDefault="00C521B3" w:rsidP="00015975">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4A7E8D"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5D5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3FF10D" w14:textId="77777777" w:rsidR="00C521B3" w:rsidRPr="001B1679" w:rsidRDefault="00C521B3" w:rsidP="00015975">
            <w:pPr>
              <w:pStyle w:val="TAL"/>
              <w:rPr>
                <w:sz w:val="16"/>
                <w:szCs w:val="16"/>
              </w:rPr>
            </w:pPr>
            <w:r w:rsidRPr="001B1679">
              <w:rPr>
                <w:sz w:val="16"/>
                <w:szCs w:val="16"/>
              </w:rPr>
              <w:t>3GPPMEMBER</w:t>
            </w:r>
          </w:p>
        </w:tc>
      </w:tr>
      <w:tr w:rsidR="00C521B3" w14:paraId="196CA4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5C587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ADFDD" w14:textId="77777777" w:rsidR="00C521B3" w:rsidRPr="001B1679" w:rsidRDefault="00C521B3" w:rsidP="00015975">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B0D2F" w14:textId="77777777" w:rsidR="00C521B3" w:rsidRPr="001B1679" w:rsidRDefault="00C521B3" w:rsidP="00015975">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58D2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408A5" w14:textId="77777777" w:rsidR="00C521B3" w:rsidRPr="001B1679" w:rsidRDefault="00C521B3" w:rsidP="00015975">
            <w:pPr>
              <w:pStyle w:val="TAL"/>
              <w:rPr>
                <w:sz w:val="16"/>
                <w:szCs w:val="16"/>
              </w:rPr>
            </w:pPr>
            <w:r w:rsidRPr="001B1679">
              <w:rPr>
                <w:sz w:val="16"/>
                <w:szCs w:val="16"/>
              </w:rPr>
              <w:t>3GPPMEMBER</w:t>
            </w:r>
          </w:p>
        </w:tc>
      </w:tr>
      <w:tr w:rsidR="00C521B3" w14:paraId="6CE7B4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FF3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9CDF3" w14:textId="77777777" w:rsidR="00C521B3" w:rsidRPr="001B1679" w:rsidRDefault="00C521B3" w:rsidP="00015975">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EDD7C"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3C1B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2AE032" w14:textId="77777777" w:rsidR="00C521B3" w:rsidRPr="001B1679" w:rsidRDefault="00C521B3" w:rsidP="00015975">
            <w:pPr>
              <w:pStyle w:val="TAL"/>
              <w:rPr>
                <w:sz w:val="16"/>
                <w:szCs w:val="16"/>
              </w:rPr>
            </w:pPr>
            <w:r w:rsidRPr="001B1679">
              <w:rPr>
                <w:sz w:val="16"/>
                <w:szCs w:val="16"/>
              </w:rPr>
              <w:t>3GPPMEMBER</w:t>
            </w:r>
          </w:p>
        </w:tc>
      </w:tr>
      <w:tr w:rsidR="00C521B3" w14:paraId="529E611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F359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7F970" w14:textId="77777777" w:rsidR="00C521B3" w:rsidRPr="001B1679" w:rsidRDefault="00C521B3" w:rsidP="00015975">
            <w:pPr>
              <w:pStyle w:val="TAL"/>
              <w:rPr>
                <w:sz w:val="16"/>
                <w:szCs w:val="16"/>
              </w:rPr>
            </w:pPr>
            <w:r w:rsidRPr="001B1679">
              <w:rPr>
                <w:sz w:val="16"/>
                <w:szCs w:val="16"/>
              </w:rPr>
              <w:t>Frank Chih-Wei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902C6"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C2B8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F1D29" w14:textId="77777777" w:rsidR="00C521B3" w:rsidRPr="001B1679" w:rsidRDefault="00C521B3" w:rsidP="00015975">
            <w:pPr>
              <w:pStyle w:val="TAL"/>
              <w:rPr>
                <w:sz w:val="16"/>
                <w:szCs w:val="16"/>
              </w:rPr>
            </w:pPr>
            <w:r w:rsidRPr="001B1679">
              <w:rPr>
                <w:sz w:val="16"/>
                <w:szCs w:val="16"/>
              </w:rPr>
              <w:t>3GPPMEMBER</w:t>
            </w:r>
          </w:p>
        </w:tc>
      </w:tr>
      <w:tr w:rsidR="00C521B3" w14:paraId="4A6FBA0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FECB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97BE6" w14:textId="77777777" w:rsidR="00C521B3" w:rsidRPr="001B1679" w:rsidRDefault="00C521B3" w:rsidP="00015975">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7319A5"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BA8C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6D254" w14:textId="77777777" w:rsidR="00C521B3" w:rsidRPr="001B1679" w:rsidRDefault="00C521B3" w:rsidP="00015975">
            <w:pPr>
              <w:pStyle w:val="TAL"/>
              <w:rPr>
                <w:sz w:val="16"/>
                <w:szCs w:val="16"/>
              </w:rPr>
            </w:pPr>
            <w:r w:rsidRPr="001B1679">
              <w:rPr>
                <w:sz w:val="16"/>
                <w:szCs w:val="16"/>
              </w:rPr>
              <w:t>3GPPMEMBER</w:t>
            </w:r>
          </w:p>
        </w:tc>
      </w:tr>
      <w:tr w:rsidR="00C521B3" w14:paraId="211A2A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41874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E65C2" w14:textId="77777777" w:rsidR="00C521B3" w:rsidRPr="001B1679" w:rsidRDefault="00C521B3" w:rsidP="00015975">
            <w:pPr>
              <w:pStyle w:val="TAL"/>
              <w:rPr>
                <w:sz w:val="16"/>
                <w:szCs w:val="16"/>
              </w:rPr>
            </w:pPr>
            <w:proofErr w:type="spellStart"/>
            <w:r w:rsidRPr="001B1679">
              <w:rPr>
                <w:sz w:val="16"/>
                <w:szCs w:val="16"/>
              </w:rPr>
              <w:t>Kyungjoo</w:t>
            </w:r>
            <w:proofErr w:type="spellEnd"/>
            <w:r w:rsidRPr="001B1679">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2B691"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2B2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E7439F" w14:textId="77777777" w:rsidR="00C521B3" w:rsidRPr="001B1679" w:rsidRDefault="00C521B3" w:rsidP="00015975">
            <w:pPr>
              <w:pStyle w:val="TAL"/>
              <w:rPr>
                <w:sz w:val="16"/>
                <w:szCs w:val="16"/>
              </w:rPr>
            </w:pPr>
            <w:r w:rsidRPr="001B1679">
              <w:rPr>
                <w:sz w:val="16"/>
                <w:szCs w:val="16"/>
              </w:rPr>
              <w:t>3GPPMEMBER</w:t>
            </w:r>
          </w:p>
        </w:tc>
      </w:tr>
      <w:tr w:rsidR="00C521B3" w14:paraId="24CD16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DD84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BE0855" w14:textId="77777777" w:rsidR="00C521B3" w:rsidRPr="001B1679" w:rsidRDefault="00C521B3" w:rsidP="00015975">
            <w:pPr>
              <w:pStyle w:val="TAL"/>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529319"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2076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34578" w14:textId="77777777" w:rsidR="00C521B3" w:rsidRPr="001B1679" w:rsidRDefault="00C521B3" w:rsidP="00015975">
            <w:pPr>
              <w:pStyle w:val="TAL"/>
              <w:rPr>
                <w:sz w:val="16"/>
                <w:szCs w:val="16"/>
              </w:rPr>
            </w:pPr>
            <w:r w:rsidRPr="001B1679">
              <w:rPr>
                <w:sz w:val="16"/>
                <w:szCs w:val="16"/>
              </w:rPr>
              <w:t>3GPPORG_REP</w:t>
            </w:r>
          </w:p>
        </w:tc>
      </w:tr>
      <w:tr w:rsidR="00C521B3" w14:paraId="5F1E486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AEF8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253323" w14:textId="77777777" w:rsidR="00C521B3" w:rsidRPr="001B1679" w:rsidRDefault="00C521B3" w:rsidP="00015975">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7BF06" w14:textId="77777777" w:rsidR="00C521B3" w:rsidRPr="001B1679" w:rsidRDefault="00C521B3" w:rsidP="00015975">
            <w:pPr>
              <w:pStyle w:val="TAL"/>
              <w:rPr>
                <w:sz w:val="16"/>
                <w:szCs w:val="16"/>
              </w:rPr>
            </w:pPr>
            <w:r w:rsidRPr="001B1679">
              <w:rPr>
                <w:sz w:val="16"/>
                <w:szCs w:val="16"/>
              </w:rPr>
              <w:t>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D8260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74351" w14:textId="77777777" w:rsidR="00C521B3" w:rsidRPr="001B1679" w:rsidRDefault="00C521B3" w:rsidP="00015975">
            <w:pPr>
              <w:pStyle w:val="TAL"/>
              <w:rPr>
                <w:sz w:val="16"/>
                <w:szCs w:val="16"/>
              </w:rPr>
            </w:pPr>
            <w:r w:rsidRPr="001B1679">
              <w:rPr>
                <w:sz w:val="16"/>
                <w:szCs w:val="16"/>
              </w:rPr>
              <w:t>3GPPMEMBER</w:t>
            </w:r>
          </w:p>
        </w:tc>
      </w:tr>
      <w:tr w:rsidR="00C521B3" w14:paraId="1AC8CA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D5AC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18F8B" w14:textId="77777777" w:rsidR="00C521B3" w:rsidRPr="001B1679" w:rsidRDefault="00C521B3" w:rsidP="00015975">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8C80E3" w14:textId="77777777" w:rsidR="00C521B3" w:rsidRPr="001B1679" w:rsidRDefault="00C521B3" w:rsidP="00015975">
            <w:pPr>
              <w:pStyle w:val="TAL"/>
              <w:rPr>
                <w:sz w:val="16"/>
                <w:szCs w:val="16"/>
              </w:rPr>
            </w:pPr>
            <w:r w:rsidRPr="001B1679">
              <w:rPr>
                <w:sz w:val="16"/>
                <w:szCs w:val="16"/>
              </w:rPr>
              <w:t>Apple Distribution Intl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989E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6C9CD2" w14:textId="77777777" w:rsidR="00C521B3" w:rsidRPr="001B1679" w:rsidRDefault="00C521B3" w:rsidP="00015975">
            <w:pPr>
              <w:pStyle w:val="TAL"/>
              <w:rPr>
                <w:sz w:val="16"/>
                <w:szCs w:val="16"/>
              </w:rPr>
            </w:pPr>
            <w:r w:rsidRPr="001B1679">
              <w:rPr>
                <w:sz w:val="16"/>
                <w:szCs w:val="16"/>
              </w:rPr>
              <w:t>3GPPMEMBER</w:t>
            </w:r>
          </w:p>
        </w:tc>
      </w:tr>
      <w:tr w:rsidR="00C521B3" w14:paraId="2D25CD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0AA2E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8093A" w14:textId="77777777" w:rsidR="00C521B3" w:rsidRPr="001B1679" w:rsidRDefault="00C521B3" w:rsidP="00015975">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6CE57"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6920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D201D" w14:textId="77777777" w:rsidR="00C521B3" w:rsidRPr="001B1679" w:rsidRDefault="00C521B3" w:rsidP="00015975">
            <w:pPr>
              <w:pStyle w:val="TAL"/>
              <w:rPr>
                <w:sz w:val="16"/>
                <w:szCs w:val="16"/>
              </w:rPr>
            </w:pPr>
            <w:r w:rsidRPr="001B1679">
              <w:rPr>
                <w:sz w:val="16"/>
                <w:szCs w:val="16"/>
              </w:rPr>
              <w:t>3GPPMEMBER</w:t>
            </w:r>
          </w:p>
        </w:tc>
      </w:tr>
      <w:tr w:rsidR="00C521B3" w14:paraId="69CF894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41075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379AF" w14:textId="77777777" w:rsidR="00C521B3" w:rsidRPr="001B1679" w:rsidRDefault="00C521B3" w:rsidP="00015975">
            <w:pPr>
              <w:pStyle w:val="TAL"/>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009B0" w14:textId="77777777" w:rsidR="00C521B3" w:rsidRPr="001B1679" w:rsidRDefault="00C521B3" w:rsidP="00015975">
            <w:pPr>
              <w:pStyle w:val="TAL"/>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079F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4723F" w14:textId="77777777" w:rsidR="00C521B3" w:rsidRPr="001B1679" w:rsidRDefault="00C521B3" w:rsidP="00015975">
            <w:pPr>
              <w:pStyle w:val="TAL"/>
              <w:rPr>
                <w:sz w:val="16"/>
                <w:szCs w:val="16"/>
              </w:rPr>
            </w:pPr>
            <w:r w:rsidRPr="001B1679">
              <w:rPr>
                <w:sz w:val="16"/>
                <w:szCs w:val="16"/>
              </w:rPr>
              <w:t>3GPPMEMBER</w:t>
            </w:r>
          </w:p>
        </w:tc>
      </w:tr>
      <w:tr w:rsidR="00C521B3" w14:paraId="059174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1E04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4DC54" w14:textId="77777777" w:rsidR="00C521B3" w:rsidRPr="001B1679" w:rsidRDefault="00C521B3" w:rsidP="00015975">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55DA0"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5BE87"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B4776" w14:textId="77777777" w:rsidR="00C521B3" w:rsidRPr="001B1679" w:rsidRDefault="00C521B3" w:rsidP="00015975">
            <w:pPr>
              <w:pStyle w:val="TAL"/>
              <w:rPr>
                <w:sz w:val="16"/>
                <w:szCs w:val="16"/>
              </w:rPr>
            </w:pPr>
            <w:r w:rsidRPr="001B1679">
              <w:rPr>
                <w:sz w:val="16"/>
                <w:szCs w:val="16"/>
              </w:rPr>
              <w:t>3GPPMEMBER</w:t>
            </w:r>
          </w:p>
        </w:tc>
      </w:tr>
      <w:tr w:rsidR="00C521B3" w14:paraId="7C0D89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15F0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E68E71" w14:textId="77777777" w:rsidR="00C521B3" w:rsidRPr="001B1679" w:rsidRDefault="00C521B3" w:rsidP="00015975">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F3602A" w14:textId="77777777" w:rsidR="00C521B3" w:rsidRPr="001B1679" w:rsidRDefault="00C521B3" w:rsidP="00015975">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BD004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C16A08" w14:textId="77777777" w:rsidR="00C521B3" w:rsidRPr="001B1679" w:rsidRDefault="00C521B3" w:rsidP="00015975">
            <w:pPr>
              <w:pStyle w:val="TAL"/>
              <w:rPr>
                <w:sz w:val="16"/>
                <w:szCs w:val="16"/>
              </w:rPr>
            </w:pPr>
            <w:r w:rsidRPr="001B1679">
              <w:rPr>
                <w:sz w:val="16"/>
                <w:szCs w:val="16"/>
              </w:rPr>
              <w:t>3GPPMEMBER</w:t>
            </w:r>
          </w:p>
        </w:tc>
      </w:tr>
      <w:tr w:rsidR="00C521B3" w14:paraId="061ACD2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668F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9836D" w14:textId="77777777" w:rsidR="00C521B3" w:rsidRPr="001B1679" w:rsidRDefault="00C521B3" w:rsidP="00015975">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3AF49" w14:textId="77777777" w:rsidR="00C521B3" w:rsidRPr="001B1679" w:rsidRDefault="00C521B3" w:rsidP="00015975">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85053"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FE3A98" w14:textId="77777777" w:rsidR="00C521B3" w:rsidRPr="001B1679" w:rsidRDefault="00C521B3" w:rsidP="00015975">
            <w:pPr>
              <w:pStyle w:val="TAL"/>
              <w:rPr>
                <w:sz w:val="16"/>
                <w:szCs w:val="16"/>
              </w:rPr>
            </w:pPr>
            <w:r w:rsidRPr="001B1679">
              <w:rPr>
                <w:sz w:val="16"/>
                <w:szCs w:val="16"/>
              </w:rPr>
              <w:t>3GPPMEMBER</w:t>
            </w:r>
          </w:p>
        </w:tc>
      </w:tr>
      <w:tr w:rsidR="00C521B3" w14:paraId="09512D5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3C6B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9087A" w14:textId="77777777" w:rsidR="00C521B3" w:rsidRPr="001B1679" w:rsidRDefault="00C521B3" w:rsidP="00015975">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6E35A"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C9B8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6888B4" w14:textId="77777777" w:rsidR="00C521B3" w:rsidRPr="001B1679" w:rsidRDefault="00C521B3" w:rsidP="00015975">
            <w:pPr>
              <w:pStyle w:val="TAL"/>
              <w:rPr>
                <w:sz w:val="16"/>
                <w:szCs w:val="16"/>
              </w:rPr>
            </w:pPr>
            <w:r w:rsidRPr="001B1679">
              <w:rPr>
                <w:sz w:val="16"/>
                <w:szCs w:val="16"/>
              </w:rPr>
              <w:t>3GPPMEMBER</w:t>
            </w:r>
          </w:p>
        </w:tc>
      </w:tr>
      <w:tr w:rsidR="00C521B3" w14:paraId="6C89E4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650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9176D" w14:textId="77777777" w:rsidR="00C521B3" w:rsidRPr="001B1679" w:rsidRDefault="00C521B3" w:rsidP="00015975">
            <w:pPr>
              <w:pStyle w:val="TAL"/>
              <w:rPr>
                <w:sz w:val="16"/>
                <w:szCs w:val="16"/>
              </w:rPr>
            </w:pPr>
            <w:proofErr w:type="spellStart"/>
            <w:r w:rsidRPr="001B1679">
              <w:rPr>
                <w:sz w:val="16"/>
                <w:szCs w:val="16"/>
              </w:rPr>
              <w:t>Narendranath</w:t>
            </w:r>
            <w:proofErr w:type="spellEnd"/>
            <w:r w:rsidRPr="001B1679">
              <w:rPr>
                <w:sz w:val="16"/>
                <w:szCs w:val="16"/>
              </w:rPr>
              <w:t xml:space="preserve"> Durga </w:t>
            </w:r>
            <w:proofErr w:type="spellStart"/>
            <w:r w:rsidRPr="001B1679">
              <w:rPr>
                <w:sz w:val="16"/>
                <w:szCs w:val="16"/>
              </w:rPr>
              <w:t>Tangudu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4863E"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EC39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2C4F0" w14:textId="77777777" w:rsidR="00C521B3" w:rsidRPr="001B1679" w:rsidRDefault="00C521B3" w:rsidP="00015975">
            <w:pPr>
              <w:pStyle w:val="TAL"/>
              <w:rPr>
                <w:sz w:val="16"/>
                <w:szCs w:val="16"/>
              </w:rPr>
            </w:pPr>
            <w:r w:rsidRPr="001B1679">
              <w:rPr>
                <w:sz w:val="16"/>
                <w:szCs w:val="16"/>
              </w:rPr>
              <w:t>3GPPMEMBER</w:t>
            </w:r>
          </w:p>
        </w:tc>
      </w:tr>
      <w:tr w:rsidR="00C521B3" w14:paraId="52C03D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D47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BBC01" w14:textId="77777777" w:rsidR="00C521B3" w:rsidRPr="001B1679" w:rsidRDefault="00C521B3" w:rsidP="00015975">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E86468" w14:textId="77777777" w:rsidR="00C521B3" w:rsidRPr="001B1679" w:rsidRDefault="00C521B3" w:rsidP="00015975">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0BA5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90C78" w14:textId="77777777" w:rsidR="00C521B3" w:rsidRPr="001B1679" w:rsidRDefault="00C521B3" w:rsidP="00015975">
            <w:pPr>
              <w:pStyle w:val="TAL"/>
              <w:rPr>
                <w:sz w:val="16"/>
                <w:szCs w:val="16"/>
              </w:rPr>
            </w:pPr>
            <w:r w:rsidRPr="001B1679">
              <w:rPr>
                <w:sz w:val="16"/>
                <w:szCs w:val="16"/>
              </w:rPr>
              <w:t>3GPPMEMBER</w:t>
            </w:r>
          </w:p>
        </w:tc>
      </w:tr>
      <w:tr w:rsidR="00C521B3" w14:paraId="023BA4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B6C90"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0AAC0" w14:textId="77777777" w:rsidR="00C521B3" w:rsidRPr="001B1679" w:rsidRDefault="00C521B3" w:rsidP="00015975">
            <w:pPr>
              <w:pStyle w:val="TAL"/>
              <w:rPr>
                <w:sz w:val="16"/>
                <w:szCs w:val="16"/>
              </w:rPr>
            </w:pPr>
            <w:proofErr w:type="spellStart"/>
            <w:r w:rsidRPr="001B1679">
              <w:rPr>
                <w:sz w:val="16"/>
                <w:szCs w:val="16"/>
              </w:rPr>
              <w:t>Carol-lyn</w:t>
            </w:r>
            <w:proofErr w:type="spellEnd"/>
            <w:r w:rsidRPr="001B1679">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36ACF"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53F9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687FD" w14:textId="77777777" w:rsidR="00C521B3" w:rsidRPr="001B1679" w:rsidRDefault="00C521B3" w:rsidP="00015975">
            <w:pPr>
              <w:pStyle w:val="TAL"/>
              <w:rPr>
                <w:sz w:val="16"/>
                <w:szCs w:val="16"/>
              </w:rPr>
            </w:pPr>
            <w:r w:rsidRPr="001B1679">
              <w:rPr>
                <w:sz w:val="16"/>
                <w:szCs w:val="16"/>
              </w:rPr>
              <w:t>3GPPMEMBER</w:t>
            </w:r>
          </w:p>
        </w:tc>
      </w:tr>
      <w:tr w:rsidR="00C521B3" w14:paraId="303310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22365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8C574B" w14:textId="77777777" w:rsidR="00C521B3" w:rsidRPr="001B1679" w:rsidRDefault="00C521B3" w:rsidP="00015975">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DA9FE"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F55A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4F1F4" w14:textId="77777777" w:rsidR="00C521B3" w:rsidRPr="001B1679" w:rsidRDefault="00C521B3" w:rsidP="00015975">
            <w:pPr>
              <w:pStyle w:val="TAL"/>
              <w:rPr>
                <w:sz w:val="16"/>
                <w:szCs w:val="16"/>
              </w:rPr>
            </w:pPr>
            <w:r w:rsidRPr="001B1679">
              <w:rPr>
                <w:sz w:val="16"/>
                <w:szCs w:val="16"/>
              </w:rPr>
              <w:t>3GPPMEMBER</w:t>
            </w:r>
          </w:p>
        </w:tc>
      </w:tr>
      <w:tr w:rsidR="00C521B3" w14:paraId="0E7316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FEB0C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1C17B" w14:textId="77777777" w:rsidR="00C521B3" w:rsidRPr="001B1679" w:rsidRDefault="00C521B3" w:rsidP="00015975">
            <w:pPr>
              <w:pStyle w:val="TAL"/>
              <w:rPr>
                <w:sz w:val="16"/>
                <w:szCs w:val="16"/>
              </w:rPr>
            </w:pPr>
            <w:r w:rsidRPr="001B1679">
              <w:rPr>
                <w:sz w:val="16"/>
                <w:szCs w:val="16"/>
              </w:rPr>
              <w:t>Dario Serafino Tonesi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83BB7" w14:textId="77777777" w:rsidR="00C521B3" w:rsidRPr="001B1679" w:rsidRDefault="00C521B3" w:rsidP="00015975">
            <w:pPr>
              <w:pStyle w:val="TAL"/>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79F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4F6218" w14:textId="77777777" w:rsidR="00C521B3" w:rsidRPr="001B1679" w:rsidRDefault="00C521B3" w:rsidP="00015975">
            <w:pPr>
              <w:pStyle w:val="TAL"/>
              <w:rPr>
                <w:sz w:val="16"/>
                <w:szCs w:val="16"/>
              </w:rPr>
            </w:pPr>
            <w:r w:rsidRPr="001B1679">
              <w:rPr>
                <w:sz w:val="16"/>
                <w:szCs w:val="16"/>
              </w:rPr>
              <w:t>3GPPMEMBER</w:t>
            </w:r>
          </w:p>
        </w:tc>
      </w:tr>
      <w:tr w:rsidR="00C521B3" w14:paraId="07202FB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2AB3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E8443" w14:textId="77777777" w:rsidR="00C521B3" w:rsidRPr="001B1679" w:rsidRDefault="00C521B3" w:rsidP="00015975">
            <w:pPr>
              <w:pStyle w:val="TAL"/>
              <w:rPr>
                <w:sz w:val="16"/>
                <w:szCs w:val="16"/>
              </w:rPr>
            </w:pPr>
            <w:r w:rsidRPr="001B1679">
              <w:rPr>
                <w:sz w:val="16"/>
                <w:szCs w:val="16"/>
              </w:rPr>
              <w:t xml:space="preserve">Antti </w:t>
            </w:r>
            <w:proofErr w:type="spellStart"/>
            <w:r w:rsidRPr="001B1679">
              <w:rPr>
                <w:sz w:val="16"/>
                <w:szCs w:val="16"/>
              </w:rPr>
              <w:t>Toskala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4FC25" w14:textId="77777777" w:rsidR="00C521B3" w:rsidRPr="001B1679" w:rsidRDefault="00C521B3" w:rsidP="00015975">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9F0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7AA60" w14:textId="77777777" w:rsidR="00C521B3" w:rsidRPr="001B1679" w:rsidRDefault="00C521B3" w:rsidP="00015975">
            <w:pPr>
              <w:pStyle w:val="TAL"/>
              <w:rPr>
                <w:sz w:val="16"/>
                <w:szCs w:val="16"/>
              </w:rPr>
            </w:pPr>
            <w:r w:rsidRPr="001B1679">
              <w:rPr>
                <w:sz w:val="16"/>
                <w:szCs w:val="16"/>
              </w:rPr>
              <w:t>3GPPMEMBER</w:t>
            </w:r>
          </w:p>
        </w:tc>
      </w:tr>
      <w:tr w:rsidR="00C521B3" w14:paraId="3D63C00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36FA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6F09EC" w14:textId="77777777" w:rsidR="00C521B3" w:rsidRPr="001B1679" w:rsidRDefault="00C521B3" w:rsidP="00015975">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C7BAC"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8166A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AEC9C" w14:textId="77777777" w:rsidR="00C521B3" w:rsidRPr="001B1679" w:rsidRDefault="00C521B3" w:rsidP="00015975">
            <w:pPr>
              <w:pStyle w:val="TAL"/>
              <w:rPr>
                <w:sz w:val="16"/>
                <w:szCs w:val="16"/>
              </w:rPr>
            </w:pPr>
            <w:r w:rsidRPr="001B1679">
              <w:rPr>
                <w:sz w:val="16"/>
                <w:szCs w:val="16"/>
              </w:rPr>
              <w:t>3GPPORG_REP</w:t>
            </w:r>
          </w:p>
        </w:tc>
      </w:tr>
      <w:tr w:rsidR="00C521B3" w14:paraId="5101DA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CB0F4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61A38" w14:textId="77777777" w:rsidR="00C521B3" w:rsidRPr="001B1679" w:rsidRDefault="00C521B3" w:rsidP="00015975">
            <w:pPr>
              <w:pStyle w:val="TAL"/>
              <w:rPr>
                <w:sz w:val="16"/>
                <w:szCs w:val="16"/>
              </w:rPr>
            </w:pPr>
            <w:r w:rsidRPr="001B1679">
              <w:rPr>
                <w:sz w:val="16"/>
                <w:szCs w:val="16"/>
              </w:rPr>
              <w:t>Thomas Tovinger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8A0C0" w14:textId="77777777" w:rsidR="00C521B3" w:rsidRPr="001B1679" w:rsidRDefault="00C521B3" w:rsidP="00015975">
            <w:pPr>
              <w:pStyle w:val="TAL"/>
              <w:rPr>
                <w:sz w:val="16"/>
                <w:szCs w:val="16"/>
              </w:rPr>
            </w:pPr>
            <w:r w:rsidRPr="001B1679">
              <w:rPr>
                <w:sz w:val="16"/>
                <w:szCs w:val="16"/>
              </w:rPr>
              <w:t>Ericsson LM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BA7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15F4C" w14:textId="77777777" w:rsidR="00C521B3" w:rsidRPr="001B1679" w:rsidRDefault="00C521B3" w:rsidP="00015975">
            <w:pPr>
              <w:pStyle w:val="TAL"/>
              <w:rPr>
                <w:sz w:val="16"/>
                <w:szCs w:val="16"/>
              </w:rPr>
            </w:pPr>
            <w:r w:rsidRPr="001B1679">
              <w:rPr>
                <w:sz w:val="16"/>
                <w:szCs w:val="16"/>
              </w:rPr>
              <w:t>3GPPMEMBER</w:t>
            </w:r>
          </w:p>
        </w:tc>
      </w:tr>
      <w:tr w:rsidR="00C521B3" w14:paraId="5DA37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349FE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827AE" w14:textId="77777777" w:rsidR="00C521B3" w:rsidRPr="001B1679" w:rsidRDefault="00C521B3" w:rsidP="00015975">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71D38"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8D37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5928A" w14:textId="77777777" w:rsidR="00C521B3" w:rsidRPr="001B1679" w:rsidRDefault="00C521B3" w:rsidP="00015975">
            <w:pPr>
              <w:pStyle w:val="TAL"/>
              <w:rPr>
                <w:sz w:val="16"/>
                <w:szCs w:val="16"/>
              </w:rPr>
            </w:pPr>
            <w:r w:rsidRPr="001B1679">
              <w:rPr>
                <w:sz w:val="16"/>
                <w:szCs w:val="16"/>
              </w:rPr>
              <w:t>3GPPMEMBER</w:t>
            </w:r>
          </w:p>
        </w:tc>
      </w:tr>
      <w:tr w:rsidR="00C521B3" w14:paraId="29A9E7D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638C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3CCD96" w14:textId="77777777" w:rsidR="00C521B3" w:rsidRPr="001B1679" w:rsidRDefault="00C521B3" w:rsidP="00015975">
            <w:pPr>
              <w:pStyle w:val="TAL"/>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7BC2C"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AC52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9ACCA7" w14:textId="77777777" w:rsidR="00C521B3" w:rsidRPr="001B1679" w:rsidRDefault="00C521B3" w:rsidP="00015975">
            <w:pPr>
              <w:pStyle w:val="TAL"/>
              <w:rPr>
                <w:sz w:val="16"/>
                <w:szCs w:val="16"/>
              </w:rPr>
            </w:pPr>
            <w:r w:rsidRPr="001B1679">
              <w:rPr>
                <w:sz w:val="16"/>
                <w:szCs w:val="16"/>
              </w:rPr>
              <w:t>3GPPMEMBER</w:t>
            </w:r>
          </w:p>
        </w:tc>
      </w:tr>
      <w:tr w:rsidR="00C521B3" w14:paraId="730D76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F7C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B9F20" w14:textId="77777777" w:rsidR="00C521B3" w:rsidRPr="001B1679" w:rsidRDefault="00C521B3" w:rsidP="00015975">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44241"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8E70D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C7912" w14:textId="77777777" w:rsidR="00C521B3" w:rsidRPr="001B1679" w:rsidRDefault="00C521B3" w:rsidP="00015975">
            <w:pPr>
              <w:pStyle w:val="TAL"/>
              <w:rPr>
                <w:sz w:val="16"/>
                <w:szCs w:val="16"/>
              </w:rPr>
            </w:pPr>
            <w:r w:rsidRPr="001B1679">
              <w:rPr>
                <w:sz w:val="16"/>
                <w:szCs w:val="16"/>
              </w:rPr>
              <w:t>3GPPMEMBER</w:t>
            </w:r>
          </w:p>
        </w:tc>
      </w:tr>
      <w:tr w:rsidR="00C521B3" w14:paraId="348B5B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86AA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70C4F7" w14:textId="77777777" w:rsidR="00C521B3" w:rsidRPr="001B1679" w:rsidRDefault="00C521B3" w:rsidP="00015975">
            <w:pPr>
              <w:pStyle w:val="TAL"/>
              <w:rPr>
                <w:sz w:val="16"/>
                <w:szCs w:val="16"/>
              </w:rPr>
            </w:pPr>
            <w:r w:rsidRPr="001B1679">
              <w:rPr>
                <w:sz w:val="16"/>
                <w:szCs w:val="16"/>
              </w:rPr>
              <w:t>Hsiu-Chi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0FCF6" w14:textId="77777777" w:rsidR="00C521B3" w:rsidRPr="001B1679" w:rsidRDefault="00C521B3" w:rsidP="00015975">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563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E62A6" w14:textId="77777777" w:rsidR="00C521B3" w:rsidRPr="001B1679" w:rsidRDefault="00C521B3" w:rsidP="00015975">
            <w:pPr>
              <w:pStyle w:val="TAL"/>
              <w:rPr>
                <w:sz w:val="16"/>
                <w:szCs w:val="16"/>
              </w:rPr>
            </w:pPr>
            <w:r w:rsidRPr="001B1679">
              <w:rPr>
                <w:sz w:val="16"/>
                <w:szCs w:val="16"/>
              </w:rPr>
              <w:t>3GPPMEMBER</w:t>
            </w:r>
          </w:p>
        </w:tc>
      </w:tr>
      <w:tr w:rsidR="00C521B3" w14:paraId="4E0B9F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44744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EE21A" w14:textId="77777777" w:rsidR="00C521B3" w:rsidRPr="001B1679" w:rsidRDefault="00C521B3" w:rsidP="00015975">
            <w:pPr>
              <w:pStyle w:val="TAL"/>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A4CC66" w14:textId="77777777" w:rsidR="00C521B3" w:rsidRPr="001B1679" w:rsidRDefault="00C521B3" w:rsidP="00015975">
            <w:pPr>
              <w:pStyle w:val="TAL"/>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22D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5E6FE" w14:textId="77777777" w:rsidR="00C521B3" w:rsidRPr="001B1679" w:rsidRDefault="00C521B3" w:rsidP="00015975">
            <w:pPr>
              <w:pStyle w:val="TAL"/>
              <w:rPr>
                <w:sz w:val="16"/>
                <w:szCs w:val="16"/>
              </w:rPr>
            </w:pPr>
            <w:r w:rsidRPr="001B1679">
              <w:rPr>
                <w:sz w:val="16"/>
                <w:szCs w:val="16"/>
              </w:rPr>
              <w:t>3GPPMEMBER</w:t>
            </w:r>
          </w:p>
        </w:tc>
      </w:tr>
      <w:tr w:rsidR="00C521B3" w14:paraId="1CD563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E55E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73C5AE" w14:textId="77777777" w:rsidR="00C521B3" w:rsidRPr="001B1679" w:rsidRDefault="00C521B3" w:rsidP="00015975">
            <w:pPr>
              <w:pStyle w:val="TAL"/>
              <w:rPr>
                <w:sz w:val="16"/>
                <w:szCs w:val="16"/>
              </w:rPr>
            </w:pPr>
            <w:r w:rsidRPr="001B1679">
              <w:rPr>
                <w:sz w:val="16"/>
                <w:szCs w:val="16"/>
              </w:rPr>
              <w:t xml:space="preserve">Steve Tsang </w:t>
            </w:r>
            <w:proofErr w:type="spellStart"/>
            <w:r w:rsidRPr="001B1679">
              <w:rPr>
                <w:sz w:val="16"/>
                <w:szCs w:val="16"/>
              </w:rPr>
              <w:t>kwong</w:t>
            </w:r>
            <w:proofErr w:type="spellEnd"/>
            <w:r w:rsidRPr="001B1679">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375CE" w14:textId="77777777" w:rsidR="00C521B3" w:rsidRPr="001B1679" w:rsidRDefault="00C521B3" w:rsidP="00015975">
            <w:pPr>
              <w:pStyle w:val="TAL"/>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7B589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39E1B" w14:textId="77777777" w:rsidR="00C521B3" w:rsidRPr="001B1679" w:rsidRDefault="00C521B3" w:rsidP="00015975">
            <w:pPr>
              <w:pStyle w:val="TAL"/>
              <w:rPr>
                <w:sz w:val="16"/>
                <w:szCs w:val="16"/>
              </w:rPr>
            </w:pPr>
            <w:r w:rsidRPr="001B1679">
              <w:rPr>
                <w:sz w:val="16"/>
                <w:szCs w:val="16"/>
              </w:rPr>
              <w:t>3GPPMEMBER</w:t>
            </w:r>
          </w:p>
        </w:tc>
      </w:tr>
      <w:tr w:rsidR="00C521B3" w14:paraId="3E37BC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58E7B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E7356" w14:textId="77777777" w:rsidR="00C521B3" w:rsidRPr="001B1679" w:rsidRDefault="00C521B3" w:rsidP="00015975">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5B5686"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1339E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44D6" w14:textId="77777777" w:rsidR="00C521B3" w:rsidRPr="001B1679" w:rsidRDefault="00C521B3" w:rsidP="00015975">
            <w:pPr>
              <w:pStyle w:val="TAL"/>
              <w:rPr>
                <w:sz w:val="16"/>
                <w:szCs w:val="16"/>
              </w:rPr>
            </w:pPr>
            <w:r w:rsidRPr="001B1679">
              <w:rPr>
                <w:sz w:val="16"/>
                <w:szCs w:val="16"/>
              </w:rPr>
              <w:t>3GPPMEMBER</w:t>
            </w:r>
          </w:p>
        </w:tc>
      </w:tr>
      <w:tr w:rsidR="00C521B3" w14:paraId="22744A4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016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BC154" w14:textId="77777777" w:rsidR="00C521B3" w:rsidRPr="001B1679" w:rsidRDefault="00C521B3" w:rsidP="00015975">
            <w:pPr>
              <w:pStyle w:val="TAL"/>
              <w:rPr>
                <w:sz w:val="16"/>
                <w:szCs w:val="16"/>
              </w:rPr>
            </w:pPr>
            <w:r w:rsidRPr="001B1679">
              <w:rPr>
                <w:sz w:val="16"/>
                <w:szCs w:val="16"/>
              </w:rPr>
              <w:t>Maulik Vaidya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B4A08A"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F8CA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29C54" w14:textId="77777777" w:rsidR="00C521B3" w:rsidRPr="001B1679" w:rsidRDefault="00C521B3" w:rsidP="00015975">
            <w:pPr>
              <w:pStyle w:val="TAL"/>
              <w:rPr>
                <w:sz w:val="16"/>
                <w:szCs w:val="16"/>
              </w:rPr>
            </w:pPr>
            <w:r w:rsidRPr="001B1679">
              <w:rPr>
                <w:sz w:val="16"/>
                <w:szCs w:val="16"/>
              </w:rPr>
              <w:t>3GPPMEMBER</w:t>
            </w:r>
          </w:p>
        </w:tc>
      </w:tr>
      <w:tr w:rsidR="00C521B3" w14:paraId="582ADB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2B17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E8E4D" w14:textId="77777777" w:rsidR="00C521B3" w:rsidRPr="001B1679" w:rsidRDefault="00C521B3" w:rsidP="00015975">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5EDAC" w14:textId="77777777" w:rsidR="00C521B3" w:rsidRPr="001B1679" w:rsidRDefault="00C521B3" w:rsidP="00015975">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8BC7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53EE6" w14:textId="77777777" w:rsidR="00C521B3" w:rsidRPr="001B1679" w:rsidRDefault="00C521B3" w:rsidP="00015975">
            <w:pPr>
              <w:pStyle w:val="TAL"/>
              <w:rPr>
                <w:sz w:val="16"/>
                <w:szCs w:val="16"/>
              </w:rPr>
            </w:pPr>
            <w:r w:rsidRPr="001B1679">
              <w:rPr>
                <w:sz w:val="16"/>
                <w:szCs w:val="16"/>
              </w:rPr>
              <w:t>3GPPMEMBER</w:t>
            </w:r>
          </w:p>
        </w:tc>
      </w:tr>
      <w:tr w:rsidR="00C521B3" w14:paraId="58456A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FA7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2A3B9" w14:textId="77777777" w:rsidR="00C521B3" w:rsidRPr="001B1679" w:rsidRDefault="00C521B3" w:rsidP="00015975">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FD48A"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96DE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AF4FD" w14:textId="77777777" w:rsidR="00C521B3" w:rsidRPr="001B1679" w:rsidRDefault="00C521B3" w:rsidP="00015975">
            <w:pPr>
              <w:pStyle w:val="TAL"/>
              <w:rPr>
                <w:sz w:val="16"/>
                <w:szCs w:val="16"/>
              </w:rPr>
            </w:pPr>
            <w:r w:rsidRPr="001B1679">
              <w:rPr>
                <w:sz w:val="16"/>
                <w:szCs w:val="16"/>
              </w:rPr>
              <w:t>3GPPMEMBER</w:t>
            </w:r>
          </w:p>
        </w:tc>
      </w:tr>
      <w:tr w:rsidR="00C521B3" w14:paraId="71B3FF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BBE0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85D2E8" w14:textId="77777777" w:rsidR="00C521B3" w:rsidRPr="001B1679" w:rsidRDefault="00C521B3" w:rsidP="00015975">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F8E952" w14:textId="77777777" w:rsidR="00C521B3" w:rsidRPr="001B1679" w:rsidRDefault="00C521B3" w:rsidP="00015975">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BBCD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294E76" w14:textId="77777777" w:rsidR="00C521B3" w:rsidRPr="001B1679" w:rsidRDefault="00C521B3" w:rsidP="00015975">
            <w:pPr>
              <w:pStyle w:val="TAL"/>
              <w:rPr>
                <w:sz w:val="16"/>
                <w:szCs w:val="16"/>
              </w:rPr>
            </w:pPr>
            <w:r w:rsidRPr="001B1679">
              <w:rPr>
                <w:sz w:val="16"/>
                <w:szCs w:val="16"/>
              </w:rPr>
              <w:t>3GPPMEMBER</w:t>
            </w:r>
          </w:p>
        </w:tc>
      </w:tr>
      <w:tr w:rsidR="00C521B3" w14:paraId="7C6CB2C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BBE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7CC48" w14:textId="77777777" w:rsidR="00C521B3" w:rsidRPr="001B1679" w:rsidRDefault="00C521B3" w:rsidP="00015975">
            <w:pPr>
              <w:pStyle w:val="TAL"/>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4C59D"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E019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5094E4" w14:textId="77777777" w:rsidR="00C521B3" w:rsidRPr="001B1679" w:rsidRDefault="00C521B3" w:rsidP="00015975">
            <w:pPr>
              <w:pStyle w:val="TAL"/>
              <w:rPr>
                <w:sz w:val="16"/>
                <w:szCs w:val="16"/>
              </w:rPr>
            </w:pPr>
            <w:r w:rsidRPr="001B1679">
              <w:rPr>
                <w:sz w:val="16"/>
                <w:szCs w:val="16"/>
              </w:rPr>
              <w:t>3GPPMEMBER</w:t>
            </w:r>
          </w:p>
        </w:tc>
      </w:tr>
      <w:tr w:rsidR="00C521B3" w14:paraId="673762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13BF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89237" w14:textId="77777777" w:rsidR="00C521B3" w:rsidRPr="001B1679" w:rsidRDefault="00C521B3" w:rsidP="00015975">
            <w:pPr>
              <w:pStyle w:val="TAL"/>
              <w:rPr>
                <w:sz w:val="16"/>
                <w:szCs w:val="16"/>
              </w:rPr>
            </w:pPr>
            <w:r w:rsidRPr="001B1679">
              <w:rPr>
                <w:sz w:val="16"/>
                <w:szCs w:val="16"/>
              </w:rPr>
              <w:t>Eric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E038C" w14:textId="77777777" w:rsidR="00C521B3" w:rsidRPr="001B1679" w:rsidRDefault="00C521B3" w:rsidP="00015975">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AFB3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E408EE" w14:textId="77777777" w:rsidR="00C521B3" w:rsidRPr="001B1679" w:rsidRDefault="00C521B3" w:rsidP="00015975">
            <w:pPr>
              <w:pStyle w:val="TAL"/>
              <w:rPr>
                <w:sz w:val="16"/>
                <w:szCs w:val="16"/>
              </w:rPr>
            </w:pPr>
            <w:r w:rsidRPr="001B1679">
              <w:rPr>
                <w:sz w:val="16"/>
                <w:szCs w:val="16"/>
              </w:rPr>
              <w:t>3GPPMEMBER</w:t>
            </w:r>
          </w:p>
        </w:tc>
      </w:tr>
      <w:tr w:rsidR="00C521B3" w14:paraId="58F0D8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5881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1E637" w14:textId="77777777" w:rsidR="00C521B3" w:rsidRPr="001B1679" w:rsidRDefault="00C521B3" w:rsidP="00015975">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9B75A"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BDC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CE932C" w14:textId="77777777" w:rsidR="00C521B3" w:rsidRPr="001B1679" w:rsidRDefault="00C521B3" w:rsidP="00015975">
            <w:pPr>
              <w:pStyle w:val="TAL"/>
              <w:rPr>
                <w:sz w:val="16"/>
                <w:szCs w:val="16"/>
              </w:rPr>
            </w:pPr>
            <w:r w:rsidRPr="001B1679">
              <w:rPr>
                <w:sz w:val="16"/>
                <w:szCs w:val="16"/>
              </w:rPr>
              <w:t>3GPPMEMBER</w:t>
            </w:r>
          </w:p>
        </w:tc>
      </w:tr>
      <w:tr w:rsidR="00C521B3" w14:paraId="6FAE4D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109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5D886" w14:textId="77777777" w:rsidR="00C521B3" w:rsidRPr="001B1679" w:rsidRDefault="00C521B3" w:rsidP="00015975">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07DE6"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AA5B7"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42A0E" w14:textId="77777777" w:rsidR="00C521B3" w:rsidRPr="001B1679" w:rsidRDefault="00C521B3" w:rsidP="00015975">
            <w:pPr>
              <w:pStyle w:val="TAL"/>
              <w:rPr>
                <w:sz w:val="16"/>
                <w:szCs w:val="16"/>
              </w:rPr>
            </w:pPr>
            <w:r w:rsidRPr="001B1679">
              <w:rPr>
                <w:sz w:val="16"/>
                <w:szCs w:val="16"/>
              </w:rPr>
              <w:t>3GPPMEMBER</w:t>
            </w:r>
          </w:p>
        </w:tc>
      </w:tr>
      <w:tr w:rsidR="00C521B3" w14:paraId="056E6FE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DA4FB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FCC42" w14:textId="77777777" w:rsidR="00C521B3" w:rsidRPr="001B1679" w:rsidRDefault="00C521B3" w:rsidP="00015975">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BD817" w14:textId="77777777" w:rsidR="00C521B3" w:rsidRPr="001B1679" w:rsidRDefault="00C521B3" w:rsidP="00015975">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5DDB9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BD5B90" w14:textId="77777777" w:rsidR="00C521B3" w:rsidRPr="001B1679" w:rsidRDefault="00C521B3" w:rsidP="00015975">
            <w:pPr>
              <w:pStyle w:val="TAL"/>
              <w:rPr>
                <w:sz w:val="16"/>
                <w:szCs w:val="16"/>
              </w:rPr>
            </w:pPr>
            <w:r w:rsidRPr="001B1679">
              <w:rPr>
                <w:sz w:val="16"/>
                <w:szCs w:val="16"/>
              </w:rPr>
              <w:t>3GPPMEMBER</w:t>
            </w:r>
          </w:p>
        </w:tc>
      </w:tr>
      <w:tr w:rsidR="00C521B3" w14:paraId="793CD5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74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464DA" w14:textId="77777777" w:rsidR="00C521B3" w:rsidRPr="001B1679" w:rsidRDefault="00C521B3" w:rsidP="00015975">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DB178" w14:textId="77777777" w:rsidR="00C521B3" w:rsidRPr="001B1679" w:rsidRDefault="00C521B3" w:rsidP="00015975">
            <w:pPr>
              <w:pStyle w:val="TAL"/>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E443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C33D1" w14:textId="77777777" w:rsidR="00C521B3" w:rsidRPr="001B1679" w:rsidRDefault="00C521B3" w:rsidP="00015975">
            <w:pPr>
              <w:pStyle w:val="TAL"/>
              <w:rPr>
                <w:sz w:val="16"/>
                <w:szCs w:val="16"/>
              </w:rPr>
            </w:pPr>
            <w:r w:rsidRPr="001B1679">
              <w:rPr>
                <w:sz w:val="16"/>
                <w:szCs w:val="16"/>
              </w:rPr>
              <w:t>3GPPMEMBER</w:t>
            </w:r>
          </w:p>
        </w:tc>
      </w:tr>
      <w:tr w:rsidR="00C521B3" w14:paraId="725855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5BF2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2DFF4" w14:textId="77777777" w:rsidR="00C521B3" w:rsidRPr="001B1679" w:rsidRDefault="00C521B3" w:rsidP="00015975">
            <w:pPr>
              <w:pStyle w:val="TAL"/>
              <w:rPr>
                <w:sz w:val="16"/>
                <w:szCs w:val="16"/>
              </w:rPr>
            </w:pPr>
            <w:r w:rsidRPr="001B1679">
              <w:rPr>
                <w:sz w:val="16"/>
                <w:szCs w:val="16"/>
              </w:rPr>
              <w:t>Deh-Min Richard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69AF5"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3AB0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9424E5" w14:textId="77777777" w:rsidR="00C521B3" w:rsidRPr="001B1679" w:rsidRDefault="00C521B3" w:rsidP="00015975">
            <w:pPr>
              <w:pStyle w:val="TAL"/>
              <w:rPr>
                <w:sz w:val="16"/>
                <w:szCs w:val="16"/>
              </w:rPr>
            </w:pPr>
            <w:r w:rsidRPr="001B1679">
              <w:rPr>
                <w:sz w:val="16"/>
                <w:szCs w:val="16"/>
              </w:rPr>
              <w:t>3GPPMEMBER</w:t>
            </w:r>
          </w:p>
        </w:tc>
      </w:tr>
      <w:tr w:rsidR="00C521B3" w14:paraId="4A594F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DE08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C06D7" w14:textId="77777777" w:rsidR="00C521B3" w:rsidRPr="001B1679" w:rsidRDefault="00C521B3" w:rsidP="00015975">
            <w:pPr>
              <w:pStyle w:val="TAL"/>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F57D9" w14:textId="77777777" w:rsidR="00C521B3" w:rsidRPr="001B1679" w:rsidRDefault="00C521B3" w:rsidP="00015975">
            <w:pPr>
              <w:pStyle w:val="TAL"/>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9EF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51EBF" w14:textId="77777777" w:rsidR="00C521B3" w:rsidRPr="001B1679" w:rsidRDefault="00C521B3" w:rsidP="00015975">
            <w:pPr>
              <w:pStyle w:val="TAL"/>
              <w:rPr>
                <w:sz w:val="16"/>
                <w:szCs w:val="16"/>
              </w:rPr>
            </w:pPr>
            <w:r w:rsidRPr="001B1679">
              <w:rPr>
                <w:sz w:val="16"/>
                <w:szCs w:val="16"/>
              </w:rPr>
              <w:t>3GPPMEMBER</w:t>
            </w:r>
          </w:p>
        </w:tc>
      </w:tr>
      <w:tr w:rsidR="00C521B3" w14:paraId="288555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5CA01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77C1B7" w14:textId="77777777" w:rsidR="00C521B3" w:rsidRPr="001B1679" w:rsidRDefault="00C521B3" w:rsidP="00015975">
            <w:pPr>
              <w:pStyle w:val="TAL"/>
              <w:rPr>
                <w:sz w:val="16"/>
                <w:szCs w:val="16"/>
              </w:rPr>
            </w:pPr>
            <w:r w:rsidRPr="001B1679">
              <w:rPr>
                <w:sz w:val="16"/>
                <w:szCs w:val="16"/>
              </w:rPr>
              <w:t xml:space="preserve">Hiroyuki </w:t>
            </w:r>
            <w:proofErr w:type="spellStart"/>
            <w:r w:rsidRPr="001B1679">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4F7E5F"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FC3C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664CA" w14:textId="77777777" w:rsidR="00C521B3" w:rsidRPr="001B1679" w:rsidRDefault="00C521B3" w:rsidP="00015975">
            <w:pPr>
              <w:pStyle w:val="TAL"/>
              <w:rPr>
                <w:sz w:val="16"/>
                <w:szCs w:val="16"/>
              </w:rPr>
            </w:pPr>
            <w:r w:rsidRPr="001B1679">
              <w:rPr>
                <w:sz w:val="16"/>
                <w:szCs w:val="16"/>
              </w:rPr>
              <w:t>3GPPMEMBER</w:t>
            </w:r>
          </w:p>
        </w:tc>
      </w:tr>
      <w:tr w:rsidR="00C521B3" w14:paraId="73003B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2FD6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84CED" w14:textId="77777777" w:rsidR="00C521B3" w:rsidRPr="001B1679" w:rsidRDefault="00C521B3" w:rsidP="00015975">
            <w:pPr>
              <w:pStyle w:val="TAL"/>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BF36A"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6291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3FDE6" w14:textId="77777777" w:rsidR="00C521B3" w:rsidRPr="001B1679" w:rsidRDefault="00C521B3" w:rsidP="00015975">
            <w:pPr>
              <w:pStyle w:val="TAL"/>
              <w:rPr>
                <w:sz w:val="16"/>
                <w:szCs w:val="16"/>
              </w:rPr>
            </w:pPr>
            <w:r w:rsidRPr="001B1679">
              <w:rPr>
                <w:sz w:val="16"/>
                <w:szCs w:val="16"/>
              </w:rPr>
              <w:t>3GPPMEMBER</w:t>
            </w:r>
          </w:p>
        </w:tc>
      </w:tr>
      <w:tr w:rsidR="00C521B3" w14:paraId="1589BF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82F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367CB" w14:textId="77777777" w:rsidR="00C521B3" w:rsidRPr="001B1679" w:rsidRDefault="00C521B3" w:rsidP="00015975">
            <w:pPr>
              <w:pStyle w:val="TAL"/>
              <w:rPr>
                <w:sz w:val="16"/>
                <w:szCs w:val="16"/>
              </w:rPr>
            </w:pPr>
            <w:r w:rsidRPr="001B1679">
              <w:rPr>
                <w:sz w:val="16"/>
                <w:szCs w:val="16"/>
              </w:rPr>
              <w:t>Angus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C1C8B6" w14:textId="77777777" w:rsidR="00C521B3" w:rsidRPr="001B1679" w:rsidRDefault="00C521B3" w:rsidP="00015975">
            <w:pPr>
              <w:pStyle w:val="TAL"/>
              <w:rPr>
                <w:sz w:val="16"/>
                <w:szCs w:val="16"/>
              </w:rPr>
            </w:pPr>
            <w:r w:rsidRPr="001B1679">
              <w:rPr>
                <w:sz w:val="16"/>
                <w:szCs w:val="16"/>
              </w:rPr>
              <w:t>Asia Pacific Telecom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DD2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22171" w14:textId="77777777" w:rsidR="00C521B3" w:rsidRPr="001B1679" w:rsidRDefault="00C521B3" w:rsidP="00015975">
            <w:pPr>
              <w:pStyle w:val="TAL"/>
              <w:rPr>
                <w:sz w:val="16"/>
                <w:szCs w:val="16"/>
              </w:rPr>
            </w:pPr>
            <w:r w:rsidRPr="001B1679">
              <w:rPr>
                <w:sz w:val="16"/>
                <w:szCs w:val="16"/>
              </w:rPr>
              <w:t>3GPPMEMBER</w:t>
            </w:r>
          </w:p>
        </w:tc>
      </w:tr>
      <w:tr w:rsidR="00C521B3" w14:paraId="44F3CF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90B7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EBFBF" w14:textId="77777777" w:rsidR="00C521B3" w:rsidRPr="001B1679" w:rsidRDefault="00C521B3" w:rsidP="00015975">
            <w:pPr>
              <w:pStyle w:val="TAL"/>
              <w:rPr>
                <w:sz w:val="16"/>
                <w:szCs w:val="16"/>
              </w:rPr>
            </w:pPr>
            <w:r w:rsidRPr="001B1679">
              <w:rPr>
                <w:sz w:val="16"/>
                <w:szCs w:val="16"/>
              </w:rPr>
              <w:t>Chien-Sheng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ED8A2"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974F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D86DA8" w14:textId="77777777" w:rsidR="00C521B3" w:rsidRPr="001B1679" w:rsidRDefault="00C521B3" w:rsidP="00015975">
            <w:pPr>
              <w:pStyle w:val="TAL"/>
              <w:rPr>
                <w:sz w:val="16"/>
                <w:szCs w:val="16"/>
              </w:rPr>
            </w:pPr>
            <w:r w:rsidRPr="001B1679">
              <w:rPr>
                <w:sz w:val="16"/>
                <w:szCs w:val="16"/>
              </w:rPr>
              <w:t>3GPPMEMBER</w:t>
            </w:r>
          </w:p>
        </w:tc>
      </w:tr>
      <w:tr w:rsidR="00C521B3" w14:paraId="74A060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90E5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87E330" w14:textId="77777777" w:rsidR="00C521B3" w:rsidRPr="001B1679" w:rsidRDefault="00C521B3" w:rsidP="00015975">
            <w:pPr>
              <w:pStyle w:val="TAL"/>
              <w:rPr>
                <w:sz w:val="16"/>
                <w:szCs w:val="16"/>
              </w:rPr>
            </w:pPr>
            <w:r w:rsidRPr="001B1679">
              <w:rPr>
                <w:sz w:val="16"/>
                <w:szCs w:val="16"/>
              </w:rPr>
              <w:t>Jin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3A27F" w14:textId="77777777" w:rsidR="00C521B3" w:rsidRPr="001B1679" w:rsidRDefault="00C521B3" w:rsidP="00015975">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DB7E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5FE7A" w14:textId="77777777" w:rsidR="00C521B3" w:rsidRPr="001B1679" w:rsidRDefault="00C521B3" w:rsidP="00015975">
            <w:pPr>
              <w:pStyle w:val="TAL"/>
              <w:rPr>
                <w:sz w:val="16"/>
                <w:szCs w:val="16"/>
              </w:rPr>
            </w:pPr>
            <w:r w:rsidRPr="001B1679">
              <w:rPr>
                <w:sz w:val="16"/>
                <w:szCs w:val="16"/>
              </w:rPr>
              <w:t>3GPPMEMBER</w:t>
            </w:r>
          </w:p>
        </w:tc>
      </w:tr>
      <w:tr w:rsidR="00C521B3" w14:paraId="4DEC22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924C8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8EEE06" w14:textId="77777777" w:rsidR="00C521B3" w:rsidRPr="001B1679" w:rsidRDefault="00C521B3" w:rsidP="00015975">
            <w:pPr>
              <w:pStyle w:val="TAL"/>
              <w:rPr>
                <w:sz w:val="16"/>
                <w:szCs w:val="16"/>
              </w:rPr>
            </w:pPr>
            <w:r w:rsidRPr="001B1679">
              <w:rPr>
                <w:sz w:val="16"/>
                <w:szCs w:val="16"/>
              </w:rPr>
              <w:t>Tang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E363E" w14:textId="77777777" w:rsidR="00C521B3" w:rsidRPr="001B1679" w:rsidRDefault="00C521B3" w:rsidP="00015975">
            <w:pPr>
              <w:pStyle w:val="TAL"/>
              <w:rPr>
                <w:sz w:val="16"/>
                <w:szCs w:val="16"/>
              </w:rPr>
            </w:pPr>
            <w:r w:rsidRPr="001B1679">
              <w:rPr>
                <w:sz w:val="16"/>
                <w:szCs w:val="16"/>
              </w:rPr>
              <w:t>Apple (</w:t>
            </w:r>
            <w:proofErr w:type="spellStart"/>
            <w:r w:rsidRPr="001B1679">
              <w:rPr>
                <w:sz w:val="16"/>
                <w:szCs w:val="16"/>
              </w:rPr>
              <w:t>Ulanqab</w:t>
            </w:r>
            <w:proofErr w:type="spellEnd"/>
            <w:r w:rsidRPr="001B1679">
              <w:rPr>
                <w:sz w:val="16"/>
                <w:szCs w:val="16"/>
              </w:rPr>
              <w: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83CF1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ACE579" w14:textId="77777777" w:rsidR="00C521B3" w:rsidRPr="001B1679" w:rsidRDefault="00C521B3" w:rsidP="00015975">
            <w:pPr>
              <w:pStyle w:val="TAL"/>
              <w:rPr>
                <w:sz w:val="16"/>
                <w:szCs w:val="16"/>
              </w:rPr>
            </w:pPr>
            <w:r w:rsidRPr="001B1679">
              <w:rPr>
                <w:sz w:val="16"/>
                <w:szCs w:val="16"/>
              </w:rPr>
              <w:t>3GPPMEMBER</w:t>
            </w:r>
          </w:p>
        </w:tc>
      </w:tr>
      <w:tr w:rsidR="00C521B3" w14:paraId="247ECC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CF1E2"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086C59" w14:textId="77777777" w:rsidR="00C521B3" w:rsidRPr="001B1679" w:rsidRDefault="00C521B3" w:rsidP="00015975">
            <w:pPr>
              <w:pStyle w:val="TAL"/>
              <w:rPr>
                <w:sz w:val="16"/>
                <w:szCs w:val="16"/>
              </w:rPr>
            </w:pPr>
            <w:r w:rsidRPr="001B1679">
              <w:rPr>
                <w:sz w:val="16"/>
                <w:szCs w:val="16"/>
              </w:rPr>
              <w:t>Li-Hsing 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19F47" w14:textId="77777777" w:rsidR="00C521B3" w:rsidRPr="001B1679" w:rsidRDefault="00C521B3" w:rsidP="00015975">
            <w:pPr>
              <w:pStyle w:val="TAL"/>
              <w:rPr>
                <w:sz w:val="16"/>
                <w:szCs w:val="16"/>
              </w:rPr>
            </w:pPr>
            <w:r w:rsidRPr="001B1679">
              <w:rPr>
                <w:sz w:val="16"/>
                <w:szCs w:val="16"/>
              </w:rPr>
              <w:t>NYCU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B80D8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BF0BA" w14:textId="77777777" w:rsidR="00C521B3" w:rsidRPr="001B1679" w:rsidRDefault="00C521B3" w:rsidP="00015975">
            <w:pPr>
              <w:pStyle w:val="TAL"/>
              <w:rPr>
                <w:sz w:val="16"/>
                <w:szCs w:val="16"/>
              </w:rPr>
            </w:pPr>
            <w:r w:rsidRPr="001B1679">
              <w:rPr>
                <w:sz w:val="16"/>
                <w:szCs w:val="16"/>
              </w:rPr>
              <w:t>3GPPMEMBER</w:t>
            </w:r>
          </w:p>
        </w:tc>
      </w:tr>
      <w:tr w:rsidR="00C521B3" w14:paraId="2A49E8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D647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47F4C" w14:textId="77777777" w:rsidR="00C521B3" w:rsidRPr="001B1679" w:rsidRDefault="00C521B3" w:rsidP="00015975">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484CB"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370E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3CCB24" w14:textId="77777777" w:rsidR="00C521B3" w:rsidRPr="001B1679" w:rsidRDefault="00C521B3" w:rsidP="00015975">
            <w:pPr>
              <w:pStyle w:val="TAL"/>
              <w:rPr>
                <w:sz w:val="16"/>
                <w:szCs w:val="16"/>
              </w:rPr>
            </w:pPr>
            <w:r w:rsidRPr="001B1679">
              <w:rPr>
                <w:sz w:val="16"/>
                <w:szCs w:val="16"/>
              </w:rPr>
              <w:t>3GPPMEMBER</w:t>
            </w:r>
          </w:p>
        </w:tc>
      </w:tr>
      <w:tr w:rsidR="00C521B3" w14:paraId="303D67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5D57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47518" w14:textId="77777777" w:rsidR="00C521B3" w:rsidRPr="001B1679" w:rsidRDefault="00C521B3" w:rsidP="00015975">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CEE77" w14:textId="77777777" w:rsidR="00C521B3" w:rsidRPr="001B1679" w:rsidRDefault="00C521B3" w:rsidP="00015975">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50F6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7D3A97" w14:textId="77777777" w:rsidR="00C521B3" w:rsidRPr="001B1679" w:rsidRDefault="00C521B3" w:rsidP="00015975">
            <w:pPr>
              <w:pStyle w:val="TAL"/>
              <w:rPr>
                <w:sz w:val="16"/>
                <w:szCs w:val="16"/>
              </w:rPr>
            </w:pPr>
            <w:r w:rsidRPr="001B1679">
              <w:rPr>
                <w:sz w:val="16"/>
                <w:szCs w:val="16"/>
              </w:rPr>
              <w:t>3GPPMEMBER</w:t>
            </w:r>
          </w:p>
        </w:tc>
      </w:tr>
      <w:tr w:rsidR="00C521B3" w14:paraId="5780D9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C7A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EAEC0" w14:textId="77777777" w:rsidR="00C521B3" w:rsidRPr="001B1679" w:rsidRDefault="00C521B3" w:rsidP="00015975">
            <w:pPr>
              <w:pStyle w:val="TAL"/>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2F6B5"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F5A5E"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A8F1C" w14:textId="77777777" w:rsidR="00C521B3" w:rsidRPr="001B1679" w:rsidRDefault="00C521B3" w:rsidP="00015975">
            <w:pPr>
              <w:pStyle w:val="TAL"/>
              <w:rPr>
                <w:sz w:val="16"/>
                <w:szCs w:val="16"/>
              </w:rPr>
            </w:pPr>
            <w:r w:rsidRPr="001B1679">
              <w:rPr>
                <w:sz w:val="16"/>
                <w:szCs w:val="16"/>
              </w:rPr>
              <w:t>3GPPMEMBER</w:t>
            </w:r>
          </w:p>
        </w:tc>
      </w:tr>
      <w:tr w:rsidR="00C521B3" w14:paraId="1B3E51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8491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81A73" w14:textId="77777777" w:rsidR="00C521B3" w:rsidRPr="001B1679" w:rsidRDefault="00C521B3" w:rsidP="00015975">
            <w:pPr>
              <w:pStyle w:val="TAL"/>
              <w:rPr>
                <w:sz w:val="16"/>
                <w:szCs w:val="16"/>
              </w:rPr>
            </w:pPr>
            <w:r w:rsidRPr="001B1679">
              <w:rPr>
                <w:sz w:val="16"/>
                <w:szCs w:val="16"/>
              </w:rPr>
              <w:t>Mark Younge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B5844"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5DBC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5E4307" w14:textId="77777777" w:rsidR="00C521B3" w:rsidRPr="001B1679" w:rsidRDefault="00C521B3" w:rsidP="00015975">
            <w:pPr>
              <w:pStyle w:val="TAL"/>
              <w:rPr>
                <w:sz w:val="16"/>
                <w:szCs w:val="16"/>
              </w:rPr>
            </w:pPr>
            <w:r w:rsidRPr="001B1679">
              <w:rPr>
                <w:sz w:val="16"/>
                <w:szCs w:val="16"/>
              </w:rPr>
              <w:t>3GPPMEMBER</w:t>
            </w:r>
          </w:p>
        </w:tc>
      </w:tr>
      <w:tr w:rsidR="00C521B3" w14:paraId="377E907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CAE7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F5D68" w14:textId="77777777" w:rsidR="00C521B3" w:rsidRPr="001B1679" w:rsidRDefault="00C521B3" w:rsidP="00015975">
            <w:pPr>
              <w:pStyle w:val="TAL"/>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4F450F"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927F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F0E90" w14:textId="77777777" w:rsidR="00C521B3" w:rsidRPr="001B1679" w:rsidRDefault="00C521B3" w:rsidP="00015975">
            <w:pPr>
              <w:pStyle w:val="TAL"/>
              <w:rPr>
                <w:sz w:val="16"/>
                <w:szCs w:val="16"/>
              </w:rPr>
            </w:pPr>
            <w:r w:rsidRPr="001B1679">
              <w:rPr>
                <w:sz w:val="16"/>
                <w:szCs w:val="16"/>
              </w:rPr>
              <w:t>3GPPMEMBER</w:t>
            </w:r>
          </w:p>
        </w:tc>
      </w:tr>
      <w:tr w:rsidR="00C521B3" w14:paraId="4081FC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7808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F2D06F" w14:textId="77777777" w:rsidR="00C521B3" w:rsidRPr="001B1679" w:rsidRDefault="00C521B3" w:rsidP="00015975">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31382"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02C4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EA523" w14:textId="77777777" w:rsidR="00C521B3" w:rsidRPr="001B1679" w:rsidRDefault="00C521B3" w:rsidP="00015975">
            <w:pPr>
              <w:pStyle w:val="TAL"/>
              <w:rPr>
                <w:sz w:val="16"/>
                <w:szCs w:val="16"/>
              </w:rPr>
            </w:pPr>
            <w:r w:rsidRPr="001B1679">
              <w:rPr>
                <w:sz w:val="16"/>
                <w:szCs w:val="16"/>
              </w:rPr>
              <w:t>3GPPMEMBER</w:t>
            </w:r>
          </w:p>
        </w:tc>
      </w:tr>
      <w:tr w:rsidR="00C521B3" w14:paraId="25BC3B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8952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EACB8" w14:textId="77777777" w:rsidR="00C521B3" w:rsidRPr="001B1679" w:rsidRDefault="00C521B3" w:rsidP="00015975">
            <w:pPr>
              <w:pStyle w:val="TAL"/>
              <w:rPr>
                <w:sz w:val="16"/>
                <w:szCs w:val="16"/>
              </w:rPr>
            </w:pPr>
            <w:r w:rsidRPr="001B1679">
              <w:rPr>
                <w:sz w:val="16"/>
                <w:szCs w:val="16"/>
              </w:rPr>
              <w:t>Wei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4E77B" w14:textId="77777777" w:rsidR="00C521B3" w:rsidRPr="001B1679" w:rsidRDefault="00C521B3" w:rsidP="00015975">
            <w:pPr>
              <w:pStyle w:val="TAL"/>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155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2D32E" w14:textId="77777777" w:rsidR="00C521B3" w:rsidRPr="001B1679" w:rsidRDefault="00C521B3" w:rsidP="00015975">
            <w:pPr>
              <w:pStyle w:val="TAL"/>
              <w:rPr>
                <w:sz w:val="16"/>
                <w:szCs w:val="16"/>
              </w:rPr>
            </w:pPr>
            <w:r w:rsidRPr="001B1679">
              <w:rPr>
                <w:sz w:val="16"/>
                <w:szCs w:val="16"/>
              </w:rPr>
              <w:t>3GPPMEMBER</w:t>
            </w:r>
          </w:p>
        </w:tc>
      </w:tr>
      <w:tr w:rsidR="00C521B3" w14:paraId="53836C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40C7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E54EB" w14:textId="77777777" w:rsidR="00C521B3" w:rsidRPr="001B1679" w:rsidRDefault="00C521B3" w:rsidP="00015975">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C9D9A"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6FBC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6E607" w14:textId="77777777" w:rsidR="00C521B3" w:rsidRPr="001B1679" w:rsidRDefault="00C521B3" w:rsidP="00015975">
            <w:pPr>
              <w:pStyle w:val="TAL"/>
              <w:rPr>
                <w:sz w:val="16"/>
                <w:szCs w:val="16"/>
              </w:rPr>
            </w:pPr>
            <w:r w:rsidRPr="001B1679">
              <w:rPr>
                <w:sz w:val="16"/>
                <w:szCs w:val="16"/>
              </w:rPr>
              <w:t>3GPPMEMBER</w:t>
            </w:r>
          </w:p>
        </w:tc>
      </w:tr>
      <w:tr w:rsidR="00C521B3" w14:paraId="460F55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1131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70585" w14:textId="77777777" w:rsidR="00C521B3" w:rsidRPr="001B1679" w:rsidRDefault="00C521B3" w:rsidP="00015975">
            <w:pPr>
              <w:pStyle w:val="TAL"/>
              <w:rPr>
                <w:sz w:val="16"/>
                <w:szCs w:val="16"/>
              </w:rPr>
            </w:pPr>
            <w:r w:rsidRPr="001B1679">
              <w:rPr>
                <w:sz w:val="16"/>
                <w:szCs w:val="16"/>
              </w:rPr>
              <w:t>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B8BF8" w14:textId="77777777" w:rsidR="00C521B3" w:rsidRPr="001B1679" w:rsidRDefault="00C521B3" w:rsidP="00015975">
            <w:pPr>
              <w:pStyle w:val="TAL"/>
              <w:rPr>
                <w:sz w:val="16"/>
                <w:szCs w:val="16"/>
              </w:rPr>
            </w:pPr>
            <w:r w:rsidRPr="001B1679">
              <w:rPr>
                <w:sz w:val="16"/>
                <w:szCs w:val="16"/>
              </w:rPr>
              <w:t>ZEKU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57BF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F18886" w14:textId="77777777" w:rsidR="00C521B3" w:rsidRPr="001B1679" w:rsidRDefault="00C521B3" w:rsidP="00015975">
            <w:pPr>
              <w:pStyle w:val="TAL"/>
              <w:rPr>
                <w:sz w:val="16"/>
                <w:szCs w:val="16"/>
              </w:rPr>
            </w:pPr>
            <w:r w:rsidRPr="001B1679">
              <w:rPr>
                <w:sz w:val="16"/>
                <w:szCs w:val="16"/>
              </w:rPr>
              <w:t>3GPPMEMBER</w:t>
            </w:r>
          </w:p>
        </w:tc>
      </w:tr>
      <w:tr w:rsidR="00C521B3" w14:paraId="1ED349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75F6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41F81" w14:textId="77777777" w:rsidR="00C521B3" w:rsidRPr="001B1679" w:rsidRDefault="00C521B3" w:rsidP="00015975">
            <w:pPr>
              <w:pStyle w:val="TAL"/>
              <w:rPr>
                <w:sz w:val="16"/>
                <w:szCs w:val="16"/>
              </w:rPr>
            </w:pPr>
            <w:r w:rsidRPr="001B1679">
              <w:rPr>
                <w:sz w:val="16"/>
                <w:szCs w:val="16"/>
              </w:rPr>
              <w:t>Zheng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961F8"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033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19DA29" w14:textId="77777777" w:rsidR="00C521B3" w:rsidRPr="001B1679" w:rsidRDefault="00C521B3" w:rsidP="00015975">
            <w:pPr>
              <w:pStyle w:val="TAL"/>
              <w:rPr>
                <w:sz w:val="16"/>
                <w:szCs w:val="16"/>
              </w:rPr>
            </w:pPr>
            <w:r w:rsidRPr="001B1679">
              <w:rPr>
                <w:sz w:val="16"/>
                <w:szCs w:val="16"/>
              </w:rPr>
              <w:t>3GPPMEMBER</w:t>
            </w:r>
          </w:p>
        </w:tc>
      </w:tr>
      <w:tr w:rsidR="00C521B3" w14:paraId="1C58839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8E35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5460A" w14:textId="77777777" w:rsidR="00C521B3" w:rsidRPr="001B1679" w:rsidRDefault="00C521B3" w:rsidP="00015975">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C962C"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9D3B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C53D3" w14:textId="77777777" w:rsidR="00C521B3" w:rsidRPr="001B1679" w:rsidRDefault="00C521B3" w:rsidP="00015975">
            <w:pPr>
              <w:pStyle w:val="TAL"/>
              <w:rPr>
                <w:sz w:val="16"/>
                <w:szCs w:val="16"/>
              </w:rPr>
            </w:pPr>
            <w:r w:rsidRPr="001B1679">
              <w:rPr>
                <w:sz w:val="16"/>
                <w:szCs w:val="16"/>
              </w:rPr>
              <w:t>3GPPMEMBER</w:t>
            </w:r>
          </w:p>
        </w:tc>
      </w:tr>
      <w:tr w:rsidR="00C521B3" w14:paraId="5C5FC21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E268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9ED7A" w14:textId="77777777" w:rsidR="00C521B3" w:rsidRPr="001B1679" w:rsidRDefault="00C521B3" w:rsidP="00015975">
            <w:pPr>
              <w:pStyle w:val="TAL"/>
              <w:rPr>
                <w:sz w:val="16"/>
                <w:szCs w:val="16"/>
              </w:rPr>
            </w:pPr>
            <w:r w:rsidRPr="001B1679">
              <w:rPr>
                <w:sz w:val="16"/>
                <w:szCs w:val="16"/>
              </w:rPr>
              <w:t>Jingyi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3DA2"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E1414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2EB75" w14:textId="77777777" w:rsidR="00C521B3" w:rsidRPr="001B1679" w:rsidRDefault="00C521B3" w:rsidP="00015975">
            <w:pPr>
              <w:pStyle w:val="TAL"/>
              <w:rPr>
                <w:sz w:val="16"/>
                <w:szCs w:val="16"/>
              </w:rPr>
            </w:pPr>
            <w:r w:rsidRPr="001B1679">
              <w:rPr>
                <w:sz w:val="16"/>
                <w:szCs w:val="16"/>
              </w:rPr>
              <w:t>3GPPMEMBER</w:t>
            </w:r>
          </w:p>
        </w:tc>
      </w:tr>
      <w:tr w:rsidR="00C521B3" w14:paraId="5FCBEB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5DD5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975E0" w14:textId="77777777" w:rsidR="00C521B3" w:rsidRPr="001B1679" w:rsidRDefault="00C521B3" w:rsidP="00015975">
            <w:pPr>
              <w:pStyle w:val="TAL"/>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BE45A" w14:textId="77777777" w:rsidR="00C521B3" w:rsidRPr="001B1679" w:rsidRDefault="00C521B3" w:rsidP="00015975">
            <w:pPr>
              <w:pStyle w:val="TAL"/>
              <w:rPr>
                <w:sz w:val="16"/>
                <w:szCs w:val="16"/>
              </w:rPr>
            </w:pPr>
            <w:r w:rsidRPr="001B1679">
              <w:rPr>
                <w:sz w:val="16"/>
                <w:szCs w:val="16"/>
              </w:rPr>
              <w:t>Apple Marketing Iberia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93F93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CD308A" w14:textId="77777777" w:rsidR="00C521B3" w:rsidRPr="001B1679" w:rsidRDefault="00C521B3" w:rsidP="00015975">
            <w:pPr>
              <w:pStyle w:val="TAL"/>
              <w:rPr>
                <w:sz w:val="16"/>
                <w:szCs w:val="16"/>
              </w:rPr>
            </w:pPr>
            <w:r w:rsidRPr="001B1679">
              <w:rPr>
                <w:sz w:val="16"/>
                <w:szCs w:val="16"/>
              </w:rPr>
              <w:t>3GPPMEMBER</w:t>
            </w:r>
          </w:p>
        </w:tc>
      </w:tr>
      <w:tr w:rsidR="00C521B3" w14:paraId="3AFA55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11F2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9E96C0" w14:textId="77777777" w:rsidR="00C521B3" w:rsidRPr="001B1679" w:rsidRDefault="00C521B3" w:rsidP="00015975">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9F965"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B199F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D7A52" w14:textId="77777777" w:rsidR="00C521B3" w:rsidRPr="001B1679" w:rsidRDefault="00C521B3" w:rsidP="00015975">
            <w:pPr>
              <w:pStyle w:val="TAL"/>
              <w:rPr>
                <w:sz w:val="16"/>
                <w:szCs w:val="16"/>
              </w:rPr>
            </w:pPr>
            <w:r w:rsidRPr="001B1679">
              <w:rPr>
                <w:sz w:val="16"/>
                <w:szCs w:val="16"/>
              </w:rPr>
              <w:t>3GPPMEMBER</w:t>
            </w:r>
          </w:p>
        </w:tc>
      </w:tr>
    </w:tbl>
    <w:p w14:paraId="30AE4AA4" w14:textId="77777777" w:rsidR="00C521B3" w:rsidRDefault="00C521B3" w:rsidP="00C521B3">
      <w:r>
        <w:t>387 Entries</w:t>
      </w:r>
    </w:p>
    <w:p w14:paraId="29725231" w14:textId="77777777" w:rsidR="00C521B3" w:rsidRDefault="00C521B3" w:rsidP="00C521B3"/>
    <w:p w14:paraId="21C7E8C3" w14:textId="77777777" w:rsidR="00C521B3" w:rsidRDefault="00C521B3" w:rsidP="00C521B3">
      <w:pPr>
        <w:pStyle w:val="Heading1"/>
      </w:pPr>
      <w:bookmarkStart w:id="144" w:name="_Toc153785328"/>
      <w:r>
        <w:t>C.2</w:t>
      </w:r>
      <w:r>
        <w:tab/>
        <w:t>List of checked-in attendees at the meeting</w:t>
      </w:r>
      <w:bookmarkEnd w:id="144"/>
    </w:p>
    <w:p w14:paraId="0D3934D8" w14:textId="77777777" w:rsidR="00C521B3" w:rsidRDefault="00C521B3" w:rsidP="00C521B3">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0891353E"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ACF831" w14:textId="77777777" w:rsidR="00C521B3" w:rsidRDefault="00C521B3" w:rsidP="00015975">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4BA52B6"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03BA9A"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1A7F68"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96B457" w14:textId="77777777" w:rsidR="00C521B3" w:rsidRDefault="00C521B3" w:rsidP="00015975">
            <w:pPr>
              <w:pStyle w:val="TAH"/>
            </w:pPr>
            <w:r w:rsidRPr="00BB3F37">
              <w:t>Membership Status</w:t>
            </w:r>
          </w:p>
        </w:tc>
      </w:tr>
      <w:tr w:rsidR="00C521B3" w14:paraId="2D973C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4318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C4BF4" w14:textId="77777777" w:rsidR="00C521B3" w:rsidRPr="001B1679" w:rsidRDefault="00C521B3" w:rsidP="00015975">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A8F8F" w14:textId="77777777" w:rsidR="00C521B3" w:rsidRPr="001B1679" w:rsidRDefault="00C521B3" w:rsidP="00015975">
            <w:pPr>
              <w:pStyle w:val="TAL"/>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2121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D4F47" w14:textId="77777777" w:rsidR="00C521B3" w:rsidRPr="001B1679" w:rsidRDefault="00C521B3" w:rsidP="00015975">
            <w:pPr>
              <w:pStyle w:val="TAL"/>
              <w:rPr>
                <w:sz w:val="16"/>
                <w:szCs w:val="16"/>
              </w:rPr>
            </w:pPr>
            <w:r w:rsidRPr="001B1679">
              <w:rPr>
                <w:sz w:val="16"/>
                <w:szCs w:val="16"/>
              </w:rPr>
              <w:t>3GPPMEMBER</w:t>
            </w:r>
          </w:p>
        </w:tc>
      </w:tr>
      <w:tr w:rsidR="00C521B3" w14:paraId="317AC1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0613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4C23F" w14:textId="77777777" w:rsidR="00C521B3" w:rsidRPr="001B1679" w:rsidRDefault="00C521B3" w:rsidP="00015975">
            <w:pPr>
              <w:pStyle w:val="TAL"/>
              <w:rPr>
                <w:sz w:val="16"/>
                <w:szCs w:val="16"/>
              </w:rPr>
            </w:pPr>
            <w:r w:rsidRPr="001B1679">
              <w:rPr>
                <w:sz w:val="16"/>
                <w:szCs w:val="16"/>
              </w:rPr>
              <w:t>Jos Adema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CCFD1"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FD52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38CBB" w14:textId="77777777" w:rsidR="00C521B3" w:rsidRPr="001B1679" w:rsidRDefault="00C521B3" w:rsidP="00015975">
            <w:pPr>
              <w:pStyle w:val="TAL"/>
              <w:rPr>
                <w:sz w:val="16"/>
                <w:szCs w:val="16"/>
              </w:rPr>
            </w:pPr>
            <w:r w:rsidRPr="001B1679">
              <w:rPr>
                <w:sz w:val="16"/>
                <w:szCs w:val="16"/>
              </w:rPr>
              <w:t>3GPPMEMBER</w:t>
            </w:r>
          </w:p>
        </w:tc>
      </w:tr>
      <w:tr w:rsidR="00C521B3" w14:paraId="233DCA0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723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E7C53F" w14:textId="77777777" w:rsidR="00C521B3" w:rsidRPr="001B1679" w:rsidRDefault="00C521B3" w:rsidP="00015975">
            <w:pPr>
              <w:pStyle w:val="TAL"/>
              <w:rPr>
                <w:sz w:val="16"/>
                <w:szCs w:val="16"/>
              </w:rPr>
            </w:pPr>
            <w:r w:rsidRPr="001B1679">
              <w:rPr>
                <w:sz w:val="16"/>
                <w:szCs w:val="16"/>
              </w:rPr>
              <w:t xml:space="preserve">Afolabi </w:t>
            </w:r>
            <w:proofErr w:type="spellStart"/>
            <w:r w:rsidRPr="001B1679">
              <w:rPr>
                <w:sz w:val="16"/>
                <w:szCs w:val="16"/>
              </w:rPr>
              <w:t>Agbede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6C579" w14:textId="77777777" w:rsidR="00C521B3" w:rsidRPr="001B1679" w:rsidRDefault="00C521B3" w:rsidP="00015975">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5286A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48A63" w14:textId="77777777" w:rsidR="00C521B3" w:rsidRPr="001B1679" w:rsidRDefault="00C521B3" w:rsidP="00015975">
            <w:pPr>
              <w:pStyle w:val="TAL"/>
              <w:rPr>
                <w:sz w:val="16"/>
                <w:szCs w:val="16"/>
              </w:rPr>
            </w:pPr>
            <w:r w:rsidRPr="001B1679">
              <w:rPr>
                <w:sz w:val="16"/>
                <w:szCs w:val="16"/>
              </w:rPr>
              <w:t>3GPPMEMBER</w:t>
            </w:r>
          </w:p>
        </w:tc>
      </w:tr>
      <w:tr w:rsidR="00C521B3" w14:paraId="7EEBD5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7BAAF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A58FC" w14:textId="77777777" w:rsidR="00C521B3" w:rsidRPr="001B1679" w:rsidRDefault="00C521B3" w:rsidP="00015975">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4AF8A"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EFB8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234A72" w14:textId="77777777" w:rsidR="00C521B3" w:rsidRPr="001B1679" w:rsidRDefault="00C521B3" w:rsidP="00015975">
            <w:pPr>
              <w:pStyle w:val="TAL"/>
              <w:rPr>
                <w:sz w:val="16"/>
                <w:szCs w:val="16"/>
              </w:rPr>
            </w:pPr>
            <w:r w:rsidRPr="001B1679">
              <w:rPr>
                <w:sz w:val="16"/>
                <w:szCs w:val="16"/>
              </w:rPr>
              <w:t>3GPPMEMBER</w:t>
            </w:r>
          </w:p>
        </w:tc>
      </w:tr>
      <w:tr w:rsidR="00C521B3" w14:paraId="2404CFF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62B5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22C01" w14:textId="77777777" w:rsidR="00C521B3" w:rsidRPr="001B1679" w:rsidRDefault="00C521B3" w:rsidP="00015975">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F04D2" w14:textId="77777777" w:rsidR="00C521B3" w:rsidRPr="001B1679" w:rsidRDefault="00C521B3" w:rsidP="00015975">
            <w:pPr>
              <w:pStyle w:val="TAL"/>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98B9B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88722" w14:textId="77777777" w:rsidR="00C521B3" w:rsidRPr="001B1679" w:rsidRDefault="00C521B3" w:rsidP="00015975">
            <w:pPr>
              <w:pStyle w:val="TAL"/>
              <w:rPr>
                <w:sz w:val="16"/>
                <w:szCs w:val="16"/>
              </w:rPr>
            </w:pPr>
            <w:r w:rsidRPr="001B1679">
              <w:rPr>
                <w:sz w:val="16"/>
                <w:szCs w:val="16"/>
              </w:rPr>
              <w:t>3GPPMEMBER</w:t>
            </w:r>
          </w:p>
        </w:tc>
      </w:tr>
      <w:tr w:rsidR="00C521B3" w14:paraId="6F8734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9E0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19AF62" w14:textId="77777777" w:rsidR="00C521B3" w:rsidRPr="001B1679" w:rsidRDefault="00C521B3" w:rsidP="00015975">
            <w:pPr>
              <w:pStyle w:val="TAL"/>
              <w:rPr>
                <w:sz w:val="16"/>
                <w:szCs w:val="16"/>
              </w:rPr>
            </w:pPr>
            <w:r w:rsidRPr="001B1679">
              <w:rPr>
                <w:sz w:val="16"/>
                <w:szCs w:val="16"/>
              </w:rPr>
              <w:t>Yosuke Akimoto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A3B1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6997D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27BE1" w14:textId="77777777" w:rsidR="00C521B3" w:rsidRPr="001B1679" w:rsidRDefault="00C521B3" w:rsidP="00015975">
            <w:pPr>
              <w:pStyle w:val="TAL"/>
              <w:rPr>
                <w:sz w:val="16"/>
                <w:szCs w:val="16"/>
              </w:rPr>
            </w:pPr>
            <w:r w:rsidRPr="001B1679">
              <w:rPr>
                <w:sz w:val="16"/>
                <w:szCs w:val="16"/>
              </w:rPr>
              <w:t>3GPPMEMBER</w:t>
            </w:r>
          </w:p>
        </w:tc>
      </w:tr>
      <w:tr w:rsidR="00C521B3" w14:paraId="7A95FE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F13D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AA2A5A" w14:textId="77777777" w:rsidR="00C521B3" w:rsidRPr="001B1679" w:rsidRDefault="00C521B3" w:rsidP="00015975">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9E74" w14:textId="77777777" w:rsidR="00C521B3" w:rsidRPr="001B1679" w:rsidRDefault="00C521B3" w:rsidP="00015975">
            <w:pPr>
              <w:pStyle w:val="TAL"/>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6A7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A22CE" w14:textId="77777777" w:rsidR="00C521B3" w:rsidRPr="001B1679" w:rsidRDefault="00C521B3" w:rsidP="00015975">
            <w:pPr>
              <w:pStyle w:val="TAL"/>
              <w:rPr>
                <w:sz w:val="16"/>
                <w:szCs w:val="16"/>
              </w:rPr>
            </w:pPr>
            <w:r w:rsidRPr="001B1679">
              <w:rPr>
                <w:sz w:val="16"/>
                <w:szCs w:val="16"/>
              </w:rPr>
              <w:t>3GPPMEMBER</w:t>
            </w:r>
          </w:p>
        </w:tc>
      </w:tr>
      <w:tr w:rsidR="00C521B3" w14:paraId="6AC0CF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496BB2"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56D99" w14:textId="77777777" w:rsidR="00C521B3" w:rsidRPr="001B1679" w:rsidRDefault="00C521B3" w:rsidP="00015975">
            <w:pPr>
              <w:pStyle w:val="TAL"/>
              <w:rPr>
                <w:sz w:val="16"/>
                <w:szCs w:val="16"/>
              </w:rPr>
            </w:pPr>
            <w:r w:rsidRPr="001B1679">
              <w:rPr>
                <w:sz w:val="16"/>
                <w:szCs w:val="16"/>
              </w:rPr>
              <w:t>Jose Luis Almodovar Chico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A4991" w14:textId="77777777" w:rsidR="00C521B3" w:rsidRPr="001B1679" w:rsidRDefault="00C521B3" w:rsidP="00015975">
            <w:pPr>
              <w:pStyle w:val="TAL"/>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5285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89D518" w14:textId="77777777" w:rsidR="00C521B3" w:rsidRPr="001B1679" w:rsidRDefault="00C521B3" w:rsidP="00015975">
            <w:pPr>
              <w:pStyle w:val="TAL"/>
              <w:rPr>
                <w:sz w:val="16"/>
                <w:szCs w:val="16"/>
              </w:rPr>
            </w:pPr>
            <w:r w:rsidRPr="001B1679">
              <w:rPr>
                <w:sz w:val="16"/>
                <w:szCs w:val="16"/>
              </w:rPr>
              <w:t>3GPPMEMBER</w:t>
            </w:r>
          </w:p>
        </w:tc>
      </w:tr>
      <w:tr w:rsidR="00C521B3" w14:paraId="5B2875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EE4D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522BB" w14:textId="77777777" w:rsidR="00C521B3" w:rsidRPr="001B1679" w:rsidRDefault="00C521B3" w:rsidP="00015975">
            <w:pPr>
              <w:pStyle w:val="TAL"/>
              <w:rPr>
                <w:sz w:val="16"/>
                <w:szCs w:val="16"/>
              </w:rPr>
            </w:pPr>
            <w:r w:rsidRPr="001B1679">
              <w:rPr>
                <w:sz w:val="16"/>
                <w:szCs w:val="16"/>
              </w:rPr>
              <w:t>Niels Peter Skov Andersen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21B0D" w14:textId="77777777" w:rsidR="00C521B3" w:rsidRPr="001B1679" w:rsidRDefault="00C521B3" w:rsidP="00015975">
            <w:pPr>
              <w:pStyle w:val="TAL"/>
              <w:rPr>
                <w:sz w:val="16"/>
                <w:szCs w:val="16"/>
              </w:rPr>
            </w:pPr>
            <w:r w:rsidRPr="001B1679">
              <w:rPr>
                <w:sz w:val="16"/>
                <w:szCs w:val="16"/>
              </w:rPr>
              <w:t>Anemone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4BEA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81F888" w14:textId="77777777" w:rsidR="00C521B3" w:rsidRPr="001B1679" w:rsidRDefault="00C521B3" w:rsidP="00015975">
            <w:pPr>
              <w:pStyle w:val="TAL"/>
              <w:rPr>
                <w:sz w:val="16"/>
                <w:szCs w:val="16"/>
              </w:rPr>
            </w:pPr>
            <w:r w:rsidRPr="001B1679">
              <w:rPr>
                <w:sz w:val="16"/>
                <w:szCs w:val="16"/>
              </w:rPr>
              <w:t>3GPPMEMBER</w:t>
            </w:r>
          </w:p>
        </w:tc>
      </w:tr>
      <w:tr w:rsidR="00C521B3" w14:paraId="092266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35CE5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A07E5" w14:textId="77777777" w:rsidR="00C521B3" w:rsidRPr="001B1679" w:rsidRDefault="00C521B3" w:rsidP="00015975">
            <w:pPr>
              <w:pStyle w:val="TAL"/>
              <w:rPr>
                <w:sz w:val="16"/>
                <w:szCs w:val="16"/>
              </w:rPr>
            </w:pPr>
            <w:r w:rsidRPr="001B1679">
              <w:rPr>
                <w:sz w:val="16"/>
                <w:szCs w:val="16"/>
              </w:rPr>
              <w:t>Kei Ando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DB4AE" w14:textId="77777777" w:rsidR="00C521B3" w:rsidRPr="001B1679" w:rsidRDefault="00C521B3" w:rsidP="00015975">
            <w:pPr>
              <w:pStyle w:val="TAL"/>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964E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40EF1F" w14:textId="77777777" w:rsidR="00C521B3" w:rsidRPr="001B1679" w:rsidRDefault="00C521B3" w:rsidP="00015975">
            <w:pPr>
              <w:pStyle w:val="TAL"/>
              <w:rPr>
                <w:sz w:val="16"/>
                <w:szCs w:val="16"/>
              </w:rPr>
            </w:pPr>
            <w:r w:rsidRPr="001B1679">
              <w:rPr>
                <w:sz w:val="16"/>
                <w:szCs w:val="16"/>
              </w:rPr>
              <w:t>3GPPMEMBER</w:t>
            </w:r>
          </w:p>
        </w:tc>
      </w:tr>
      <w:tr w:rsidR="00C521B3" w14:paraId="310896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3FE9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AA619" w14:textId="77777777" w:rsidR="00C521B3" w:rsidRPr="001B1679" w:rsidRDefault="00C521B3" w:rsidP="00015975">
            <w:pPr>
              <w:pStyle w:val="TAL"/>
              <w:rPr>
                <w:sz w:val="16"/>
                <w:szCs w:val="16"/>
              </w:rPr>
            </w:pPr>
            <w:r w:rsidRPr="001B1679">
              <w:rPr>
                <w:sz w:val="16"/>
                <w:szCs w:val="16"/>
              </w:rPr>
              <w:t xml:space="preserve">Anatoly </w:t>
            </w:r>
            <w:proofErr w:type="spellStart"/>
            <w:r w:rsidRPr="001B1679">
              <w:rPr>
                <w:sz w:val="16"/>
                <w:szCs w:val="16"/>
              </w:rPr>
              <w:t>Andrianov</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2CC40"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26B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C0D718" w14:textId="77777777" w:rsidR="00C521B3" w:rsidRPr="001B1679" w:rsidRDefault="00C521B3" w:rsidP="00015975">
            <w:pPr>
              <w:pStyle w:val="TAL"/>
              <w:rPr>
                <w:sz w:val="16"/>
                <w:szCs w:val="16"/>
              </w:rPr>
            </w:pPr>
            <w:r w:rsidRPr="001B1679">
              <w:rPr>
                <w:sz w:val="16"/>
                <w:szCs w:val="16"/>
              </w:rPr>
              <w:t>3GPPMEMBER</w:t>
            </w:r>
          </w:p>
        </w:tc>
      </w:tr>
      <w:tr w:rsidR="00C521B3" w14:paraId="3C20DC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04A0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02CC" w14:textId="77777777" w:rsidR="00C521B3" w:rsidRPr="001B1679" w:rsidRDefault="00C521B3" w:rsidP="00015975">
            <w:pPr>
              <w:pStyle w:val="TAL"/>
              <w:rPr>
                <w:sz w:val="16"/>
                <w:szCs w:val="16"/>
              </w:rPr>
            </w:pPr>
            <w:r w:rsidRPr="001B1679">
              <w:rPr>
                <w:sz w:val="16"/>
                <w:szCs w:val="16"/>
              </w:rPr>
              <w:t>Kenichiro Aoyagi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C1E4E"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37A23"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18ED3" w14:textId="77777777" w:rsidR="00C521B3" w:rsidRPr="001B1679" w:rsidRDefault="00C521B3" w:rsidP="00015975">
            <w:pPr>
              <w:pStyle w:val="TAL"/>
              <w:rPr>
                <w:sz w:val="16"/>
                <w:szCs w:val="16"/>
              </w:rPr>
            </w:pPr>
            <w:r w:rsidRPr="001B1679">
              <w:rPr>
                <w:sz w:val="16"/>
                <w:szCs w:val="16"/>
              </w:rPr>
              <w:t>3GPPMEMBER</w:t>
            </w:r>
          </w:p>
        </w:tc>
      </w:tr>
      <w:tr w:rsidR="00C521B3" w14:paraId="1D62AB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E3F7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4E283" w14:textId="77777777" w:rsidR="00C521B3" w:rsidRPr="001B1679" w:rsidRDefault="00C521B3" w:rsidP="00015975">
            <w:pPr>
              <w:pStyle w:val="TAL"/>
              <w:rPr>
                <w:sz w:val="16"/>
                <w:szCs w:val="16"/>
              </w:rPr>
            </w:pPr>
            <w:proofErr w:type="spellStart"/>
            <w:r w:rsidRPr="001B1679">
              <w:rPr>
                <w:sz w:val="16"/>
                <w:szCs w:val="16"/>
              </w:rPr>
              <w:t>Roozbeh</w:t>
            </w:r>
            <w:proofErr w:type="spellEnd"/>
            <w:r w:rsidRPr="001B1679">
              <w:rPr>
                <w:sz w:val="16"/>
                <w:szCs w:val="16"/>
              </w:rPr>
              <w:t xml:space="preserve"> </w:t>
            </w:r>
            <w:proofErr w:type="spellStart"/>
            <w:r w:rsidRPr="001B1679">
              <w:rPr>
                <w:sz w:val="16"/>
                <w:szCs w:val="16"/>
              </w:rPr>
              <w:t>Atarius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29D39" w14:textId="77777777" w:rsidR="00C521B3" w:rsidRPr="001B1679" w:rsidRDefault="00C521B3" w:rsidP="00015975">
            <w:pPr>
              <w:pStyle w:val="TAL"/>
              <w:rPr>
                <w:sz w:val="16"/>
                <w:szCs w:val="16"/>
              </w:rPr>
            </w:pPr>
            <w:r w:rsidRPr="001B1679">
              <w:rPr>
                <w:sz w:val="16"/>
                <w:szCs w:val="16"/>
              </w:rPr>
              <w:t>Motorola Mobile Com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6612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9B1ADF" w14:textId="77777777" w:rsidR="00C521B3" w:rsidRPr="001B1679" w:rsidRDefault="00C521B3" w:rsidP="00015975">
            <w:pPr>
              <w:pStyle w:val="TAL"/>
              <w:rPr>
                <w:sz w:val="16"/>
                <w:szCs w:val="16"/>
              </w:rPr>
            </w:pPr>
            <w:r w:rsidRPr="001B1679">
              <w:rPr>
                <w:sz w:val="16"/>
                <w:szCs w:val="16"/>
              </w:rPr>
              <w:t>3GPPMEMBER</w:t>
            </w:r>
          </w:p>
        </w:tc>
      </w:tr>
      <w:tr w:rsidR="00C521B3" w14:paraId="4FF84D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70DE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C421D" w14:textId="77777777" w:rsidR="00C521B3" w:rsidRPr="001B1679" w:rsidRDefault="00C521B3" w:rsidP="00015975">
            <w:pPr>
              <w:pStyle w:val="TAL"/>
              <w:rPr>
                <w:sz w:val="16"/>
                <w:szCs w:val="16"/>
              </w:rPr>
            </w:pPr>
            <w:r w:rsidRPr="001B1679">
              <w:rPr>
                <w:sz w:val="16"/>
                <w:szCs w:val="16"/>
              </w:rPr>
              <w:t>Florin Baboescu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11034" w14:textId="77777777" w:rsidR="00C521B3" w:rsidRPr="001B1679" w:rsidRDefault="00C521B3" w:rsidP="00015975">
            <w:pPr>
              <w:pStyle w:val="TAL"/>
              <w:rPr>
                <w:sz w:val="16"/>
                <w:szCs w:val="16"/>
              </w:rPr>
            </w:pPr>
            <w:r w:rsidRPr="001B1679">
              <w:rPr>
                <w:sz w:val="16"/>
                <w:szCs w:val="16"/>
              </w:rPr>
              <w:t>Broadcom (EU)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67612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7BD5B" w14:textId="77777777" w:rsidR="00C521B3" w:rsidRPr="001B1679" w:rsidRDefault="00C521B3" w:rsidP="00015975">
            <w:pPr>
              <w:pStyle w:val="TAL"/>
              <w:rPr>
                <w:sz w:val="16"/>
                <w:szCs w:val="16"/>
              </w:rPr>
            </w:pPr>
            <w:r w:rsidRPr="001B1679">
              <w:rPr>
                <w:sz w:val="16"/>
                <w:szCs w:val="16"/>
              </w:rPr>
              <w:t>3GPPMEMBER</w:t>
            </w:r>
          </w:p>
        </w:tc>
      </w:tr>
      <w:tr w:rsidR="00C521B3" w14:paraId="7BE5A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7D65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A6450F" w14:textId="77777777" w:rsidR="00C521B3" w:rsidRPr="001B1679" w:rsidRDefault="00C521B3" w:rsidP="00015975">
            <w:pPr>
              <w:pStyle w:val="TAL"/>
              <w:rPr>
                <w:sz w:val="16"/>
                <w:szCs w:val="16"/>
              </w:rPr>
            </w:pPr>
            <w:r w:rsidRPr="001B1679">
              <w:rPr>
                <w:sz w:val="16"/>
                <w:szCs w:val="16"/>
              </w:rPr>
              <w:t>Michael Bahr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4238C"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4763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F728D1" w14:textId="77777777" w:rsidR="00C521B3" w:rsidRPr="001B1679" w:rsidRDefault="00C521B3" w:rsidP="00015975">
            <w:pPr>
              <w:pStyle w:val="TAL"/>
              <w:rPr>
                <w:sz w:val="16"/>
                <w:szCs w:val="16"/>
              </w:rPr>
            </w:pPr>
            <w:r w:rsidRPr="001B1679">
              <w:rPr>
                <w:sz w:val="16"/>
                <w:szCs w:val="16"/>
              </w:rPr>
              <w:t>3GPPMEMBER</w:t>
            </w:r>
          </w:p>
        </w:tc>
      </w:tr>
      <w:tr w:rsidR="00C521B3" w14:paraId="4C3BDF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2E3E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DEE03" w14:textId="77777777" w:rsidR="00C521B3" w:rsidRPr="001B1679" w:rsidRDefault="00C521B3" w:rsidP="00015975">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09B71"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81A4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65535C" w14:textId="77777777" w:rsidR="00C521B3" w:rsidRPr="001B1679" w:rsidRDefault="00C521B3" w:rsidP="00015975">
            <w:pPr>
              <w:pStyle w:val="TAL"/>
              <w:rPr>
                <w:sz w:val="16"/>
                <w:szCs w:val="16"/>
              </w:rPr>
            </w:pPr>
            <w:r w:rsidRPr="001B1679">
              <w:rPr>
                <w:sz w:val="16"/>
                <w:szCs w:val="16"/>
              </w:rPr>
              <w:t>3GPPMEMBER</w:t>
            </w:r>
          </w:p>
        </w:tc>
      </w:tr>
      <w:tr w:rsidR="00C521B3" w14:paraId="35D464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B99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344B6D" w14:textId="77777777" w:rsidR="00C521B3" w:rsidRPr="001B1679" w:rsidRDefault="00C521B3" w:rsidP="00015975">
            <w:pPr>
              <w:pStyle w:val="TAL"/>
              <w:rPr>
                <w:sz w:val="16"/>
                <w:szCs w:val="16"/>
              </w:rPr>
            </w:pPr>
            <w:r w:rsidRPr="001B1679">
              <w:rPr>
                <w:sz w:val="16"/>
                <w:szCs w:val="16"/>
              </w:rPr>
              <w:t>Dhivagar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E807F"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D4513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BA277" w14:textId="77777777" w:rsidR="00C521B3" w:rsidRPr="001B1679" w:rsidRDefault="00C521B3" w:rsidP="00015975">
            <w:pPr>
              <w:pStyle w:val="TAL"/>
              <w:rPr>
                <w:sz w:val="16"/>
                <w:szCs w:val="16"/>
              </w:rPr>
            </w:pPr>
            <w:r w:rsidRPr="001B1679">
              <w:rPr>
                <w:sz w:val="16"/>
                <w:szCs w:val="16"/>
              </w:rPr>
              <w:t>3GPPMEMBER</w:t>
            </w:r>
          </w:p>
        </w:tc>
      </w:tr>
      <w:tr w:rsidR="00C521B3" w14:paraId="7811C0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C07C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442ED" w14:textId="77777777" w:rsidR="00C521B3" w:rsidRPr="001B1679" w:rsidRDefault="00C521B3" w:rsidP="00015975">
            <w:pPr>
              <w:pStyle w:val="TAL"/>
              <w:rPr>
                <w:sz w:val="16"/>
                <w:szCs w:val="16"/>
              </w:rPr>
            </w:pPr>
            <w:r w:rsidRPr="001B1679">
              <w:rPr>
                <w:sz w:val="16"/>
                <w:szCs w:val="16"/>
              </w:rPr>
              <w:t xml:space="preserve">Sheeba </w:t>
            </w:r>
            <w:proofErr w:type="spellStart"/>
            <w:r w:rsidRPr="001B1679">
              <w:rPr>
                <w:sz w:val="16"/>
                <w:szCs w:val="16"/>
              </w:rPr>
              <w:t>Backia</w:t>
            </w:r>
            <w:proofErr w:type="spellEnd"/>
            <w:r w:rsidRPr="001B1679">
              <w:rPr>
                <w:sz w:val="16"/>
                <w:szCs w:val="16"/>
              </w:rPr>
              <w:t xml:space="preserve"> Mary Baskaran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856D1" w14:textId="77777777" w:rsidR="00C521B3" w:rsidRPr="001B1679" w:rsidRDefault="00C521B3" w:rsidP="00015975">
            <w:pPr>
              <w:pStyle w:val="TAL"/>
              <w:rPr>
                <w:sz w:val="16"/>
                <w:szCs w:val="16"/>
              </w:rPr>
            </w:pPr>
            <w:r w:rsidRPr="001B1679">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745C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AD93F4" w14:textId="77777777" w:rsidR="00C521B3" w:rsidRPr="001B1679" w:rsidRDefault="00C521B3" w:rsidP="00015975">
            <w:pPr>
              <w:pStyle w:val="TAL"/>
              <w:rPr>
                <w:sz w:val="16"/>
                <w:szCs w:val="16"/>
              </w:rPr>
            </w:pPr>
            <w:r w:rsidRPr="001B1679">
              <w:rPr>
                <w:sz w:val="16"/>
                <w:szCs w:val="16"/>
              </w:rPr>
              <w:t>3GPPMEMBER</w:t>
            </w:r>
          </w:p>
        </w:tc>
      </w:tr>
      <w:tr w:rsidR="00C521B3" w14:paraId="2406C9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90B19"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BB298" w14:textId="77777777" w:rsidR="00C521B3" w:rsidRPr="001B1679" w:rsidRDefault="00C521B3" w:rsidP="00015975">
            <w:pPr>
              <w:pStyle w:val="TAL"/>
              <w:rPr>
                <w:sz w:val="16"/>
                <w:szCs w:val="16"/>
              </w:rPr>
            </w:pPr>
            <w:r w:rsidRPr="001B1679">
              <w:rPr>
                <w:sz w:val="16"/>
                <w:szCs w:val="16"/>
              </w:rPr>
              <w:t xml:space="preserve">Peter </w:t>
            </w:r>
            <w:proofErr w:type="spellStart"/>
            <w:r w:rsidRPr="001B1679">
              <w:rPr>
                <w:sz w:val="16"/>
                <w:szCs w:val="16"/>
              </w:rPr>
              <w:t>Beicht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FF5C5F" w14:textId="77777777" w:rsidR="00C521B3" w:rsidRPr="001B1679" w:rsidRDefault="00C521B3" w:rsidP="00015975">
            <w:pPr>
              <w:pStyle w:val="TAL"/>
              <w:rPr>
                <w:sz w:val="16"/>
                <w:szCs w:val="16"/>
              </w:rPr>
            </w:pPr>
            <w:r w:rsidRPr="001B1679">
              <w:rPr>
                <w:sz w:val="16"/>
                <w:szCs w:val="16"/>
              </w:rPr>
              <w:t>Kontron Transportation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7523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B1B65" w14:textId="77777777" w:rsidR="00C521B3" w:rsidRPr="001B1679" w:rsidRDefault="00C521B3" w:rsidP="00015975">
            <w:pPr>
              <w:pStyle w:val="TAL"/>
              <w:rPr>
                <w:sz w:val="16"/>
                <w:szCs w:val="16"/>
              </w:rPr>
            </w:pPr>
            <w:r w:rsidRPr="001B1679">
              <w:rPr>
                <w:sz w:val="16"/>
                <w:szCs w:val="16"/>
              </w:rPr>
              <w:t>3GPPMEMBER</w:t>
            </w:r>
          </w:p>
        </w:tc>
      </w:tr>
      <w:tr w:rsidR="00C521B3" w14:paraId="499164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5F52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4BD547" w14:textId="77777777" w:rsidR="00C521B3" w:rsidRPr="001B1679" w:rsidRDefault="00C521B3" w:rsidP="00015975">
            <w:pPr>
              <w:pStyle w:val="TAL"/>
              <w:rPr>
                <w:sz w:val="16"/>
                <w:szCs w:val="16"/>
              </w:rPr>
            </w:pPr>
            <w:r w:rsidRPr="001B1679">
              <w:rPr>
                <w:sz w:val="16"/>
                <w:szCs w:val="16"/>
              </w:rPr>
              <w:t>Noamen Ben Henda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1F064" w14:textId="77777777" w:rsidR="00C521B3" w:rsidRPr="001B1679" w:rsidRDefault="00C521B3" w:rsidP="00015975">
            <w:pPr>
              <w:pStyle w:val="TAL"/>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AFFFE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7FC28" w14:textId="77777777" w:rsidR="00C521B3" w:rsidRPr="001B1679" w:rsidRDefault="00C521B3" w:rsidP="00015975">
            <w:pPr>
              <w:pStyle w:val="TAL"/>
              <w:rPr>
                <w:sz w:val="16"/>
                <w:szCs w:val="16"/>
              </w:rPr>
            </w:pPr>
            <w:r w:rsidRPr="001B1679">
              <w:rPr>
                <w:sz w:val="16"/>
                <w:szCs w:val="16"/>
              </w:rPr>
              <w:t>3GPPMEMBER</w:t>
            </w:r>
          </w:p>
        </w:tc>
      </w:tr>
      <w:tr w:rsidR="00C521B3" w14:paraId="386A86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D5A168"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9DF9CF" w14:textId="77777777" w:rsidR="00C521B3" w:rsidRPr="001B1679" w:rsidRDefault="00C521B3" w:rsidP="00015975">
            <w:pPr>
              <w:pStyle w:val="TAL"/>
              <w:rPr>
                <w:sz w:val="16"/>
                <w:szCs w:val="16"/>
              </w:rPr>
            </w:pPr>
            <w:r w:rsidRPr="001B1679">
              <w:rPr>
                <w:sz w:val="16"/>
                <w:szCs w:val="16"/>
              </w:rPr>
              <w:t>Howard Benn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54AAD"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E857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A33664" w14:textId="77777777" w:rsidR="00C521B3" w:rsidRPr="001B1679" w:rsidRDefault="00C521B3" w:rsidP="00015975">
            <w:pPr>
              <w:pStyle w:val="TAL"/>
              <w:rPr>
                <w:sz w:val="16"/>
                <w:szCs w:val="16"/>
              </w:rPr>
            </w:pPr>
            <w:r w:rsidRPr="001B1679">
              <w:rPr>
                <w:sz w:val="16"/>
                <w:szCs w:val="16"/>
              </w:rPr>
              <w:t>3GPPMEMBER</w:t>
            </w:r>
          </w:p>
        </w:tc>
      </w:tr>
      <w:tr w:rsidR="00C521B3" w14:paraId="1AB98D3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B4C7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F6EF5" w14:textId="77777777" w:rsidR="00C521B3" w:rsidRPr="001B1679" w:rsidRDefault="00C521B3" w:rsidP="00015975">
            <w:pPr>
              <w:pStyle w:val="TAL"/>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089EB"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7B8D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EAD9FD" w14:textId="77777777" w:rsidR="00C521B3" w:rsidRPr="001B1679" w:rsidRDefault="00C521B3" w:rsidP="00015975">
            <w:pPr>
              <w:pStyle w:val="TAL"/>
              <w:rPr>
                <w:sz w:val="16"/>
                <w:szCs w:val="16"/>
              </w:rPr>
            </w:pPr>
            <w:r w:rsidRPr="001B1679">
              <w:rPr>
                <w:sz w:val="16"/>
                <w:szCs w:val="16"/>
              </w:rPr>
              <w:t>3GPPMEMBER</w:t>
            </w:r>
          </w:p>
        </w:tc>
      </w:tr>
      <w:tr w:rsidR="00C521B3" w14:paraId="65535B3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6B235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78876" w14:textId="77777777" w:rsidR="00C521B3" w:rsidRPr="001B1679" w:rsidRDefault="00C521B3" w:rsidP="00015975">
            <w:pPr>
              <w:pStyle w:val="TAL"/>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AF820" w14:textId="77777777" w:rsidR="00C521B3" w:rsidRPr="001B1679" w:rsidRDefault="00C521B3" w:rsidP="00015975">
            <w:pPr>
              <w:pStyle w:val="TAL"/>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DB4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571F29" w14:textId="77777777" w:rsidR="00C521B3" w:rsidRPr="001B1679" w:rsidRDefault="00C521B3" w:rsidP="00015975">
            <w:pPr>
              <w:pStyle w:val="TAL"/>
              <w:rPr>
                <w:sz w:val="16"/>
                <w:szCs w:val="16"/>
              </w:rPr>
            </w:pPr>
            <w:r w:rsidRPr="001B1679">
              <w:rPr>
                <w:sz w:val="16"/>
                <w:szCs w:val="16"/>
              </w:rPr>
              <w:t>3GPPMEMBER</w:t>
            </w:r>
          </w:p>
        </w:tc>
      </w:tr>
      <w:tr w:rsidR="00C521B3" w14:paraId="6CFEAB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EEF1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6782F" w14:textId="77777777" w:rsidR="00C521B3" w:rsidRPr="001B1679" w:rsidRDefault="00C521B3" w:rsidP="00015975">
            <w:pPr>
              <w:pStyle w:val="TAL"/>
              <w:rPr>
                <w:sz w:val="16"/>
                <w:szCs w:val="16"/>
              </w:rPr>
            </w:pPr>
            <w:proofErr w:type="spellStart"/>
            <w:r w:rsidRPr="001B1679">
              <w:rPr>
                <w:sz w:val="16"/>
                <w:szCs w:val="16"/>
              </w:rPr>
              <w:t>Balazs</w:t>
            </w:r>
            <w:proofErr w:type="spellEnd"/>
            <w:r w:rsidRPr="001B1679">
              <w:rPr>
                <w:sz w:val="16"/>
                <w:szCs w:val="16"/>
              </w:rPr>
              <w:t xml:space="preserve"> </w:t>
            </w:r>
            <w:proofErr w:type="spellStart"/>
            <w:r w:rsidRPr="001B1679">
              <w:rPr>
                <w:sz w:val="16"/>
                <w:szCs w:val="16"/>
              </w:rPr>
              <w:t>Bertenyi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D531B" w14:textId="77777777" w:rsidR="00C521B3" w:rsidRPr="001B1679" w:rsidRDefault="00C521B3" w:rsidP="00015975">
            <w:pPr>
              <w:pStyle w:val="TAL"/>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9F6D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EF939C" w14:textId="77777777" w:rsidR="00C521B3" w:rsidRPr="001B1679" w:rsidRDefault="00C521B3" w:rsidP="00015975">
            <w:pPr>
              <w:pStyle w:val="TAL"/>
              <w:rPr>
                <w:sz w:val="16"/>
                <w:szCs w:val="16"/>
              </w:rPr>
            </w:pPr>
            <w:r w:rsidRPr="001B1679">
              <w:rPr>
                <w:sz w:val="16"/>
                <w:szCs w:val="16"/>
              </w:rPr>
              <w:t>3GPPMEMBER</w:t>
            </w:r>
          </w:p>
        </w:tc>
      </w:tr>
      <w:tr w:rsidR="00C521B3" w14:paraId="362057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F3FFD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AA9BEC" w14:textId="77777777" w:rsidR="00C521B3" w:rsidRPr="001B1679" w:rsidRDefault="00C521B3" w:rsidP="00015975">
            <w:pPr>
              <w:pStyle w:val="TAL"/>
              <w:rPr>
                <w:sz w:val="16"/>
                <w:szCs w:val="16"/>
              </w:rPr>
            </w:pPr>
            <w:r w:rsidRPr="001B1679">
              <w:rPr>
                <w:sz w:val="16"/>
                <w:szCs w:val="16"/>
              </w:rPr>
              <w:t>Roland Beutler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C64C8" w14:textId="77777777" w:rsidR="00C521B3" w:rsidRPr="001B1679" w:rsidRDefault="00C521B3" w:rsidP="00015975">
            <w:pPr>
              <w:pStyle w:val="TAL"/>
              <w:rPr>
                <w:sz w:val="16"/>
                <w:szCs w:val="16"/>
              </w:rPr>
            </w:pPr>
            <w:r w:rsidRPr="001B1679">
              <w:rPr>
                <w:sz w:val="16"/>
                <w:szCs w:val="16"/>
              </w:rPr>
              <w:t>EBU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32CE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E6CCA" w14:textId="77777777" w:rsidR="00C521B3" w:rsidRPr="001B1679" w:rsidRDefault="00C521B3" w:rsidP="00015975">
            <w:pPr>
              <w:pStyle w:val="TAL"/>
              <w:rPr>
                <w:sz w:val="16"/>
                <w:szCs w:val="16"/>
              </w:rPr>
            </w:pPr>
            <w:r w:rsidRPr="001B1679">
              <w:rPr>
                <w:sz w:val="16"/>
                <w:szCs w:val="16"/>
              </w:rPr>
              <w:t>3GPPMEMBER</w:t>
            </w:r>
          </w:p>
        </w:tc>
      </w:tr>
      <w:tr w:rsidR="00C521B3" w14:paraId="5E74B5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BD3D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9B7BF" w14:textId="77777777" w:rsidR="00C521B3" w:rsidRPr="001B1679" w:rsidRDefault="00C521B3" w:rsidP="00015975">
            <w:pPr>
              <w:pStyle w:val="TAL"/>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AEA09"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C1385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ADF48" w14:textId="77777777" w:rsidR="00C521B3" w:rsidRPr="001B1679" w:rsidRDefault="00C521B3" w:rsidP="00015975">
            <w:pPr>
              <w:pStyle w:val="TAL"/>
              <w:rPr>
                <w:sz w:val="16"/>
                <w:szCs w:val="16"/>
              </w:rPr>
            </w:pPr>
            <w:r w:rsidRPr="001B1679">
              <w:rPr>
                <w:sz w:val="16"/>
                <w:szCs w:val="16"/>
              </w:rPr>
              <w:t>3GPPMEMBER</w:t>
            </w:r>
          </w:p>
        </w:tc>
      </w:tr>
      <w:tr w:rsidR="00C521B3" w14:paraId="01B3645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69D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31B6D" w14:textId="77777777" w:rsidR="00C521B3" w:rsidRPr="001B1679" w:rsidRDefault="00C521B3" w:rsidP="00015975">
            <w:pPr>
              <w:pStyle w:val="TAL"/>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FECE7"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03E9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CF3866" w14:textId="77777777" w:rsidR="00C521B3" w:rsidRPr="001B1679" w:rsidRDefault="00C521B3" w:rsidP="00015975">
            <w:pPr>
              <w:pStyle w:val="TAL"/>
              <w:rPr>
                <w:sz w:val="16"/>
                <w:szCs w:val="16"/>
              </w:rPr>
            </w:pPr>
            <w:r w:rsidRPr="001B1679">
              <w:rPr>
                <w:sz w:val="16"/>
                <w:szCs w:val="16"/>
              </w:rPr>
              <w:t>3GPPMEMBER</w:t>
            </w:r>
          </w:p>
        </w:tc>
      </w:tr>
      <w:tr w:rsidR="00C521B3" w14:paraId="3C4B58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D3B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8B9A97" w14:textId="77777777" w:rsidR="00C521B3" w:rsidRPr="001B1679" w:rsidRDefault="00C521B3" w:rsidP="00015975">
            <w:pPr>
              <w:pStyle w:val="TAL"/>
              <w:rPr>
                <w:sz w:val="16"/>
                <w:szCs w:val="16"/>
              </w:rPr>
            </w:pPr>
            <w:r w:rsidRPr="001B1679">
              <w:rPr>
                <w:sz w:val="16"/>
                <w:szCs w:val="16"/>
              </w:rPr>
              <w:t>Francesc Boixadera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6540B" w14:textId="77777777" w:rsidR="00C521B3" w:rsidRPr="001B1679" w:rsidRDefault="00C521B3" w:rsidP="00015975">
            <w:pPr>
              <w:pStyle w:val="TAL"/>
              <w:rPr>
                <w:sz w:val="16"/>
                <w:szCs w:val="16"/>
              </w:rPr>
            </w:pPr>
            <w:r w:rsidRPr="001B1679">
              <w:rPr>
                <w:sz w:val="16"/>
                <w:szCs w:val="16"/>
              </w:rPr>
              <w:t>MediaTek (Shenzhen)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304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F389B" w14:textId="77777777" w:rsidR="00C521B3" w:rsidRPr="001B1679" w:rsidRDefault="00C521B3" w:rsidP="00015975">
            <w:pPr>
              <w:pStyle w:val="TAL"/>
              <w:rPr>
                <w:sz w:val="16"/>
                <w:szCs w:val="16"/>
              </w:rPr>
            </w:pPr>
            <w:r w:rsidRPr="001B1679">
              <w:rPr>
                <w:sz w:val="16"/>
                <w:szCs w:val="16"/>
              </w:rPr>
              <w:t>3GPPMEMBER</w:t>
            </w:r>
          </w:p>
        </w:tc>
      </w:tr>
      <w:tr w:rsidR="00C521B3" w14:paraId="616A2F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9E1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15194" w14:textId="77777777" w:rsidR="00C521B3" w:rsidRPr="001B1679" w:rsidRDefault="00C521B3" w:rsidP="00015975">
            <w:pPr>
              <w:pStyle w:val="TAL"/>
              <w:rPr>
                <w:sz w:val="16"/>
                <w:szCs w:val="16"/>
              </w:rPr>
            </w:pPr>
            <w:r w:rsidRPr="001B1679">
              <w:rPr>
                <w:sz w:val="16"/>
                <w:szCs w:val="16"/>
              </w:rPr>
              <w:t xml:space="preserve">Ronald </w:t>
            </w:r>
            <w:proofErr w:type="spellStart"/>
            <w:r w:rsidRPr="001B1679">
              <w:rPr>
                <w:sz w:val="16"/>
                <w:szCs w:val="16"/>
              </w:rPr>
              <w:t>Borsato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352CF"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4CCA4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FCF6" w14:textId="77777777" w:rsidR="00C521B3" w:rsidRPr="001B1679" w:rsidRDefault="00C521B3" w:rsidP="00015975">
            <w:pPr>
              <w:pStyle w:val="TAL"/>
              <w:rPr>
                <w:sz w:val="16"/>
                <w:szCs w:val="16"/>
              </w:rPr>
            </w:pPr>
            <w:r w:rsidRPr="001B1679">
              <w:rPr>
                <w:sz w:val="16"/>
                <w:szCs w:val="16"/>
              </w:rPr>
              <w:t>3GPPMEMBER</w:t>
            </w:r>
          </w:p>
        </w:tc>
      </w:tr>
      <w:tr w:rsidR="00C521B3" w14:paraId="5789BE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9BDCB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F2DE7" w14:textId="77777777" w:rsidR="00C521B3" w:rsidRPr="001B1679" w:rsidRDefault="00C521B3" w:rsidP="00015975">
            <w:pPr>
              <w:pStyle w:val="TAL"/>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0AD18"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D31B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A8CB3E" w14:textId="77777777" w:rsidR="00C521B3" w:rsidRPr="001B1679" w:rsidRDefault="00C521B3" w:rsidP="00015975">
            <w:pPr>
              <w:pStyle w:val="TAL"/>
              <w:rPr>
                <w:sz w:val="16"/>
                <w:szCs w:val="16"/>
              </w:rPr>
            </w:pPr>
            <w:r w:rsidRPr="001B1679">
              <w:rPr>
                <w:sz w:val="16"/>
                <w:szCs w:val="16"/>
              </w:rPr>
              <w:t>3GPPMEMBER</w:t>
            </w:r>
          </w:p>
        </w:tc>
      </w:tr>
      <w:tr w:rsidR="00C521B3" w14:paraId="2F7ED5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F374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9B307" w14:textId="77777777" w:rsidR="00C521B3" w:rsidRPr="001B1679" w:rsidRDefault="00C521B3" w:rsidP="00015975">
            <w:pPr>
              <w:pStyle w:val="TAL"/>
              <w:rPr>
                <w:sz w:val="16"/>
                <w:szCs w:val="16"/>
              </w:rPr>
            </w:pPr>
            <w:r w:rsidRPr="001B1679">
              <w:rPr>
                <w:sz w:val="16"/>
                <w:szCs w:val="16"/>
              </w:rPr>
              <w:t xml:space="preserve">Wael </w:t>
            </w:r>
            <w:proofErr w:type="spellStart"/>
            <w:r w:rsidRPr="001B1679">
              <w:rPr>
                <w:sz w:val="16"/>
                <w:szCs w:val="16"/>
              </w:rPr>
              <w:t>Boukley</w:t>
            </w:r>
            <w:proofErr w:type="spellEnd"/>
            <w:r w:rsidRPr="001B1679">
              <w:rPr>
                <w:sz w:val="16"/>
                <w:szCs w:val="16"/>
              </w:rPr>
              <w:t xml:space="preserve"> Hasan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611DF" w14:textId="77777777" w:rsidR="00C521B3" w:rsidRPr="001B1679" w:rsidRDefault="00C521B3" w:rsidP="00015975">
            <w:pPr>
              <w:pStyle w:val="TAL"/>
              <w:rPr>
                <w:sz w:val="16"/>
                <w:szCs w:val="16"/>
              </w:rPr>
            </w:pPr>
            <w:r w:rsidRPr="001B1679">
              <w:rPr>
                <w:sz w:val="16"/>
                <w:szCs w:val="16"/>
              </w:rPr>
              <w:t xml:space="preserve">Vodafone Italia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87B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47950" w14:textId="77777777" w:rsidR="00C521B3" w:rsidRPr="001B1679" w:rsidRDefault="00C521B3" w:rsidP="00015975">
            <w:pPr>
              <w:pStyle w:val="TAL"/>
              <w:rPr>
                <w:sz w:val="16"/>
                <w:szCs w:val="16"/>
              </w:rPr>
            </w:pPr>
            <w:r w:rsidRPr="001B1679">
              <w:rPr>
                <w:sz w:val="16"/>
                <w:szCs w:val="16"/>
              </w:rPr>
              <w:t>3GPPMEMBER</w:t>
            </w:r>
          </w:p>
        </w:tc>
      </w:tr>
      <w:tr w:rsidR="00C521B3" w14:paraId="5C540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BFDED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D3A6E7" w14:textId="77777777" w:rsidR="00C521B3" w:rsidRPr="001B1679" w:rsidRDefault="00C521B3" w:rsidP="00015975">
            <w:pPr>
              <w:pStyle w:val="TAL"/>
              <w:rPr>
                <w:sz w:val="16"/>
                <w:szCs w:val="16"/>
              </w:rPr>
            </w:pPr>
            <w:r w:rsidRPr="001B1679">
              <w:rPr>
                <w:sz w:val="16"/>
                <w:szCs w:val="16"/>
              </w:rPr>
              <w:t>Michael Brown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6E7D9" w14:textId="77777777" w:rsidR="00C521B3" w:rsidRPr="001B1679" w:rsidRDefault="00C521B3" w:rsidP="00015975">
            <w:pPr>
              <w:pStyle w:val="TAL"/>
              <w:rPr>
                <w:sz w:val="16"/>
                <w:szCs w:val="16"/>
              </w:rPr>
            </w:pPr>
            <w:r w:rsidRPr="001B1679">
              <w:rPr>
                <w:sz w:val="16"/>
                <w:szCs w:val="16"/>
              </w:rPr>
              <w:t>Microsoft Europe SARL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95A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00030" w14:textId="77777777" w:rsidR="00C521B3" w:rsidRPr="001B1679" w:rsidRDefault="00C521B3" w:rsidP="00015975">
            <w:pPr>
              <w:pStyle w:val="TAL"/>
              <w:rPr>
                <w:sz w:val="16"/>
                <w:szCs w:val="16"/>
              </w:rPr>
            </w:pPr>
            <w:r w:rsidRPr="001B1679">
              <w:rPr>
                <w:sz w:val="16"/>
                <w:szCs w:val="16"/>
              </w:rPr>
              <w:t>3GPPMEMBER</w:t>
            </w:r>
          </w:p>
        </w:tc>
      </w:tr>
      <w:tr w:rsidR="00C521B3" w14:paraId="24032C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4396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A1AC6" w14:textId="77777777" w:rsidR="00C521B3" w:rsidRPr="001B1679" w:rsidRDefault="00C521B3" w:rsidP="00015975">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20447" w14:textId="77777777" w:rsidR="00C521B3" w:rsidRPr="001B1679" w:rsidRDefault="00C521B3" w:rsidP="00015975">
            <w:pPr>
              <w:pStyle w:val="TAL"/>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B1C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869B5F" w14:textId="77777777" w:rsidR="00C521B3" w:rsidRPr="001B1679" w:rsidRDefault="00C521B3" w:rsidP="00015975">
            <w:pPr>
              <w:pStyle w:val="TAL"/>
              <w:rPr>
                <w:sz w:val="16"/>
                <w:szCs w:val="16"/>
              </w:rPr>
            </w:pPr>
            <w:r w:rsidRPr="001B1679">
              <w:rPr>
                <w:sz w:val="16"/>
                <w:szCs w:val="16"/>
              </w:rPr>
              <w:t>3GPPMEMBER</w:t>
            </w:r>
          </w:p>
        </w:tc>
      </w:tr>
      <w:tr w:rsidR="00C521B3" w14:paraId="2BFEB0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2C20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B0376" w14:textId="77777777" w:rsidR="00C521B3" w:rsidRPr="001B1679" w:rsidRDefault="00C521B3" w:rsidP="00015975">
            <w:pPr>
              <w:pStyle w:val="TAL"/>
              <w:rPr>
                <w:sz w:val="16"/>
                <w:szCs w:val="16"/>
              </w:rPr>
            </w:pPr>
            <w:proofErr w:type="spellStart"/>
            <w:r w:rsidRPr="001B1679">
              <w:rPr>
                <w:sz w:val="16"/>
                <w:szCs w:val="16"/>
              </w:rPr>
              <w:t>Aijun</w:t>
            </w:r>
            <w:proofErr w:type="spellEnd"/>
            <w:r w:rsidRPr="001B1679">
              <w:rPr>
                <w:sz w:val="16"/>
                <w:szCs w:val="16"/>
              </w:rPr>
              <w:t xml:space="preserve">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0B7CC" w14:textId="77777777" w:rsidR="00C521B3" w:rsidRPr="001B1679" w:rsidRDefault="00C521B3" w:rsidP="00015975">
            <w:pPr>
              <w:pStyle w:val="TAL"/>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7DA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4FEC5" w14:textId="77777777" w:rsidR="00C521B3" w:rsidRPr="001B1679" w:rsidRDefault="00C521B3" w:rsidP="00015975">
            <w:pPr>
              <w:pStyle w:val="TAL"/>
              <w:rPr>
                <w:sz w:val="16"/>
                <w:szCs w:val="16"/>
              </w:rPr>
            </w:pPr>
            <w:r w:rsidRPr="001B1679">
              <w:rPr>
                <w:sz w:val="16"/>
                <w:szCs w:val="16"/>
              </w:rPr>
              <w:t>3GPPMEMBER</w:t>
            </w:r>
          </w:p>
        </w:tc>
      </w:tr>
      <w:tr w:rsidR="00C521B3" w14:paraId="63DE85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BD25B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C2DAD" w14:textId="77777777" w:rsidR="00C521B3" w:rsidRPr="001B1679" w:rsidRDefault="00C521B3" w:rsidP="00015975">
            <w:pPr>
              <w:pStyle w:val="TAL"/>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12409" w14:textId="77777777" w:rsidR="00C521B3" w:rsidRPr="001B1679" w:rsidRDefault="00C521B3" w:rsidP="00015975">
            <w:pPr>
              <w:pStyle w:val="TAL"/>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E02D1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2F5BB8" w14:textId="77777777" w:rsidR="00C521B3" w:rsidRPr="001B1679" w:rsidRDefault="00C521B3" w:rsidP="00015975">
            <w:pPr>
              <w:pStyle w:val="TAL"/>
              <w:rPr>
                <w:sz w:val="16"/>
                <w:szCs w:val="16"/>
              </w:rPr>
            </w:pPr>
            <w:r w:rsidRPr="001B1679">
              <w:rPr>
                <w:sz w:val="16"/>
                <w:szCs w:val="16"/>
              </w:rPr>
              <w:t>3GPPMEMBER</w:t>
            </w:r>
          </w:p>
        </w:tc>
      </w:tr>
      <w:tr w:rsidR="00C521B3" w14:paraId="5FB427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BFC8E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8C7341" w14:textId="77777777" w:rsidR="00C521B3" w:rsidRPr="001B1679" w:rsidRDefault="00C521B3" w:rsidP="00015975">
            <w:pPr>
              <w:pStyle w:val="TAL"/>
              <w:rPr>
                <w:sz w:val="16"/>
                <w:szCs w:val="16"/>
              </w:rPr>
            </w:pPr>
            <w:r w:rsidRPr="001B1679">
              <w:rPr>
                <w:sz w:val="16"/>
                <w:szCs w:val="16"/>
              </w:rPr>
              <w:t xml:space="preserve">Mary-Luc </w:t>
            </w:r>
            <w:proofErr w:type="spellStart"/>
            <w:r w:rsidRPr="001B1679">
              <w:rPr>
                <w:sz w:val="16"/>
                <w:szCs w:val="16"/>
              </w:rPr>
              <w:t>Champel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2E7D2C" w14:textId="77777777" w:rsidR="00C521B3" w:rsidRPr="001B1679" w:rsidRDefault="00C521B3" w:rsidP="00015975">
            <w:pPr>
              <w:pStyle w:val="TAL"/>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4E4C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9F11F" w14:textId="77777777" w:rsidR="00C521B3" w:rsidRPr="001B1679" w:rsidRDefault="00C521B3" w:rsidP="00015975">
            <w:pPr>
              <w:pStyle w:val="TAL"/>
              <w:rPr>
                <w:sz w:val="16"/>
                <w:szCs w:val="16"/>
              </w:rPr>
            </w:pPr>
            <w:r w:rsidRPr="001B1679">
              <w:rPr>
                <w:sz w:val="16"/>
                <w:szCs w:val="16"/>
              </w:rPr>
              <w:t>3GPPMEMBER</w:t>
            </w:r>
          </w:p>
        </w:tc>
      </w:tr>
      <w:tr w:rsidR="00C521B3" w14:paraId="7AA554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4904D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B7DC8" w14:textId="77777777" w:rsidR="00C521B3" w:rsidRPr="001B1679" w:rsidRDefault="00C521B3" w:rsidP="00015975">
            <w:pPr>
              <w:pStyle w:val="TAL"/>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514B0"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74BC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3C33A" w14:textId="77777777" w:rsidR="00C521B3" w:rsidRPr="001B1679" w:rsidRDefault="00C521B3" w:rsidP="00015975">
            <w:pPr>
              <w:pStyle w:val="TAL"/>
              <w:rPr>
                <w:sz w:val="16"/>
                <w:szCs w:val="16"/>
              </w:rPr>
            </w:pPr>
            <w:r w:rsidRPr="001B1679">
              <w:rPr>
                <w:sz w:val="16"/>
                <w:szCs w:val="16"/>
              </w:rPr>
              <w:t>3GPPMEMBER</w:t>
            </w:r>
          </w:p>
        </w:tc>
      </w:tr>
      <w:tr w:rsidR="00C521B3" w14:paraId="2435E2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631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BEC1F" w14:textId="77777777" w:rsidR="00C521B3" w:rsidRPr="001B1679" w:rsidRDefault="00C521B3" w:rsidP="00015975">
            <w:pPr>
              <w:pStyle w:val="TAL"/>
              <w:rPr>
                <w:sz w:val="16"/>
                <w:szCs w:val="16"/>
              </w:rPr>
            </w:pPr>
            <w:r w:rsidRPr="001B1679">
              <w:rPr>
                <w:sz w:val="16"/>
                <w:szCs w:val="16"/>
              </w:rPr>
              <w:t xml:space="preserve">Gilles </w:t>
            </w:r>
            <w:proofErr w:type="spellStart"/>
            <w:r w:rsidRPr="001B1679">
              <w:rPr>
                <w:sz w:val="16"/>
                <w:szCs w:val="16"/>
              </w:rPr>
              <w:t>Charbit</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E1783" w14:textId="77777777" w:rsidR="00C521B3" w:rsidRPr="001B1679" w:rsidRDefault="00C521B3" w:rsidP="00015975">
            <w:pPr>
              <w:pStyle w:val="TAL"/>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8C38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2AC39" w14:textId="77777777" w:rsidR="00C521B3" w:rsidRPr="001B1679" w:rsidRDefault="00C521B3" w:rsidP="00015975">
            <w:pPr>
              <w:pStyle w:val="TAL"/>
              <w:rPr>
                <w:sz w:val="16"/>
                <w:szCs w:val="16"/>
              </w:rPr>
            </w:pPr>
            <w:r w:rsidRPr="001B1679">
              <w:rPr>
                <w:sz w:val="16"/>
                <w:szCs w:val="16"/>
              </w:rPr>
              <w:t>3GPPMEMBER</w:t>
            </w:r>
          </w:p>
        </w:tc>
      </w:tr>
      <w:tr w:rsidR="00C521B3" w14:paraId="16DBBA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50286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A734D" w14:textId="77777777" w:rsidR="00C521B3" w:rsidRPr="001B1679" w:rsidRDefault="00C521B3" w:rsidP="00015975">
            <w:pPr>
              <w:pStyle w:val="TAL"/>
              <w:rPr>
                <w:sz w:val="16"/>
                <w:szCs w:val="16"/>
              </w:rPr>
            </w:pPr>
            <w:r w:rsidRPr="001B1679">
              <w:rPr>
                <w:sz w:val="16"/>
                <w:szCs w:val="16"/>
              </w:rPr>
              <w:t>Ben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9604D3" w14:textId="77777777" w:rsidR="00C521B3" w:rsidRPr="001B1679" w:rsidRDefault="00C521B3" w:rsidP="00015975">
            <w:pPr>
              <w:pStyle w:val="TAL"/>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43E0C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4039F" w14:textId="77777777" w:rsidR="00C521B3" w:rsidRPr="001B1679" w:rsidRDefault="00C521B3" w:rsidP="00015975">
            <w:pPr>
              <w:pStyle w:val="TAL"/>
              <w:rPr>
                <w:sz w:val="16"/>
                <w:szCs w:val="16"/>
              </w:rPr>
            </w:pPr>
            <w:r w:rsidRPr="001B1679">
              <w:rPr>
                <w:sz w:val="16"/>
                <w:szCs w:val="16"/>
              </w:rPr>
              <w:t>3GPPMEMBER</w:t>
            </w:r>
          </w:p>
        </w:tc>
      </w:tr>
      <w:tr w:rsidR="00C521B3" w14:paraId="527EC7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9C6A6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ABD601" w14:textId="77777777" w:rsidR="00C521B3" w:rsidRPr="001B1679" w:rsidRDefault="00C521B3" w:rsidP="00015975">
            <w:pPr>
              <w:pStyle w:val="TAL"/>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A840" w14:textId="77777777" w:rsidR="00C521B3" w:rsidRPr="001B1679" w:rsidRDefault="00C521B3" w:rsidP="00015975">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C687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F015BC" w14:textId="77777777" w:rsidR="00C521B3" w:rsidRPr="001B1679" w:rsidRDefault="00C521B3" w:rsidP="00015975">
            <w:pPr>
              <w:pStyle w:val="TAL"/>
              <w:rPr>
                <w:sz w:val="16"/>
                <w:szCs w:val="16"/>
              </w:rPr>
            </w:pPr>
            <w:r w:rsidRPr="001B1679">
              <w:rPr>
                <w:sz w:val="16"/>
                <w:szCs w:val="16"/>
              </w:rPr>
              <w:t>3GPPMEMBER</w:t>
            </w:r>
          </w:p>
        </w:tc>
      </w:tr>
      <w:tr w:rsidR="00C521B3" w14:paraId="21DE0C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D040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0A78F" w14:textId="77777777" w:rsidR="00C521B3" w:rsidRPr="001B1679" w:rsidRDefault="00C521B3" w:rsidP="00015975">
            <w:pPr>
              <w:pStyle w:val="TAL"/>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8EE11" w14:textId="77777777" w:rsidR="00C521B3" w:rsidRPr="001B1679" w:rsidRDefault="00C521B3" w:rsidP="00015975">
            <w:pPr>
              <w:pStyle w:val="TAL"/>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1E93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1C405D" w14:textId="77777777" w:rsidR="00C521B3" w:rsidRPr="001B1679" w:rsidRDefault="00C521B3" w:rsidP="00015975">
            <w:pPr>
              <w:pStyle w:val="TAL"/>
              <w:rPr>
                <w:sz w:val="16"/>
                <w:szCs w:val="16"/>
              </w:rPr>
            </w:pPr>
            <w:r w:rsidRPr="001B1679">
              <w:rPr>
                <w:sz w:val="16"/>
                <w:szCs w:val="16"/>
              </w:rPr>
              <w:t>3GPPMEMBER</w:t>
            </w:r>
          </w:p>
        </w:tc>
      </w:tr>
      <w:tr w:rsidR="00C521B3" w14:paraId="13DE5F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CCB5D"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329AE8" w14:textId="77777777" w:rsidR="00C521B3" w:rsidRPr="001B1679" w:rsidRDefault="00C521B3" w:rsidP="00015975">
            <w:pPr>
              <w:pStyle w:val="TAL"/>
              <w:rPr>
                <w:sz w:val="16"/>
                <w:szCs w:val="16"/>
              </w:rPr>
            </w:pPr>
            <w:proofErr w:type="spellStart"/>
            <w:r w:rsidRPr="001B1679">
              <w:rPr>
                <w:sz w:val="16"/>
                <w:szCs w:val="16"/>
              </w:rPr>
              <w:t>Cuiru</w:t>
            </w:r>
            <w:proofErr w:type="spellEnd"/>
            <w:r w:rsidRPr="001B1679">
              <w:rPr>
                <w:sz w:val="16"/>
                <w:szCs w:val="16"/>
              </w:rPr>
              <w:t xml:space="preserve">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D943D" w14:textId="77777777" w:rsidR="00C521B3" w:rsidRPr="001B1679" w:rsidRDefault="00C521B3" w:rsidP="00015975">
            <w:pPr>
              <w:pStyle w:val="TAL"/>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CDFD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835846" w14:textId="77777777" w:rsidR="00C521B3" w:rsidRPr="001B1679" w:rsidRDefault="00C521B3" w:rsidP="00015975">
            <w:pPr>
              <w:pStyle w:val="TAL"/>
              <w:rPr>
                <w:sz w:val="16"/>
                <w:szCs w:val="16"/>
              </w:rPr>
            </w:pPr>
            <w:r w:rsidRPr="001B1679">
              <w:rPr>
                <w:sz w:val="16"/>
                <w:szCs w:val="16"/>
              </w:rPr>
              <w:t>3GPPMEMBER</w:t>
            </w:r>
          </w:p>
        </w:tc>
      </w:tr>
      <w:tr w:rsidR="00C521B3" w14:paraId="500DB6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F820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7D5C3" w14:textId="77777777" w:rsidR="00C521B3" w:rsidRPr="001B1679" w:rsidRDefault="00C521B3" w:rsidP="00015975">
            <w:pPr>
              <w:pStyle w:val="TAL"/>
              <w:rPr>
                <w:sz w:val="16"/>
                <w:szCs w:val="16"/>
              </w:rPr>
            </w:pPr>
            <w:r w:rsidRPr="001B1679">
              <w:rPr>
                <w:sz w:val="16"/>
                <w:szCs w:val="16"/>
              </w:rPr>
              <w:t>Andrey Chervyakov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06B23" w14:textId="77777777" w:rsidR="00C521B3" w:rsidRPr="001B1679" w:rsidRDefault="00C521B3" w:rsidP="00015975">
            <w:pPr>
              <w:pStyle w:val="TAL"/>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AFA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DAEF5" w14:textId="77777777" w:rsidR="00C521B3" w:rsidRPr="001B1679" w:rsidRDefault="00C521B3" w:rsidP="00015975">
            <w:pPr>
              <w:pStyle w:val="TAL"/>
              <w:rPr>
                <w:sz w:val="16"/>
                <w:szCs w:val="16"/>
              </w:rPr>
            </w:pPr>
            <w:r w:rsidRPr="001B1679">
              <w:rPr>
                <w:sz w:val="16"/>
                <w:szCs w:val="16"/>
              </w:rPr>
              <w:t>3GPPMEMBER</w:t>
            </w:r>
          </w:p>
        </w:tc>
      </w:tr>
      <w:tr w:rsidR="00C521B3" w14:paraId="34B4D2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2DD9B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509C2" w14:textId="77777777" w:rsidR="00C521B3" w:rsidRPr="001B1679" w:rsidRDefault="00C521B3" w:rsidP="00015975">
            <w:pPr>
              <w:pStyle w:val="TAL"/>
              <w:rPr>
                <w:sz w:val="16"/>
                <w:szCs w:val="16"/>
              </w:rPr>
            </w:pPr>
            <w:proofErr w:type="spellStart"/>
            <w:r w:rsidRPr="001B1679">
              <w:rPr>
                <w:sz w:val="16"/>
                <w:szCs w:val="16"/>
              </w:rPr>
              <w:t>Tsunehiko</w:t>
            </w:r>
            <w:proofErr w:type="spellEnd"/>
            <w:r w:rsidRPr="001B1679">
              <w:rPr>
                <w:sz w:val="16"/>
                <w:szCs w:val="16"/>
              </w:rPr>
              <w:t xml:space="preserve">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422A1" w14:textId="77777777" w:rsidR="00C521B3" w:rsidRPr="001B1679" w:rsidRDefault="00C521B3" w:rsidP="00015975">
            <w:pPr>
              <w:pStyle w:val="TAL"/>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C15B7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DE000D" w14:textId="77777777" w:rsidR="00C521B3" w:rsidRPr="001B1679" w:rsidRDefault="00C521B3" w:rsidP="00015975">
            <w:pPr>
              <w:pStyle w:val="TAL"/>
              <w:rPr>
                <w:sz w:val="16"/>
                <w:szCs w:val="16"/>
              </w:rPr>
            </w:pPr>
            <w:r w:rsidRPr="001B1679">
              <w:rPr>
                <w:sz w:val="16"/>
                <w:szCs w:val="16"/>
              </w:rPr>
              <w:t>3GPPMEMBER</w:t>
            </w:r>
          </w:p>
        </w:tc>
      </w:tr>
      <w:tr w:rsidR="00C521B3" w14:paraId="3BDD97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F0184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E07FBC" w14:textId="77777777" w:rsidR="00C521B3" w:rsidRPr="001B1679" w:rsidRDefault="00C521B3" w:rsidP="00015975">
            <w:pPr>
              <w:pStyle w:val="TAL"/>
              <w:rPr>
                <w:sz w:val="16"/>
                <w:szCs w:val="16"/>
              </w:rPr>
            </w:pPr>
            <w:r w:rsidRPr="001B1679">
              <w:rPr>
                <w:sz w:val="16"/>
                <w:szCs w:val="16"/>
              </w:rPr>
              <w:t>ChenHo CHIN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1399E" w14:textId="77777777" w:rsidR="00C521B3" w:rsidRPr="001B1679" w:rsidRDefault="00C521B3" w:rsidP="00015975">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C590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F903F" w14:textId="77777777" w:rsidR="00C521B3" w:rsidRPr="001B1679" w:rsidRDefault="00C521B3" w:rsidP="00015975">
            <w:pPr>
              <w:pStyle w:val="TAL"/>
              <w:rPr>
                <w:sz w:val="16"/>
                <w:szCs w:val="16"/>
              </w:rPr>
            </w:pPr>
            <w:r w:rsidRPr="001B1679">
              <w:rPr>
                <w:sz w:val="16"/>
                <w:szCs w:val="16"/>
              </w:rPr>
              <w:t>3GPPMEMBER</w:t>
            </w:r>
          </w:p>
        </w:tc>
      </w:tr>
      <w:tr w:rsidR="00C521B3" w14:paraId="767D7E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0FC8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D6565" w14:textId="77777777" w:rsidR="00C521B3" w:rsidRPr="001B1679" w:rsidRDefault="00C521B3" w:rsidP="00015975">
            <w:pPr>
              <w:pStyle w:val="TAL"/>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7B8EB"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DF86C"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01409" w14:textId="77777777" w:rsidR="00C521B3" w:rsidRPr="001B1679" w:rsidRDefault="00C521B3" w:rsidP="00015975">
            <w:pPr>
              <w:pStyle w:val="TAL"/>
              <w:rPr>
                <w:sz w:val="16"/>
                <w:szCs w:val="16"/>
              </w:rPr>
            </w:pPr>
            <w:r w:rsidRPr="001B1679">
              <w:rPr>
                <w:sz w:val="16"/>
                <w:szCs w:val="16"/>
              </w:rPr>
              <w:t>3GPPMEMBER</w:t>
            </w:r>
          </w:p>
        </w:tc>
      </w:tr>
      <w:tr w:rsidR="00C521B3" w14:paraId="7A1DE3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5A92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BF35C3" w14:textId="77777777" w:rsidR="00C521B3" w:rsidRPr="001B1679" w:rsidRDefault="00C521B3" w:rsidP="00015975">
            <w:pPr>
              <w:pStyle w:val="TAL"/>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E71E0" w14:textId="77777777" w:rsidR="00C521B3" w:rsidRPr="001B1679" w:rsidRDefault="00C521B3" w:rsidP="00015975">
            <w:pPr>
              <w:pStyle w:val="TAL"/>
              <w:rPr>
                <w:sz w:val="16"/>
                <w:szCs w:val="16"/>
              </w:rPr>
            </w:pPr>
            <w:r w:rsidRPr="001B1679">
              <w:rPr>
                <w:sz w:val="16"/>
                <w:szCs w:val="16"/>
              </w:rPr>
              <w:t>Classon Consulting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377E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C282C" w14:textId="77777777" w:rsidR="00C521B3" w:rsidRPr="001B1679" w:rsidRDefault="00C521B3" w:rsidP="00015975">
            <w:pPr>
              <w:pStyle w:val="TAL"/>
              <w:rPr>
                <w:sz w:val="16"/>
                <w:szCs w:val="16"/>
              </w:rPr>
            </w:pPr>
            <w:r w:rsidRPr="001B1679">
              <w:rPr>
                <w:sz w:val="16"/>
                <w:szCs w:val="16"/>
              </w:rPr>
              <w:t>3GPPMEMBER</w:t>
            </w:r>
          </w:p>
        </w:tc>
      </w:tr>
      <w:tr w:rsidR="00C521B3" w14:paraId="78C003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AD4BD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4371F" w14:textId="77777777" w:rsidR="00C521B3" w:rsidRPr="001B1679" w:rsidRDefault="00C521B3" w:rsidP="00015975">
            <w:pPr>
              <w:pStyle w:val="TAL"/>
              <w:rPr>
                <w:sz w:val="16"/>
                <w:szCs w:val="16"/>
              </w:rPr>
            </w:pPr>
            <w:r w:rsidRPr="001B1679">
              <w:rPr>
                <w:sz w:val="16"/>
                <w:szCs w:val="16"/>
              </w:rPr>
              <w:t xml:space="preserve">Alessandro </w:t>
            </w:r>
            <w:proofErr w:type="spellStart"/>
            <w:r w:rsidRPr="001B1679">
              <w:rPr>
                <w:sz w:val="16"/>
                <w:szCs w:val="16"/>
              </w:rPr>
              <w:t>Colazzo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3984D"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675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90EF8" w14:textId="77777777" w:rsidR="00C521B3" w:rsidRPr="001B1679" w:rsidRDefault="00C521B3" w:rsidP="00015975">
            <w:pPr>
              <w:pStyle w:val="TAL"/>
              <w:rPr>
                <w:sz w:val="16"/>
                <w:szCs w:val="16"/>
              </w:rPr>
            </w:pPr>
            <w:r w:rsidRPr="001B1679">
              <w:rPr>
                <w:sz w:val="16"/>
                <w:szCs w:val="16"/>
              </w:rPr>
              <w:t>3GPPMEMBER</w:t>
            </w:r>
          </w:p>
        </w:tc>
      </w:tr>
      <w:tr w:rsidR="00C521B3" w14:paraId="35F762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71E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28191C" w14:textId="77777777" w:rsidR="00C521B3" w:rsidRPr="001B1679" w:rsidRDefault="00C521B3" w:rsidP="00015975">
            <w:pPr>
              <w:pStyle w:val="TAL"/>
              <w:rPr>
                <w:sz w:val="16"/>
                <w:szCs w:val="16"/>
              </w:rPr>
            </w:pPr>
            <w:r w:rsidRPr="001B1679">
              <w:rPr>
                <w:sz w:val="16"/>
                <w:szCs w:val="16"/>
              </w:rPr>
              <w:t>Shi Cong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818EC" w14:textId="77777777" w:rsidR="00C521B3" w:rsidRPr="001B1679" w:rsidRDefault="00C521B3" w:rsidP="00015975">
            <w:pPr>
              <w:pStyle w:val="TAL"/>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0CFB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EE030A" w14:textId="77777777" w:rsidR="00C521B3" w:rsidRPr="001B1679" w:rsidRDefault="00C521B3" w:rsidP="00015975">
            <w:pPr>
              <w:pStyle w:val="TAL"/>
              <w:rPr>
                <w:sz w:val="16"/>
                <w:szCs w:val="16"/>
              </w:rPr>
            </w:pPr>
            <w:r w:rsidRPr="001B1679">
              <w:rPr>
                <w:sz w:val="16"/>
                <w:szCs w:val="16"/>
              </w:rPr>
              <w:t>3GPPMEMBER</w:t>
            </w:r>
          </w:p>
        </w:tc>
      </w:tr>
      <w:tr w:rsidR="00C521B3" w14:paraId="61FF983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949B4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67EE3" w14:textId="77777777" w:rsidR="00C521B3" w:rsidRPr="001B1679" w:rsidRDefault="00C521B3" w:rsidP="00015975">
            <w:pPr>
              <w:pStyle w:val="TAL"/>
              <w:rPr>
                <w:sz w:val="16"/>
                <w:szCs w:val="16"/>
              </w:rPr>
            </w:pPr>
            <w:r w:rsidRPr="001B1679">
              <w:rPr>
                <w:sz w:val="16"/>
                <w:szCs w:val="16"/>
              </w:rPr>
              <w:t>Peter Dawes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EA102" w14:textId="77777777" w:rsidR="00C521B3" w:rsidRPr="001B1679" w:rsidRDefault="00C521B3" w:rsidP="00015975">
            <w:pPr>
              <w:pStyle w:val="TAL"/>
              <w:rPr>
                <w:sz w:val="16"/>
                <w:szCs w:val="16"/>
              </w:rPr>
            </w:pPr>
            <w:r w:rsidRPr="001B1679">
              <w:rPr>
                <w:sz w:val="16"/>
                <w:szCs w:val="16"/>
              </w:rPr>
              <w:t xml:space="preserve">Vodafone </w:t>
            </w:r>
            <w:proofErr w:type="spellStart"/>
            <w:r w:rsidRPr="001B1679">
              <w:rPr>
                <w:sz w:val="16"/>
                <w:szCs w:val="16"/>
              </w:rPr>
              <w:t>Telekomünikasyon</w:t>
            </w:r>
            <w:proofErr w:type="spellEnd"/>
            <w:r w:rsidRPr="001B1679">
              <w:rPr>
                <w:sz w:val="16"/>
                <w:szCs w:val="16"/>
              </w:rPr>
              <w:t xml:space="preserve">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39BB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8F0ED" w14:textId="77777777" w:rsidR="00C521B3" w:rsidRPr="001B1679" w:rsidRDefault="00C521B3" w:rsidP="00015975">
            <w:pPr>
              <w:pStyle w:val="TAL"/>
              <w:rPr>
                <w:sz w:val="16"/>
                <w:szCs w:val="16"/>
              </w:rPr>
            </w:pPr>
            <w:r w:rsidRPr="001B1679">
              <w:rPr>
                <w:sz w:val="16"/>
                <w:szCs w:val="16"/>
              </w:rPr>
              <w:t>3GPPMEMBER</w:t>
            </w:r>
          </w:p>
        </w:tc>
      </w:tr>
      <w:tr w:rsidR="00C521B3" w14:paraId="3CE5B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ED02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3D956" w14:textId="77777777" w:rsidR="00C521B3" w:rsidRPr="001B1679" w:rsidRDefault="00C521B3" w:rsidP="00015975">
            <w:pPr>
              <w:pStyle w:val="TAL"/>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56D11" w14:textId="77777777" w:rsidR="00C521B3" w:rsidRPr="001B1679" w:rsidRDefault="00C521B3" w:rsidP="00015975">
            <w:pPr>
              <w:pStyle w:val="TAL"/>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2601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86A5F" w14:textId="77777777" w:rsidR="00C521B3" w:rsidRPr="001B1679" w:rsidRDefault="00C521B3" w:rsidP="00015975">
            <w:pPr>
              <w:pStyle w:val="TAL"/>
              <w:rPr>
                <w:sz w:val="16"/>
                <w:szCs w:val="16"/>
              </w:rPr>
            </w:pPr>
            <w:r w:rsidRPr="001B1679">
              <w:rPr>
                <w:sz w:val="16"/>
                <w:szCs w:val="16"/>
              </w:rPr>
              <w:t>3GPPMEMBER</w:t>
            </w:r>
          </w:p>
        </w:tc>
      </w:tr>
      <w:tr w:rsidR="00C521B3" w14:paraId="02D213F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76C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24268" w14:textId="77777777" w:rsidR="00C521B3" w:rsidRPr="001B1679" w:rsidRDefault="00C521B3" w:rsidP="00015975">
            <w:pPr>
              <w:pStyle w:val="TAL"/>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A63C6" w14:textId="77777777" w:rsidR="00C521B3" w:rsidRPr="001B1679" w:rsidRDefault="00C521B3" w:rsidP="00015975">
            <w:pPr>
              <w:pStyle w:val="TAL"/>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294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89A3E" w14:textId="77777777" w:rsidR="00C521B3" w:rsidRPr="001B1679" w:rsidRDefault="00C521B3" w:rsidP="00015975">
            <w:pPr>
              <w:pStyle w:val="TAL"/>
              <w:rPr>
                <w:sz w:val="16"/>
                <w:szCs w:val="16"/>
              </w:rPr>
            </w:pPr>
            <w:r w:rsidRPr="001B1679">
              <w:rPr>
                <w:sz w:val="16"/>
                <w:szCs w:val="16"/>
              </w:rPr>
              <w:t>3GPPMEMBER</w:t>
            </w:r>
          </w:p>
        </w:tc>
      </w:tr>
      <w:tr w:rsidR="00C521B3" w14:paraId="70BFF0A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54C3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E08865" w14:textId="77777777" w:rsidR="00C521B3" w:rsidRPr="001B1679" w:rsidRDefault="00C521B3" w:rsidP="00015975">
            <w:pPr>
              <w:pStyle w:val="TAL"/>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D63EE" w14:textId="77777777" w:rsidR="00C521B3" w:rsidRPr="001B1679" w:rsidRDefault="00C521B3" w:rsidP="00015975">
            <w:pPr>
              <w:pStyle w:val="TAL"/>
              <w:rPr>
                <w:sz w:val="16"/>
                <w:szCs w:val="16"/>
              </w:rPr>
            </w:pPr>
            <w:proofErr w:type="spellStart"/>
            <w:r w:rsidRPr="001B1679">
              <w:rPr>
                <w:sz w:val="16"/>
                <w:szCs w:val="16"/>
              </w:rPr>
              <w:t>Unisoc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F881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259488" w14:textId="77777777" w:rsidR="00C521B3" w:rsidRPr="001B1679" w:rsidRDefault="00C521B3" w:rsidP="00015975">
            <w:pPr>
              <w:pStyle w:val="TAL"/>
              <w:rPr>
                <w:sz w:val="16"/>
                <w:szCs w:val="16"/>
              </w:rPr>
            </w:pPr>
            <w:r w:rsidRPr="001B1679">
              <w:rPr>
                <w:sz w:val="16"/>
                <w:szCs w:val="16"/>
              </w:rPr>
              <w:t>3GPPMEMBER</w:t>
            </w:r>
          </w:p>
        </w:tc>
      </w:tr>
      <w:tr w:rsidR="00C521B3" w14:paraId="43839E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7F5EC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3CFBC" w14:textId="77777777" w:rsidR="00C521B3" w:rsidRPr="001B1679" w:rsidRDefault="00C521B3" w:rsidP="00015975">
            <w:pPr>
              <w:pStyle w:val="TAL"/>
              <w:rPr>
                <w:sz w:val="16"/>
                <w:szCs w:val="16"/>
              </w:rPr>
            </w:pPr>
            <w:proofErr w:type="spellStart"/>
            <w:r w:rsidRPr="001B1679">
              <w:rPr>
                <w:sz w:val="16"/>
                <w:szCs w:val="16"/>
              </w:rPr>
              <w:t>Shunsuke</w:t>
            </w:r>
            <w:proofErr w:type="spellEnd"/>
            <w:r w:rsidRPr="001B1679">
              <w:rPr>
                <w:sz w:val="16"/>
                <w:szCs w:val="16"/>
              </w:rPr>
              <w:t xml:space="preserve"> </w:t>
            </w:r>
            <w:proofErr w:type="spellStart"/>
            <w:r w:rsidRPr="001B1679">
              <w:rPr>
                <w:sz w:val="16"/>
                <w:szCs w:val="16"/>
              </w:rPr>
              <w:t>Dojiri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53829"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8671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6DFC7" w14:textId="77777777" w:rsidR="00C521B3" w:rsidRPr="001B1679" w:rsidRDefault="00C521B3" w:rsidP="00015975">
            <w:pPr>
              <w:pStyle w:val="TAL"/>
              <w:rPr>
                <w:sz w:val="16"/>
                <w:szCs w:val="16"/>
              </w:rPr>
            </w:pPr>
            <w:r w:rsidRPr="001B1679">
              <w:rPr>
                <w:sz w:val="16"/>
                <w:szCs w:val="16"/>
              </w:rPr>
              <w:t>3GPPMEMBER</w:t>
            </w:r>
          </w:p>
        </w:tc>
      </w:tr>
      <w:tr w:rsidR="00C521B3" w14:paraId="10CFA09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A197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028A0" w14:textId="77777777" w:rsidR="00C521B3" w:rsidRPr="001B1679" w:rsidRDefault="00C521B3" w:rsidP="00015975">
            <w:pPr>
              <w:pStyle w:val="TAL"/>
              <w:rPr>
                <w:sz w:val="16"/>
                <w:szCs w:val="16"/>
              </w:rPr>
            </w:pPr>
            <w:r w:rsidRPr="001B1679">
              <w:rPr>
                <w:sz w:val="16"/>
                <w:szCs w:val="16"/>
              </w:rPr>
              <w:t>Sophie Dumas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34AA8" w14:textId="77777777" w:rsidR="00C521B3" w:rsidRPr="001B1679" w:rsidRDefault="00C521B3" w:rsidP="00015975">
            <w:pPr>
              <w:pStyle w:val="TAL"/>
              <w:rPr>
                <w:sz w:val="16"/>
                <w:szCs w:val="16"/>
              </w:rPr>
            </w:pPr>
            <w:r w:rsidRPr="001B1679">
              <w:rPr>
                <w:sz w:val="16"/>
                <w:szCs w:val="16"/>
              </w:rPr>
              <w:t>STMicroelectronics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3E2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1C9011" w14:textId="77777777" w:rsidR="00C521B3" w:rsidRPr="001B1679" w:rsidRDefault="00C521B3" w:rsidP="00015975">
            <w:pPr>
              <w:pStyle w:val="TAL"/>
              <w:rPr>
                <w:sz w:val="16"/>
                <w:szCs w:val="16"/>
              </w:rPr>
            </w:pPr>
            <w:r w:rsidRPr="001B1679">
              <w:rPr>
                <w:sz w:val="16"/>
                <w:szCs w:val="16"/>
              </w:rPr>
              <w:t>3GPPMEMBER</w:t>
            </w:r>
          </w:p>
        </w:tc>
      </w:tr>
      <w:tr w:rsidR="00C521B3" w14:paraId="52E742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06E1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D1D4A" w14:textId="77777777" w:rsidR="00C521B3" w:rsidRPr="001B1679" w:rsidRDefault="00C521B3" w:rsidP="00015975">
            <w:pPr>
              <w:pStyle w:val="TAL"/>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94FAF" w14:textId="77777777" w:rsidR="00C521B3" w:rsidRPr="001B1679" w:rsidRDefault="00C521B3" w:rsidP="00015975">
            <w:pPr>
              <w:pStyle w:val="TAL"/>
              <w:rPr>
                <w:sz w:val="16"/>
                <w:szCs w:val="16"/>
              </w:rPr>
            </w:pPr>
            <w:r w:rsidRPr="001B1679">
              <w:rPr>
                <w:sz w:val="16"/>
                <w:szCs w:val="16"/>
              </w:rPr>
              <w:t>Cisco Systems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2E86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BA78A" w14:textId="77777777" w:rsidR="00C521B3" w:rsidRPr="001B1679" w:rsidRDefault="00C521B3" w:rsidP="00015975">
            <w:pPr>
              <w:pStyle w:val="TAL"/>
              <w:rPr>
                <w:sz w:val="16"/>
                <w:szCs w:val="16"/>
              </w:rPr>
            </w:pPr>
            <w:r w:rsidRPr="001B1679">
              <w:rPr>
                <w:sz w:val="16"/>
                <w:szCs w:val="16"/>
              </w:rPr>
              <w:t>3GPPMEMBER</w:t>
            </w:r>
          </w:p>
        </w:tc>
      </w:tr>
      <w:tr w:rsidR="00C521B3" w14:paraId="14CC32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891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732F7" w14:textId="77777777" w:rsidR="00C521B3" w:rsidRPr="001B1679" w:rsidRDefault="00C521B3" w:rsidP="00015975">
            <w:pPr>
              <w:pStyle w:val="TAL"/>
              <w:rPr>
                <w:sz w:val="16"/>
                <w:szCs w:val="16"/>
              </w:rPr>
            </w:pPr>
            <w:r w:rsidRPr="001B1679">
              <w:rPr>
                <w:sz w:val="16"/>
                <w:szCs w:val="16"/>
              </w:rPr>
              <w:t>Robert Edwards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AFC07"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0391A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F69558" w14:textId="77777777" w:rsidR="00C521B3" w:rsidRPr="001B1679" w:rsidRDefault="00C521B3" w:rsidP="00015975">
            <w:pPr>
              <w:pStyle w:val="TAL"/>
              <w:rPr>
                <w:sz w:val="16"/>
                <w:szCs w:val="16"/>
              </w:rPr>
            </w:pPr>
            <w:r w:rsidRPr="001B1679">
              <w:rPr>
                <w:sz w:val="16"/>
                <w:szCs w:val="16"/>
              </w:rPr>
              <w:t>3GPPMEMBER</w:t>
            </w:r>
          </w:p>
        </w:tc>
      </w:tr>
      <w:tr w:rsidR="00C521B3" w14:paraId="611CCCC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AFAC1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8EF95" w14:textId="77777777" w:rsidR="00C521B3" w:rsidRPr="001B1679" w:rsidRDefault="00C521B3" w:rsidP="00015975">
            <w:pPr>
              <w:pStyle w:val="TAL"/>
              <w:rPr>
                <w:sz w:val="16"/>
                <w:szCs w:val="16"/>
              </w:rPr>
            </w:pPr>
            <w:r w:rsidRPr="001B1679">
              <w:rPr>
                <w:sz w:val="16"/>
                <w:szCs w:val="16"/>
              </w:rPr>
              <w:t xml:space="preserve">Michael </w:t>
            </w:r>
            <w:proofErr w:type="spellStart"/>
            <w:r w:rsidRPr="001B1679">
              <w:rPr>
                <w:sz w:val="16"/>
                <w:szCs w:val="16"/>
              </w:rPr>
              <w:t>Elkabas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BCDB9" w14:textId="77777777" w:rsidR="00C521B3" w:rsidRPr="001B1679" w:rsidRDefault="00C521B3" w:rsidP="00015975">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FD43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D7A62" w14:textId="77777777" w:rsidR="00C521B3" w:rsidRPr="001B1679" w:rsidRDefault="00C521B3" w:rsidP="00015975">
            <w:pPr>
              <w:pStyle w:val="TAL"/>
              <w:rPr>
                <w:sz w:val="16"/>
                <w:szCs w:val="16"/>
              </w:rPr>
            </w:pPr>
            <w:r w:rsidRPr="001B1679">
              <w:rPr>
                <w:sz w:val="16"/>
                <w:szCs w:val="16"/>
              </w:rPr>
              <w:t>3GPPMEMBER</w:t>
            </w:r>
          </w:p>
        </w:tc>
      </w:tr>
      <w:tr w:rsidR="00C521B3" w14:paraId="6BC507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7E91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E53306" w14:textId="77777777" w:rsidR="00C521B3" w:rsidRPr="001B1679" w:rsidRDefault="00C521B3" w:rsidP="00015975">
            <w:pPr>
              <w:pStyle w:val="TAL"/>
              <w:rPr>
                <w:sz w:val="16"/>
                <w:szCs w:val="16"/>
              </w:rPr>
            </w:pPr>
            <w:proofErr w:type="spellStart"/>
            <w:r w:rsidRPr="001B1679">
              <w:rPr>
                <w:sz w:val="16"/>
                <w:szCs w:val="16"/>
              </w:rPr>
              <w:t>Yongqiang</w:t>
            </w:r>
            <w:proofErr w:type="spellEnd"/>
            <w:r w:rsidRPr="001B1679">
              <w:rPr>
                <w:sz w:val="16"/>
                <w:szCs w:val="16"/>
              </w:rPr>
              <w:t xml:space="preserve">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36510"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908A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CDF07" w14:textId="77777777" w:rsidR="00C521B3" w:rsidRPr="001B1679" w:rsidRDefault="00C521B3" w:rsidP="00015975">
            <w:pPr>
              <w:pStyle w:val="TAL"/>
              <w:rPr>
                <w:sz w:val="16"/>
                <w:szCs w:val="16"/>
              </w:rPr>
            </w:pPr>
            <w:r w:rsidRPr="001B1679">
              <w:rPr>
                <w:sz w:val="16"/>
                <w:szCs w:val="16"/>
              </w:rPr>
              <w:t>3GPPMEMBER</w:t>
            </w:r>
          </w:p>
        </w:tc>
      </w:tr>
      <w:tr w:rsidR="00C521B3" w14:paraId="5B72971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CC11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CD7E65" w14:textId="77777777" w:rsidR="00C521B3" w:rsidRPr="001B1679" w:rsidRDefault="00C521B3" w:rsidP="00015975">
            <w:pPr>
              <w:pStyle w:val="TAL"/>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6BCE9" w14:textId="77777777" w:rsidR="00C521B3" w:rsidRPr="001B1679" w:rsidRDefault="00C521B3" w:rsidP="00015975">
            <w:pPr>
              <w:pStyle w:val="TAL"/>
              <w:rPr>
                <w:sz w:val="16"/>
                <w:szCs w:val="16"/>
              </w:rPr>
            </w:pPr>
            <w:proofErr w:type="spellStart"/>
            <w:r w:rsidRPr="001B1679">
              <w:rPr>
                <w:sz w:val="16"/>
                <w:szCs w:val="16"/>
              </w:rPr>
              <w:t>Sateliot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A224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1E81D" w14:textId="77777777" w:rsidR="00C521B3" w:rsidRPr="001B1679" w:rsidRDefault="00C521B3" w:rsidP="00015975">
            <w:pPr>
              <w:pStyle w:val="TAL"/>
              <w:rPr>
                <w:sz w:val="16"/>
                <w:szCs w:val="16"/>
              </w:rPr>
            </w:pPr>
            <w:r w:rsidRPr="001B1679">
              <w:rPr>
                <w:sz w:val="16"/>
                <w:szCs w:val="16"/>
              </w:rPr>
              <w:t>3GPPMEMBER</w:t>
            </w:r>
          </w:p>
        </w:tc>
      </w:tr>
      <w:tr w:rsidR="00C521B3" w14:paraId="555A76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750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07EE5F" w14:textId="77777777" w:rsidR="00C521B3" w:rsidRPr="001B1679" w:rsidRDefault="00C521B3" w:rsidP="00015975">
            <w:pPr>
              <w:pStyle w:val="TAL"/>
              <w:rPr>
                <w:sz w:val="16"/>
                <w:szCs w:val="16"/>
              </w:rPr>
            </w:pPr>
            <w:r w:rsidRPr="001B1679">
              <w:rPr>
                <w:sz w:val="16"/>
                <w:szCs w:val="16"/>
              </w:rPr>
              <w:t>Jean-Yves Fine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509D22"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A90D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3D90B" w14:textId="77777777" w:rsidR="00C521B3" w:rsidRPr="001B1679" w:rsidRDefault="00C521B3" w:rsidP="00015975">
            <w:pPr>
              <w:pStyle w:val="TAL"/>
              <w:rPr>
                <w:sz w:val="16"/>
                <w:szCs w:val="16"/>
              </w:rPr>
            </w:pPr>
            <w:r w:rsidRPr="001B1679">
              <w:rPr>
                <w:sz w:val="16"/>
                <w:szCs w:val="16"/>
              </w:rPr>
              <w:t>3GPPMEMBER</w:t>
            </w:r>
          </w:p>
        </w:tc>
      </w:tr>
      <w:tr w:rsidR="00C521B3" w14:paraId="4D7937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B8C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A6875F" w14:textId="77777777" w:rsidR="00C521B3" w:rsidRPr="001B1679" w:rsidRDefault="00C521B3" w:rsidP="00015975">
            <w:pPr>
              <w:pStyle w:val="TAL"/>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3FFA2"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92C59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B20BBD" w14:textId="77777777" w:rsidR="00C521B3" w:rsidRPr="001B1679" w:rsidRDefault="00C521B3" w:rsidP="00015975">
            <w:pPr>
              <w:pStyle w:val="TAL"/>
              <w:rPr>
                <w:sz w:val="16"/>
                <w:szCs w:val="16"/>
              </w:rPr>
            </w:pPr>
            <w:r w:rsidRPr="001B1679">
              <w:rPr>
                <w:sz w:val="16"/>
                <w:szCs w:val="16"/>
              </w:rPr>
              <w:t>3GPPORG_REP</w:t>
            </w:r>
          </w:p>
        </w:tc>
      </w:tr>
      <w:tr w:rsidR="00C521B3" w14:paraId="4A255F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470AF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7DBB51" w14:textId="77777777" w:rsidR="00C521B3" w:rsidRPr="001B1679" w:rsidRDefault="00C521B3" w:rsidP="00015975">
            <w:pPr>
              <w:pStyle w:val="TAL"/>
              <w:rPr>
                <w:sz w:val="16"/>
                <w:szCs w:val="16"/>
              </w:rPr>
            </w:pPr>
            <w:r w:rsidRPr="001B1679">
              <w:rPr>
                <w:sz w:val="16"/>
                <w:szCs w:val="16"/>
              </w:rPr>
              <w:t xml:space="preserve">Johan </w:t>
            </w:r>
            <w:proofErr w:type="spellStart"/>
            <w:r w:rsidRPr="001B1679">
              <w:rPr>
                <w:sz w:val="16"/>
                <w:szCs w:val="16"/>
              </w:rPr>
              <w:t>Foldoy</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7F4BB" w14:textId="77777777" w:rsidR="00C521B3" w:rsidRPr="001B1679" w:rsidRDefault="00C521B3" w:rsidP="00015975">
            <w:pPr>
              <w:pStyle w:val="TAL"/>
              <w:rPr>
                <w:sz w:val="16"/>
                <w:szCs w:val="16"/>
              </w:rPr>
            </w:pPr>
            <w:proofErr w:type="spellStart"/>
            <w:r w:rsidRPr="001B1679">
              <w:rPr>
                <w:sz w:val="16"/>
                <w:szCs w:val="16"/>
              </w:rPr>
              <w:t>Nkom</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C48FC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BFFE9" w14:textId="77777777" w:rsidR="00C521B3" w:rsidRPr="001B1679" w:rsidRDefault="00C521B3" w:rsidP="00015975">
            <w:pPr>
              <w:pStyle w:val="TAL"/>
              <w:rPr>
                <w:sz w:val="16"/>
                <w:szCs w:val="16"/>
              </w:rPr>
            </w:pPr>
            <w:r w:rsidRPr="001B1679">
              <w:rPr>
                <w:sz w:val="16"/>
                <w:szCs w:val="16"/>
              </w:rPr>
              <w:t>3GPPMEMBER</w:t>
            </w:r>
          </w:p>
        </w:tc>
      </w:tr>
      <w:tr w:rsidR="00C521B3" w14:paraId="56B6539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DA9EE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0F2862" w14:textId="77777777" w:rsidR="00C521B3" w:rsidRPr="001B1679" w:rsidRDefault="00C521B3" w:rsidP="00015975">
            <w:pPr>
              <w:pStyle w:val="TAL"/>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D2C57"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ADF4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52A57" w14:textId="77777777" w:rsidR="00C521B3" w:rsidRPr="001B1679" w:rsidRDefault="00C521B3" w:rsidP="00015975">
            <w:pPr>
              <w:pStyle w:val="TAL"/>
              <w:rPr>
                <w:sz w:val="16"/>
                <w:szCs w:val="16"/>
              </w:rPr>
            </w:pPr>
            <w:r w:rsidRPr="001B1679">
              <w:rPr>
                <w:sz w:val="16"/>
                <w:szCs w:val="16"/>
              </w:rPr>
              <w:t>3GPPORG_REP</w:t>
            </w:r>
          </w:p>
        </w:tc>
      </w:tr>
      <w:tr w:rsidR="00C521B3" w14:paraId="6097F2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B2087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FCC9E6" w14:textId="77777777" w:rsidR="00C521B3" w:rsidRPr="001B1679" w:rsidRDefault="00C521B3" w:rsidP="00015975">
            <w:pPr>
              <w:pStyle w:val="TAL"/>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DA6D9F" w14:textId="77777777" w:rsidR="00C521B3" w:rsidRPr="001B1679" w:rsidRDefault="00C521B3" w:rsidP="00015975">
            <w:pPr>
              <w:pStyle w:val="TAL"/>
              <w:rPr>
                <w:sz w:val="16"/>
                <w:szCs w:val="16"/>
              </w:rPr>
            </w:pPr>
            <w:r w:rsidRPr="001B1679">
              <w:rPr>
                <w:sz w:val="16"/>
                <w:szCs w:val="16"/>
              </w:rPr>
              <w:t>MediaTek Korea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C4A4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A2D49" w14:textId="77777777" w:rsidR="00C521B3" w:rsidRPr="001B1679" w:rsidRDefault="00C521B3" w:rsidP="00015975">
            <w:pPr>
              <w:pStyle w:val="TAL"/>
              <w:rPr>
                <w:sz w:val="16"/>
                <w:szCs w:val="16"/>
              </w:rPr>
            </w:pPr>
            <w:r w:rsidRPr="001B1679">
              <w:rPr>
                <w:sz w:val="16"/>
                <w:szCs w:val="16"/>
              </w:rPr>
              <w:t>3GPPMEMBER</w:t>
            </w:r>
          </w:p>
        </w:tc>
      </w:tr>
      <w:tr w:rsidR="00C521B3" w14:paraId="724717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C46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B2181"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Fujishiro</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F137FE"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DD4DB"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DB9745" w14:textId="77777777" w:rsidR="00C521B3" w:rsidRPr="001B1679" w:rsidRDefault="00C521B3" w:rsidP="00015975">
            <w:pPr>
              <w:pStyle w:val="TAL"/>
              <w:rPr>
                <w:sz w:val="16"/>
                <w:szCs w:val="16"/>
              </w:rPr>
            </w:pPr>
            <w:r w:rsidRPr="001B1679">
              <w:rPr>
                <w:sz w:val="16"/>
                <w:szCs w:val="16"/>
              </w:rPr>
              <w:t>3GPPMEMBER</w:t>
            </w:r>
          </w:p>
        </w:tc>
      </w:tr>
      <w:tr w:rsidR="00C521B3" w14:paraId="33FF60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5861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47760" w14:textId="77777777" w:rsidR="00C521B3" w:rsidRPr="001B1679" w:rsidRDefault="00C521B3" w:rsidP="00015975">
            <w:pPr>
              <w:pStyle w:val="TAL"/>
              <w:rPr>
                <w:sz w:val="16"/>
                <w:szCs w:val="16"/>
              </w:rPr>
            </w:pPr>
            <w:r w:rsidRPr="001B1679">
              <w:rPr>
                <w:sz w:val="16"/>
                <w:szCs w:val="16"/>
              </w:rPr>
              <w:t xml:space="preserve">Hisashi </w:t>
            </w:r>
            <w:proofErr w:type="spellStart"/>
            <w:r w:rsidRPr="001B1679">
              <w:rPr>
                <w:sz w:val="16"/>
                <w:szCs w:val="16"/>
              </w:rPr>
              <w:t>Futaki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48607"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6807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FAA7AD" w14:textId="77777777" w:rsidR="00C521B3" w:rsidRPr="001B1679" w:rsidRDefault="00C521B3" w:rsidP="00015975">
            <w:pPr>
              <w:pStyle w:val="TAL"/>
              <w:rPr>
                <w:sz w:val="16"/>
                <w:szCs w:val="16"/>
              </w:rPr>
            </w:pPr>
            <w:r w:rsidRPr="001B1679">
              <w:rPr>
                <w:sz w:val="16"/>
                <w:szCs w:val="16"/>
              </w:rPr>
              <w:t>3GPPMEMBER</w:t>
            </w:r>
          </w:p>
        </w:tc>
      </w:tr>
      <w:tr w:rsidR="00C521B3" w14:paraId="6A6EDF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355B9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7188F" w14:textId="77777777" w:rsidR="00C521B3" w:rsidRPr="001B1679" w:rsidRDefault="00C521B3" w:rsidP="00015975">
            <w:pPr>
              <w:pStyle w:val="TAL"/>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5C69D" w14:textId="77777777" w:rsidR="00C521B3" w:rsidRPr="001B1679" w:rsidRDefault="00C521B3" w:rsidP="00015975">
            <w:pPr>
              <w:pStyle w:val="TAL"/>
              <w:rPr>
                <w:sz w:val="16"/>
                <w:szCs w:val="16"/>
              </w:rPr>
            </w:pPr>
            <w:r w:rsidRPr="001B1679">
              <w:rPr>
                <w:sz w:val="16"/>
                <w:szCs w:val="16"/>
              </w:rPr>
              <w:t>QUALCOMM Europe Inc. -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17C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AE9FA" w14:textId="77777777" w:rsidR="00C521B3" w:rsidRPr="001B1679" w:rsidRDefault="00C521B3" w:rsidP="00015975">
            <w:pPr>
              <w:pStyle w:val="TAL"/>
              <w:rPr>
                <w:sz w:val="16"/>
                <w:szCs w:val="16"/>
              </w:rPr>
            </w:pPr>
            <w:r w:rsidRPr="001B1679">
              <w:rPr>
                <w:sz w:val="16"/>
                <w:szCs w:val="16"/>
              </w:rPr>
              <w:t>3GPPMEMBER</w:t>
            </w:r>
          </w:p>
        </w:tc>
      </w:tr>
      <w:tr w:rsidR="00C521B3" w14:paraId="264F68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88EBF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1019A" w14:textId="77777777" w:rsidR="00C521B3" w:rsidRPr="001B1679" w:rsidRDefault="00C521B3" w:rsidP="00015975">
            <w:pPr>
              <w:pStyle w:val="TAL"/>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37447E"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B5D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0EADF" w14:textId="77777777" w:rsidR="00C521B3" w:rsidRPr="001B1679" w:rsidRDefault="00C521B3" w:rsidP="00015975">
            <w:pPr>
              <w:pStyle w:val="TAL"/>
              <w:rPr>
                <w:sz w:val="16"/>
                <w:szCs w:val="16"/>
              </w:rPr>
            </w:pPr>
            <w:r w:rsidRPr="001B1679">
              <w:rPr>
                <w:sz w:val="16"/>
                <w:szCs w:val="16"/>
              </w:rPr>
              <w:t>3GPPMEMBER</w:t>
            </w:r>
          </w:p>
        </w:tc>
      </w:tr>
      <w:tr w:rsidR="00C521B3" w14:paraId="34E0B8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B70A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E42D6" w14:textId="77777777" w:rsidR="00C521B3" w:rsidRPr="001B1679" w:rsidRDefault="00C521B3" w:rsidP="00015975">
            <w:pPr>
              <w:pStyle w:val="TAL"/>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6E91A"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8970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640CC" w14:textId="77777777" w:rsidR="00C521B3" w:rsidRPr="001B1679" w:rsidRDefault="00C521B3" w:rsidP="00015975">
            <w:pPr>
              <w:pStyle w:val="TAL"/>
              <w:rPr>
                <w:sz w:val="16"/>
                <w:szCs w:val="16"/>
              </w:rPr>
            </w:pPr>
            <w:r w:rsidRPr="001B1679">
              <w:rPr>
                <w:sz w:val="16"/>
                <w:szCs w:val="16"/>
              </w:rPr>
              <w:t>3GPPMEMBER</w:t>
            </w:r>
          </w:p>
        </w:tc>
      </w:tr>
      <w:tr w:rsidR="00C521B3" w14:paraId="07BE1D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2A4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084C0" w14:textId="77777777" w:rsidR="00C521B3" w:rsidRPr="001B1679" w:rsidRDefault="00C521B3" w:rsidP="00015975">
            <w:pPr>
              <w:pStyle w:val="TAL"/>
              <w:rPr>
                <w:sz w:val="16"/>
                <w:szCs w:val="16"/>
              </w:rPr>
            </w:pPr>
            <w:r w:rsidRPr="001B1679">
              <w:rPr>
                <w:sz w:val="16"/>
                <w:szCs w:val="16"/>
              </w:rPr>
              <w:t>Wang Gang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1A26D"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80FFE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E6CFC8" w14:textId="77777777" w:rsidR="00C521B3" w:rsidRPr="001B1679" w:rsidRDefault="00C521B3" w:rsidP="00015975">
            <w:pPr>
              <w:pStyle w:val="TAL"/>
              <w:rPr>
                <w:sz w:val="16"/>
                <w:szCs w:val="16"/>
              </w:rPr>
            </w:pPr>
            <w:r w:rsidRPr="001B1679">
              <w:rPr>
                <w:sz w:val="16"/>
                <w:szCs w:val="16"/>
              </w:rPr>
              <w:t>3GPPMEMBER</w:t>
            </w:r>
          </w:p>
        </w:tc>
      </w:tr>
      <w:tr w:rsidR="00C521B3" w14:paraId="2716F3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8900E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4A52A" w14:textId="77777777" w:rsidR="00C521B3" w:rsidRPr="001B1679" w:rsidRDefault="00C521B3" w:rsidP="00015975">
            <w:pPr>
              <w:pStyle w:val="TAL"/>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110C8" w14:textId="77777777" w:rsidR="00C521B3" w:rsidRPr="001B1679" w:rsidRDefault="00C521B3" w:rsidP="00015975">
            <w:pPr>
              <w:pStyle w:val="TAL"/>
              <w:rPr>
                <w:sz w:val="16"/>
                <w:szCs w:val="16"/>
              </w:rPr>
            </w:pPr>
            <w:r w:rsidRPr="001B1679">
              <w:rPr>
                <w:sz w:val="16"/>
                <w:szCs w:val="16"/>
              </w:rPr>
              <w:t>Wuhan 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9D77F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0EFD44" w14:textId="77777777" w:rsidR="00C521B3" w:rsidRPr="001B1679" w:rsidRDefault="00C521B3" w:rsidP="00015975">
            <w:pPr>
              <w:pStyle w:val="TAL"/>
              <w:rPr>
                <w:sz w:val="16"/>
                <w:szCs w:val="16"/>
              </w:rPr>
            </w:pPr>
            <w:r w:rsidRPr="001B1679">
              <w:rPr>
                <w:sz w:val="16"/>
                <w:szCs w:val="16"/>
              </w:rPr>
              <w:t>3GPPMEMBER</w:t>
            </w:r>
          </w:p>
        </w:tc>
      </w:tr>
      <w:tr w:rsidR="00C521B3" w14:paraId="645241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FAC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937CB" w14:textId="77777777" w:rsidR="00C521B3" w:rsidRPr="001B1679" w:rsidRDefault="00C521B3" w:rsidP="00015975">
            <w:pPr>
              <w:pStyle w:val="TAL"/>
              <w:rPr>
                <w:sz w:val="16"/>
                <w:szCs w:val="16"/>
              </w:rPr>
            </w:pPr>
            <w:r w:rsidRPr="001B1679">
              <w:rPr>
                <w:sz w:val="16"/>
                <w:szCs w:val="16"/>
              </w:rPr>
              <w:t>Yang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E35B8" w14:textId="77777777" w:rsidR="00C521B3" w:rsidRPr="001B1679" w:rsidRDefault="00C521B3" w:rsidP="00015975">
            <w:pPr>
              <w:pStyle w:val="TAL"/>
              <w:rPr>
                <w:sz w:val="16"/>
                <w:szCs w:val="16"/>
              </w:rPr>
            </w:pPr>
            <w:r w:rsidRPr="001B1679">
              <w:rPr>
                <w:sz w:val="16"/>
                <w:szCs w:val="16"/>
              </w:rPr>
              <w:t>ABP, NRTA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FBEE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C0680" w14:textId="77777777" w:rsidR="00C521B3" w:rsidRPr="001B1679" w:rsidRDefault="00C521B3" w:rsidP="00015975">
            <w:pPr>
              <w:pStyle w:val="TAL"/>
              <w:rPr>
                <w:sz w:val="16"/>
                <w:szCs w:val="16"/>
              </w:rPr>
            </w:pPr>
            <w:r w:rsidRPr="001B1679">
              <w:rPr>
                <w:sz w:val="16"/>
                <w:szCs w:val="16"/>
              </w:rPr>
              <w:t>3GPPMEMBER</w:t>
            </w:r>
          </w:p>
        </w:tc>
      </w:tr>
      <w:tr w:rsidR="00C521B3" w14:paraId="0EE01D2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966A8"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40271" w14:textId="77777777" w:rsidR="00C521B3" w:rsidRPr="001B1679" w:rsidRDefault="00C521B3" w:rsidP="00015975">
            <w:pPr>
              <w:pStyle w:val="TAL"/>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E6080"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28D1D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7CA13" w14:textId="77777777" w:rsidR="00C521B3" w:rsidRPr="001B1679" w:rsidRDefault="00C521B3" w:rsidP="00015975">
            <w:pPr>
              <w:pStyle w:val="TAL"/>
              <w:rPr>
                <w:sz w:val="16"/>
                <w:szCs w:val="16"/>
              </w:rPr>
            </w:pPr>
            <w:r w:rsidRPr="001B1679">
              <w:rPr>
                <w:sz w:val="16"/>
                <w:szCs w:val="16"/>
              </w:rPr>
              <w:t>3GPPMEMBER</w:t>
            </w:r>
          </w:p>
        </w:tc>
      </w:tr>
      <w:tr w:rsidR="00C521B3" w14:paraId="3859801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A803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56FCE" w14:textId="77777777" w:rsidR="00C521B3" w:rsidRPr="001B1679" w:rsidRDefault="00C521B3" w:rsidP="00015975">
            <w:pPr>
              <w:pStyle w:val="TAL"/>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F2A06" w14:textId="77777777" w:rsidR="00C521B3" w:rsidRPr="001B1679" w:rsidRDefault="00C521B3" w:rsidP="00015975">
            <w:pPr>
              <w:pStyle w:val="TAL"/>
              <w:rPr>
                <w:sz w:val="16"/>
                <w:szCs w:val="16"/>
              </w:rPr>
            </w:pPr>
            <w:proofErr w:type="spellStart"/>
            <w:r w:rsidRPr="001B1679">
              <w:rPr>
                <w:sz w:val="16"/>
                <w:szCs w:val="16"/>
              </w:rPr>
              <w:t>Arriver</w:t>
            </w:r>
            <w:proofErr w:type="spellEnd"/>
            <w:r w:rsidRPr="001B1679">
              <w:rPr>
                <w:sz w:val="16"/>
                <w:szCs w:val="16"/>
              </w:rPr>
              <w:t xml:space="preserve"> Software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BBE92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EBF66D" w14:textId="77777777" w:rsidR="00C521B3" w:rsidRPr="001B1679" w:rsidRDefault="00C521B3" w:rsidP="00015975">
            <w:pPr>
              <w:pStyle w:val="TAL"/>
              <w:rPr>
                <w:sz w:val="16"/>
                <w:szCs w:val="16"/>
              </w:rPr>
            </w:pPr>
            <w:r w:rsidRPr="001B1679">
              <w:rPr>
                <w:sz w:val="16"/>
                <w:szCs w:val="16"/>
              </w:rPr>
              <w:t>3GPPMEMBER</w:t>
            </w:r>
          </w:p>
        </w:tc>
      </w:tr>
      <w:tr w:rsidR="00C521B3" w14:paraId="16421C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942A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2AA946" w14:textId="77777777" w:rsidR="00C521B3" w:rsidRPr="001B1679" w:rsidRDefault="00C521B3" w:rsidP="00015975">
            <w:pPr>
              <w:pStyle w:val="TAL"/>
              <w:rPr>
                <w:sz w:val="16"/>
                <w:szCs w:val="16"/>
              </w:rPr>
            </w:pPr>
            <w:r w:rsidRPr="001B1679">
              <w:rPr>
                <w:sz w:val="16"/>
                <w:szCs w:val="16"/>
              </w:rPr>
              <w:t>Dieter Gludovacz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CBAB1" w14:textId="77777777" w:rsidR="00C521B3" w:rsidRPr="001B1679" w:rsidRDefault="00C521B3" w:rsidP="00015975">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8317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7A06D" w14:textId="77777777" w:rsidR="00C521B3" w:rsidRPr="001B1679" w:rsidRDefault="00C521B3" w:rsidP="00015975">
            <w:pPr>
              <w:pStyle w:val="TAL"/>
              <w:rPr>
                <w:sz w:val="16"/>
                <w:szCs w:val="16"/>
              </w:rPr>
            </w:pPr>
            <w:r w:rsidRPr="001B1679">
              <w:rPr>
                <w:sz w:val="16"/>
                <w:szCs w:val="16"/>
              </w:rPr>
              <w:t>3GPPMEMBER</w:t>
            </w:r>
          </w:p>
        </w:tc>
      </w:tr>
      <w:tr w:rsidR="00C521B3" w14:paraId="644B5F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165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E29F1" w14:textId="77777777" w:rsidR="00C521B3" w:rsidRPr="001B1679" w:rsidRDefault="00C521B3" w:rsidP="00015975">
            <w:pPr>
              <w:pStyle w:val="TAL"/>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BDF51"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2E07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9C946" w14:textId="77777777" w:rsidR="00C521B3" w:rsidRPr="001B1679" w:rsidRDefault="00C521B3" w:rsidP="00015975">
            <w:pPr>
              <w:pStyle w:val="TAL"/>
              <w:rPr>
                <w:sz w:val="16"/>
                <w:szCs w:val="16"/>
              </w:rPr>
            </w:pPr>
            <w:r w:rsidRPr="001B1679">
              <w:rPr>
                <w:sz w:val="16"/>
                <w:szCs w:val="16"/>
              </w:rPr>
              <w:t>3GPPMEMBER</w:t>
            </w:r>
          </w:p>
        </w:tc>
      </w:tr>
      <w:tr w:rsidR="00C521B3" w14:paraId="25D5AD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25EE4"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1F3204" w14:textId="77777777" w:rsidR="00C521B3" w:rsidRPr="001B1679" w:rsidRDefault="00C521B3" w:rsidP="00015975">
            <w:pPr>
              <w:pStyle w:val="TAL"/>
              <w:rPr>
                <w:sz w:val="16"/>
                <w:szCs w:val="16"/>
              </w:rPr>
            </w:pPr>
            <w:r w:rsidRPr="001B1679">
              <w:rPr>
                <w:sz w:val="16"/>
                <w:szCs w:val="16"/>
              </w:rPr>
              <w:t>Alla Goldner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E6720" w14:textId="77777777" w:rsidR="00C521B3" w:rsidRPr="001B1679" w:rsidRDefault="00C521B3" w:rsidP="00015975">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6D56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4673D0" w14:textId="77777777" w:rsidR="00C521B3" w:rsidRPr="001B1679" w:rsidRDefault="00C521B3" w:rsidP="00015975">
            <w:pPr>
              <w:pStyle w:val="TAL"/>
              <w:rPr>
                <w:sz w:val="16"/>
                <w:szCs w:val="16"/>
              </w:rPr>
            </w:pPr>
            <w:r w:rsidRPr="001B1679">
              <w:rPr>
                <w:sz w:val="16"/>
                <w:szCs w:val="16"/>
              </w:rPr>
              <w:t>3GPPMEMBER</w:t>
            </w:r>
          </w:p>
        </w:tc>
      </w:tr>
      <w:tr w:rsidR="00C521B3" w14:paraId="3523AF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77B1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3E777" w14:textId="77777777" w:rsidR="00C521B3" w:rsidRPr="001B1679" w:rsidRDefault="00C521B3" w:rsidP="00015975">
            <w:pPr>
              <w:pStyle w:val="TAL"/>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38EAF" w14:textId="77777777" w:rsidR="00C521B3" w:rsidRPr="001B1679" w:rsidRDefault="00C521B3" w:rsidP="00015975">
            <w:pPr>
              <w:pStyle w:val="TAL"/>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589D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06EFA0" w14:textId="77777777" w:rsidR="00C521B3" w:rsidRPr="001B1679" w:rsidRDefault="00C521B3" w:rsidP="00015975">
            <w:pPr>
              <w:pStyle w:val="TAL"/>
              <w:rPr>
                <w:sz w:val="16"/>
                <w:szCs w:val="16"/>
              </w:rPr>
            </w:pPr>
            <w:r w:rsidRPr="001B1679">
              <w:rPr>
                <w:sz w:val="16"/>
                <w:szCs w:val="16"/>
              </w:rPr>
              <w:t>3GPPMEMBER</w:t>
            </w:r>
          </w:p>
        </w:tc>
      </w:tr>
      <w:tr w:rsidR="00C521B3" w14:paraId="4E1FD7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275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B15E4" w14:textId="77777777" w:rsidR="00C521B3" w:rsidRPr="001B1679" w:rsidRDefault="00C521B3" w:rsidP="00015975">
            <w:pPr>
              <w:pStyle w:val="TAL"/>
              <w:rPr>
                <w:sz w:val="16"/>
                <w:szCs w:val="16"/>
              </w:rPr>
            </w:pPr>
            <w:r w:rsidRPr="001B1679">
              <w:rPr>
                <w:sz w:val="16"/>
                <w:szCs w:val="16"/>
              </w:rPr>
              <w:t>Marc Grant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39C86"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78B2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7687A" w14:textId="77777777" w:rsidR="00C521B3" w:rsidRPr="001B1679" w:rsidRDefault="00C521B3" w:rsidP="00015975">
            <w:pPr>
              <w:pStyle w:val="TAL"/>
              <w:rPr>
                <w:sz w:val="16"/>
                <w:szCs w:val="16"/>
              </w:rPr>
            </w:pPr>
            <w:r w:rsidRPr="001B1679">
              <w:rPr>
                <w:sz w:val="16"/>
                <w:szCs w:val="16"/>
              </w:rPr>
              <w:t>3GPPMEMBER</w:t>
            </w:r>
          </w:p>
        </w:tc>
      </w:tr>
      <w:tr w:rsidR="00C521B3" w14:paraId="6B030E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FB94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05BA" w14:textId="77777777" w:rsidR="00C521B3" w:rsidRPr="001B1679" w:rsidRDefault="00C521B3" w:rsidP="00015975">
            <w:pPr>
              <w:pStyle w:val="TAL"/>
              <w:rPr>
                <w:sz w:val="16"/>
                <w:szCs w:val="16"/>
              </w:rPr>
            </w:pPr>
            <w:r w:rsidRPr="001B1679">
              <w:rPr>
                <w:sz w:val="16"/>
                <w:szCs w:val="16"/>
              </w:rPr>
              <w:t>Joel Grotz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C9319"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420D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BB9C9" w14:textId="77777777" w:rsidR="00C521B3" w:rsidRPr="001B1679" w:rsidRDefault="00C521B3" w:rsidP="00015975">
            <w:pPr>
              <w:pStyle w:val="TAL"/>
              <w:rPr>
                <w:sz w:val="16"/>
                <w:szCs w:val="16"/>
              </w:rPr>
            </w:pPr>
            <w:r w:rsidRPr="001B1679">
              <w:rPr>
                <w:sz w:val="16"/>
                <w:szCs w:val="16"/>
              </w:rPr>
              <w:t>3GPPMEMBER</w:t>
            </w:r>
          </w:p>
        </w:tc>
      </w:tr>
      <w:tr w:rsidR="00C521B3" w14:paraId="51246A8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5FF801"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25D7" w14:textId="77777777" w:rsidR="00C521B3" w:rsidRPr="001B1679" w:rsidRDefault="00C521B3" w:rsidP="00015975">
            <w:pPr>
              <w:pStyle w:val="TAL"/>
              <w:rPr>
                <w:sz w:val="16"/>
                <w:szCs w:val="16"/>
              </w:rPr>
            </w:pPr>
            <w:proofErr w:type="spellStart"/>
            <w:r w:rsidRPr="001B1679">
              <w:rPr>
                <w:sz w:val="16"/>
                <w:szCs w:val="16"/>
              </w:rPr>
              <w:t>Qiuge</w:t>
            </w:r>
            <w:proofErr w:type="spellEnd"/>
            <w:r w:rsidRPr="001B1679">
              <w:rPr>
                <w:sz w:val="16"/>
                <w:szCs w:val="16"/>
              </w:rPr>
              <w:t xml:space="preserve">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A7D1A" w14:textId="77777777" w:rsidR="00C521B3" w:rsidRPr="001B1679" w:rsidRDefault="00C521B3" w:rsidP="00015975">
            <w:pPr>
              <w:pStyle w:val="TAL"/>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Technical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E19A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BC368" w14:textId="77777777" w:rsidR="00C521B3" w:rsidRPr="001B1679" w:rsidRDefault="00C521B3" w:rsidP="00015975">
            <w:pPr>
              <w:pStyle w:val="TAL"/>
              <w:rPr>
                <w:sz w:val="16"/>
                <w:szCs w:val="16"/>
              </w:rPr>
            </w:pPr>
            <w:r w:rsidRPr="001B1679">
              <w:rPr>
                <w:sz w:val="16"/>
                <w:szCs w:val="16"/>
              </w:rPr>
              <w:t>3GPPMEMBER</w:t>
            </w:r>
          </w:p>
        </w:tc>
      </w:tr>
      <w:tr w:rsidR="00C521B3" w14:paraId="47DC1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16F5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A4414" w14:textId="77777777" w:rsidR="00C521B3" w:rsidRPr="001B1679" w:rsidRDefault="00C521B3" w:rsidP="00015975">
            <w:pPr>
              <w:pStyle w:val="TAL"/>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2B9C2"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D497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8ACDA" w14:textId="77777777" w:rsidR="00C521B3" w:rsidRPr="001B1679" w:rsidRDefault="00C521B3" w:rsidP="00015975">
            <w:pPr>
              <w:pStyle w:val="TAL"/>
              <w:rPr>
                <w:sz w:val="16"/>
                <w:szCs w:val="16"/>
              </w:rPr>
            </w:pPr>
            <w:r w:rsidRPr="001B1679">
              <w:rPr>
                <w:sz w:val="16"/>
                <w:szCs w:val="16"/>
              </w:rPr>
              <w:t>3GPPMEMBER</w:t>
            </w:r>
          </w:p>
        </w:tc>
      </w:tr>
      <w:tr w:rsidR="00C521B3" w14:paraId="4F77A1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8A60A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A9C0B4" w14:textId="77777777" w:rsidR="00C521B3" w:rsidRPr="001B1679" w:rsidRDefault="00C521B3" w:rsidP="00015975">
            <w:pPr>
              <w:pStyle w:val="TAL"/>
              <w:rPr>
                <w:sz w:val="16"/>
                <w:szCs w:val="16"/>
              </w:rPr>
            </w:pPr>
            <w:r w:rsidRPr="001B1679">
              <w:rPr>
                <w:sz w:val="16"/>
                <w:szCs w:val="16"/>
              </w:rPr>
              <w:t>Maria Guta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52866B"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FB86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8F9E4" w14:textId="77777777" w:rsidR="00C521B3" w:rsidRPr="001B1679" w:rsidRDefault="00C521B3" w:rsidP="00015975">
            <w:pPr>
              <w:pStyle w:val="TAL"/>
              <w:rPr>
                <w:sz w:val="16"/>
                <w:szCs w:val="16"/>
              </w:rPr>
            </w:pPr>
            <w:r w:rsidRPr="001B1679">
              <w:rPr>
                <w:sz w:val="16"/>
                <w:szCs w:val="16"/>
              </w:rPr>
              <w:t>3GPPMEMBER</w:t>
            </w:r>
          </w:p>
        </w:tc>
      </w:tr>
      <w:tr w:rsidR="00C521B3" w14:paraId="2838EE1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6B62D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BC57F" w14:textId="77777777" w:rsidR="00C521B3" w:rsidRPr="001B1679" w:rsidRDefault="00C521B3" w:rsidP="00015975">
            <w:pPr>
              <w:pStyle w:val="TAL"/>
              <w:rPr>
                <w:sz w:val="16"/>
                <w:szCs w:val="16"/>
              </w:rPr>
            </w:pPr>
            <w:proofErr w:type="spellStart"/>
            <w:r w:rsidRPr="001B1679">
              <w:rPr>
                <w:sz w:val="16"/>
                <w:szCs w:val="16"/>
              </w:rPr>
              <w:t>Jeounglak</w:t>
            </w:r>
            <w:proofErr w:type="spellEnd"/>
            <w:r w:rsidRPr="001B1679">
              <w:rPr>
                <w:sz w:val="16"/>
                <w:szCs w:val="16"/>
              </w:rPr>
              <w:t xml:space="preserve"> 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4687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9449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97C79" w14:textId="77777777" w:rsidR="00C521B3" w:rsidRPr="001B1679" w:rsidRDefault="00C521B3" w:rsidP="00015975">
            <w:pPr>
              <w:pStyle w:val="TAL"/>
              <w:rPr>
                <w:sz w:val="16"/>
                <w:szCs w:val="16"/>
              </w:rPr>
            </w:pPr>
            <w:r w:rsidRPr="001B1679">
              <w:rPr>
                <w:sz w:val="16"/>
                <w:szCs w:val="16"/>
              </w:rPr>
              <w:t>3GPPMEMBER</w:t>
            </w:r>
          </w:p>
        </w:tc>
      </w:tr>
      <w:tr w:rsidR="00C521B3" w14:paraId="23E916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2FB2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9678D" w14:textId="77777777" w:rsidR="00C521B3" w:rsidRPr="001B1679" w:rsidRDefault="00C521B3" w:rsidP="00015975">
            <w:pPr>
              <w:pStyle w:val="TAL"/>
              <w:rPr>
                <w:sz w:val="16"/>
                <w:szCs w:val="16"/>
              </w:rPr>
            </w:pPr>
            <w:r w:rsidRPr="001B1679">
              <w:rPr>
                <w:sz w:val="16"/>
                <w:szCs w:val="16"/>
              </w:rPr>
              <w:t>Edward Hall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64D09" w14:textId="77777777" w:rsidR="00C521B3" w:rsidRPr="001B1679" w:rsidRDefault="00C521B3" w:rsidP="00015975">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630A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657F5" w14:textId="77777777" w:rsidR="00C521B3" w:rsidRPr="001B1679" w:rsidRDefault="00C521B3" w:rsidP="00015975">
            <w:pPr>
              <w:pStyle w:val="TAL"/>
              <w:rPr>
                <w:sz w:val="16"/>
                <w:szCs w:val="16"/>
              </w:rPr>
            </w:pPr>
            <w:r w:rsidRPr="001B1679">
              <w:rPr>
                <w:sz w:val="16"/>
                <w:szCs w:val="16"/>
              </w:rPr>
              <w:t>3GPPMEMBER</w:t>
            </w:r>
          </w:p>
        </w:tc>
      </w:tr>
      <w:tr w:rsidR="00C521B3" w14:paraId="1602E3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0514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F0E711" w14:textId="77777777" w:rsidR="00C521B3" w:rsidRPr="001B1679" w:rsidRDefault="00C521B3" w:rsidP="00015975">
            <w:pPr>
              <w:pStyle w:val="TAL"/>
              <w:rPr>
                <w:sz w:val="16"/>
                <w:szCs w:val="16"/>
              </w:rPr>
            </w:pPr>
            <w:r w:rsidRPr="001B1679">
              <w:rPr>
                <w:sz w:val="16"/>
                <w:szCs w:val="16"/>
              </w:rPr>
              <w:t>Volkmar Hammer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D4C38" w14:textId="77777777" w:rsidR="00C521B3" w:rsidRPr="001B1679" w:rsidRDefault="00C521B3" w:rsidP="00015975">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1E06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CAA403" w14:textId="77777777" w:rsidR="00C521B3" w:rsidRPr="001B1679" w:rsidRDefault="00C521B3" w:rsidP="00015975">
            <w:pPr>
              <w:pStyle w:val="TAL"/>
              <w:rPr>
                <w:sz w:val="16"/>
                <w:szCs w:val="16"/>
              </w:rPr>
            </w:pPr>
            <w:r w:rsidRPr="001B1679">
              <w:rPr>
                <w:sz w:val="16"/>
                <w:szCs w:val="16"/>
              </w:rPr>
              <w:t>3GPPMEMBER</w:t>
            </w:r>
          </w:p>
        </w:tc>
      </w:tr>
      <w:tr w:rsidR="00C521B3" w14:paraId="7196E55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E9173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C9597" w14:textId="77777777" w:rsidR="00C521B3" w:rsidRPr="001B1679" w:rsidRDefault="00C521B3" w:rsidP="00015975">
            <w:pPr>
              <w:pStyle w:val="TAL"/>
              <w:rPr>
                <w:sz w:val="16"/>
                <w:szCs w:val="16"/>
              </w:rPr>
            </w:pPr>
            <w:r w:rsidRPr="001B1679">
              <w:rPr>
                <w:sz w:val="16"/>
                <w:szCs w:val="16"/>
              </w:rPr>
              <w:t>Lifeng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377F5"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DAB0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26E7C8" w14:textId="77777777" w:rsidR="00C521B3" w:rsidRPr="001B1679" w:rsidRDefault="00C521B3" w:rsidP="00015975">
            <w:pPr>
              <w:pStyle w:val="TAL"/>
              <w:rPr>
                <w:sz w:val="16"/>
                <w:szCs w:val="16"/>
              </w:rPr>
            </w:pPr>
            <w:r w:rsidRPr="001B1679">
              <w:rPr>
                <w:sz w:val="16"/>
                <w:szCs w:val="16"/>
              </w:rPr>
              <w:t>3GPPMEMBER</w:t>
            </w:r>
          </w:p>
        </w:tc>
      </w:tr>
      <w:tr w:rsidR="00C521B3" w14:paraId="38DEBA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9BE02"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B2692" w14:textId="77777777" w:rsidR="00C521B3" w:rsidRPr="001B1679" w:rsidRDefault="00C521B3" w:rsidP="00015975">
            <w:pPr>
              <w:pStyle w:val="TAL"/>
              <w:rPr>
                <w:sz w:val="16"/>
                <w:szCs w:val="16"/>
              </w:rPr>
            </w:pPr>
            <w:r w:rsidRPr="001B1679">
              <w:rPr>
                <w:sz w:val="16"/>
                <w:szCs w:val="16"/>
              </w:rPr>
              <w:t>Xiao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392B1" w14:textId="77777777" w:rsidR="00C521B3" w:rsidRPr="001B1679" w:rsidRDefault="00C521B3" w:rsidP="00015975">
            <w:pPr>
              <w:pStyle w:val="TAL"/>
              <w:rPr>
                <w:sz w:val="16"/>
                <w:szCs w:val="16"/>
              </w:rPr>
            </w:pPr>
            <w:proofErr w:type="spellStart"/>
            <w:r w:rsidRPr="001B1679">
              <w:rPr>
                <w:sz w:val="16"/>
                <w:szCs w:val="16"/>
              </w:rPr>
              <w:t>Unicompay</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F807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05236" w14:textId="77777777" w:rsidR="00C521B3" w:rsidRPr="001B1679" w:rsidRDefault="00C521B3" w:rsidP="00015975">
            <w:pPr>
              <w:pStyle w:val="TAL"/>
              <w:rPr>
                <w:sz w:val="16"/>
                <w:szCs w:val="16"/>
              </w:rPr>
            </w:pPr>
            <w:r w:rsidRPr="001B1679">
              <w:rPr>
                <w:sz w:val="16"/>
                <w:szCs w:val="16"/>
              </w:rPr>
              <w:t>3GPPMEMBER</w:t>
            </w:r>
          </w:p>
        </w:tc>
      </w:tr>
      <w:tr w:rsidR="00C521B3" w14:paraId="0CB264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7CAB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19260C" w14:textId="77777777" w:rsidR="00C521B3" w:rsidRPr="001B1679" w:rsidRDefault="00C521B3" w:rsidP="00015975">
            <w:pPr>
              <w:pStyle w:val="TAL"/>
              <w:rPr>
                <w:sz w:val="16"/>
                <w:szCs w:val="16"/>
              </w:rPr>
            </w:pPr>
            <w:r w:rsidRPr="001B1679">
              <w:rPr>
                <w:sz w:val="16"/>
                <w:szCs w:val="16"/>
              </w:rPr>
              <w:t>Hiroki Harada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D58A74"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2D53C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44971" w14:textId="77777777" w:rsidR="00C521B3" w:rsidRPr="001B1679" w:rsidRDefault="00C521B3" w:rsidP="00015975">
            <w:pPr>
              <w:pStyle w:val="TAL"/>
              <w:rPr>
                <w:sz w:val="16"/>
                <w:szCs w:val="16"/>
              </w:rPr>
            </w:pPr>
            <w:r w:rsidRPr="001B1679">
              <w:rPr>
                <w:sz w:val="16"/>
                <w:szCs w:val="16"/>
              </w:rPr>
              <w:t>3GPPMEMBER</w:t>
            </w:r>
          </w:p>
        </w:tc>
      </w:tr>
      <w:tr w:rsidR="00C521B3" w14:paraId="04F1131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84DA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86F37" w14:textId="77777777" w:rsidR="00C521B3" w:rsidRPr="001B1679" w:rsidRDefault="00C521B3" w:rsidP="00015975">
            <w:pPr>
              <w:pStyle w:val="TAL"/>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F5F81" w14:textId="77777777" w:rsidR="00C521B3" w:rsidRPr="001B1679" w:rsidRDefault="00C521B3" w:rsidP="00015975">
            <w:pPr>
              <w:pStyle w:val="TAL"/>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FBF7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A20043" w14:textId="77777777" w:rsidR="00C521B3" w:rsidRPr="001B1679" w:rsidRDefault="00C521B3" w:rsidP="00015975">
            <w:pPr>
              <w:pStyle w:val="TAL"/>
              <w:rPr>
                <w:sz w:val="16"/>
                <w:szCs w:val="16"/>
              </w:rPr>
            </w:pPr>
            <w:r w:rsidRPr="001B1679">
              <w:rPr>
                <w:sz w:val="16"/>
                <w:szCs w:val="16"/>
              </w:rPr>
              <w:t>3GPPMEMBER</w:t>
            </w:r>
          </w:p>
        </w:tc>
      </w:tr>
      <w:tr w:rsidR="00C521B3" w14:paraId="55C8D4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5F9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17A6A" w14:textId="77777777" w:rsidR="00C521B3" w:rsidRPr="001B1679" w:rsidRDefault="00C521B3" w:rsidP="00015975">
            <w:pPr>
              <w:pStyle w:val="TAL"/>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22952"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280F7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E56E65" w14:textId="77777777" w:rsidR="00C521B3" w:rsidRPr="001B1679" w:rsidRDefault="00C521B3" w:rsidP="00015975">
            <w:pPr>
              <w:pStyle w:val="TAL"/>
              <w:rPr>
                <w:sz w:val="16"/>
                <w:szCs w:val="16"/>
              </w:rPr>
            </w:pPr>
            <w:r w:rsidRPr="001B1679">
              <w:rPr>
                <w:sz w:val="16"/>
                <w:szCs w:val="16"/>
              </w:rPr>
              <w:t>3GPPMEMBER</w:t>
            </w:r>
          </w:p>
        </w:tc>
      </w:tr>
      <w:tr w:rsidR="00C521B3" w14:paraId="707EB9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86B1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8AFB9" w14:textId="77777777" w:rsidR="00C521B3" w:rsidRPr="001B1679" w:rsidRDefault="00C521B3" w:rsidP="00015975">
            <w:pPr>
              <w:pStyle w:val="TAL"/>
              <w:rPr>
                <w:sz w:val="16"/>
                <w:szCs w:val="16"/>
              </w:rPr>
            </w:pPr>
            <w:r w:rsidRPr="001B1679">
              <w:rPr>
                <w:sz w:val="16"/>
                <w:szCs w:val="16"/>
              </w:rPr>
              <w:t>Stephen Hayes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89F68B" w14:textId="77777777" w:rsidR="00C521B3" w:rsidRPr="001B1679" w:rsidRDefault="00C521B3" w:rsidP="00015975">
            <w:pPr>
              <w:pStyle w:val="TAL"/>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3FE06"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F5099E" w14:textId="77777777" w:rsidR="00C521B3" w:rsidRPr="001B1679" w:rsidRDefault="00C521B3" w:rsidP="00015975">
            <w:pPr>
              <w:pStyle w:val="TAL"/>
              <w:rPr>
                <w:sz w:val="16"/>
                <w:szCs w:val="16"/>
              </w:rPr>
            </w:pPr>
            <w:r w:rsidRPr="001B1679">
              <w:rPr>
                <w:sz w:val="16"/>
                <w:szCs w:val="16"/>
              </w:rPr>
              <w:t>3GPPMEMBER</w:t>
            </w:r>
          </w:p>
        </w:tc>
      </w:tr>
      <w:tr w:rsidR="00C521B3" w14:paraId="48F67A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6D2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184B81" w14:textId="77777777" w:rsidR="00C521B3" w:rsidRPr="001B1679" w:rsidRDefault="00C521B3" w:rsidP="00015975">
            <w:pPr>
              <w:pStyle w:val="TAL"/>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157D5E"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7290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E0659" w14:textId="77777777" w:rsidR="00C521B3" w:rsidRPr="001B1679" w:rsidRDefault="00C521B3" w:rsidP="00015975">
            <w:pPr>
              <w:pStyle w:val="TAL"/>
              <w:rPr>
                <w:sz w:val="16"/>
                <w:szCs w:val="16"/>
              </w:rPr>
            </w:pPr>
            <w:r w:rsidRPr="001B1679">
              <w:rPr>
                <w:sz w:val="16"/>
                <w:szCs w:val="16"/>
              </w:rPr>
              <w:t>3GPPMEMBER</w:t>
            </w:r>
          </w:p>
        </w:tc>
      </w:tr>
      <w:tr w:rsidR="00C521B3" w14:paraId="0E7288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C61EC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75417" w14:textId="77777777" w:rsidR="00C521B3" w:rsidRPr="001B1679" w:rsidRDefault="00C521B3" w:rsidP="00015975">
            <w:pPr>
              <w:pStyle w:val="TAL"/>
              <w:rPr>
                <w:sz w:val="16"/>
                <w:szCs w:val="16"/>
              </w:rPr>
            </w:pPr>
            <w:r w:rsidRPr="001B1679">
              <w:rPr>
                <w:sz w:val="16"/>
                <w:szCs w:val="16"/>
              </w:rPr>
              <w:t>Peter Hedman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1DF1B" w14:textId="77777777" w:rsidR="00C521B3" w:rsidRPr="001B1679" w:rsidRDefault="00C521B3" w:rsidP="00015975">
            <w:pPr>
              <w:pStyle w:val="TAL"/>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8E64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5FE1D" w14:textId="77777777" w:rsidR="00C521B3" w:rsidRPr="001B1679" w:rsidRDefault="00C521B3" w:rsidP="00015975">
            <w:pPr>
              <w:pStyle w:val="TAL"/>
              <w:rPr>
                <w:sz w:val="16"/>
                <w:szCs w:val="16"/>
              </w:rPr>
            </w:pPr>
            <w:r w:rsidRPr="001B1679">
              <w:rPr>
                <w:sz w:val="16"/>
                <w:szCs w:val="16"/>
              </w:rPr>
              <w:t>3GPPMEMBER</w:t>
            </w:r>
          </w:p>
        </w:tc>
      </w:tr>
      <w:tr w:rsidR="00C521B3" w14:paraId="38C0B9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F370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2CFC49" w14:textId="77777777" w:rsidR="00C521B3" w:rsidRPr="001B1679" w:rsidRDefault="00C521B3" w:rsidP="00015975">
            <w:pPr>
              <w:pStyle w:val="TAL"/>
              <w:rPr>
                <w:sz w:val="16"/>
                <w:szCs w:val="16"/>
              </w:rPr>
            </w:pPr>
            <w:r w:rsidRPr="001B1679">
              <w:rPr>
                <w:sz w:val="16"/>
                <w:szCs w:val="16"/>
              </w:rPr>
              <w:t>Thomas Heyn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74B93" w14:textId="77777777" w:rsidR="00C521B3" w:rsidRPr="001B1679" w:rsidRDefault="00C521B3" w:rsidP="00015975">
            <w:pPr>
              <w:pStyle w:val="TAL"/>
              <w:rPr>
                <w:sz w:val="16"/>
                <w:szCs w:val="16"/>
              </w:rPr>
            </w:pPr>
            <w:r w:rsidRPr="001B1679">
              <w:rPr>
                <w:sz w:val="16"/>
                <w:szCs w:val="16"/>
              </w:rPr>
              <w:t>Fraunhofer IIS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AEBB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1B6DB" w14:textId="77777777" w:rsidR="00C521B3" w:rsidRPr="001B1679" w:rsidRDefault="00C521B3" w:rsidP="00015975">
            <w:pPr>
              <w:pStyle w:val="TAL"/>
              <w:rPr>
                <w:sz w:val="16"/>
                <w:szCs w:val="16"/>
              </w:rPr>
            </w:pPr>
            <w:r w:rsidRPr="001B1679">
              <w:rPr>
                <w:sz w:val="16"/>
                <w:szCs w:val="16"/>
              </w:rPr>
              <w:t>3GPPMEMBER</w:t>
            </w:r>
          </w:p>
        </w:tc>
      </w:tr>
      <w:tr w:rsidR="00C521B3" w14:paraId="4D41F2C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9F7A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A1EED" w14:textId="77777777" w:rsidR="00C521B3" w:rsidRPr="001B1679" w:rsidRDefault="00C521B3" w:rsidP="00015975">
            <w:pPr>
              <w:pStyle w:val="TAL"/>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11003"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9019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E6E14" w14:textId="77777777" w:rsidR="00C521B3" w:rsidRPr="001B1679" w:rsidRDefault="00C521B3" w:rsidP="00015975">
            <w:pPr>
              <w:pStyle w:val="TAL"/>
              <w:rPr>
                <w:sz w:val="16"/>
                <w:szCs w:val="16"/>
              </w:rPr>
            </w:pPr>
            <w:r w:rsidRPr="001B1679">
              <w:rPr>
                <w:sz w:val="16"/>
                <w:szCs w:val="16"/>
              </w:rPr>
              <w:t>3GPPMEMBER</w:t>
            </w:r>
          </w:p>
        </w:tc>
      </w:tr>
      <w:tr w:rsidR="00C521B3" w14:paraId="2A6ECBA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B52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8FC08" w14:textId="77777777" w:rsidR="00C521B3" w:rsidRPr="001B1679" w:rsidRDefault="00C521B3" w:rsidP="00015975">
            <w:pPr>
              <w:pStyle w:val="TAL"/>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697FB8" w14:textId="77777777" w:rsidR="00C521B3" w:rsidRPr="001B1679" w:rsidRDefault="00C521B3" w:rsidP="00015975">
            <w:pPr>
              <w:pStyle w:val="TAL"/>
              <w:rPr>
                <w:sz w:val="16"/>
                <w:szCs w:val="16"/>
              </w:rPr>
            </w:pPr>
            <w:r w:rsidRPr="001B1679">
              <w:rPr>
                <w:sz w:val="16"/>
                <w:szCs w:val="16"/>
              </w:rPr>
              <w:t xml:space="preserve">Ericsson </w:t>
            </w:r>
            <w:proofErr w:type="spellStart"/>
            <w:r w:rsidRPr="001B1679">
              <w:rPr>
                <w:sz w:val="16"/>
                <w:szCs w:val="16"/>
              </w:rPr>
              <w:t>Telecomunicazioni</w:t>
            </w:r>
            <w:proofErr w:type="spellEnd"/>
            <w:r w:rsidRPr="001B1679">
              <w:rPr>
                <w:sz w:val="16"/>
                <w:szCs w:val="16"/>
              </w:rPr>
              <w:t xml:space="preserve">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5944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5565B" w14:textId="77777777" w:rsidR="00C521B3" w:rsidRPr="001B1679" w:rsidRDefault="00C521B3" w:rsidP="00015975">
            <w:pPr>
              <w:pStyle w:val="TAL"/>
              <w:rPr>
                <w:sz w:val="16"/>
                <w:szCs w:val="16"/>
              </w:rPr>
            </w:pPr>
            <w:r w:rsidRPr="001B1679">
              <w:rPr>
                <w:sz w:val="16"/>
                <w:szCs w:val="16"/>
              </w:rPr>
              <w:t>3GPPMEMBER</w:t>
            </w:r>
          </w:p>
        </w:tc>
      </w:tr>
      <w:tr w:rsidR="00C521B3" w14:paraId="5F709B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88BE4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F7C0F8" w14:textId="77777777" w:rsidR="00C521B3" w:rsidRPr="001B1679" w:rsidRDefault="00C521B3" w:rsidP="00015975">
            <w:pPr>
              <w:pStyle w:val="TAL"/>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2BF96"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CC0F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4D8DF" w14:textId="77777777" w:rsidR="00C521B3" w:rsidRPr="001B1679" w:rsidRDefault="00C521B3" w:rsidP="00015975">
            <w:pPr>
              <w:pStyle w:val="TAL"/>
              <w:rPr>
                <w:sz w:val="16"/>
                <w:szCs w:val="16"/>
              </w:rPr>
            </w:pPr>
            <w:r w:rsidRPr="001B1679">
              <w:rPr>
                <w:sz w:val="16"/>
                <w:szCs w:val="16"/>
              </w:rPr>
              <w:t>3GPPMEMBER</w:t>
            </w:r>
          </w:p>
        </w:tc>
      </w:tr>
      <w:tr w:rsidR="00C521B3" w14:paraId="77D7A5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D824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C1E95" w14:textId="77777777" w:rsidR="00C521B3" w:rsidRPr="001B1679" w:rsidRDefault="00C521B3" w:rsidP="00015975">
            <w:pPr>
              <w:pStyle w:val="TAL"/>
              <w:rPr>
                <w:sz w:val="16"/>
                <w:szCs w:val="16"/>
              </w:rPr>
            </w:pPr>
            <w:r w:rsidRPr="001B1679">
              <w:rPr>
                <w:sz w:val="16"/>
                <w:szCs w:val="16"/>
              </w:rPr>
              <w:t>Aeleen Howard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E21E7"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78AB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814242" w14:textId="77777777" w:rsidR="00C521B3" w:rsidRPr="001B1679" w:rsidRDefault="00C521B3" w:rsidP="00015975">
            <w:pPr>
              <w:pStyle w:val="TAL"/>
              <w:rPr>
                <w:sz w:val="16"/>
                <w:szCs w:val="16"/>
              </w:rPr>
            </w:pPr>
            <w:r w:rsidRPr="001B1679">
              <w:rPr>
                <w:sz w:val="16"/>
                <w:szCs w:val="16"/>
              </w:rPr>
              <w:t>3GPPMEMBER</w:t>
            </w:r>
          </w:p>
        </w:tc>
      </w:tr>
      <w:tr w:rsidR="00C521B3" w14:paraId="0044BC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7DE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B2E46" w14:textId="77777777" w:rsidR="00C521B3" w:rsidRPr="001B1679" w:rsidRDefault="00C521B3" w:rsidP="00015975">
            <w:pPr>
              <w:pStyle w:val="TAL"/>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AF810"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DB665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F1D9FE" w14:textId="77777777" w:rsidR="00C521B3" w:rsidRPr="001B1679" w:rsidRDefault="00C521B3" w:rsidP="00015975">
            <w:pPr>
              <w:pStyle w:val="TAL"/>
              <w:rPr>
                <w:sz w:val="16"/>
                <w:szCs w:val="16"/>
              </w:rPr>
            </w:pPr>
            <w:r w:rsidRPr="001B1679">
              <w:rPr>
                <w:sz w:val="16"/>
                <w:szCs w:val="16"/>
              </w:rPr>
              <w:t>3GPPMEMBER</w:t>
            </w:r>
          </w:p>
        </w:tc>
      </w:tr>
      <w:tr w:rsidR="00C521B3" w14:paraId="145FC3A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2D19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FF35D" w14:textId="77777777" w:rsidR="00C521B3" w:rsidRPr="001B1679" w:rsidRDefault="00C521B3" w:rsidP="00015975">
            <w:pPr>
              <w:pStyle w:val="TAL"/>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806A8" w14:textId="77777777" w:rsidR="00C521B3" w:rsidRPr="001B1679" w:rsidRDefault="00C521B3" w:rsidP="00015975">
            <w:pPr>
              <w:pStyle w:val="TAL"/>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44C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4AB71D" w14:textId="77777777" w:rsidR="00C521B3" w:rsidRPr="001B1679" w:rsidRDefault="00C521B3" w:rsidP="00015975">
            <w:pPr>
              <w:pStyle w:val="TAL"/>
              <w:rPr>
                <w:sz w:val="16"/>
                <w:szCs w:val="16"/>
              </w:rPr>
            </w:pPr>
            <w:r w:rsidRPr="001B1679">
              <w:rPr>
                <w:sz w:val="16"/>
                <w:szCs w:val="16"/>
              </w:rPr>
              <w:t>3GPPMEMBER</w:t>
            </w:r>
          </w:p>
        </w:tc>
      </w:tr>
      <w:tr w:rsidR="00C521B3" w14:paraId="43FBE47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0C7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466C7" w14:textId="77777777" w:rsidR="00C521B3" w:rsidRPr="001B1679" w:rsidRDefault="00C521B3" w:rsidP="00015975">
            <w:pPr>
              <w:pStyle w:val="TAL"/>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7AAB3"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C56A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59618" w14:textId="77777777" w:rsidR="00C521B3" w:rsidRPr="001B1679" w:rsidRDefault="00C521B3" w:rsidP="00015975">
            <w:pPr>
              <w:pStyle w:val="TAL"/>
              <w:rPr>
                <w:sz w:val="16"/>
                <w:szCs w:val="16"/>
              </w:rPr>
            </w:pPr>
            <w:r w:rsidRPr="001B1679">
              <w:rPr>
                <w:sz w:val="16"/>
                <w:szCs w:val="16"/>
              </w:rPr>
              <w:t>3GPPMEMBER</w:t>
            </w:r>
          </w:p>
        </w:tc>
      </w:tr>
      <w:tr w:rsidR="00C521B3" w14:paraId="091FDD5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9A4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667C2" w14:textId="77777777" w:rsidR="00C521B3" w:rsidRPr="001B1679" w:rsidRDefault="00C521B3" w:rsidP="00015975">
            <w:pPr>
              <w:pStyle w:val="TAL"/>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735BF"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5CA0A"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49975" w14:textId="77777777" w:rsidR="00C521B3" w:rsidRPr="001B1679" w:rsidRDefault="00C521B3" w:rsidP="00015975">
            <w:pPr>
              <w:pStyle w:val="TAL"/>
              <w:rPr>
                <w:sz w:val="16"/>
                <w:szCs w:val="16"/>
              </w:rPr>
            </w:pPr>
            <w:r w:rsidRPr="001B1679">
              <w:rPr>
                <w:sz w:val="16"/>
                <w:szCs w:val="16"/>
              </w:rPr>
              <w:t>3GPPMEMBER</w:t>
            </w:r>
          </w:p>
        </w:tc>
      </w:tr>
      <w:tr w:rsidR="00C521B3" w14:paraId="548151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B49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C030E8" w14:textId="77777777" w:rsidR="00C521B3" w:rsidRPr="001B1679" w:rsidRDefault="00C521B3" w:rsidP="00015975">
            <w:pPr>
              <w:pStyle w:val="TAL"/>
              <w:rPr>
                <w:sz w:val="16"/>
                <w:szCs w:val="16"/>
              </w:rPr>
            </w:pPr>
            <w:r w:rsidRPr="001B1679">
              <w:rPr>
                <w:sz w:val="16"/>
                <w:szCs w:val="16"/>
              </w:rPr>
              <w:t>Daniel Itzigsohn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119F7" w14:textId="77777777" w:rsidR="00C521B3" w:rsidRPr="001B1679" w:rsidRDefault="00C521B3" w:rsidP="00015975">
            <w:pPr>
              <w:pStyle w:val="TAL"/>
              <w:rPr>
                <w:sz w:val="16"/>
                <w:szCs w:val="16"/>
              </w:rPr>
            </w:pPr>
            <w:r w:rsidRPr="001B1679">
              <w:rPr>
                <w:sz w:val="16"/>
                <w:szCs w:val="16"/>
              </w:rPr>
              <w:t>Gilat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DB88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BE0F1" w14:textId="77777777" w:rsidR="00C521B3" w:rsidRPr="001B1679" w:rsidRDefault="00C521B3" w:rsidP="00015975">
            <w:pPr>
              <w:pStyle w:val="TAL"/>
              <w:rPr>
                <w:sz w:val="16"/>
                <w:szCs w:val="16"/>
              </w:rPr>
            </w:pPr>
            <w:r w:rsidRPr="001B1679">
              <w:rPr>
                <w:sz w:val="16"/>
                <w:szCs w:val="16"/>
              </w:rPr>
              <w:t>3GPPMEMBER</w:t>
            </w:r>
          </w:p>
        </w:tc>
      </w:tr>
      <w:tr w:rsidR="00C521B3" w14:paraId="2F646E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6B3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F5135C" w14:textId="77777777" w:rsidR="00C521B3" w:rsidRPr="001B1679" w:rsidRDefault="00C521B3" w:rsidP="00015975">
            <w:pPr>
              <w:pStyle w:val="TAL"/>
              <w:rPr>
                <w:sz w:val="16"/>
                <w:szCs w:val="16"/>
              </w:rPr>
            </w:pPr>
            <w:proofErr w:type="spellStart"/>
            <w:r w:rsidRPr="001B1679">
              <w:rPr>
                <w:sz w:val="16"/>
                <w:szCs w:val="16"/>
              </w:rPr>
              <w:t>Naofumi</w:t>
            </w:r>
            <w:proofErr w:type="spellEnd"/>
            <w:r w:rsidRPr="001B1679">
              <w:rPr>
                <w:sz w:val="16"/>
                <w:szCs w:val="16"/>
              </w:rPr>
              <w:t xml:space="preserve"> </w:t>
            </w:r>
            <w:proofErr w:type="spellStart"/>
            <w:r w:rsidRPr="001B1679">
              <w:rPr>
                <w:sz w:val="16"/>
                <w:szCs w:val="16"/>
              </w:rPr>
              <w:t>Iwayama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45FEE" w14:textId="77777777" w:rsidR="00C521B3" w:rsidRPr="001B1679" w:rsidRDefault="00C521B3" w:rsidP="00015975">
            <w:pPr>
              <w:pStyle w:val="TAL"/>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0F4B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89BEAB" w14:textId="77777777" w:rsidR="00C521B3" w:rsidRPr="001B1679" w:rsidRDefault="00C521B3" w:rsidP="00015975">
            <w:pPr>
              <w:pStyle w:val="TAL"/>
              <w:rPr>
                <w:sz w:val="16"/>
                <w:szCs w:val="16"/>
              </w:rPr>
            </w:pPr>
            <w:r w:rsidRPr="001B1679">
              <w:rPr>
                <w:sz w:val="16"/>
                <w:szCs w:val="16"/>
              </w:rPr>
              <w:t>3GPPMEMBER</w:t>
            </w:r>
          </w:p>
        </w:tc>
      </w:tr>
      <w:tr w:rsidR="00C521B3" w14:paraId="5403043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14F6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FBDD8" w14:textId="77777777" w:rsidR="00C521B3" w:rsidRPr="001B1679" w:rsidRDefault="00C521B3" w:rsidP="00015975">
            <w:pPr>
              <w:pStyle w:val="TAL"/>
              <w:rPr>
                <w:sz w:val="16"/>
                <w:szCs w:val="16"/>
              </w:rPr>
            </w:pPr>
            <w:r w:rsidRPr="001B1679">
              <w:rPr>
                <w:sz w:val="16"/>
                <w:szCs w:val="16"/>
              </w:rPr>
              <w:t>LEE JAEHYUN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2CD60"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DC7C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5BFFC" w14:textId="77777777" w:rsidR="00C521B3" w:rsidRPr="001B1679" w:rsidRDefault="00C521B3" w:rsidP="00015975">
            <w:pPr>
              <w:pStyle w:val="TAL"/>
              <w:rPr>
                <w:sz w:val="16"/>
                <w:szCs w:val="16"/>
              </w:rPr>
            </w:pPr>
            <w:r w:rsidRPr="001B1679">
              <w:rPr>
                <w:sz w:val="16"/>
                <w:szCs w:val="16"/>
              </w:rPr>
              <w:t>3GPPMEMBER</w:t>
            </w:r>
          </w:p>
        </w:tc>
      </w:tr>
      <w:tr w:rsidR="00C521B3" w14:paraId="6D0589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5410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D0A07" w14:textId="77777777" w:rsidR="00C521B3" w:rsidRPr="001B1679" w:rsidRDefault="00C521B3" w:rsidP="00015975">
            <w:pPr>
              <w:pStyle w:val="TAL"/>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568FDF"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A5C5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55909" w14:textId="77777777" w:rsidR="00C521B3" w:rsidRPr="001B1679" w:rsidRDefault="00C521B3" w:rsidP="00015975">
            <w:pPr>
              <w:pStyle w:val="TAL"/>
              <w:rPr>
                <w:sz w:val="16"/>
                <w:szCs w:val="16"/>
              </w:rPr>
            </w:pPr>
            <w:r w:rsidRPr="001B1679">
              <w:rPr>
                <w:sz w:val="16"/>
                <w:szCs w:val="16"/>
              </w:rPr>
              <w:t>3GPPMEMBER</w:t>
            </w:r>
          </w:p>
        </w:tc>
      </w:tr>
      <w:tr w:rsidR="00C521B3" w14:paraId="7FAB2D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A096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6F2DB" w14:textId="77777777" w:rsidR="00C521B3" w:rsidRPr="001B1679" w:rsidRDefault="00C521B3" w:rsidP="00015975">
            <w:pPr>
              <w:pStyle w:val="TAL"/>
              <w:rPr>
                <w:sz w:val="16"/>
                <w:szCs w:val="16"/>
              </w:rPr>
            </w:pPr>
            <w:proofErr w:type="spellStart"/>
            <w:r w:rsidRPr="001B1679">
              <w:rPr>
                <w:sz w:val="16"/>
                <w:szCs w:val="16"/>
              </w:rPr>
              <w:t>Jaehyuk</w:t>
            </w:r>
            <w:proofErr w:type="spellEnd"/>
            <w:r w:rsidRPr="001B1679">
              <w:rPr>
                <w:sz w:val="16"/>
                <w:szCs w:val="16"/>
              </w:rPr>
              <w:t xml:space="preserve">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F97E0" w14:textId="77777777" w:rsidR="00C521B3" w:rsidRPr="001B1679" w:rsidRDefault="00C521B3" w:rsidP="00015975">
            <w:pPr>
              <w:pStyle w:val="TAL"/>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5217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ACE5A" w14:textId="77777777" w:rsidR="00C521B3" w:rsidRPr="001B1679" w:rsidRDefault="00C521B3" w:rsidP="00015975">
            <w:pPr>
              <w:pStyle w:val="TAL"/>
              <w:rPr>
                <w:sz w:val="16"/>
                <w:szCs w:val="16"/>
              </w:rPr>
            </w:pPr>
            <w:r w:rsidRPr="001B1679">
              <w:rPr>
                <w:sz w:val="16"/>
                <w:szCs w:val="16"/>
              </w:rPr>
              <w:t>3GPPMEMBER</w:t>
            </w:r>
          </w:p>
        </w:tc>
      </w:tr>
      <w:tr w:rsidR="00C521B3" w14:paraId="592162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AD3E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FA048" w14:textId="77777777" w:rsidR="00C521B3" w:rsidRPr="001B1679" w:rsidRDefault="00C521B3" w:rsidP="00015975">
            <w:pPr>
              <w:pStyle w:val="TAL"/>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4A473" w14:textId="77777777" w:rsidR="00C521B3" w:rsidRPr="001B1679" w:rsidRDefault="00C521B3" w:rsidP="00015975">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5B5C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A8F1F" w14:textId="77777777" w:rsidR="00C521B3" w:rsidRPr="001B1679" w:rsidRDefault="00C521B3" w:rsidP="00015975">
            <w:pPr>
              <w:pStyle w:val="TAL"/>
              <w:rPr>
                <w:sz w:val="16"/>
                <w:szCs w:val="16"/>
              </w:rPr>
            </w:pPr>
            <w:r w:rsidRPr="001B1679">
              <w:rPr>
                <w:sz w:val="16"/>
                <w:szCs w:val="16"/>
              </w:rPr>
              <w:t>3GPPMEMBER</w:t>
            </w:r>
          </w:p>
        </w:tc>
      </w:tr>
      <w:tr w:rsidR="00C521B3" w14:paraId="226B7C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1BC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AA477" w14:textId="77777777" w:rsidR="00C521B3" w:rsidRPr="001B1679" w:rsidRDefault="00C521B3" w:rsidP="00015975">
            <w:pPr>
              <w:pStyle w:val="TAL"/>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45B32"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B719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60B0CE" w14:textId="77777777" w:rsidR="00C521B3" w:rsidRPr="001B1679" w:rsidRDefault="00C521B3" w:rsidP="00015975">
            <w:pPr>
              <w:pStyle w:val="TAL"/>
              <w:rPr>
                <w:sz w:val="16"/>
                <w:szCs w:val="16"/>
              </w:rPr>
            </w:pPr>
            <w:r w:rsidRPr="001B1679">
              <w:rPr>
                <w:sz w:val="16"/>
                <w:szCs w:val="16"/>
              </w:rPr>
              <w:t>3GPPMEMBER</w:t>
            </w:r>
          </w:p>
        </w:tc>
      </w:tr>
      <w:tr w:rsidR="00C521B3" w14:paraId="6432F5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8A333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6C8B" w14:textId="77777777" w:rsidR="00C521B3" w:rsidRPr="001B1679" w:rsidRDefault="00C521B3" w:rsidP="00015975">
            <w:pPr>
              <w:pStyle w:val="TAL"/>
              <w:rPr>
                <w:sz w:val="16"/>
                <w:szCs w:val="16"/>
              </w:rPr>
            </w:pPr>
            <w:proofErr w:type="spellStart"/>
            <w:r w:rsidRPr="001B1679">
              <w:rPr>
                <w:sz w:val="16"/>
                <w:szCs w:val="16"/>
              </w:rPr>
              <w:t>Hyoungju</w:t>
            </w:r>
            <w:proofErr w:type="spellEnd"/>
            <w:r w:rsidRPr="001B1679">
              <w:rPr>
                <w:sz w:val="16"/>
                <w:szCs w:val="16"/>
              </w:rPr>
              <w:t xml:space="preserve">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FE6BE" w14:textId="77777777" w:rsidR="00C521B3" w:rsidRPr="001B1679" w:rsidRDefault="00C521B3" w:rsidP="00015975">
            <w:pPr>
              <w:pStyle w:val="TAL"/>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3BD1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B2DA6" w14:textId="77777777" w:rsidR="00C521B3" w:rsidRPr="001B1679" w:rsidRDefault="00C521B3" w:rsidP="00015975">
            <w:pPr>
              <w:pStyle w:val="TAL"/>
              <w:rPr>
                <w:sz w:val="16"/>
                <w:szCs w:val="16"/>
              </w:rPr>
            </w:pPr>
            <w:r w:rsidRPr="001B1679">
              <w:rPr>
                <w:sz w:val="16"/>
                <w:szCs w:val="16"/>
              </w:rPr>
              <w:t>3GPPMEMBER</w:t>
            </w:r>
          </w:p>
        </w:tc>
      </w:tr>
      <w:tr w:rsidR="00C521B3" w14:paraId="79927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2D7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06831E" w14:textId="77777777" w:rsidR="00C521B3" w:rsidRPr="001B1679" w:rsidRDefault="00C521B3" w:rsidP="00015975">
            <w:pPr>
              <w:pStyle w:val="TAL"/>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0C33B"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E842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09E37" w14:textId="77777777" w:rsidR="00C521B3" w:rsidRPr="001B1679" w:rsidRDefault="00C521B3" w:rsidP="00015975">
            <w:pPr>
              <w:pStyle w:val="TAL"/>
              <w:rPr>
                <w:sz w:val="16"/>
                <w:szCs w:val="16"/>
              </w:rPr>
            </w:pPr>
            <w:r w:rsidRPr="001B1679">
              <w:rPr>
                <w:sz w:val="16"/>
                <w:szCs w:val="16"/>
              </w:rPr>
              <w:t>3GPPMEMBER</w:t>
            </w:r>
          </w:p>
        </w:tc>
      </w:tr>
      <w:tr w:rsidR="00C521B3" w14:paraId="52CB00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959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774A1" w14:textId="77777777" w:rsidR="00C521B3" w:rsidRPr="001B1679" w:rsidRDefault="00C521B3" w:rsidP="00015975">
            <w:pPr>
              <w:pStyle w:val="TAL"/>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205D4" w14:textId="77777777" w:rsidR="00C521B3" w:rsidRPr="001B1679" w:rsidRDefault="00C521B3" w:rsidP="00015975">
            <w:pPr>
              <w:pStyle w:val="TAL"/>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658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D1E94" w14:textId="77777777" w:rsidR="00C521B3" w:rsidRPr="001B1679" w:rsidRDefault="00C521B3" w:rsidP="00015975">
            <w:pPr>
              <w:pStyle w:val="TAL"/>
              <w:rPr>
                <w:sz w:val="16"/>
                <w:szCs w:val="16"/>
              </w:rPr>
            </w:pPr>
            <w:r w:rsidRPr="001B1679">
              <w:rPr>
                <w:sz w:val="16"/>
                <w:szCs w:val="16"/>
              </w:rPr>
              <w:t>3GPPMEMBER</w:t>
            </w:r>
          </w:p>
        </w:tc>
      </w:tr>
      <w:tr w:rsidR="00C521B3" w14:paraId="2325B4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EFC39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30425E" w14:textId="77777777" w:rsidR="00C521B3" w:rsidRPr="001B1679" w:rsidRDefault="00C521B3" w:rsidP="00015975">
            <w:pPr>
              <w:pStyle w:val="TAL"/>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ECBF0" w14:textId="77777777" w:rsidR="00C521B3" w:rsidRPr="001B1679" w:rsidRDefault="00C521B3" w:rsidP="00015975">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2B47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212F70" w14:textId="77777777" w:rsidR="00C521B3" w:rsidRPr="001B1679" w:rsidRDefault="00C521B3" w:rsidP="00015975">
            <w:pPr>
              <w:pStyle w:val="TAL"/>
              <w:rPr>
                <w:sz w:val="16"/>
                <w:szCs w:val="16"/>
              </w:rPr>
            </w:pPr>
            <w:r w:rsidRPr="001B1679">
              <w:rPr>
                <w:sz w:val="16"/>
                <w:szCs w:val="16"/>
              </w:rPr>
              <w:t>3GPPMEMBER</w:t>
            </w:r>
          </w:p>
        </w:tc>
      </w:tr>
      <w:tr w:rsidR="00C521B3" w14:paraId="0530CF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B302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F3E2F3" w14:textId="77777777" w:rsidR="00C521B3" w:rsidRPr="001B1679" w:rsidRDefault="00C521B3" w:rsidP="00015975">
            <w:pPr>
              <w:pStyle w:val="TAL"/>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64B89" w14:textId="77777777" w:rsidR="00C521B3" w:rsidRPr="001B1679" w:rsidRDefault="00C521B3" w:rsidP="00015975">
            <w:pPr>
              <w:pStyle w:val="TAL"/>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C96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4C038B" w14:textId="77777777" w:rsidR="00C521B3" w:rsidRPr="001B1679" w:rsidRDefault="00C521B3" w:rsidP="00015975">
            <w:pPr>
              <w:pStyle w:val="TAL"/>
              <w:rPr>
                <w:sz w:val="16"/>
                <w:szCs w:val="16"/>
              </w:rPr>
            </w:pPr>
            <w:r w:rsidRPr="001B1679">
              <w:rPr>
                <w:sz w:val="16"/>
                <w:szCs w:val="16"/>
              </w:rPr>
              <w:t>3GPPMEMBER</w:t>
            </w:r>
          </w:p>
        </w:tc>
      </w:tr>
      <w:tr w:rsidR="00C521B3" w14:paraId="2608036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493A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24DFC" w14:textId="77777777" w:rsidR="00C521B3" w:rsidRPr="001B1679" w:rsidRDefault="00C521B3" w:rsidP="00015975">
            <w:pPr>
              <w:pStyle w:val="TAL"/>
              <w:rPr>
                <w:sz w:val="16"/>
                <w:szCs w:val="16"/>
              </w:rPr>
            </w:pPr>
            <w:proofErr w:type="spellStart"/>
            <w:r w:rsidRPr="001B1679">
              <w:rPr>
                <w:sz w:val="16"/>
                <w:szCs w:val="16"/>
              </w:rPr>
              <w:t>Yanchao</w:t>
            </w:r>
            <w:proofErr w:type="spellEnd"/>
            <w:r w:rsidRPr="001B1679">
              <w:rPr>
                <w:sz w:val="16"/>
                <w:szCs w:val="16"/>
              </w:rPr>
              <w:t xml:space="preserve">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672E0" w14:textId="77777777" w:rsidR="00C521B3" w:rsidRPr="001B1679" w:rsidRDefault="00C521B3" w:rsidP="00015975">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1A2F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4A76E" w14:textId="77777777" w:rsidR="00C521B3" w:rsidRPr="001B1679" w:rsidRDefault="00C521B3" w:rsidP="00015975">
            <w:pPr>
              <w:pStyle w:val="TAL"/>
              <w:rPr>
                <w:sz w:val="16"/>
                <w:szCs w:val="16"/>
              </w:rPr>
            </w:pPr>
            <w:r w:rsidRPr="001B1679">
              <w:rPr>
                <w:sz w:val="16"/>
                <w:szCs w:val="16"/>
              </w:rPr>
              <w:t>3GPPMEMBER</w:t>
            </w:r>
          </w:p>
        </w:tc>
      </w:tr>
      <w:tr w:rsidR="00C521B3" w14:paraId="7D98F1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8259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480101" w14:textId="77777777" w:rsidR="00C521B3" w:rsidRPr="001B1679" w:rsidRDefault="00C521B3" w:rsidP="00015975">
            <w:pPr>
              <w:pStyle w:val="TAL"/>
              <w:rPr>
                <w:sz w:val="16"/>
                <w:szCs w:val="16"/>
              </w:rPr>
            </w:pPr>
            <w:r w:rsidRPr="001B1679">
              <w:rPr>
                <w:sz w:val="16"/>
                <w:szCs w:val="16"/>
              </w:rPr>
              <w:t>Abbas Karaki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B5EB4" w14:textId="77777777" w:rsidR="00C521B3" w:rsidRPr="001B1679" w:rsidRDefault="00C521B3" w:rsidP="00015975">
            <w:pPr>
              <w:pStyle w:val="TAL"/>
              <w:rPr>
                <w:sz w:val="16"/>
                <w:szCs w:val="16"/>
              </w:rPr>
            </w:pPr>
            <w:r w:rsidRPr="001B1679">
              <w:rPr>
                <w:sz w:val="16"/>
                <w:szCs w:val="16"/>
              </w:rPr>
              <w:t>SES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CE2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AC6483" w14:textId="77777777" w:rsidR="00C521B3" w:rsidRPr="001B1679" w:rsidRDefault="00C521B3" w:rsidP="00015975">
            <w:pPr>
              <w:pStyle w:val="TAL"/>
              <w:rPr>
                <w:sz w:val="16"/>
                <w:szCs w:val="16"/>
              </w:rPr>
            </w:pPr>
            <w:r w:rsidRPr="001B1679">
              <w:rPr>
                <w:sz w:val="16"/>
                <w:szCs w:val="16"/>
              </w:rPr>
              <w:t>3GPPMEMBER</w:t>
            </w:r>
          </w:p>
        </w:tc>
      </w:tr>
      <w:tr w:rsidR="00C521B3" w14:paraId="4666D8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C258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B8A85A" w14:textId="77777777" w:rsidR="00C521B3" w:rsidRPr="001B1679" w:rsidRDefault="00C521B3" w:rsidP="00015975">
            <w:pPr>
              <w:pStyle w:val="TAL"/>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F455C" w14:textId="77777777" w:rsidR="00C521B3" w:rsidRPr="001B1679" w:rsidRDefault="00C521B3" w:rsidP="00015975">
            <w:pPr>
              <w:pStyle w:val="TAL"/>
              <w:rPr>
                <w:sz w:val="16"/>
                <w:szCs w:val="16"/>
              </w:rPr>
            </w:pPr>
            <w:r w:rsidRPr="001B1679">
              <w:rPr>
                <w:sz w:val="16"/>
                <w:szCs w:val="16"/>
              </w:rPr>
              <w:t>Lenovo Information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4AAE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CF02D" w14:textId="77777777" w:rsidR="00C521B3" w:rsidRPr="001B1679" w:rsidRDefault="00C521B3" w:rsidP="00015975">
            <w:pPr>
              <w:pStyle w:val="TAL"/>
              <w:rPr>
                <w:sz w:val="16"/>
                <w:szCs w:val="16"/>
              </w:rPr>
            </w:pPr>
            <w:r w:rsidRPr="001B1679">
              <w:rPr>
                <w:sz w:val="16"/>
                <w:szCs w:val="16"/>
              </w:rPr>
              <w:t>3GPPMEMBER</w:t>
            </w:r>
          </w:p>
        </w:tc>
      </w:tr>
      <w:tr w:rsidR="00C521B3" w14:paraId="3E5021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EEF8F"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94547" w14:textId="77777777" w:rsidR="00C521B3" w:rsidRPr="001B1679" w:rsidRDefault="00C521B3" w:rsidP="00015975">
            <w:pPr>
              <w:pStyle w:val="TAL"/>
              <w:rPr>
                <w:sz w:val="16"/>
                <w:szCs w:val="16"/>
              </w:rPr>
            </w:pPr>
            <w:r w:rsidRPr="001B1679">
              <w:rPr>
                <w:sz w:val="16"/>
                <w:szCs w:val="16"/>
              </w:rPr>
              <w:t>xiaowan ke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35FE2" w14:textId="77777777" w:rsidR="00C521B3" w:rsidRPr="001B1679" w:rsidRDefault="00C521B3" w:rsidP="00015975">
            <w:pPr>
              <w:pStyle w:val="TAL"/>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1FF3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9084B" w14:textId="77777777" w:rsidR="00C521B3" w:rsidRPr="001B1679" w:rsidRDefault="00C521B3" w:rsidP="00015975">
            <w:pPr>
              <w:pStyle w:val="TAL"/>
              <w:rPr>
                <w:sz w:val="16"/>
                <w:szCs w:val="16"/>
              </w:rPr>
            </w:pPr>
            <w:r w:rsidRPr="001B1679">
              <w:rPr>
                <w:sz w:val="16"/>
                <w:szCs w:val="16"/>
              </w:rPr>
              <w:t>3GPPMEMBER</w:t>
            </w:r>
          </w:p>
        </w:tc>
      </w:tr>
      <w:tr w:rsidR="00C521B3" w14:paraId="081CD7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B34D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95F1A5" w14:textId="77777777" w:rsidR="00C521B3" w:rsidRPr="001B1679" w:rsidRDefault="00C521B3" w:rsidP="00015975">
            <w:pPr>
              <w:pStyle w:val="TAL"/>
              <w:rPr>
                <w:sz w:val="16"/>
                <w:szCs w:val="16"/>
              </w:rPr>
            </w:pPr>
            <w:r w:rsidRPr="001B1679">
              <w:rPr>
                <w:sz w:val="16"/>
                <w:szCs w:val="16"/>
              </w:rPr>
              <w:t>Changki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6417D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459B7"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22B8EB" w14:textId="77777777" w:rsidR="00C521B3" w:rsidRPr="001B1679" w:rsidRDefault="00C521B3" w:rsidP="00015975">
            <w:pPr>
              <w:pStyle w:val="TAL"/>
              <w:rPr>
                <w:sz w:val="16"/>
                <w:szCs w:val="16"/>
              </w:rPr>
            </w:pPr>
            <w:r w:rsidRPr="001B1679">
              <w:rPr>
                <w:sz w:val="16"/>
                <w:szCs w:val="16"/>
              </w:rPr>
              <w:t>3GPPMEMBER</w:t>
            </w:r>
          </w:p>
        </w:tc>
      </w:tr>
      <w:tr w:rsidR="00C521B3" w14:paraId="37E509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F6D1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8144C" w14:textId="77777777" w:rsidR="00C521B3" w:rsidRPr="001B1679" w:rsidRDefault="00C521B3" w:rsidP="00015975">
            <w:pPr>
              <w:pStyle w:val="TAL"/>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F6966"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B33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55045" w14:textId="77777777" w:rsidR="00C521B3" w:rsidRPr="001B1679" w:rsidRDefault="00C521B3" w:rsidP="00015975">
            <w:pPr>
              <w:pStyle w:val="TAL"/>
              <w:rPr>
                <w:sz w:val="16"/>
                <w:szCs w:val="16"/>
              </w:rPr>
            </w:pPr>
            <w:r w:rsidRPr="001B1679">
              <w:rPr>
                <w:sz w:val="16"/>
                <w:szCs w:val="16"/>
              </w:rPr>
              <w:t>3GPPORG_REP</w:t>
            </w:r>
          </w:p>
        </w:tc>
      </w:tr>
      <w:tr w:rsidR="00C521B3" w14:paraId="22D54D1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B4352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75B80" w14:textId="77777777" w:rsidR="00C521B3" w:rsidRPr="001B1679" w:rsidRDefault="00C521B3" w:rsidP="00015975">
            <w:pPr>
              <w:pStyle w:val="TAL"/>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E2AE5" w14:textId="77777777" w:rsidR="00C521B3" w:rsidRPr="001B1679" w:rsidRDefault="00C521B3" w:rsidP="00015975">
            <w:pPr>
              <w:pStyle w:val="TAL"/>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0748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310B8" w14:textId="77777777" w:rsidR="00C521B3" w:rsidRPr="001B1679" w:rsidRDefault="00C521B3" w:rsidP="00015975">
            <w:pPr>
              <w:pStyle w:val="TAL"/>
              <w:rPr>
                <w:sz w:val="16"/>
                <w:szCs w:val="16"/>
              </w:rPr>
            </w:pPr>
            <w:r w:rsidRPr="001B1679">
              <w:rPr>
                <w:sz w:val="16"/>
                <w:szCs w:val="16"/>
              </w:rPr>
              <w:t>3GPPMEMBER</w:t>
            </w:r>
          </w:p>
        </w:tc>
      </w:tr>
      <w:tr w:rsidR="00C521B3" w14:paraId="199F872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B5A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DBFB55" w14:textId="77777777" w:rsidR="00C521B3" w:rsidRPr="001B1679" w:rsidRDefault="00C521B3" w:rsidP="00015975">
            <w:pPr>
              <w:pStyle w:val="TAL"/>
              <w:rPr>
                <w:sz w:val="16"/>
                <w:szCs w:val="16"/>
              </w:rPr>
            </w:pPr>
            <w:proofErr w:type="spellStart"/>
            <w:r w:rsidRPr="001B1679">
              <w:rPr>
                <w:sz w:val="16"/>
                <w:szCs w:val="16"/>
              </w:rPr>
              <w:t>Kyoungchan</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5BF6D" w14:textId="77777777" w:rsidR="00C521B3" w:rsidRPr="001B1679" w:rsidRDefault="00C521B3" w:rsidP="00015975">
            <w:pPr>
              <w:pStyle w:val="TAL"/>
              <w:rPr>
                <w:sz w:val="16"/>
                <w:szCs w:val="16"/>
              </w:rPr>
            </w:pPr>
            <w:proofErr w:type="spellStart"/>
            <w:r w:rsidRPr="001B1679">
              <w:rPr>
                <w:sz w:val="16"/>
                <w:szCs w:val="16"/>
              </w:rPr>
              <w:t>Uangel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D8061"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C2E387" w14:textId="77777777" w:rsidR="00C521B3" w:rsidRPr="001B1679" w:rsidRDefault="00C521B3" w:rsidP="00015975">
            <w:pPr>
              <w:pStyle w:val="TAL"/>
              <w:rPr>
                <w:sz w:val="16"/>
                <w:szCs w:val="16"/>
              </w:rPr>
            </w:pPr>
            <w:r w:rsidRPr="001B1679">
              <w:rPr>
                <w:sz w:val="16"/>
                <w:szCs w:val="16"/>
              </w:rPr>
              <w:t>3GPPMEMBER</w:t>
            </w:r>
          </w:p>
        </w:tc>
      </w:tr>
      <w:tr w:rsidR="00C521B3" w14:paraId="485E079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116E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2C35" w14:textId="77777777" w:rsidR="00C521B3" w:rsidRPr="001B1679" w:rsidRDefault="00C521B3" w:rsidP="00015975">
            <w:pPr>
              <w:pStyle w:val="TAL"/>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1CA3E" w14:textId="77777777" w:rsidR="00C521B3" w:rsidRPr="001B1679" w:rsidRDefault="00C521B3" w:rsidP="00015975">
            <w:pPr>
              <w:pStyle w:val="TAL"/>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886FF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BF620" w14:textId="77777777" w:rsidR="00C521B3" w:rsidRPr="001B1679" w:rsidRDefault="00C521B3" w:rsidP="00015975">
            <w:pPr>
              <w:pStyle w:val="TAL"/>
              <w:rPr>
                <w:sz w:val="16"/>
                <w:szCs w:val="16"/>
              </w:rPr>
            </w:pPr>
            <w:r w:rsidRPr="001B1679">
              <w:rPr>
                <w:sz w:val="16"/>
                <w:szCs w:val="16"/>
              </w:rPr>
              <w:t>3GPPMEMBER</w:t>
            </w:r>
          </w:p>
        </w:tc>
      </w:tr>
      <w:tr w:rsidR="00C521B3" w14:paraId="321A57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55D6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DE04C" w14:textId="77777777" w:rsidR="00C521B3" w:rsidRPr="001B1679" w:rsidRDefault="00C521B3" w:rsidP="00015975">
            <w:pPr>
              <w:pStyle w:val="TAL"/>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328013" w14:textId="77777777" w:rsidR="00C521B3" w:rsidRPr="001B1679" w:rsidRDefault="00C521B3" w:rsidP="00015975">
            <w:pPr>
              <w:pStyle w:val="TAL"/>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84925"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AEE08" w14:textId="77777777" w:rsidR="00C521B3" w:rsidRPr="001B1679" w:rsidRDefault="00C521B3" w:rsidP="00015975">
            <w:pPr>
              <w:pStyle w:val="TAL"/>
              <w:rPr>
                <w:sz w:val="16"/>
                <w:szCs w:val="16"/>
              </w:rPr>
            </w:pPr>
            <w:r w:rsidRPr="001B1679">
              <w:rPr>
                <w:sz w:val="16"/>
                <w:szCs w:val="16"/>
              </w:rPr>
              <w:t>3GPPMEMBER</w:t>
            </w:r>
          </w:p>
        </w:tc>
      </w:tr>
      <w:tr w:rsidR="00C521B3" w14:paraId="5BF163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9655F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BB926" w14:textId="77777777" w:rsidR="00C521B3" w:rsidRPr="001B1679" w:rsidRDefault="00C521B3" w:rsidP="00015975">
            <w:pPr>
              <w:pStyle w:val="TAL"/>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A9BEE" w14:textId="77777777" w:rsidR="00C521B3" w:rsidRPr="001B1679" w:rsidRDefault="00C521B3" w:rsidP="00015975">
            <w:pPr>
              <w:pStyle w:val="TAL"/>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CCAFB"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3F100" w14:textId="77777777" w:rsidR="00C521B3" w:rsidRPr="001B1679" w:rsidRDefault="00C521B3" w:rsidP="00015975">
            <w:pPr>
              <w:pStyle w:val="TAL"/>
              <w:rPr>
                <w:sz w:val="16"/>
                <w:szCs w:val="16"/>
              </w:rPr>
            </w:pPr>
            <w:r w:rsidRPr="001B1679">
              <w:rPr>
                <w:sz w:val="16"/>
                <w:szCs w:val="16"/>
              </w:rPr>
              <w:t>3GPPMEMBER</w:t>
            </w:r>
          </w:p>
        </w:tc>
      </w:tr>
      <w:tr w:rsidR="00C521B3" w14:paraId="6907BC0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1BD9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3699A" w14:textId="77777777" w:rsidR="00C521B3" w:rsidRPr="001B1679" w:rsidRDefault="00C521B3" w:rsidP="00015975">
            <w:pPr>
              <w:pStyle w:val="TAL"/>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71CAC"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3E9A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864B69" w14:textId="77777777" w:rsidR="00C521B3" w:rsidRPr="001B1679" w:rsidRDefault="00C521B3" w:rsidP="00015975">
            <w:pPr>
              <w:pStyle w:val="TAL"/>
              <w:rPr>
                <w:sz w:val="16"/>
                <w:szCs w:val="16"/>
              </w:rPr>
            </w:pPr>
            <w:r w:rsidRPr="001B1679">
              <w:rPr>
                <w:sz w:val="16"/>
                <w:szCs w:val="16"/>
              </w:rPr>
              <w:t>3GPPMEMBER</w:t>
            </w:r>
          </w:p>
        </w:tc>
      </w:tr>
      <w:tr w:rsidR="00C521B3" w14:paraId="15D80B5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5644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A51524" w14:textId="77777777" w:rsidR="00C521B3" w:rsidRPr="001B1679" w:rsidRDefault="00C521B3" w:rsidP="00015975">
            <w:pPr>
              <w:pStyle w:val="TAL"/>
              <w:rPr>
                <w:sz w:val="16"/>
                <w:szCs w:val="16"/>
              </w:rPr>
            </w:pPr>
            <w:proofErr w:type="spellStart"/>
            <w:r w:rsidRPr="001B1679">
              <w:rPr>
                <w:sz w:val="16"/>
                <w:szCs w:val="16"/>
              </w:rPr>
              <w:t>Yunesung</w:t>
            </w:r>
            <w:proofErr w:type="spellEnd"/>
            <w:r w:rsidRPr="001B1679">
              <w:rPr>
                <w:sz w:val="16"/>
                <w:szCs w:val="16"/>
              </w:rPr>
              <w:t xml:space="preserve">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8F101"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26EA2"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4B0A53" w14:textId="77777777" w:rsidR="00C521B3" w:rsidRPr="001B1679" w:rsidRDefault="00C521B3" w:rsidP="00015975">
            <w:pPr>
              <w:pStyle w:val="TAL"/>
              <w:rPr>
                <w:sz w:val="16"/>
                <w:szCs w:val="16"/>
              </w:rPr>
            </w:pPr>
            <w:r w:rsidRPr="001B1679">
              <w:rPr>
                <w:sz w:val="16"/>
                <w:szCs w:val="16"/>
              </w:rPr>
              <w:t>3GPPMEMBER</w:t>
            </w:r>
          </w:p>
        </w:tc>
      </w:tr>
      <w:tr w:rsidR="00C521B3" w14:paraId="6F2BE1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6CA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52378" w14:textId="77777777" w:rsidR="00C521B3" w:rsidRPr="001B1679" w:rsidRDefault="00C521B3" w:rsidP="00015975">
            <w:pPr>
              <w:pStyle w:val="TAL"/>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EA636" w14:textId="77777777" w:rsidR="00C521B3" w:rsidRPr="001B1679" w:rsidRDefault="00C521B3" w:rsidP="00015975">
            <w:pPr>
              <w:pStyle w:val="TAL"/>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B239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0ED49" w14:textId="77777777" w:rsidR="00C521B3" w:rsidRPr="001B1679" w:rsidRDefault="00C521B3" w:rsidP="00015975">
            <w:pPr>
              <w:pStyle w:val="TAL"/>
              <w:rPr>
                <w:sz w:val="16"/>
                <w:szCs w:val="16"/>
              </w:rPr>
            </w:pPr>
            <w:r w:rsidRPr="001B1679">
              <w:rPr>
                <w:sz w:val="16"/>
                <w:szCs w:val="16"/>
              </w:rPr>
              <w:t>3GPPMEMBER</w:t>
            </w:r>
          </w:p>
        </w:tc>
      </w:tr>
      <w:tr w:rsidR="00C521B3" w14:paraId="412B25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79153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2F0EE2" w14:textId="77777777" w:rsidR="00C521B3" w:rsidRPr="001B1679" w:rsidRDefault="00C521B3" w:rsidP="00015975">
            <w:pPr>
              <w:pStyle w:val="TAL"/>
              <w:rPr>
                <w:sz w:val="16"/>
                <w:szCs w:val="16"/>
              </w:rPr>
            </w:pPr>
            <w:r w:rsidRPr="001B1679">
              <w:rPr>
                <w:sz w:val="16"/>
                <w:szCs w:val="16"/>
              </w:rPr>
              <w:t xml:space="preserve">Koichiro </w:t>
            </w:r>
            <w:proofErr w:type="spellStart"/>
            <w:r w:rsidRPr="001B1679">
              <w:rPr>
                <w:sz w:val="16"/>
                <w:szCs w:val="16"/>
              </w:rPr>
              <w:t>KItagawa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AC746"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9B9F3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3897FA" w14:textId="77777777" w:rsidR="00C521B3" w:rsidRPr="001B1679" w:rsidRDefault="00C521B3" w:rsidP="00015975">
            <w:pPr>
              <w:pStyle w:val="TAL"/>
              <w:rPr>
                <w:sz w:val="16"/>
                <w:szCs w:val="16"/>
              </w:rPr>
            </w:pPr>
            <w:r w:rsidRPr="001B1679">
              <w:rPr>
                <w:sz w:val="16"/>
                <w:szCs w:val="16"/>
              </w:rPr>
              <w:t>3GPPMEMBER</w:t>
            </w:r>
          </w:p>
        </w:tc>
      </w:tr>
      <w:tr w:rsidR="00C521B3" w14:paraId="231356F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49B5B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DF1EC" w14:textId="77777777" w:rsidR="00C521B3" w:rsidRPr="001B1679" w:rsidRDefault="00C521B3" w:rsidP="00015975">
            <w:pPr>
              <w:pStyle w:val="TAL"/>
              <w:rPr>
                <w:sz w:val="16"/>
                <w:szCs w:val="16"/>
              </w:rPr>
            </w:pPr>
            <w:r w:rsidRPr="001B1679">
              <w:rPr>
                <w:sz w:val="16"/>
                <w:szCs w:val="16"/>
              </w:rPr>
              <w:t xml:space="preserve">Masato </w:t>
            </w:r>
            <w:proofErr w:type="spellStart"/>
            <w:r w:rsidRPr="001B1679">
              <w:rPr>
                <w:sz w:val="16"/>
                <w:szCs w:val="16"/>
              </w:rPr>
              <w:t>Kitazoe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6B18B" w14:textId="77777777" w:rsidR="00C521B3" w:rsidRPr="001B1679" w:rsidRDefault="00C521B3" w:rsidP="00015975">
            <w:pPr>
              <w:pStyle w:val="TAL"/>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5EDE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55B10" w14:textId="77777777" w:rsidR="00C521B3" w:rsidRPr="001B1679" w:rsidRDefault="00C521B3" w:rsidP="00015975">
            <w:pPr>
              <w:pStyle w:val="TAL"/>
              <w:rPr>
                <w:sz w:val="16"/>
                <w:szCs w:val="16"/>
              </w:rPr>
            </w:pPr>
            <w:r w:rsidRPr="001B1679">
              <w:rPr>
                <w:sz w:val="16"/>
                <w:szCs w:val="16"/>
              </w:rPr>
              <w:t>3GPPMEMBER</w:t>
            </w:r>
          </w:p>
        </w:tc>
      </w:tr>
      <w:tr w:rsidR="00C521B3" w14:paraId="175FB7B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FC3FF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F82DB" w14:textId="77777777" w:rsidR="00C521B3" w:rsidRPr="001B1679" w:rsidRDefault="00C521B3" w:rsidP="00015975">
            <w:pPr>
              <w:pStyle w:val="TAL"/>
              <w:rPr>
                <w:sz w:val="16"/>
                <w:szCs w:val="16"/>
              </w:rPr>
            </w:pPr>
            <w:r w:rsidRPr="001B1679">
              <w:rPr>
                <w:sz w:val="16"/>
                <w:szCs w:val="16"/>
              </w:rPr>
              <w:t>Axel Klatt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C035F" w14:textId="77777777" w:rsidR="00C521B3" w:rsidRPr="001B1679" w:rsidRDefault="00C521B3" w:rsidP="00015975">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DA17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D76C3A" w14:textId="77777777" w:rsidR="00C521B3" w:rsidRPr="001B1679" w:rsidRDefault="00C521B3" w:rsidP="00015975">
            <w:pPr>
              <w:pStyle w:val="TAL"/>
              <w:rPr>
                <w:sz w:val="16"/>
                <w:szCs w:val="16"/>
              </w:rPr>
            </w:pPr>
            <w:r w:rsidRPr="001B1679">
              <w:rPr>
                <w:sz w:val="16"/>
                <w:szCs w:val="16"/>
              </w:rPr>
              <w:t>3GPPMEMBER</w:t>
            </w:r>
          </w:p>
        </w:tc>
      </w:tr>
      <w:tr w:rsidR="00C521B3" w14:paraId="2F6365A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1724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E2C702" w14:textId="77777777" w:rsidR="00C521B3" w:rsidRPr="001B1679" w:rsidRDefault="00C521B3" w:rsidP="00015975">
            <w:pPr>
              <w:pStyle w:val="TAL"/>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98CFD" w14:textId="77777777" w:rsidR="00C521B3" w:rsidRPr="001B1679" w:rsidRDefault="00C521B3" w:rsidP="00015975">
            <w:pPr>
              <w:pStyle w:val="TAL"/>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A2AA0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128B4" w14:textId="77777777" w:rsidR="00C521B3" w:rsidRPr="001B1679" w:rsidRDefault="00C521B3" w:rsidP="00015975">
            <w:pPr>
              <w:pStyle w:val="TAL"/>
              <w:rPr>
                <w:sz w:val="16"/>
                <w:szCs w:val="16"/>
              </w:rPr>
            </w:pPr>
            <w:r w:rsidRPr="001B1679">
              <w:rPr>
                <w:sz w:val="16"/>
                <w:szCs w:val="16"/>
              </w:rPr>
              <w:t>3GPPMEMBER</w:t>
            </w:r>
          </w:p>
        </w:tc>
      </w:tr>
      <w:tr w:rsidR="00C521B3" w14:paraId="32D8A08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3F462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23BFF" w14:textId="77777777" w:rsidR="00C521B3" w:rsidRPr="001B1679" w:rsidRDefault="00C521B3" w:rsidP="00015975">
            <w:pPr>
              <w:pStyle w:val="TAL"/>
              <w:rPr>
                <w:sz w:val="16"/>
                <w:szCs w:val="16"/>
              </w:rPr>
            </w:pPr>
            <w:proofErr w:type="spellStart"/>
            <w:r w:rsidRPr="001B1679">
              <w:rPr>
                <w:sz w:val="16"/>
                <w:szCs w:val="16"/>
              </w:rPr>
              <w:t>Hyounhee</w:t>
            </w:r>
            <w:proofErr w:type="spellEnd"/>
            <w:r w:rsidRPr="001B1679">
              <w:rPr>
                <w:sz w:val="16"/>
                <w:szCs w:val="16"/>
              </w:rPr>
              <w:t xml:space="preserv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4A7F0"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B773A"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9F27D" w14:textId="77777777" w:rsidR="00C521B3" w:rsidRPr="001B1679" w:rsidRDefault="00C521B3" w:rsidP="00015975">
            <w:pPr>
              <w:pStyle w:val="TAL"/>
              <w:rPr>
                <w:sz w:val="16"/>
                <w:szCs w:val="16"/>
              </w:rPr>
            </w:pPr>
            <w:r w:rsidRPr="001B1679">
              <w:rPr>
                <w:sz w:val="16"/>
                <w:szCs w:val="16"/>
              </w:rPr>
              <w:t>3GPPMEMBER</w:t>
            </w:r>
          </w:p>
        </w:tc>
      </w:tr>
      <w:tr w:rsidR="00C521B3" w14:paraId="66FF0B5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2D29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53D74" w14:textId="77777777" w:rsidR="00C521B3" w:rsidRPr="001B1679" w:rsidRDefault="00C521B3" w:rsidP="00015975">
            <w:pPr>
              <w:pStyle w:val="TAL"/>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33BC6"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8C9F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B9A516" w14:textId="77777777" w:rsidR="00C521B3" w:rsidRPr="001B1679" w:rsidRDefault="00C521B3" w:rsidP="00015975">
            <w:pPr>
              <w:pStyle w:val="TAL"/>
              <w:rPr>
                <w:sz w:val="16"/>
                <w:szCs w:val="16"/>
              </w:rPr>
            </w:pPr>
            <w:r w:rsidRPr="001B1679">
              <w:rPr>
                <w:sz w:val="16"/>
                <w:szCs w:val="16"/>
              </w:rPr>
              <w:t>3GPPMEMBER</w:t>
            </w:r>
          </w:p>
        </w:tc>
      </w:tr>
      <w:tr w:rsidR="00C521B3" w14:paraId="06913B2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63EE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E71D7" w14:textId="77777777" w:rsidR="00C521B3" w:rsidRPr="001B1679" w:rsidRDefault="00C521B3" w:rsidP="00015975">
            <w:pPr>
              <w:pStyle w:val="TAL"/>
              <w:rPr>
                <w:sz w:val="16"/>
                <w:szCs w:val="16"/>
              </w:rPr>
            </w:pPr>
            <w:r w:rsidRPr="001B1679">
              <w:rPr>
                <w:sz w:val="16"/>
                <w:szCs w:val="16"/>
              </w:rPr>
              <w:t xml:space="preserve">Dimitris </w:t>
            </w:r>
            <w:proofErr w:type="spellStart"/>
            <w:r w:rsidRPr="001B1679">
              <w:rPr>
                <w:sz w:val="16"/>
                <w:szCs w:val="16"/>
              </w:rPr>
              <w:t>Koulakiotis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F226BC" w14:textId="77777777" w:rsidR="00C521B3" w:rsidRPr="001B1679" w:rsidRDefault="00C521B3" w:rsidP="00015975">
            <w:pPr>
              <w:pStyle w:val="TAL"/>
              <w:rPr>
                <w:sz w:val="16"/>
                <w:szCs w:val="16"/>
              </w:rPr>
            </w:pPr>
            <w:r w:rsidRPr="001B1679">
              <w:rPr>
                <w:sz w:val="16"/>
                <w:szCs w:val="16"/>
              </w:rPr>
              <w:t>Sony Europe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C4EE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087A9" w14:textId="77777777" w:rsidR="00C521B3" w:rsidRPr="001B1679" w:rsidRDefault="00C521B3" w:rsidP="00015975">
            <w:pPr>
              <w:pStyle w:val="TAL"/>
              <w:rPr>
                <w:sz w:val="16"/>
                <w:szCs w:val="16"/>
              </w:rPr>
            </w:pPr>
            <w:r w:rsidRPr="001B1679">
              <w:rPr>
                <w:sz w:val="16"/>
                <w:szCs w:val="16"/>
              </w:rPr>
              <w:t>3GPPMEMBER</w:t>
            </w:r>
          </w:p>
        </w:tc>
      </w:tr>
      <w:tr w:rsidR="00C521B3" w14:paraId="15078C2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742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DC21B9" w14:textId="77777777" w:rsidR="00C521B3" w:rsidRPr="001B1679" w:rsidRDefault="00C521B3" w:rsidP="00015975">
            <w:pPr>
              <w:pStyle w:val="TAL"/>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66CAF"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842B1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7545E8" w14:textId="77777777" w:rsidR="00C521B3" w:rsidRPr="001B1679" w:rsidRDefault="00C521B3" w:rsidP="00015975">
            <w:pPr>
              <w:pStyle w:val="TAL"/>
              <w:rPr>
                <w:sz w:val="16"/>
                <w:szCs w:val="16"/>
              </w:rPr>
            </w:pPr>
            <w:r w:rsidRPr="001B1679">
              <w:rPr>
                <w:sz w:val="16"/>
                <w:szCs w:val="16"/>
              </w:rPr>
              <w:t>3GPPORG_REP</w:t>
            </w:r>
          </w:p>
        </w:tc>
      </w:tr>
      <w:tr w:rsidR="00C521B3" w14:paraId="201CCA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7A6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4C447" w14:textId="77777777" w:rsidR="00C521B3" w:rsidRPr="001B1679" w:rsidRDefault="00C521B3" w:rsidP="00015975">
            <w:pPr>
              <w:pStyle w:val="TAL"/>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A9084" w14:textId="77777777" w:rsidR="00C521B3" w:rsidRPr="001B1679" w:rsidRDefault="00C521B3" w:rsidP="00015975">
            <w:pPr>
              <w:pStyle w:val="TAL"/>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6DEB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99CB65" w14:textId="77777777" w:rsidR="00C521B3" w:rsidRPr="001B1679" w:rsidRDefault="00C521B3" w:rsidP="00015975">
            <w:pPr>
              <w:pStyle w:val="TAL"/>
              <w:rPr>
                <w:sz w:val="16"/>
                <w:szCs w:val="16"/>
              </w:rPr>
            </w:pPr>
            <w:r w:rsidRPr="001B1679">
              <w:rPr>
                <w:sz w:val="16"/>
                <w:szCs w:val="16"/>
              </w:rPr>
              <w:t>3GPPMEMBER</w:t>
            </w:r>
          </w:p>
        </w:tc>
      </w:tr>
      <w:tr w:rsidR="00C521B3" w14:paraId="357636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83A8D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1DB55" w14:textId="77777777" w:rsidR="00C521B3" w:rsidRPr="001B1679" w:rsidRDefault="00C521B3" w:rsidP="00015975">
            <w:pPr>
              <w:pStyle w:val="TAL"/>
              <w:rPr>
                <w:sz w:val="16"/>
                <w:szCs w:val="16"/>
              </w:rPr>
            </w:pPr>
            <w:r w:rsidRPr="001B1679">
              <w:rPr>
                <w:sz w:val="16"/>
                <w:szCs w:val="16"/>
              </w:rPr>
              <w:t>Shinya Kumagai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83CCB" w14:textId="77777777" w:rsidR="00C521B3" w:rsidRPr="001B1679" w:rsidRDefault="00C521B3" w:rsidP="00015975">
            <w:pPr>
              <w:pStyle w:val="TAL"/>
              <w:rPr>
                <w:sz w:val="16"/>
                <w:szCs w:val="16"/>
              </w:rPr>
            </w:pPr>
            <w:r w:rsidRPr="001B1679">
              <w:rPr>
                <w:sz w:val="16"/>
                <w:szCs w:val="16"/>
              </w:rPr>
              <w:t xml:space="preserve">NTT Advanced Technology </w:t>
            </w:r>
            <w:proofErr w:type="spellStart"/>
            <w:r w:rsidRPr="001B1679">
              <w:rPr>
                <w:sz w:val="16"/>
                <w:szCs w:val="16"/>
              </w:rPr>
              <w:t>Corpor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C12DA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0268AA" w14:textId="77777777" w:rsidR="00C521B3" w:rsidRPr="001B1679" w:rsidRDefault="00C521B3" w:rsidP="00015975">
            <w:pPr>
              <w:pStyle w:val="TAL"/>
              <w:rPr>
                <w:sz w:val="16"/>
                <w:szCs w:val="16"/>
              </w:rPr>
            </w:pPr>
            <w:r w:rsidRPr="001B1679">
              <w:rPr>
                <w:sz w:val="16"/>
                <w:szCs w:val="16"/>
              </w:rPr>
              <w:t>3GPPMEMBER</w:t>
            </w:r>
          </w:p>
        </w:tc>
      </w:tr>
      <w:tr w:rsidR="00C521B3" w14:paraId="2D8801F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1B3F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27F89" w14:textId="77777777" w:rsidR="00C521B3" w:rsidRPr="001B1679" w:rsidRDefault="00C521B3" w:rsidP="00015975">
            <w:pPr>
              <w:pStyle w:val="TAL"/>
              <w:rPr>
                <w:sz w:val="16"/>
                <w:szCs w:val="16"/>
              </w:rPr>
            </w:pPr>
            <w:r w:rsidRPr="001B1679">
              <w:rPr>
                <w:sz w:val="16"/>
                <w:szCs w:val="16"/>
              </w:rPr>
              <w:t xml:space="preserve">Kimmo </w:t>
            </w:r>
            <w:proofErr w:type="spellStart"/>
            <w:r w:rsidRPr="001B1679">
              <w:rPr>
                <w:sz w:val="16"/>
                <w:szCs w:val="16"/>
              </w:rPr>
              <w:t>Kymalainen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366CA"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B19D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A36E0" w14:textId="77777777" w:rsidR="00C521B3" w:rsidRPr="001B1679" w:rsidRDefault="00C521B3" w:rsidP="00015975">
            <w:pPr>
              <w:pStyle w:val="TAL"/>
              <w:rPr>
                <w:sz w:val="16"/>
                <w:szCs w:val="16"/>
              </w:rPr>
            </w:pPr>
            <w:r w:rsidRPr="001B1679">
              <w:rPr>
                <w:sz w:val="16"/>
                <w:szCs w:val="16"/>
              </w:rPr>
              <w:t>3GPPORG_REP</w:t>
            </w:r>
          </w:p>
        </w:tc>
      </w:tr>
      <w:tr w:rsidR="00C521B3" w14:paraId="20548F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F813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CC44AA" w14:textId="77777777" w:rsidR="00C521B3" w:rsidRPr="001B1679" w:rsidRDefault="00C521B3" w:rsidP="00015975">
            <w:pPr>
              <w:pStyle w:val="TAL"/>
              <w:rPr>
                <w:sz w:val="16"/>
                <w:szCs w:val="16"/>
              </w:rPr>
            </w:pPr>
            <w:r w:rsidRPr="001B1679">
              <w:rPr>
                <w:sz w:val="16"/>
                <w:szCs w:val="16"/>
              </w:rPr>
              <w:t>Lasse Laaksonen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2FE01" w14:textId="77777777" w:rsidR="00C521B3" w:rsidRPr="001B1679" w:rsidRDefault="00C521B3" w:rsidP="00015975">
            <w:pPr>
              <w:pStyle w:val="TAL"/>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875AC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B38726" w14:textId="77777777" w:rsidR="00C521B3" w:rsidRPr="001B1679" w:rsidRDefault="00C521B3" w:rsidP="00015975">
            <w:pPr>
              <w:pStyle w:val="TAL"/>
              <w:rPr>
                <w:sz w:val="16"/>
                <w:szCs w:val="16"/>
              </w:rPr>
            </w:pPr>
            <w:r w:rsidRPr="001B1679">
              <w:rPr>
                <w:sz w:val="16"/>
                <w:szCs w:val="16"/>
              </w:rPr>
              <w:t>3GPPMEMBER</w:t>
            </w:r>
          </w:p>
        </w:tc>
      </w:tr>
      <w:tr w:rsidR="00C521B3" w14:paraId="266CBF8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1016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9EFEB" w14:textId="77777777" w:rsidR="00C521B3" w:rsidRPr="001B1679" w:rsidRDefault="00C521B3" w:rsidP="00015975">
            <w:pPr>
              <w:pStyle w:val="TAL"/>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6015C" w14:textId="77777777" w:rsidR="00C521B3" w:rsidRPr="001B1679" w:rsidRDefault="00C521B3" w:rsidP="00015975">
            <w:pPr>
              <w:pStyle w:val="TAL"/>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CEEAF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980BE" w14:textId="77777777" w:rsidR="00C521B3" w:rsidRPr="001B1679" w:rsidRDefault="00C521B3" w:rsidP="00015975">
            <w:pPr>
              <w:pStyle w:val="TAL"/>
              <w:rPr>
                <w:sz w:val="16"/>
                <w:szCs w:val="16"/>
              </w:rPr>
            </w:pPr>
            <w:r w:rsidRPr="001B1679">
              <w:rPr>
                <w:sz w:val="16"/>
                <w:szCs w:val="16"/>
              </w:rPr>
              <w:t>3GPPMEMBER</w:t>
            </w:r>
          </w:p>
        </w:tc>
      </w:tr>
      <w:tr w:rsidR="00C521B3" w14:paraId="75B167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C9B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DF8D9A" w14:textId="77777777" w:rsidR="00C521B3" w:rsidRPr="001B1679" w:rsidRDefault="00C521B3" w:rsidP="00015975">
            <w:pPr>
              <w:pStyle w:val="TAL"/>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82D9A" w14:textId="77777777" w:rsidR="00C521B3" w:rsidRPr="001B1679" w:rsidRDefault="00C521B3" w:rsidP="00015975">
            <w:pPr>
              <w:pStyle w:val="TAL"/>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A52E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1C09D1" w14:textId="77777777" w:rsidR="00C521B3" w:rsidRPr="001B1679" w:rsidRDefault="00C521B3" w:rsidP="00015975">
            <w:pPr>
              <w:pStyle w:val="TAL"/>
              <w:rPr>
                <w:sz w:val="16"/>
                <w:szCs w:val="16"/>
              </w:rPr>
            </w:pPr>
            <w:r w:rsidRPr="001B1679">
              <w:rPr>
                <w:sz w:val="16"/>
                <w:szCs w:val="16"/>
              </w:rPr>
              <w:t>3GPPMEMBER</w:t>
            </w:r>
          </w:p>
        </w:tc>
      </w:tr>
      <w:tr w:rsidR="00C521B3" w14:paraId="4822A42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E9D04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791D9" w14:textId="77777777" w:rsidR="00C521B3" w:rsidRPr="001B1679" w:rsidRDefault="00C521B3" w:rsidP="00015975">
            <w:pPr>
              <w:pStyle w:val="TAL"/>
              <w:rPr>
                <w:sz w:val="16"/>
                <w:szCs w:val="16"/>
              </w:rPr>
            </w:pPr>
            <w:r w:rsidRPr="001B1679">
              <w:rPr>
                <w:sz w:val="16"/>
                <w:szCs w:val="16"/>
              </w:rPr>
              <w:t>Daewon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3272B" w14:textId="77777777" w:rsidR="00C521B3" w:rsidRPr="001B1679" w:rsidRDefault="00C521B3" w:rsidP="00015975">
            <w:pPr>
              <w:pStyle w:val="TAL"/>
              <w:rPr>
                <w:sz w:val="16"/>
                <w:szCs w:val="16"/>
              </w:rPr>
            </w:pPr>
            <w:r w:rsidRPr="001B1679">
              <w:rPr>
                <w:sz w:val="16"/>
                <w:szCs w:val="16"/>
              </w:rPr>
              <w:t>Intel Korea,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287D8"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724089" w14:textId="77777777" w:rsidR="00C521B3" w:rsidRPr="001B1679" w:rsidRDefault="00C521B3" w:rsidP="00015975">
            <w:pPr>
              <w:pStyle w:val="TAL"/>
              <w:rPr>
                <w:sz w:val="16"/>
                <w:szCs w:val="16"/>
              </w:rPr>
            </w:pPr>
            <w:r w:rsidRPr="001B1679">
              <w:rPr>
                <w:sz w:val="16"/>
                <w:szCs w:val="16"/>
              </w:rPr>
              <w:t>3GPPMEMBER</w:t>
            </w:r>
          </w:p>
        </w:tc>
      </w:tr>
      <w:tr w:rsidR="00C521B3" w14:paraId="7C9D660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06AF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3ACA4" w14:textId="77777777" w:rsidR="00C521B3" w:rsidRPr="001B1679" w:rsidRDefault="00C521B3" w:rsidP="00015975">
            <w:pPr>
              <w:pStyle w:val="TAL"/>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D2EA9E"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F7D7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D6F24" w14:textId="77777777" w:rsidR="00C521B3" w:rsidRPr="001B1679" w:rsidRDefault="00C521B3" w:rsidP="00015975">
            <w:pPr>
              <w:pStyle w:val="TAL"/>
              <w:rPr>
                <w:sz w:val="16"/>
                <w:szCs w:val="16"/>
              </w:rPr>
            </w:pPr>
            <w:r w:rsidRPr="001B1679">
              <w:rPr>
                <w:sz w:val="16"/>
                <w:szCs w:val="16"/>
              </w:rPr>
              <w:t>3GPPMEMBER</w:t>
            </w:r>
          </w:p>
        </w:tc>
      </w:tr>
      <w:tr w:rsidR="00C521B3" w14:paraId="335C5DA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F41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D3976" w14:textId="77777777" w:rsidR="00C521B3" w:rsidRPr="001B1679" w:rsidRDefault="00C521B3" w:rsidP="00015975">
            <w:pPr>
              <w:pStyle w:val="TAL"/>
              <w:rPr>
                <w:sz w:val="16"/>
                <w:szCs w:val="16"/>
              </w:rPr>
            </w:pPr>
            <w:r w:rsidRPr="001B1679">
              <w:rPr>
                <w:sz w:val="16"/>
                <w:szCs w:val="16"/>
              </w:rPr>
              <w:t>Jay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42165F" w14:textId="77777777" w:rsidR="00C521B3" w:rsidRPr="001B1679" w:rsidRDefault="00C521B3" w:rsidP="00015975">
            <w:pPr>
              <w:pStyle w:val="TAL"/>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0FE5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97864" w14:textId="77777777" w:rsidR="00C521B3" w:rsidRPr="001B1679" w:rsidRDefault="00C521B3" w:rsidP="00015975">
            <w:pPr>
              <w:pStyle w:val="TAL"/>
              <w:rPr>
                <w:sz w:val="16"/>
                <w:szCs w:val="16"/>
              </w:rPr>
            </w:pPr>
            <w:r w:rsidRPr="001B1679">
              <w:rPr>
                <w:sz w:val="16"/>
                <w:szCs w:val="16"/>
              </w:rPr>
              <w:t>3GPPMEMBER</w:t>
            </w:r>
          </w:p>
        </w:tc>
      </w:tr>
      <w:tr w:rsidR="00C521B3" w14:paraId="072AE8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2D5B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ECBB1" w14:textId="77777777" w:rsidR="00C521B3" w:rsidRPr="001B1679" w:rsidRDefault="00C521B3" w:rsidP="00015975">
            <w:pPr>
              <w:pStyle w:val="TAL"/>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E90DE9" w14:textId="77777777" w:rsidR="00C521B3" w:rsidRPr="001B1679" w:rsidRDefault="00C521B3" w:rsidP="00015975">
            <w:pPr>
              <w:pStyle w:val="TAL"/>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7577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47149" w14:textId="77777777" w:rsidR="00C521B3" w:rsidRPr="001B1679" w:rsidRDefault="00C521B3" w:rsidP="00015975">
            <w:pPr>
              <w:pStyle w:val="TAL"/>
              <w:rPr>
                <w:sz w:val="16"/>
                <w:szCs w:val="16"/>
              </w:rPr>
            </w:pPr>
            <w:r w:rsidRPr="001B1679">
              <w:rPr>
                <w:sz w:val="16"/>
                <w:szCs w:val="16"/>
              </w:rPr>
              <w:t>3GPPMEMBER</w:t>
            </w:r>
          </w:p>
        </w:tc>
      </w:tr>
      <w:tr w:rsidR="00C521B3" w14:paraId="6D4EC0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F98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A86BF" w14:textId="77777777" w:rsidR="00C521B3" w:rsidRPr="001B1679" w:rsidRDefault="00C521B3" w:rsidP="00015975">
            <w:pPr>
              <w:pStyle w:val="TAL"/>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FFF70" w14:textId="77777777" w:rsidR="00C521B3" w:rsidRPr="001B1679" w:rsidRDefault="00C521B3" w:rsidP="00015975">
            <w:pPr>
              <w:pStyle w:val="TAL"/>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7526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6192EF" w14:textId="77777777" w:rsidR="00C521B3" w:rsidRPr="001B1679" w:rsidRDefault="00C521B3" w:rsidP="00015975">
            <w:pPr>
              <w:pStyle w:val="TAL"/>
              <w:rPr>
                <w:sz w:val="16"/>
                <w:szCs w:val="16"/>
              </w:rPr>
            </w:pPr>
            <w:r w:rsidRPr="001B1679">
              <w:rPr>
                <w:sz w:val="16"/>
                <w:szCs w:val="16"/>
              </w:rPr>
              <w:t>3GPPMEMBER</w:t>
            </w:r>
          </w:p>
        </w:tc>
      </w:tr>
      <w:tr w:rsidR="00C521B3" w14:paraId="4CBF81D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61B4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C06F72" w14:textId="77777777" w:rsidR="00C521B3" w:rsidRPr="001B1679" w:rsidRDefault="00C521B3" w:rsidP="00015975">
            <w:pPr>
              <w:pStyle w:val="TAL"/>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0324B" w14:textId="77777777" w:rsidR="00C521B3" w:rsidRPr="001B1679" w:rsidRDefault="00C521B3" w:rsidP="00015975">
            <w:pPr>
              <w:pStyle w:val="TAL"/>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6505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14B061" w14:textId="77777777" w:rsidR="00C521B3" w:rsidRPr="001B1679" w:rsidRDefault="00C521B3" w:rsidP="00015975">
            <w:pPr>
              <w:pStyle w:val="TAL"/>
              <w:rPr>
                <w:sz w:val="16"/>
                <w:szCs w:val="16"/>
              </w:rPr>
            </w:pPr>
            <w:r w:rsidRPr="001B1679">
              <w:rPr>
                <w:sz w:val="16"/>
                <w:szCs w:val="16"/>
              </w:rPr>
              <w:t>3GPPMEMBER</w:t>
            </w:r>
          </w:p>
        </w:tc>
      </w:tr>
      <w:tr w:rsidR="00C521B3" w14:paraId="0261087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4A75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F3873A" w14:textId="77777777" w:rsidR="00C521B3" w:rsidRPr="001B1679" w:rsidRDefault="00C521B3" w:rsidP="00015975">
            <w:pPr>
              <w:pStyle w:val="TAL"/>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76369"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CD747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A7B81" w14:textId="77777777" w:rsidR="00C521B3" w:rsidRPr="001B1679" w:rsidRDefault="00C521B3" w:rsidP="00015975">
            <w:pPr>
              <w:pStyle w:val="TAL"/>
              <w:rPr>
                <w:sz w:val="16"/>
                <w:szCs w:val="16"/>
              </w:rPr>
            </w:pPr>
            <w:r w:rsidRPr="001B1679">
              <w:rPr>
                <w:sz w:val="16"/>
                <w:szCs w:val="16"/>
              </w:rPr>
              <w:t>3GPPMEMBER</w:t>
            </w:r>
          </w:p>
        </w:tc>
      </w:tr>
      <w:tr w:rsidR="00C521B3" w14:paraId="468B1A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8F6A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07284" w14:textId="77777777" w:rsidR="00C521B3" w:rsidRPr="001B1679" w:rsidRDefault="00C521B3" w:rsidP="00015975">
            <w:pPr>
              <w:pStyle w:val="TAL"/>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5FEA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8330D"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B4B78" w14:textId="77777777" w:rsidR="00C521B3" w:rsidRPr="001B1679" w:rsidRDefault="00C521B3" w:rsidP="00015975">
            <w:pPr>
              <w:pStyle w:val="TAL"/>
              <w:rPr>
                <w:sz w:val="16"/>
                <w:szCs w:val="16"/>
              </w:rPr>
            </w:pPr>
            <w:r w:rsidRPr="001B1679">
              <w:rPr>
                <w:sz w:val="16"/>
                <w:szCs w:val="16"/>
              </w:rPr>
              <w:t>3GPPMEMBER</w:t>
            </w:r>
          </w:p>
        </w:tc>
      </w:tr>
      <w:tr w:rsidR="00C521B3" w14:paraId="75BA848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5CCB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DC8783" w14:textId="77777777" w:rsidR="00C521B3" w:rsidRPr="001B1679" w:rsidRDefault="00C521B3" w:rsidP="00015975">
            <w:pPr>
              <w:pStyle w:val="TAL"/>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79B6A" w14:textId="77777777" w:rsidR="00C521B3" w:rsidRPr="001B1679" w:rsidRDefault="00C521B3" w:rsidP="00015975">
            <w:pPr>
              <w:pStyle w:val="TAL"/>
              <w:rPr>
                <w:sz w:val="16"/>
                <w:szCs w:val="16"/>
              </w:rPr>
            </w:pPr>
            <w:r w:rsidRPr="001B1679">
              <w:rPr>
                <w:sz w:val="16"/>
                <w:szCs w:val="16"/>
              </w:rPr>
              <w:t>Nokia Poland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21D7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5220A0" w14:textId="77777777" w:rsidR="00C521B3" w:rsidRPr="001B1679" w:rsidRDefault="00C521B3" w:rsidP="00015975">
            <w:pPr>
              <w:pStyle w:val="TAL"/>
              <w:rPr>
                <w:sz w:val="16"/>
                <w:szCs w:val="16"/>
              </w:rPr>
            </w:pPr>
            <w:r w:rsidRPr="001B1679">
              <w:rPr>
                <w:sz w:val="16"/>
                <w:szCs w:val="16"/>
              </w:rPr>
              <w:t>3GPPMEMBER</w:t>
            </w:r>
          </w:p>
        </w:tc>
      </w:tr>
      <w:tr w:rsidR="00C521B3" w14:paraId="60AB98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ADFD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95EB7" w14:textId="77777777" w:rsidR="00C521B3" w:rsidRPr="001B1679" w:rsidRDefault="00C521B3" w:rsidP="00015975">
            <w:pPr>
              <w:pStyle w:val="TAL"/>
              <w:rPr>
                <w:sz w:val="16"/>
                <w:szCs w:val="16"/>
              </w:rPr>
            </w:pPr>
            <w:proofErr w:type="spellStart"/>
            <w:r w:rsidRPr="001B1679">
              <w:rPr>
                <w:sz w:val="16"/>
                <w:szCs w:val="16"/>
              </w:rPr>
              <w:t>Dapeng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3941B" w14:textId="77777777" w:rsidR="00C521B3" w:rsidRPr="001B1679" w:rsidRDefault="00C521B3" w:rsidP="00015975">
            <w:pPr>
              <w:pStyle w:val="TAL"/>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5B2F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E86F0" w14:textId="77777777" w:rsidR="00C521B3" w:rsidRPr="001B1679" w:rsidRDefault="00C521B3" w:rsidP="00015975">
            <w:pPr>
              <w:pStyle w:val="TAL"/>
              <w:rPr>
                <w:sz w:val="16"/>
                <w:szCs w:val="16"/>
              </w:rPr>
            </w:pPr>
            <w:r w:rsidRPr="001B1679">
              <w:rPr>
                <w:sz w:val="16"/>
                <w:szCs w:val="16"/>
              </w:rPr>
              <w:t>3GPPMEMBER</w:t>
            </w:r>
          </w:p>
        </w:tc>
      </w:tr>
      <w:tr w:rsidR="00C521B3" w14:paraId="7423D4C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C14F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DEAFB" w14:textId="77777777" w:rsidR="00C521B3" w:rsidRPr="001B1679" w:rsidRDefault="00C521B3" w:rsidP="00015975">
            <w:pPr>
              <w:pStyle w:val="TAL"/>
              <w:rPr>
                <w:sz w:val="16"/>
                <w:szCs w:val="16"/>
              </w:rPr>
            </w:pPr>
            <w:r w:rsidRPr="001B1679">
              <w:rPr>
                <w:sz w:val="16"/>
                <w:szCs w:val="16"/>
              </w:rPr>
              <w:t>Ruyue Yu-Ngok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7C5416" w14:textId="77777777" w:rsidR="00C521B3" w:rsidRPr="001B1679" w:rsidRDefault="00C521B3" w:rsidP="00015975">
            <w:pPr>
              <w:pStyle w:val="TAL"/>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28C9B"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9147D" w14:textId="77777777" w:rsidR="00C521B3" w:rsidRPr="001B1679" w:rsidRDefault="00C521B3" w:rsidP="00015975">
            <w:pPr>
              <w:pStyle w:val="TAL"/>
              <w:rPr>
                <w:sz w:val="16"/>
                <w:szCs w:val="16"/>
              </w:rPr>
            </w:pPr>
            <w:r w:rsidRPr="001B1679">
              <w:rPr>
                <w:sz w:val="16"/>
                <w:szCs w:val="16"/>
              </w:rPr>
              <w:t>3GPPMEMBER</w:t>
            </w:r>
          </w:p>
        </w:tc>
      </w:tr>
      <w:tr w:rsidR="00C521B3" w14:paraId="1308B8E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5C5A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9D8ED5" w14:textId="77777777" w:rsidR="00C521B3" w:rsidRPr="001B1679" w:rsidRDefault="00C521B3" w:rsidP="00015975">
            <w:pPr>
              <w:pStyle w:val="TAL"/>
              <w:rPr>
                <w:sz w:val="16"/>
                <w:szCs w:val="16"/>
              </w:rPr>
            </w:pPr>
            <w:proofErr w:type="spellStart"/>
            <w:r w:rsidRPr="001B1679">
              <w:rPr>
                <w:sz w:val="16"/>
                <w:szCs w:val="16"/>
              </w:rPr>
              <w:t>Xiaoqiang</w:t>
            </w:r>
            <w:proofErr w:type="spellEnd"/>
            <w:r w:rsidRPr="001B1679">
              <w:rPr>
                <w:sz w:val="16"/>
                <w:szCs w:val="16"/>
              </w:rPr>
              <w:t xml:space="preserv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D6D6C" w14:textId="77777777" w:rsidR="00C521B3" w:rsidRPr="001B1679" w:rsidRDefault="00C521B3" w:rsidP="00015975">
            <w:pPr>
              <w:pStyle w:val="TAL"/>
              <w:rPr>
                <w:sz w:val="16"/>
                <w:szCs w:val="16"/>
              </w:rPr>
            </w:pPr>
            <w:proofErr w:type="spellStart"/>
            <w:r w:rsidRPr="001B1679">
              <w:rPr>
                <w:sz w:val="16"/>
                <w:szCs w:val="16"/>
              </w:rPr>
              <w:t>Cybercore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DBC5B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3DC704" w14:textId="77777777" w:rsidR="00C521B3" w:rsidRPr="001B1679" w:rsidRDefault="00C521B3" w:rsidP="00015975">
            <w:pPr>
              <w:pStyle w:val="TAL"/>
              <w:rPr>
                <w:sz w:val="16"/>
                <w:szCs w:val="16"/>
              </w:rPr>
            </w:pPr>
            <w:r w:rsidRPr="001B1679">
              <w:rPr>
                <w:sz w:val="16"/>
                <w:szCs w:val="16"/>
              </w:rPr>
              <w:t>3GPPMEMBER</w:t>
            </w:r>
          </w:p>
        </w:tc>
      </w:tr>
      <w:tr w:rsidR="00C521B3" w14:paraId="256E625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AA1E3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68CA2" w14:textId="77777777" w:rsidR="00C521B3" w:rsidRPr="001B1679" w:rsidRDefault="00C521B3" w:rsidP="00015975">
            <w:pPr>
              <w:pStyle w:val="TAL"/>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DFC76" w14:textId="77777777" w:rsidR="00C521B3" w:rsidRPr="001B1679" w:rsidRDefault="00C521B3" w:rsidP="00015975">
            <w:pPr>
              <w:pStyle w:val="TAL"/>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B445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A633F" w14:textId="77777777" w:rsidR="00C521B3" w:rsidRPr="001B1679" w:rsidRDefault="00C521B3" w:rsidP="00015975">
            <w:pPr>
              <w:pStyle w:val="TAL"/>
              <w:rPr>
                <w:sz w:val="16"/>
                <w:szCs w:val="16"/>
              </w:rPr>
            </w:pPr>
            <w:r w:rsidRPr="001B1679">
              <w:rPr>
                <w:sz w:val="16"/>
                <w:szCs w:val="16"/>
              </w:rPr>
              <w:t>3GPPMEMBER</w:t>
            </w:r>
          </w:p>
        </w:tc>
      </w:tr>
      <w:tr w:rsidR="00C521B3" w14:paraId="7BAF9C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BEB62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5E2818" w14:textId="77777777" w:rsidR="00C521B3" w:rsidRPr="001B1679" w:rsidRDefault="00C521B3" w:rsidP="00015975">
            <w:pPr>
              <w:pStyle w:val="TAL"/>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4F039"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0637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24C53D" w14:textId="77777777" w:rsidR="00C521B3" w:rsidRPr="001B1679" w:rsidRDefault="00C521B3" w:rsidP="00015975">
            <w:pPr>
              <w:pStyle w:val="TAL"/>
              <w:rPr>
                <w:sz w:val="16"/>
                <w:szCs w:val="16"/>
              </w:rPr>
            </w:pPr>
            <w:r w:rsidRPr="001B1679">
              <w:rPr>
                <w:sz w:val="16"/>
                <w:szCs w:val="16"/>
              </w:rPr>
              <w:t>3GPPMEMBER</w:t>
            </w:r>
          </w:p>
        </w:tc>
      </w:tr>
      <w:tr w:rsidR="00C521B3" w14:paraId="561A97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04DA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809E1E" w14:textId="77777777" w:rsidR="00C521B3" w:rsidRPr="001B1679" w:rsidRDefault="00C521B3" w:rsidP="00015975">
            <w:pPr>
              <w:pStyle w:val="TAL"/>
              <w:rPr>
                <w:sz w:val="16"/>
                <w:szCs w:val="16"/>
              </w:rPr>
            </w:pPr>
            <w:r w:rsidRPr="001B1679">
              <w:rPr>
                <w:sz w:val="16"/>
                <w:szCs w:val="16"/>
              </w:rPr>
              <w:t>Gerardo Libunao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ECE8B" w14:textId="77777777" w:rsidR="00C521B3" w:rsidRPr="001B1679" w:rsidRDefault="00C521B3" w:rsidP="00015975">
            <w:pPr>
              <w:pStyle w:val="TAL"/>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6AF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61F46" w14:textId="77777777" w:rsidR="00C521B3" w:rsidRPr="001B1679" w:rsidRDefault="00C521B3" w:rsidP="00015975">
            <w:pPr>
              <w:pStyle w:val="TAL"/>
              <w:rPr>
                <w:sz w:val="16"/>
                <w:szCs w:val="16"/>
              </w:rPr>
            </w:pPr>
            <w:r w:rsidRPr="001B1679">
              <w:rPr>
                <w:sz w:val="16"/>
                <w:szCs w:val="16"/>
              </w:rPr>
              <w:t>3GPPMEMBER</w:t>
            </w:r>
          </w:p>
        </w:tc>
      </w:tr>
      <w:tr w:rsidR="00C521B3" w14:paraId="6C19E4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3FEB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90CB71" w14:textId="77777777" w:rsidR="00C521B3" w:rsidRPr="001B1679" w:rsidRDefault="00C521B3" w:rsidP="00015975">
            <w:pPr>
              <w:pStyle w:val="TAL"/>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970A9" w14:textId="77777777" w:rsidR="00C521B3" w:rsidRPr="001B1679" w:rsidRDefault="00C521B3" w:rsidP="00015975">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3EF9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CB58C9" w14:textId="77777777" w:rsidR="00C521B3" w:rsidRPr="001B1679" w:rsidRDefault="00C521B3" w:rsidP="00015975">
            <w:pPr>
              <w:pStyle w:val="TAL"/>
              <w:rPr>
                <w:sz w:val="16"/>
                <w:szCs w:val="16"/>
              </w:rPr>
            </w:pPr>
            <w:r w:rsidRPr="001B1679">
              <w:rPr>
                <w:sz w:val="16"/>
                <w:szCs w:val="16"/>
              </w:rPr>
              <w:t>3GPPMEMBER</w:t>
            </w:r>
          </w:p>
        </w:tc>
      </w:tr>
      <w:tr w:rsidR="00C521B3" w14:paraId="06484B0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542F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D2E2A" w14:textId="77777777" w:rsidR="00C521B3" w:rsidRPr="001B1679" w:rsidRDefault="00C521B3" w:rsidP="00015975">
            <w:pPr>
              <w:pStyle w:val="TAL"/>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D0BD80"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2B2D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93A5B1" w14:textId="77777777" w:rsidR="00C521B3" w:rsidRPr="001B1679" w:rsidRDefault="00C521B3" w:rsidP="00015975">
            <w:pPr>
              <w:pStyle w:val="TAL"/>
              <w:rPr>
                <w:sz w:val="16"/>
                <w:szCs w:val="16"/>
              </w:rPr>
            </w:pPr>
            <w:r w:rsidRPr="001B1679">
              <w:rPr>
                <w:sz w:val="16"/>
                <w:szCs w:val="16"/>
              </w:rPr>
              <w:t>3GPPMEMBER</w:t>
            </w:r>
          </w:p>
        </w:tc>
      </w:tr>
      <w:tr w:rsidR="00C521B3" w14:paraId="75E187F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1EE5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1EB1C" w14:textId="77777777" w:rsidR="00C521B3" w:rsidRPr="001B1679" w:rsidRDefault="00C521B3" w:rsidP="00015975">
            <w:pPr>
              <w:pStyle w:val="TAL"/>
              <w:rPr>
                <w:sz w:val="16"/>
                <w:szCs w:val="16"/>
              </w:rPr>
            </w:pPr>
            <w:proofErr w:type="spellStart"/>
            <w:r w:rsidRPr="001B1679">
              <w:rPr>
                <w:sz w:val="16"/>
                <w:szCs w:val="16"/>
              </w:rPr>
              <w:t>Aijuan</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540AC" w14:textId="77777777" w:rsidR="00C521B3" w:rsidRPr="001B1679" w:rsidRDefault="00C521B3" w:rsidP="00015975">
            <w:pPr>
              <w:pStyle w:val="TAL"/>
              <w:rPr>
                <w:sz w:val="16"/>
                <w:szCs w:val="16"/>
              </w:rPr>
            </w:pPr>
            <w:r w:rsidRPr="001B1679">
              <w:rPr>
                <w:sz w:val="16"/>
                <w:szCs w:val="16"/>
              </w:rPr>
              <w:t xml:space="preserve">Wuhan </w:t>
            </w:r>
            <w:proofErr w:type="spellStart"/>
            <w:r w:rsidRPr="001B1679">
              <w:rPr>
                <w:sz w:val="16"/>
                <w:szCs w:val="16"/>
              </w:rPr>
              <w:t>Hongxin</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F0CD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C1514" w14:textId="77777777" w:rsidR="00C521B3" w:rsidRPr="001B1679" w:rsidRDefault="00C521B3" w:rsidP="00015975">
            <w:pPr>
              <w:pStyle w:val="TAL"/>
              <w:rPr>
                <w:sz w:val="16"/>
                <w:szCs w:val="16"/>
              </w:rPr>
            </w:pPr>
            <w:r w:rsidRPr="001B1679">
              <w:rPr>
                <w:sz w:val="16"/>
                <w:szCs w:val="16"/>
              </w:rPr>
              <w:t>3GPPMEMBER</w:t>
            </w:r>
          </w:p>
        </w:tc>
      </w:tr>
      <w:tr w:rsidR="00C521B3" w14:paraId="4EB498D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9F78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AE0EC" w14:textId="77777777" w:rsidR="00C521B3" w:rsidRPr="001B1679" w:rsidRDefault="00C521B3" w:rsidP="00015975">
            <w:pPr>
              <w:pStyle w:val="TAL"/>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38B83" w14:textId="77777777" w:rsidR="00C521B3" w:rsidRPr="001B1679" w:rsidRDefault="00C521B3" w:rsidP="00015975">
            <w:pPr>
              <w:pStyle w:val="TAL"/>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BE8E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527DE5" w14:textId="77777777" w:rsidR="00C521B3" w:rsidRPr="001B1679" w:rsidRDefault="00C521B3" w:rsidP="00015975">
            <w:pPr>
              <w:pStyle w:val="TAL"/>
              <w:rPr>
                <w:sz w:val="16"/>
                <w:szCs w:val="16"/>
              </w:rPr>
            </w:pPr>
            <w:r w:rsidRPr="001B1679">
              <w:rPr>
                <w:sz w:val="16"/>
                <w:szCs w:val="16"/>
              </w:rPr>
              <w:t>3GPPMEMBER</w:t>
            </w:r>
          </w:p>
        </w:tc>
      </w:tr>
      <w:tr w:rsidR="00C521B3" w14:paraId="404C852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57C04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792829" w14:textId="77777777" w:rsidR="00C521B3" w:rsidRPr="001B1679" w:rsidRDefault="00C521B3" w:rsidP="00015975">
            <w:pPr>
              <w:pStyle w:val="TAL"/>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66CBD"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86445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F8D693" w14:textId="77777777" w:rsidR="00C521B3" w:rsidRPr="001B1679" w:rsidRDefault="00C521B3" w:rsidP="00015975">
            <w:pPr>
              <w:pStyle w:val="TAL"/>
              <w:rPr>
                <w:sz w:val="16"/>
                <w:szCs w:val="16"/>
              </w:rPr>
            </w:pPr>
            <w:r w:rsidRPr="001B1679">
              <w:rPr>
                <w:sz w:val="16"/>
                <w:szCs w:val="16"/>
              </w:rPr>
              <w:t>3GPPMEMBER</w:t>
            </w:r>
          </w:p>
        </w:tc>
      </w:tr>
      <w:tr w:rsidR="00C521B3" w14:paraId="096AFB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D8C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8689B" w14:textId="77777777" w:rsidR="00C521B3" w:rsidRPr="001B1679" w:rsidRDefault="00C521B3" w:rsidP="00015975">
            <w:pPr>
              <w:pStyle w:val="TAL"/>
              <w:rPr>
                <w:sz w:val="16"/>
                <w:szCs w:val="16"/>
              </w:rPr>
            </w:pPr>
            <w:r w:rsidRPr="001B1679">
              <w:rPr>
                <w:sz w:val="16"/>
                <w:szCs w:val="16"/>
              </w:rPr>
              <w:t>Prathap M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1C140" w14:textId="77777777" w:rsidR="00C521B3" w:rsidRPr="001B1679" w:rsidRDefault="00C521B3" w:rsidP="00015975">
            <w:pPr>
              <w:pStyle w:val="TAL"/>
              <w:rPr>
                <w:sz w:val="16"/>
                <w:szCs w:val="16"/>
              </w:rPr>
            </w:pPr>
            <w:r w:rsidRPr="001B1679">
              <w:rPr>
                <w:sz w:val="16"/>
                <w:szCs w:val="16"/>
              </w:rPr>
              <w:t>GE Network Technologies,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0F7DE8"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5E0177" w14:textId="77777777" w:rsidR="00C521B3" w:rsidRPr="001B1679" w:rsidRDefault="00C521B3" w:rsidP="00015975">
            <w:pPr>
              <w:pStyle w:val="TAL"/>
              <w:rPr>
                <w:sz w:val="16"/>
                <w:szCs w:val="16"/>
              </w:rPr>
            </w:pPr>
            <w:r w:rsidRPr="001B1679">
              <w:rPr>
                <w:sz w:val="16"/>
                <w:szCs w:val="16"/>
              </w:rPr>
              <w:t>3GPPMEMBER</w:t>
            </w:r>
          </w:p>
        </w:tc>
      </w:tr>
      <w:tr w:rsidR="00C521B3" w14:paraId="63AF744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55C8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BBAF4" w14:textId="77777777" w:rsidR="00C521B3" w:rsidRPr="001B1679" w:rsidRDefault="00C521B3" w:rsidP="00015975">
            <w:pPr>
              <w:pStyle w:val="TAL"/>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FEB8C" w14:textId="77777777" w:rsidR="00C521B3" w:rsidRPr="001B1679" w:rsidRDefault="00C521B3" w:rsidP="00015975">
            <w:pPr>
              <w:pStyle w:val="TAL"/>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C299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41D29" w14:textId="77777777" w:rsidR="00C521B3" w:rsidRPr="001B1679" w:rsidRDefault="00C521B3" w:rsidP="00015975">
            <w:pPr>
              <w:pStyle w:val="TAL"/>
              <w:rPr>
                <w:sz w:val="16"/>
                <w:szCs w:val="16"/>
              </w:rPr>
            </w:pPr>
            <w:r w:rsidRPr="001B1679">
              <w:rPr>
                <w:sz w:val="16"/>
                <w:szCs w:val="16"/>
              </w:rPr>
              <w:t>3GPPMEMBER</w:t>
            </w:r>
          </w:p>
        </w:tc>
      </w:tr>
      <w:tr w:rsidR="00C521B3" w14:paraId="59D8E1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0BAA9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C5FEA" w14:textId="77777777" w:rsidR="00C521B3" w:rsidRPr="001B1679" w:rsidRDefault="00C521B3" w:rsidP="00015975">
            <w:pPr>
              <w:pStyle w:val="TAL"/>
              <w:rPr>
                <w:sz w:val="16"/>
                <w:szCs w:val="16"/>
              </w:rPr>
            </w:pPr>
            <w:r w:rsidRPr="001B1679">
              <w:rPr>
                <w:sz w:val="16"/>
                <w:szCs w:val="16"/>
              </w:rPr>
              <w:t>SHINYA MAKINO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84D8E" w14:textId="77777777" w:rsidR="00C521B3" w:rsidRPr="001B1679" w:rsidRDefault="00C521B3" w:rsidP="00015975">
            <w:pPr>
              <w:pStyle w:val="TAL"/>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4073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6BA62" w14:textId="77777777" w:rsidR="00C521B3" w:rsidRPr="001B1679" w:rsidRDefault="00C521B3" w:rsidP="00015975">
            <w:pPr>
              <w:pStyle w:val="TAL"/>
              <w:rPr>
                <w:sz w:val="16"/>
                <w:szCs w:val="16"/>
              </w:rPr>
            </w:pPr>
            <w:r w:rsidRPr="001B1679">
              <w:rPr>
                <w:sz w:val="16"/>
                <w:szCs w:val="16"/>
              </w:rPr>
              <w:t>3GPPMEMBER</w:t>
            </w:r>
          </w:p>
        </w:tc>
      </w:tr>
      <w:tr w:rsidR="00C521B3" w14:paraId="76DD48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4DB3D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85E38" w14:textId="77777777" w:rsidR="00C521B3" w:rsidRPr="001B1679" w:rsidRDefault="00C521B3" w:rsidP="00015975">
            <w:pPr>
              <w:pStyle w:val="TAL"/>
              <w:rPr>
                <w:sz w:val="16"/>
                <w:szCs w:val="16"/>
              </w:rPr>
            </w:pPr>
            <w:r w:rsidRPr="001B1679">
              <w:rPr>
                <w:sz w:val="16"/>
                <w:szCs w:val="16"/>
              </w:rPr>
              <w:t>Brian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438FF1"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F5E54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6A58CB" w14:textId="77777777" w:rsidR="00C521B3" w:rsidRPr="001B1679" w:rsidRDefault="00C521B3" w:rsidP="00015975">
            <w:pPr>
              <w:pStyle w:val="TAL"/>
              <w:rPr>
                <w:sz w:val="16"/>
                <w:szCs w:val="16"/>
              </w:rPr>
            </w:pPr>
            <w:r w:rsidRPr="001B1679">
              <w:rPr>
                <w:sz w:val="16"/>
                <w:szCs w:val="16"/>
              </w:rPr>
              <w:t>3GPPMEMBER</w:t>
            </w:r>
          </w:p>
        </w:tc>
      </w:tr>
      <w:tr w:rsidR="00C521B3" w14:paraId="0B1B56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3FA1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DB13E" w14:textId="77777777" w:rsidR="00C521B3" w:rsidRPr="001B1679" w:rsidRDefault="00C521B3" w:rsidP="00015975">
            <w:pPr>
              <w:pStyle w:val="TAL"/>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F59DF2" w14:textId="77777777" w:rsidR="00C521B3" w:rsidRPr="001B1679" w:rsidRDefault="00C521B3" w:rsidP="00015975">
            <w:pPr>
              <w:pStyle w:val="TAL"/>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921A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D1494" w14:textId="77777777" w:rsidR="00C521B3" w:rsidRPr="001B1679" w:rsidRDefault="00C521B3" w:rsidP="00015975">
            <w:pPr>
              <w:pStyle w:val="TAL"/>
              <w:rPr>
                <w:sz w:val="16"/>
                <w:szCs w:val="16"/>
              </w:rPr>
            </w:pPr>
            <w:r w:rsidRPr="001B1679">
              <w:rPr>
                <w:sz w:val="16"/>
                <w:szCs w:val="16"/>
              </w:rPr>
              <w:t>3GPPMEMBER</w:t>
            </w:r>
          </w:p>
        </w:tc>
      </w:tr>
      <w:tr w:rsidR="00C521B3" w14:paraId="589AF18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F77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FB642C" w14:textId="77777777" w:rsidR="00C521B3" w:rsidRPr="001B1679" w:rsidRDefault="00C521B3" w:rsidP="00015975">
            <w:pPr>
              <w:pStyle w:val="TAL"/>
              <w:rPr>
                <w:sz w:val="16"/>
                <w:szCs w:val="16"/>
              </w:rPr>
            </w:pPr>
            <w:r w:rsidRPr="001B1679">
              <w:rPr>
                <w:sz w:val="16"/>
                <w:szCs w:val="16"/>
              </w:rPr>
              <w:t>Diogo Martins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ECC0A" w14:textId="77777777" w:rsidR="00C521B3" w:rsidRPr="001B1679" w:rsidRDefault="00C521B3" w:rsidP="00015975">
            <w:pPr>
              <w:pStyle w:val="TAL"/>
              <w:rPr>
                <w:sz w:val="16"/>
                <w:szCs w:val="16"/>
              </w:rPr>
            </w:pPr>
            <w:r w:rsidRPr="001B1679">
              <w:rPr>
                <w:sz w:val="16"/>
                <w:szCs w:val="16"/>
              </w:rPr>
              <w:t>Vodafone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6969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BFB77" w14:textId="77777777" w:rsidR="00C521B3" w:rsidRPr="001B1679" w:rsidRDefault="00C521B3" w:rsidP="00015975">
            <w:pPr>
              <w:pStyle w:val="TAL"/>
              <w:rPr>
                <w:sz w:val="16"/>
                <w:szCs w:val="16"/>
              </w:rPr>
            </w:pPr>
            <w:r w:rsidRPr="001B1679">
              <w:rPr>
                <w:sz w:val="16"/>
                <w:szCs w:val="16"/>
              </w:rPr>
              <w:t>3GPPMEMBER</w:t>
            </w:r>
          </w:p>
        </w:tc>
      </w:tr>
      <w:tr w:rsidR="00C521B3" w14:paraId="5FCE80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1889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1BE94" w14:textId="77777777" w:rsidR="00C521B3" w:rsidRPr="001B1679" w:rsidRDefault="00C521B3" w:rsidP="00015975">
            <w:pPr>
              <w:pStyle w:val="TAL"/>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916AC"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7955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8B758" w14:textId="77777777" w:rsidR="00C521B3" w:rsidRPr="001B1679" w:rsidRDefault="00C521B3" w:rsidP="00015975">
            <w:pPr>
              <w:pStyle w:val="TAL"/>
              <w:rPr>
                <w:sz w:val="16"/>
                <w:szCs w:val="16"/>
              </w:rPr>
            </w:pPr>
            <w:r w:rsidRPr="001B1679">
              <w:rPr>
                <w:sz w:val="16"/>
                <w:szCs w:val="16"/>
              </w:rPr>
              <w:t>3GPPMEMBER</w:t>
            </w:r>
          </w:p>
        </w:tc>
      </w:tr>
      <w:tr w:rsidR="00C521B3" w14:paraId="6D97071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1D52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7D4F6" w14:textId="77777777" w:rsidR="00C521B3" w:rsidRPr="001B1679" w:rsidRDefault="00C521B3" w:rsidP="00015975">
            <w:pPr>
              <w:pStyle w:val="TAL"/>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1BF79" w14:textId="77777777" w:rsidR="00C521B3" w:rsidRPr="001B1679" w:rsidRDefault="00C521B3" w:rsidP="00015975">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B8A8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CF3E55" w14:textId="77777777" w:rsidR="00C521B3" w:rsidRPr="001B1679" w:rsidRDefault="00C521B3" w:rsidP="00015975">
            <w:pPr>
              <w:pStyle w:val="TAL"/>
              <w:rPr>
                <w:sz w:val="16"/>
                <w:szCs w:val="16"/>
              </w:rPr>
            </w:pPr>
            <w:r w:rsidRPr="001B1679">
              <w:rPr>
                <w:sz w:val="16"/>
                <w:szCs w:val="16"/>
              </w:rPr>
              <w:t>3GPPMEMBER</w:t>
            </w:r>
          </w:p>
        </w:tc>
      </w:tr>
      <w:tr w:rsidR="00C521B3" w14:paraId="46B640F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6D5E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86703" w14:textId="77777777" w:rsidR="00C521B3" w:rsidRPr="001B1679" w:rsidRDefault="00C521B3" w:rsidP="00015975">
            <w:pPr>
              <w:pStyle w:val="TAL"/>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14E078"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F4112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437397" w14:textId="77777777" w:rsidR="00C521B3" w:rsidRPr="001B1679" w:rsidRDefault="00C521B3" w:rsidP="00015975">
            <w:pPr>
              <w:pStyle w:val="TAL"/>
              <w:rPr>
                <w:sz w:val="16"/>
                <w:szCs w:val="16"/>
              </w:rPr>
            </w:pPr>
            <w:r w:rsidRPr="001B1679">
              <w:rPr>
                <w:sz w:val="16"/>
                <w:szCs w:val="16"/>
              </w:rPr>
              <w:t>3GPPMEMBER</w:t>
            </w:r>
          </w:p>
        </w:tc>
      </w:tr>
      <w:tr w:rsidR="00C521B3" w14:paraId="53AD70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65C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7C68BA" w14:textId="77777777" w:rsidR="00C521B3" w:rsidRPr="001B1679" w:rsidRDefault="00C521B3" w:rsidP="00015975">
            <w:pPr>
              <w:pStyle w:val="TAL"/>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A720C"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86255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52E1CE" w14:textId="77777777" w:rsidR="00C521B3" w:rsidRPr="001B1679" w:rsidRDefault="00C521B3" w:rsidP="00015975">
            <w:pPr>
              <w:pStyle w:val="TAL"/>
              <w:rPr>
                <w:sz w:val="16"/>
                <w:szCs w:val="16"/>
              </w:rPr>
            </w:pPr>
            <w:r w:rsidRPr="001B1679">
              <w:rPr>
                <w:sz w:val="16"/>
                <w:szCs w:val="16"/>
              </w:rPr>
              <w:t>3GPPMEMBER</w:t>
            </w:r>
          </w:p>
        </w:tc>
      </w:tr>
      <w:tr w:rsidR="00C521B3" w14:paraId="7C25CC6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327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59B99" w14:textId="77777777" w:rsidR="00C521B3" w:rsidRPr="001B1679" w:rsidRDefault="00C521B3" w:rsidP="00015975">
            <w:pPr>
              <w:pStyle w:val="TAL"/>
              <w:rPr>
                <w:sz w:val="16"/>
                <w:szCs w:val="16"/>
              </w:rPr>
            </w:pPr>
            <w:r w:rsidRPr="001B1679">
              <w:rPr>
                <w:sz w:val="16"/>
                <w:szCs w:val="16"/>
              </w:rPr>
              <w:t>James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EF334"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4FBB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C87B0F" w14:textId="77777777" w:rsidR="00C521B3" w:rsidRPr="001B1679" w:rsidRDefault="00C521B3" w:rsidP="00015975">
            <w:pPr>
              <w:pStyle w:val="TAL"/>
              <w:rPr>
                <w:sz w:val="16"/>
                <w:szCs w:val="16"/>
              </w:rPr>
            </w:pPr>
            <w:r w:rsidRPr="001B1679">
              <w:rPr>
                <w:sz w:val="16"/>
                <w:szCs w:val="16"/>
              </w:rPr>
              <w:t>3GPPMEMBER</w:t>
            </w:r>
          </w:p>
        </w:tc>
      </w:tr>
      <w:tr w:rsidR="00C521B3" w14:paraId="7CC7D7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FA9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43109" w14:textId="77777777" w:rsidR="00C521B3" w:rsidRPr="001B1679" w:rsidRDefault="00C521B3" w:rsidP="00015975">
            <w:pPr>
              <w:pStyle w:val="TAL"/>
              <w:rPr>
                <w:sz w:val="16"/>
                <w:szCs w:val="16"/>
              </w:rPr>
            </w:pPr>
            <w:r w:rsidRPr="001B1679">
              <w:rPr>
                <w:sz w:val="16"/>
                <w:szCs w:val="16"/>
              </w:rPr>
              <w:t>Atsushi Minokuchi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A1012" w14:textId="77777777" w:rsidR="00C521B3" w:rsidRPr="001B1679" w:rsidRDefault="00C521B3" w:rsidP="00015975">
            <w:pPr>
              <w:pStyle w:val="TAL"/>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7484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FD6993" w14:textId="77777777" w:rsidR="00C521B3" w:rsidRPr="001B1679" w:rsidRDefault="00C521B3" w:rsidP="00015975">
            <w:pPr>
              <w:pStyle w:val="TAL"/>
              <w:rPr>
                <w:sz w:val="16"/>
                <w:szCs w:val="16"/>
              </w:rPr>
            </w:pPr>
            <w:r w:rsidRPr="001B1679">
              <w:rPr>
                <w:sz w:val="16"/>
                <w:szCs w:val="16"/>
              </w:rPr>
              <w:t>3GPPMEMBER</w:t>
            </w:r>
          </w:p>
        </w:tc>
      </w:tr>
      <w:tr w:rsidR="00C521B3" w14:paraId="0DE623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9CDB2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904A00" w14:textId="77777777" w:rsidR="00C521B3" w:rsidRPr="001B1679" w:rsidRDefault="00C521B3" w:rsidP="00015975">
            <w:pPr>
              <w:pStyle w:val="TAL"/>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3ABE2"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5B45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33A8F9" w14:textId="77777777" w:rsidR="00C521B3" w:rsidRPr="001B1679" w:rsidRDefault="00C521B3" w:rsidP="00015975">
            <w:pPr>
              <w:pStyle w:val="TAL"/>
              <w:rPr>
                <w:sz w:val="16"/>
                <w:szCs w:val="16"/>
              </w:rPr>
            </w:pPr>
            <w:r w:rsidRPr="001B1679">
              <w:rPr>
                <w:sz w:val="16"/>
                <w:szCs w:val="16"/>
              </w:rPr>
              <w:t>3GPPMEMBER</w:t>
            </w:r>
          </w:p>
        </w:tc>
      </w:tr>
      <w:tr w:rsidR="00C521B3" w14:paraId="05C7734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0F8A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F13FA" w14:textId="77777777" w:rsidR="00C521B3" w:rsidRPr="001B1679" w:rsidRDefault="00C521B3" w:rsidP="00015975">
            <w:pPr>
              <w:pStyle w:val="TAL"/>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E2F57" w14:textId="77777777" w:rsidR="00C521B3" w:rsidRPr="001B1679" w:rsidRDefault="00C521B3" w:rsidP="00015975">
            <w:pPr>
              <w:pStyle w:val="TAL"/>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B0E6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51BC7" w14:textId="77777777" w:rsidR="00C521B3" w:rsidRPr="001B1679" w:rsidRDefault="00C521B3" w:rsidP="00015975">
            <w:pPr>
              <w:pStyle w:val="TAL"/>
              <w:rPr>
                <w:sz w:val="16"/>
                <w:szCs w:val="16"/>
              </w:rPr>
            </w:pPr>
            <w:r w:rsidRPr="001B1679">
              <w:rPr>
                <w:sz w:val="16"/>
                <w:szCs w:val="16"/>
              </w:rPr>
              <w:t>3GPPMEMBER</w:t>
            </w:r>
          </w:p>
        </w:tc>
      </w:tr>
      <w:tr w:rsidR="00C521B3" w14:paraId="53C748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9DC69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8E60C" w14:textId="77777777" w:rsidR="00C521B3" w:rsidRPr="001B1679" w:rsidRDefault="00C521B3" w:rsidP="00015975">
            <w:pPr>
              <w:pStyle w:val="TAL"/>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E4DFA" w14:textId="77777777" w:rsidR="00C521B3" w:rsidRPr="001B1679" w:rsidRDefault="00C521B3" w:rsidP="00015975">
            <w:pPr>
              <w:pStyle w:val="TAL"/>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22DC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A35A2D" w14:textId="77777777" w:rsidR="00C521B3" w:rsidRPr="001B1679" w:rsidRDefault="00C521B3" w:rsidP="00015975">
            <w:pPr>
              <w:pStyle w:val="TAL"/>
              <w:rPr>
                <w:sz w:val="16"/>
                <w:szCs w:val="16"/>
              </w:rPr>
            </w:pPr>
            <w:r w:rsidRPr="001B1679">
              <w:rPr>
                <w:sz w:val="16"/>
                <w:szCs w:val="16"/>
              </w:rPr>
              <w:t>3GPPMEMBER</w:t>
            </w:r>
          </w:p>
        </w:tc>
      </w:tr>
      <w:tr w:rsidR="00C521B3" w14:paraId="1164C2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2B287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C7B67" w14:textId="77777777" w:rsidR="00C521B3" w:rsidRPr="001B1679" w:rsidRDefault="00C521B3" w:rsidP="00015975">
            <w:pPr>
              <w:pStyle w:val="TAL"/>
              <w:rPr>
                <w:sz w:val="16"/>
                <w:szCs w:val="16"/>
              </w:rPr>
            </w:pPr>
            <w:r w:rsidRPr="001B1679">
              <w:rPr>
                <w:sz w:val="16"/>
                <w:szCs w:val="16"/>
              </w:rPr>
              <w:t>Suresh Nair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70944" w14:textId="77777777" w:rsidR="00C521B3" w:rsidRPr="001B1679" w:rsidRDefault="00C521B3" w:rsidP="00015975">
            <w:pPr>
              <w:pStyle w:val="TAL"/>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8B504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417E1" w14:textId="77777777" w:rsidR="00C521B3" w:rsidRPr="001B1679" w:rsidRDefault="00C521B3" w:rsidP="00015975">
            <w:pPr>
              <w:pStyle w:val="TAL"/>
              <w:rPr>
                <w:sz w:val="16"/>
                <w:szCs w:val="16"/>
              </w:rPr>
            </w:pPr>
            <w:r w:rsidRPr="001B1679">
              <w:rPr>
                <w:sz w:val="16"/>
                <w:szCs w:val="16"/>
              </w:rPr>
              <w:t>3GPPMEMBER</w:t>
            </w:r>
          </w:p>
        </w:tc>
      </w:tr>
      <w:tr w:rsidR="00C521B3" w14:paraId="66B90C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6835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3995DE" w14:textId="77777777" w:rsidR="00C521B3" w:rsidRPr="001B1679" w:rsidRDefault="00C521B3" w:rsidP="00015975">
            <w:pPr>
              <w:pStyle w:val="TAL"/>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749C1" w14:textId="77777777" w:rsidR="00C521B3" w:rsidRPr="001B1679" w:rsidRDefault="00C521B3" w:rsidP="00015975">
            <w:pPr>
              <w:pStyle w:val="TAL"/>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53E5D"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065A0A" w14:textId="77777777" w:rsidR="00C521B3" w:rsidRPr="001B1679" w:rsidRDefault="00C521B3" w:rsidP="00015975">
            <w:pPr>
              <w:pStyle w:val="TAL"/>
              <w:rPr>
                <w:sz w:val="16"/>
                <w:szCs w:val="16"/>
              </w:rPr>
            </w:pPr>
            <w:r w:rsidRPr="001B1679">
              <w:rPr>
                <w:sz w:val="16"/>
                <w:szCs w:val="16"/>
              </w:rPr>
              <w:t>3GPPMEMBER</w:t>
            </w:r>
          </w:p>
        </w:tc>
      </w:tr>
      <w:tr w:rsidR="00C521B3" w14:paraId="1689F9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2DB04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55E9" w14:textId="77777777" w:rsidR="00C521B3" w:rsidRPr="001B1679" w:rsidRDefault="00C521B3" w:rsidP="00015975">
            <w:pPr>
              <w:pStyle w:val="TAL"/>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A09D"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3801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72456" w14:textId="77777777" w:rsidR="00C521B3" w:rsidRPr="001B1679" w:rsidRDefault="00C521B3" w:rsidP="00015975">
            <w:pPr>
              <w:pStyle w:val="TAL"/>
              <w:rPr>
                <w:sz w:val="16"/>
                <w:szCs w:val="16"/>
              </w:rPr>
            </w:pPr>
            <w:r w:rsidRPr="001B1679">
              <w:rPr>
                <w:sz w:val="16"/>
                <w:szCs w:val="16"/>
              </w:rPr>
              <w:t>3GPPMEMBER</w:t>
            </w:r>
          </w:p>
        </w:tc>
      </w:tr>
      <w:tr w:rsidR="00C521B3" w14:paraId="09911A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29E0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51BC2" w14:textId="77777777" w:rsidR="00C521B3" w:rsidRPr="001B1679" w:rsidRDefault="00C521B3" w:rsidP="00015975">
            <w:pPr>
              <w:pStyle w:val="TAL"/>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69135" w14:textId="77777777" w:rsidR="00C521B3" w:rsidRPr="001B1679" w:rsidRDefault="00C521B3" w:rsidP="00015975">
            <w:pPr>
              <w:pStyle w:val="TAL"/>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D6CC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2F5EB" w14:textId="77777777" w:rsidR="00C521B3" w:rsidRPr="001B1679" w:rsidRDefault="00C521B3" w:rsidP="00015975">
            <w:pPr>
              <w:pStyle w:val="TAL"/>
              <w:rPr>
                <w:sz w:val="16"/>
                <w:szCs w:val="16"/>
              </w:rPr>
            </w:pPr>
            <w:r w:rsidRPr="001B1679">
              <w:rPr>
                <w:sz w:val="16"/>
                <w:szCs w:val="16"/>
              </w:rPr>
              <w:t>3GPPMEMBER</w:t>
            </w:r>
          </w:p>
        </w:tc>
      </w:tr>
      <w:tr w:rsidR="00C521B3" w14:paraId="698400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A8057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5F993" w14:textId="77777777" w:rsidR="00C521B3" w:rsidRPr="001B1679" w:rsidRDefault="00C521B3" w:rsidP="00015975">
            <w:pPr>
              <w:pStyle w:val="TAL"/>
              <w:rPr>
                <w:sz w:val="16"/>
                <w:szCs w:val="16"/>
              </w:rPr>
            </w:pPr>
            <w:proofErr w:type="spellStart"/>
            <w:r w:rsidRPr="001B1679">
              <w:rPr>
                <w:sz w:val="16"/>
                <w:szCs w:val="16"/>
              </w:rPr>
              <w:t>Chenghock</w:t>
            </w:r>
            <w:proofErr w:type="spellEnd"/>
            <w:r w:rsidRPr="001B1679">
              <w:rPr>
                <w:sz w:val="16"/>
                <w:szCs w:val="16"/>
              </w:rPr>
              <w:t xml:space="preserve">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44C5A" w14:textId="77777777" w:rsidR="00C521B3" w:rsidRPr="001B1679" w:rsidRDefault="00C521B3" w:rsidP="00015975">
            <w:pPr>
              <w:pStyle w:val="TAL"/>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EB4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B6FFD" w14:textId="77777777" w:rsidR="00C521B3" w:rsidRPr="001B1679" w:rsidRDefault="00C521B3" w:rsidP="00015975">
            <w:pPr>
              <w:pStyle w:val="TAL"/>
              <w:rPr>
                <w:sz w:val="16"/>
                <w:szCs w:val="16"/>
              </w:rPr>
            </w:pPr>
            <w:r w:rsidRPr="001B1679">
              <w:rPr>
                <w:sz w:val="16"/>
                <w:szCs w:val="16"/>
              </w:rPr>
              <w:t>3GPPMEMBER</w:t>
            </w:r>
          </w:p>
        </w:tc>
      </w:tr>
      <w:tr w:rsidR="00C521B3" w14:paraId="7065D2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29C9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ED4C0" w14:textId="77777777" w:rsidR="00C521B3" w:rsidRPr="001B1679" w:rsidRDefault="00C521B3" w:rsidP="00015975">
            <w:pPr>
              <w:pStyle w:val="TAL"/>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4BFE9" w14:textId="77777777" w:rsidR="00C521B3" w:rsidRPr="001B1679" w:rsidRDefault="00C521B3" w:rsidP="00015975">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338A4"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0D41B" w14:textId="77777777" w:rsidR="00C521B3" w:rsidRPr="001B1679" w:rsidRDefault="00C521B3" w:rsidP="00015975">
            <w:pPr>
              <w:pStyle w:val="TAL"/>
              <w:rPr>
                <w:sz w:val="16"/>
                <w:szCs w:val="16"/>
              </w:rPr>
            </w:pPr>
            <w:r w:rsidRPr="001B1679">
              <w:rPr>
                <w:sz w:val="16"/>
                <w:szCs w:val="16"/>
              </w:rPr>
              <w:t>3GPPMEMBER</w:t>
            </w:r>
          </w:p>
        </w:tc>
      </w:tr>
      <w:tr w:rsidR="00C521B3" w14:paraId="2920805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D9F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B1683" w14:textId="77777777" w:rsidR="00C521B3" w:rsidRPr="001B1679" w:rsidRDefault="00C521B3" w:rsidP="00015975">
            <w:pPr>
              <w:pStyle w:val="TAL"/>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B4C3E" w14:textId="77777777" w:rsidR="00C521B3" w:rsidRPr="001B1679" w:rsidRDefault="00C521B3" w:rsidP="00015975">
            <w:pPr>
              <w:pStyle w:val="TAL"/>
              <w:rPr>
                <w:sz w:val="16"/>
                <w:szCs w:val="16"/>
              </w:rPr>
            </w:pPr>
            <w:proofErr w:type="spellStart"/>
            <w:r w:rsidRPr="001B1679">
              <w:rPr>
                <w:sz w:val="16"/>
                <w:szCs w:val="16"/>
              </w:rPr>
              <w:t>Mediatek</w:t>
            </w:r>
            <w:proofErr w:type="spellEnd"/>
            <w:r w:rsidRPr="001B1679">
              <w:rPr>
                <w:sz w:val="16"/>
                <w:szCs w:val="16"/>
              </w:rPr>
              <w:t xml:space="preserve"> India Technology </w:t>
            </w:r>
            <w:proofErr w:type="spellStart"/>
            <w:r w:rsidRPr="001B1679">
              <w:rPr>
                <w:sz w:val="16"/>
                <w:szCs w:val="16"/>
              </w:rPr>
              <w:t>Pvt.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8F09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63AE3F" w14:textId="77777777" w:rsidR="00C521B3" w:rsidRPr="001B1679" w:rsidRDefault="00C521B3" w:rsidP="00015975">
            <w:pPr>
              <w:pStyle w:val="TAL"/>
              <w:rPr>
                <w:sz w:val="16"/>
                <w:szCs w:val="16"/>
              </w:rPr>
            </w:pPr>
            <w:r w:rsidRPr="001B1679">
              <w:rPr>
                <w:sz w:val="16"/>
                <w:szCs w:val="16"/>
              </w:rPr>
              <w:t>3GPPMEMBER</w:t>
            </w:r>
          </w:p>
        </w:tc>
      </w:tr>
      <w:tr w:rsidR="00C521B3" w14:paraId="49D0F9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E8D1E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8DF76" w14:textId="77777777" w:rsidR="00C521B3" w:rsidRPr="001B1679" w:rsidRDefault="00C521B3" w:rsidP="00015975">
            <w:pPr>
              <w:pStyle w:val="TAL"/>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317E38" w14:textId="77777777" w:rsidR="00C521B3" w:rsidRPr="001B1679" w:rsidRDefault="00C521B3" w:rsidP="00015975">
            <w:pPr>
              <w:pStyle w:val="TAL"/>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C407B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686AAC" w14:textId="77777777" w:rsidR="00C521B3" w:rsidRPr="001B1679" w:rsidRDefault="00C521B3" w:rsidP="00015975">
            <w:pPr>
              <w:pStyle w:val="TAL"/>
              <w:rPr>
                <w:sz w:val="16"/>
                <w:szCs w:val="16"/>
              </w:rPr>
            </w:pPr>
            <w:r w:rsidRPr="001B1679">
              <w:rPr>
                <w:sz w:val="16"/>
                <w:szCs w:val="16"/>
              </w:rPr>
              <w:t>3GPPMEMBER</w:t>
            </w:r>
          </w:p>
        </w:tc>
      </w:tr>
      <w:tr w:rsidR="00C521B3" w14:paraId="3BD6DE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05C2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F22C6A" w14:textId="77777777" w:rsidR="00C521B3" w:rsidRPr="001B1679" w:rsidRDefault="00C521B3" w:rsidP="00015975">
            <w:pPr>
              <w:pStyle w:val="TAL"/>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9EA145"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DA7D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C996D" w14:textId="77777777" w:rsidR="00C521B3" w:rsidRPr="001B1679" w:rsidRDefault="00C521B3" w:rsidP="00015975">
            <w:pPr>
              <w:pStyle w:val="TAL"/>
              <w:rPr>
                <w:sz w:val="16"/>
                <w:szCs w:val="16"/>
              </w:rPr>
            </w:pPr>
            <w:r w:rsidRPr="001B1679">
              <w:rPr>
                <w:sz w:val="16"/>
                <w:szCs w:val="16"/>
              </w:rPr>
              <w:t>3GPPMEMBER</w:t>
            </w:r>
          </w:p>
        </w:tc>
      </w:tr>
      <w:tr w:rsidR="00C521B3" w14:paraId="09342D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180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37C37" w14:textId="77777777" w:rsidR="00C521B3" w:rsidRPr="001B1679" w:rsidRDefault="00C521B3" w:rsidP="00015975">
            <w:pPr>
              <w:pStyle w:val="TAL"/>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1295C" w14:textId="77777777" w:rsidR="00C521B3" w:rsidRPr="001B1679" w:rsidRDefault="00C521B3" w:rsidP="00015975">
            <w:pPr>
              <w:pStyle w:val="TAL"/>
              <w:rPr>
                <w:sz w:val="16"/>
                <w:szCs w:val="16"/>
              </w:rPr>
            </w:pPr>
            <w:r w:rsidRPr="001B1679">
              <w:rPr>
                <w:sz w:val="16"/>
                <w:szCs w:val="16"/>
              </w:rPr>
              <w:t>Google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CB76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452AA" w14:textId="77777777" w:rsidR="00C521B3" w:rsidRPr="001B1679" w:rsidRDefault="00C521B3" w:rsidP="00015975">
            <w:pPr>
              <w:pStyle w:val="TAL"/>
              <w:rPr>
                <w:sz w:val="16"/>
                <w:szCs w:val="16"/>
              </w:rPr>
            </w:pPr>
            <w:r w:rsidRPr="001B1679">
              <w:rPr>
                <w:sz w:val="16"/>
                <w:szCs w:val="16"/>
              </w:rPr>
              <w:t>3GPPMEMBER</w:t>
            </w:r>
          </w:p>
        </w:tc>
      </w:tr>
      <w:tr w:rsidR="00C521B3" w14:paraId="14E09D6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A4C7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3AD7F" w14:textId="77777777" w:rsidR="00C521B3" w:rsidRPr="001B1679" w:rsidRDefault="00C521B3" w:rsidP="00015975">
            <w:pPr>
              <w:pStyle w:val="TAL"/>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3B330"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DE7F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7E888" w14:textId="77777777" w:rsidR="00C521B3" w:rsidRPr="001B1679" w:rsidRDefault="00C521B3" w:rsidP="00015975">
            <w:pPr>
              <w:pStyle w:val="TAL"/>
              <w:rPr>
                <w:sz w:val="16"/>
                <w:szCs w:val="16"/>
              </w:rPr>
            </w:pPr>
            <w:r w:rsidRPr="001B1679">
              <w:rPr>
                <w:sz w:val="16"/>
                <w:szCs w:val="16"/>
              </w:rPr>
              <w:t>3GPPMEMBER</w:t>
            </w:r>
          </w:p>
        </w:tc>
      </w:tr>
      <w:tr w:rsidR="00C521B3" w14:paraId="3DAE69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030C6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00782D" w14:textId="77777777" w:rsidR="00C521B3" w:rsidRPr="001B1679" w:rsidRDefault="00C521B3" w:rsidP="00015975">
            <w:pPr>
              <w:pStyle w:val="TAL"/>
              <w:rPr>
                <w:sz w:val="16"/>
                <w:szCs w:val="16"/>
              </w:rPr>
            </w:pPr>
            <w:r w:rsidRPr="001B1679">
              <w:rPr>
                <w:sz w:val="16"/>
                <w:szCs w:val="16"/>
              </w:rPr>
              <w:t>Kyoungseok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0F5A99"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369FC"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5D08B" w14:textId="77777777" w:rsidR="00C521B3" w:rsidRPr="001B1679" w:rsidRDefault="00C521B3" w:rsidP="00015975">
            <w:pPr>
              <w:pStyle w:val="TAL"/>
              <w:rPr>
                <w:sz w:val="16"/>
                <w:szCs w:val="16"/>
              </w:rPr>
            </w:pPr>
            <w:r w:rsidRPr="001B1679">
              <w:rPr>
                <w:sz w:val="16"/>
                <w:szCs w:val="16"/>
              </w:rPr>
              <w:t>3GPPORG_REP</w:t>
            </w:r>
          </w:p>
        </w:tc>
      </w:tr>
      <w:tr w:rsidR="00C521B3" w14:paraId="683503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6710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2A75B9" w14:textId="77777777" w:rsidR="00C521B3" w:rsidRPr="001B1679" w:rsidRDefault="00C521B3" w:rsidP="00015975">
            <w:pPr>
              <w:pStyle w:val="TAL"/>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34127" w14:textId="77777777" w:rsidR="00C521B3" w:rsidRPr="001B1679" w:rsidRDefault="00C521B3" w:rsidP="00015975">
            <w:pPr>
              <w:pStyle w:val="TAL"/>
              <w:rPr>
                <w:sz w:val="16"/>
                <w:szCs w:val="16"/>
              </w:rPr>
            </w:pPr>
            <w:proofErr w:type="spellStart"/>
            <w:r w:rsidRPr="001B1679">
              <w:rPr>
                <w:sz w:val="16"/>
                <w:szCs w:val="16"/>
              </w:rPr>
              <w:t>Anterix</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7544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80858" w14:textId="77777777" w:rsidR="00C521B3" w:rsidRPr="001B1679" w:rsidRDefault="00C521B3" w:rsidP="00015975">
            <w:pPr>
              <w:pStyle w:val="TAL"/>
              <w:rPr>
                <w:sz w:val="16"/>
                <w:szCs w:val="16"/>
              </w:rPr>
            </w:pPr>
            <w:r w:rsidRPr="001B1679">
              <w:rPr>
                <w:sz w:val="16"/>
                <w:szCs w:val="16"/>
              </w:rPr>
              <w:t>3GPPMEMBER</w:t>
            </w:r>
          </w:p>
        </w:tc>
      </w:tr>
      <w:tr w:rsidR="00C521B3" w14:paraId="1DDC3D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F44E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36109" w14:textId="77777777" w:rsidR="00C521B3" w:rsidRPr="001B1679" w:rsidRDefault="00C521B3" w:rsidP="00015975">
            <w:pPr>
              <w:pStyle w:val="TAL"/>
              <w:rPr>
                <w:sz w:val="16"/>
                <w:szCs w:val="16"/>
              </w:rPr>
            </w:pPr>
            <w:r w:rsidRPr="001B1679">
              <w:rPr>
                <w:sz w:val="16"/>
                <w:szCs w:val="16"/>
              </w:rPr>
              <w:t xml:space="preserve">Sandra </w:t>
            </w:r>
            <w:proofErr w:type="spellStart"/>
            <w:r w:rsidRPr="001B1679">
              <w:rPr>
                <w:sz w:val="16"/>
                <w:szCs w:val="16"/>
              </w:rPr>
              <w:t>Ondrusova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E4733" w14:textId="77777777" w:rsidR="00C521B3" w:rsidRPr="001B1679" w:rsidRDefault="00C521B3" w:rsidP="00015975">
            <w:pPr>
              <w:pStyle w:val="TAL"/>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E3A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25668F" w14:textId="77777777" w:rsidR="00C521B3" w:rsidRPr="001B1679" w:rsidRDefault="00C521B3" w:rsidP="00015975">
            <w:pPr>
              <w:pStyle w:val="TAL"/>
              <w:rPr>
                <w:sz w:val="16"/>
                <w:szCs w:val="16"/>
              </w:rPr>
            </w:pPr>
            <w:r w:rsidRPr="001B1679">
              <w:rPr>
                <w:sz w:val="16"/>
                <w:szCs w:val="16"/>
              </w:rPr>
              <w:t>3GPPMEMBER</w:t>
            </w:r>
          </w:p>
        </w:tc>
      </w:tr>
      <w:tr w:rsidR="00C521B3" w14:paraId="64A596C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DC21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7B9C02" w14:textId="77777777" w:rsidR="00C521B3" w:rsidRPr="001B1679" w:rsidRDefault="00C521B3" w:rsidP="00015975">
            <w:pPr>
              <w:pStyle w:val="TAL"/>
              <w:rPr>
                <w:sz w:val="16"/>
                <w:szCs w:val="16"/>
              </w:rPr>
            </w:pPr>
            <w:proofErr w:type="spellStart"/>
            <w:r w:rsidRPr="001B1679">
              <w:rPr>
                <w:sz w:val="16"/>
                <w:szCs w:val="16"/>
              </w:rPr>
              <w:t>Eko</w:t>
            </w:r>
            <w:proofErr w:type="spellEnd"/>
            <w:r w:rsidRPr="001B1679">
              <w:rPr>
                <w:sz w:val="16"/>
                <w:szCs w:val="16"/>
              </w:rPr>
              <w:t xml:space="preserve"> </w:t>
            </w:r>
            <w:proofErr w:type="spellStart"/>
            <w:r w:rsidRPr="001B1679">
              <w:rPr>
                <w:sz w:val="16"/>
                <w:szCs w:val="16"/>
              </w:rPr>
              <w:t>Onggosanusi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CE6A6" w14:textId="77777777" w:rsidR="00C521B3" w:rsidRPr="001B1679" w:rsidRDefault="00C521B3" w:rsidP="00015975">
            <w:pPr>
              <w:pStyle w:val="TAL"/>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933B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0C86C" w14:textId="77777777" w:rsidR="00C521B3" w:rsidRPr="001B1679" w:rsidRDefault="00C521B3" w:rsidP="00015975">
            <w:pPr>
              <w:pStyle w:val="TAL"/>
              <w:rPr>
                <w:sz w:val="16"/>
                <w:szCs w:val="16"/>
              </w:rPr>
            </w:pPr>
            <w:r w:rsidRPr="001B1679">
              <w:rPr>
                <w:sz w:val="16"/>
                <w:szCs w:val="16"/>
              </w:rPr>
              <w:t>3GPPMEMBER</w:t>
            </w:r>
          </w:p>
        </w:tc>
      </w:tr>
      <w:tr w:rsidR="00C521B3" w14:paraId="53F9D8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9604F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977A1" w14:textId="77777777" w:rsidR="00C521B3" w:rsidRPr="001B1679" w:rsidRDefault="00C521B3" w:rsidP="00015975">
            <w:pPr>
              <w:pStyle w:val="TAL"/>
              <w:rPr>
                <w:sz w:val="16"/>
                <w:szCs w:val="16"/>
              </w:rPr>
            </w:pPr>
            <w:r w:rsidRPr="001B1679">
              <w:rPr>
                <w:sz w:val="16"/>
                <w:szCs w:val="16"/>
              </w:rPr>
              <w:t>Val Oprescu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7F5E04" w14:textId="77777777" w:rsidR="00C521B3" w:rsidRPr="001B1679" w:rsidRDefault="00C521B3" w:rsidP="00015975">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6831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CA33" w14:textId="77777777" w:rsidR="00C521B3" w:rsidRPr="001B1679" w:rsidRDefault="00C521B3" w:rsidP="00015975">
            <w:pPr>
              <w:pStyle w:val="TAL"/>
              <w:rPr>
                <w:sz w:val="16"/>
                <w:szCs w:val="16"/>
              </w:rPr>
            </w:pPr>
            <w:r w:rsidRPr="001B1679">
              <w:rPr>
                <w:sz w:val="16"/>
                <w:szCs w:val="16"/>
              </w:rPr>
              <w:t>3GPPMEMBER</w:t>
            </w:r>
          </w:p>
        </w:tc>
      </w:tr>
      <w:tr w:rsidR="00C521B3" w14:paraId="7B71C0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E5160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B9CB5" w14:textId="77777777" w:rsidR="00C521B3" w:rsidRPr="001B1679" w:rsidRDefault="00C521B3" w:rsidP="00015975">
            <w:pPr>
              <w:pStyle w:val="TAL"/>
              <w:rPr>
                <w:sz w:val="16"/>
                <w:szCs w:val="16"/>
              </w:rPr>
            </w:pPr>
            <w:r w:rsidRPr="001B1679">
              <w:rPr>
                <w:sz w:val="16"/>
                <w:szCs w:val="16"/>
              </w:rPr>
              <w:t>Matthew Osborne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79722" w14:textId="77777777" w:rsidR="00C521B3" w:rsidRPr="001B1679" w:rsidRDefault="00C521B3" w:rsidP="00015975">
            <w:pPr>
              <w:pStyle w:val="TAL"/>
              <w:rPr>
                <w:sz w:val="16"/>
                <w:szCs w:val="16"/>
              </w:rPr>
            </w:pPr>
            <w:r w:rsidRPr="001B1679">
              <w:rPr>
                <w:sz w:val="16"/>
                <w:szCs w:val="16"/>
              </w:rPr>
              <w:t>GE Network Technologies,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DC2D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68F451" w14:textId="77777777" w:rsidR="00C521B3" w:rsidRPr="001B1679" w:rsidRDefault="00C521B3" w:rsidP="00015975">
            <w:pPr>
              <w:pStyle w:val="TAL"/>
              <w:rPr>
                <w:sz w:val="16"/>
                <w:szCs w:val="16"/>
              </w:rPr>
            </w:pPr>
            <w:r w:rsidRPr="001B1679">
              <w:rPr>
                <w:sz w:val="16"/>
                <w:szCs w:val="16"/>
              </w:rPr>
              <w:t>3GPPMEMBER</w:t>
            </w:r>
          </w:p>
        </w:tc>
      </w:tr>
      <w:tr w:rsidR="00C521B3" w14:paraId="70D0AA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0499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371ED" w14:textId="77777777" w:rsidR="00C521B3" w:rsidRPr="001B1679" w:rsidRDefault="00C521B3" w:rsidP="00015975">
            <w:pPr>
              <w:pStyle w:val="TAL"/>
              <w:rPr>
                <w:sz w:val="16"/>
                <w:szCs w:val="16"/>
              </w:rPr>
            </w:pPr>
            <w:r w:rsidRPr="001B1679">
              <w:rPr>
                <w:sz w:val="16"/>
                <w:szCs w:val="16"/>
              </w:rPr>
              <w:t>Clive Packer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9604" w14:textId="77777777" w:rsidR="00C521B3" w:rsidRPr="001B1679" w:rsidRDefault="00C521B3" w:rsidP="00015975">
            <w:pPr>
              <w:pStyle w:val="TAL"/>
              <w:rPr>
                <w:sz w:val="16"/>
                <w:szCs w:val="16"/>
              </w:rPr>
            </w:pPr>
            <w:proofErr w:type="spellStart"/>
            <w:r w:rsidRPr="001B1679">
              <w:rPr>
                <w:sz w:val="16"/>
                <w:szCs w:val="16"/>
              </w:rPr>
              <w:t>Ligado</w:t>
            </w:r>
            <w:proofErr w:type="spellEnd"/>
            <w:r w:rsidRPr="001B1679">
              <w:rPr>
                <w:sz w:val="16"/>
                <w:szCs w:val="16"/>
              </w:rPr>
              <w:t xml:space="preserv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620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F4A43" w14:textId="77777777" w:rsidR="00C521B3" w:rsidRPr="001B1679" w:rsidRDefault="00C521B3" w:rsidP="00015975">
            <w:pPr>
              <w:pStyle w:val="TAL"/>
              <w:rPr>
                <w:sz w:val="16"/>
                <w:szCs w:val="16"/>
              </w:rPr>
            </w:pPr>
            <w:r w:rsidRPr="001B1679">
              <w:rPr>
                <w:sz w:val="16"/>
                <w:szCs w:val="16"/>
              </w:rPr>
              <w:t>3GPPMEMBER</w:t>
            </w:r>
          </w:p>
        </w:tc>
      </w:tr>
      <w:tr w:rsidR="00C521B3" w14:paraId="0E8F38A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DD3F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9E560" w14:textId="77777777" w:rsidR="00C521B3" w:rsidRPr="001B1679" w:rsidRDefault="00C521B3" w:rsidP="00015975">
            <w:pPr>
              <w:pStyle w:val="TAL"/>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17F9F" w14:textId="77777777" w:rsidR="00C521B3" w:rsidRPr="001B1679" w:rsidRDefault="00C521B3" w:rsidP="00015975">
            <w:pPr>
              <w:pStyle w:val="TAL"/>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9D83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9A86C" w14:textId="77777777" w:rsidR="00C521B3" w:rsidRPr="001B1679" w:rsidRDefault="00C521B3" w:rsidP="00015975">
            <w:pPr>
              <w:pStyle w:val="TAL"/>
              <w:rPr>
                <w:sz w:val="16"/>
                <w:szCs w:val="16"/>
              </w:rPr>
            </w:pPr>
            <w:r w:rsidRPr="001B1679">
              <w:rPr>
                <w:sz w:val="16"/>
                <w:szCs w:val="16"/>
              </w:rPr>
              <w:t>3GPPMEMBER</w:t>
            </w:r>
          </w:p>
        </w:tc>
      </w:tr>
      <w:tr w:rsidR="00C521B3" w14:paraId="6A0321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C93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2E41EE" w14:textId="77777777" w:rsidR="00C521B3" w:rsidRPr="001B1679" w:rsidRDefault="00C521B3" w:rsidP="00015975">
            <w:pPr>
              <w:pStyle w:val="TAL"/>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43DED" w14:textId="77777777" w:rsidR="00C521B3" w:rsidRPr="001B1679" w:rsidRDefault="00C521B3" w:rsidP="00015975">
            <w:pPr>
              <w:pStyle w:val="TAL"/>
              <w:rPr>
                <w:sz w:val="16"/>
                <w:szCs w:val="16"/>
              </w:rPr>
            </w:pPr>
            <w:r w:rsidRPr="001B1679">
              <w:rPr>
                <w:sz w:val="16"/>
                <w:szCs w:val="16"/>
              </w:rPr>
              <w:t>vivo Communication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8675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06D70" w14:textId="77777777" w:rsidR="00C521B3" w:rsidRPr="001B1679" w:rsidRDefault="00C521B3" w:rsidP="00015975">
            <w:pPr>
              <w:pStyle w:val="TAL"/>
              <w:rPr>
                <w:sz w:val="16"/>
                <w:szCs w:val="16"/>
              </w:rPr>
            </w:pPr>
            <w:r w:rsidRPr="001B1679">
              <w:rPr>
                <w:sz w:val="16"/>
                <w:szCs w:val="16"/>
              </w:rPr>
              <w:t>3GPPMEMBER</w:t>
            </w:r>
          </w:p>
        </w:tc>
      </w:tr>
      <w:tr w:rsidR="00C521B3" w14:paraId="576F52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728B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5202EC" w14:textId="77777777" w:rsidR="00C521B3" w:rsidRPr="001B1679" w:rsidRDefault="00C521B3" w:rsidP="00015975">
            <w:pPr>
              <w:pStyle w:val="TAL"/>
              <w:rPr>
                <w:sz w:val="16"/>
                <w:szCs w:val="16"/>
              </w:rPr>
            </w:pPr>
            <w:proofErr w:type="spellStart"/>
            <w:r w:rsidRPr="001B1679">
              <w:rPr>
                <w:sz w:val="16"/>
                <w:szCs w:val="16"/>
              </w:rPr>
              <w:t>Dorin</w:t>
            </w:r>
            <w:proofErr w:type="spellEnd"/>
            <w:r w:rsidRPr="001B1679">
              <w:rPr>
                <w:sz w:val="16"/>
                <w:szCs w:val="16"/>
              </w:rPr>
              <w:t xml:space="preserve"> </w:t>
            </w:r>
            <w:proofErr w:type="spellStart"/>
            <w:r w:rsidRPr="001B1679">
              <w:rPr>
                <w:sz w:val="16"/>
                <w:szCs w:val="16"/>
              </w:rPr>
              <w:t>Panaitopol</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46D6AC" w14:textId="77777777" w:rsidR="00C521B3" w:rsidRPr="001B1679" w:rsidRDefault="00C521B3" w:rsidP="00015975">
            <w:pPr>
              <w:pStyle w:val="TAL"/>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6748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D0418B" w14:textId="77777777" w:rsidR="00C521B3" w:rsidRPr="001B1679" w:rsidRDefault="00C521B3" w:rsidP="00015975">
            <w:pPr>
              <w:pStyle w:val="TAL"/>
              <w:rPr>
                <w:sz w:val="16"/>
                <w:szCs w:val="16"/>
              </w:rPr>
            </w:pPr>
            <w:r w:rsidRPr="001B1679">
              <w:rPr>
                <w:sz w:val="16"/>
                <w:szCs w:val="16"/>
              </w:rPr>
              <w:t>3GPPMEMBER</w:t>
            </w:r>
          </w:p>
        </w:tc>
      </w:tr>
      <w:tr w:rsidR="00C521B3" w14:paraId="6C86D2C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3A73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F3BAAF" w14:textId="77777777" w:rsidR="00C521B3" w:rsidRPr="001B1679" w:rsidRDefault="00C521B3" w:rsidP="00015975">
            <w:pPr>
              <w:pStyle w:val="TAL"/>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4D9826"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D2DC1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517874" w14:textId="77777777" w:rsidR="00C521B3" w:rsidRPr="001B1679" w:rsidRDefault="00C521B3" w:rsidP="00015975">
            <w:pPr>
              <w:pStyle w:val="TAL"/>
              <w:rPr>
                <w:sz w:val="16"/>
                <w:szCs w:val="16"/>
              </w:rPr>
            </w:pPr>
            <w:r w:rsidRPr="001B1679">
              <w:rPr>
                <w:sz w:val="16"/>
                <w:szCs w:val="16"/>
              </w:rPr>
              <w:t>3GPPMEMBER</w:t>
            </w:r>
          </w:p>
        </w:tc>
      </w:tr>
      <w:tr w:rsidR="00C521B3" w14:paraId="529658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117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FADD9" w14:textId="77777777" w:rsidR="00C521B3" w:rsidRPr="001B1679" w:rsidRDefault="00C521B3" w:rsidP="00015975">
            <w:pPr>
              <w:pStyle w:val="TAL"/>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D3401"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0B97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A8FA48" w14:textId="77777777" w:rsidR="00C521B3" w:rsidRPr="001B1679" w:rsidRDefault="00C521B3" w:rsidP="00015975">
            <w:pPr>
              <w:pStyle w:val="TAL"/>
              <w:rPr>
                <w:sz w:val="16"/>
                <w:szCs w:val="16"/>
              </w:rPr>
            </w:pPr>
            <w:r w:rsidRPr="001B1679">
              <w:rPr>
                <w:sz w:val="16"/>
                <w:szCs w:val="16"/>
              </w:rPr>
              <w:t>3GPPMEMBER</w:t>
            </w:r>
          </w:p>
        </w:tc>
      </w:tr>
      <w:tr w:rsidR="00C521B3" w14:paraId="1F053A7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BBBD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000D2" w14:textId="77777777" w:rsidR="00C521B3" w:rsidRPr="001B1679" w:rsidRDefault="00C521B3" w:rsidP="00015975">
            <w:pPr>
              <w:pStyle w:val="TAL"/>
              <w:rPr>
                <w:sz w:val="16"/>
                <w:szCs w:val="16"/>
              </w:rPr>
            </w:pPr>
            <w:r w:rsidRPr="001B1679">
              <w:rPr>
                <w:sz w:val="16"/>
                <w:szCs w:val="16"/>
              </w:rPr>
              <w:t>Charles Patterson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3C708D" w14:textId="77777777" w:rsidR="00C521B3" w:rsidRPr="001B1679" w:rsidRDefault="00C521B3" w:rsidP="00015975">
            <w:pPr>
              <w:pStyle w:val="TAL"/>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B6993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13544" w14:textId="77777777" w:rsidR="00C521B3" w:rsidRPr="001B1679" w:rsidRDefault="00C521B3" w:rsidP="00015975">
            <w:pPr>
              <w:pStyle w:val="TAL"/>
              <w:rPr>
                <w:sz w:val="16"/>
                <w:szCs w:val="16"/>
              </w:rPr>
            </w:pPr>
            <w:r w:rsidRPr="001B1679">
              <w:rPr>
                <w:sz w:val="16"/>
                <w:szCs w:val="16"/>
              </w:rPr>
              <w:t>3GPPMEMBER</w:t>
            </w:r>
          </w:p>
        </w:tc>
      </w:tr>
      <w:tr w:rsidR="00C521B3" w14:paraId="6577158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082A8" w14:textId="77777777" w:rsidR="00C521B3" w:rsidRPr="001B1679" w:rsidRDefault="00C521B3" w:rsidP="00015975">
            <w:pPr>
              <w:pStyle w:val="TAL"/>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12CF0" w14:textId="77777777" w:rsidR="00C521B3" w:rsidRPr="001B1679" w:rsidRDefault="00C521B3" w:rsidP="00015975">
            <w:pPr>
              <w:pStyle w:val="TAL"/>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5DF1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C180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36219" w14:textId="77777777" w:rsidR="00C521B3" w:rsidRPr="001B1679" w:rsidRDefault="00C521B3" w:rsidP="00015975">
            <w:pPr>
              <w:pStyle w:val="TAL"/>
              <w:rPr>
                <w:sz w:val="16"/>
                <w:szCs w:val="16"/>
              </w:rPr>
            </w:pPr>
            <w:r w:rsidRPr="001B1679">
              <w:rPr>
                <w:sz w:val="16"/>
                <w:szCs w:val="16"/>
              </w:rPr>
              <w:t>3GPPMEMBER</w:t>
            </w:r>
          </w:p>
        </w:tc>
      </w:tr>
      <w:tr w:rsidR="00C521B3" w14:paraId="7AAF64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28C1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59F08" w14:textId="77777777" w:rsidR="00C521B3" w:rsidRPr="001B1679" w:rsidRDefault="00C521B3" w:rsidP="00015975">
            <w:pPr>
              <w:pStyle w:val="TAL"/>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2CAB9" w14:textId="77777777" w:rsidR="00C521B3" w:rsidRPr="001B1679" w:rsidRDefault="00C521B3" w:rsidP="00015975">
            <w:pPr>
              <w:pStyle w:val="TAL"/>
              <w:rPr>
                <w:sz w:val="16"/>
                <w:szCs w:val="16"/>
              </w:rPr>
            </w:pPr>
            <w:proofErr w:type="spellStart"/>
            <w:r w:rsidRPr="001B1679">
              <w:rPr>
                <w:sz w:val="16"/>
                <w:szCs w:val="16"/>
              </w:rPr>
              <w:t>Erillisverkot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580C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ECF63E" w14:textId="77777777" w:rsidR="00C521B3" w:rsidRPr="001B1679" w:rsidRDefault="00C521B3" w:rsidP="00015975">
            <w:pPr>
              <w:pStyle w:val="TAL"/>
              <w:rPr>
                <w:sz w:val="16"/>
                <w:szCs w:val="16"/>
              </w:rPr>
            </w:pPr>
            <w:r w:rsidRPr="001B1679">
              <w:rPr>
                <w:sz w:val="16"/>
                <w:szCs w:val="16"/>
              </w:rPr>
              <w:t>3GPPMEMBER</w:t>
            </w:r>
          </w:p>
        </w:tc>
      </w:tr>
      <w:tr w:rsidR="00C521B3" w14:paraId="2AE79C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B3CEC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1714D" w14:textId="77777777" w:rsidR="00C521B3" w:rsidRPr="001B1679" w:rsidRDefault="00C521B3" w:rsidP="00015975">
            <w:pPr>
              <w:pStyle w:val="TAL"/>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48738" w14:textId="77777777" w:rsidR="00C521B3" w:rsidRPr="001B1679" w:rsidRDefault="00C521B3" w:rsidP="00015975">
            <w:pPr>
              <w:pStyle w:val="TAL"/>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3426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B85D7F" w14:textId="77777777" w:rsidR="00C521B3" w:rsidRPr="001B1679" w:rsidRDefault="00C521B3" w:rsidP="00015975">
            <w:pPr>
              <w:pStyle w:val="TAL"/>
              <w:rPr>
                <w:sz w:val="16"/>
                <w:szCs w:val="16"/>
              </w:rPr>
            </w:pPr>
            <w:r w:rsidRPr="001B1679">
              <w:rPr>
                <w:sz w:val="16"/>
                <w:szCs w:val="16"/>
              </w:rPr>
              <w:t>3GPPMEMBER</w:t>
            </w:r>
          </w:p>
        </w:tc>
      </w:tr>
      <w:tr w:rsidR="00C521B3" w14:paraId="675CBC6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63A3D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14A99" w14:textId="77777777" w:rsidR="00C521B3" w:rsidRPr="001B1679" w:rsidRDefault="00C521B3" w:rsidP="00015975">
            <w:pPr>
              <w:pStyle w:val="TAL"/>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77ABE" w14:textId="77777777" w:rsidR="00C521B3" w:rsidRPr="001B1679" w:rsidRDefault="00C521B3" w:rsidP="00015975">
            <w:pPr>
              <w:pStyle w:val="TAL"/>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5C967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59CC9" w14:textId="77777777" w:rsidR="00C521B3" w:rsidRPr="001B1679" w:rsidRDefault="00C521B3" w:rsidP="00015975">
            <w:pPr>
              <w:pStyle w:val="TAL"/>
              <w:rPr>
                <w:sz w:val="16"/>
                <w:szCs w:val="16"/>
              </w:rPr>
            </w:pPr>
            <w:r w:rsidRPr="001B1679">
              <w:rPr>
                <w:sz w:val="16"/>
                <w:szCs w:val="16"/>
              </w:rPr>
              <w:t>3GPPMEMBER</w:t>
            </w:r>
          </w:p>
        </w:tc>
      </w:tr>
      <w:tr w:rsidR="00C521B3" w14:paraId="2E3E3F0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3F50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CD2B25" w14:textId="77777777" w:rsidR="00C521B3" w:rsidRPr="001B1679" w:rsidRDefault="00C521B3" w:rsidP="00015975">
            <w:pPr>
              <w:pStyle w:val="TAL"/>
              <w:rPr>
                <w:sz w:val="16"/>
                <w:szCs w:val="16"/>
              </w:rPr>
            </w:pPr>
            <w:r w:rsidRPr="001B1679">
              <w:rPr>
                <w:sz w:val="16"/>
                <w:szCs w:val="16"/>
              </w:rPr>
              <w:t>Eshwar Pittampalli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D1D74"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FE474"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BEC8A" w14:textId="77777777" w:rsidR="00C521B3" w:rsidRPr="001B1679" w:rsidRDefault="00C521B3" w:rsidP="00015975">
            <w:pPr>
              <w:pStyle w:val="TAL"/>
              <w:rPr>
                <w:sz w:val="16"/>
                <w:szCs w:val="16"/>
              </w:rPr>
            </w:pPr>
            <w:r w:rsidRPr="001B1679">
              <w:rPr>
                <w:sz w:val="16"/>
                <w:szCs w:val="16"/>
              </w:rPr>
              <w:t>3GPPMEMBER</w:t>
            </w:r>
          </w:p>
        </w:tc>
      </w:tr>
      <w:tr w:rsidR="00C521B3" w14:paraId="4825715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04C1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867398" w14:textId="77777777" w:rsidR="00C521B3" w:rsidRPr="001B1679" w:rsidRDefault="00C521B3" w:rsidP="00015975">
            <w:pPr>
              <w:pStyle w:val="TAL"/>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D6A15"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B75A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C7EB3" w14:textId="77777777" w:rsidR="00C521B3" w:rsidRPr="001B1679" w:rsidRDefault="00C521B3" w:rsidP="00015975">
            <w:pPr>
              <w:pStyle w:val="TAL"/>
              <w:rPr>
                <w:sz w:val="16"/>
                <w:szCs w:val="16"/>
              </w:rPr>
            </w:pPr>
            <w:r w:rsidRPr="001B1679">
              <w:rPr>
                <w:sz w:val="16"/>
                <w:szCs w:val="16"/>
              </w:rPr>
              <w:t>3GPPORG_REP</w:t>
            </w:r>
          </w:p>
        </w:tc>
      </w:tr>
      <w:tr w:rsidR="00C521B3" w14:paraId="1C869C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B02E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B5D5E" w14:textId="77777777" w:rsidR="00C521B3" w:rsidRPr="001B1679" w:rsidRDefault="00C521B3" w:rsidP="00015975">
            <w:pPr>
              <w:pStyle w:val="TAL"/>
              <w:rPr>
                <w:sz w:val="16"/>
                <w:szCs w:val="16"/>
              </w:rPr>
            </w:pPr>
            <w:r w:rsidRPr="001B1679">
              <w:rPr>
                <w:sz w:val="16"/>
                <w:szCs w:val="16"/>
              </w:rPr>
              <w:t>Dean Prochaska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9A5E1"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D949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91A66" w14:textId="77777777" w:rsidR="00C521B3" w:rsidRPr="001B1679" w:rsidRDefault="00C521B3" w:rsidP="00015975">
            <w:pPr>
              <w:pStyle w:val="TAL"/>
              <w:rPr>
                <w:sz w:val="16"/>
                <w:szCs w:val="16"/>
              </w:rPr>
            </w:pPr>
            <w:r w:rsidRPr="001B1679">
              <w:rPr>
                <w:sz w:val="16"/>
                <w:szCs w:val="16"/>
              </w:rPr>
              <w:t>3GPPMEMBER</w:t>
            </w:r>
          </w:p>
        </w:tc>
      </w:tr>
      <w:tr w:rsidR="00C521B3" w14:paraId="63E875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B993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23DF4" w14:textId="77777777" w:rsidR="00C521B3" w:rsidRPr="001B1679" w:rsidRDefault="00C521B3" w:rsidP="00015975">
            <w:pPr>
              <w:pStyle w:val="TAL"/>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FAB75" w14:textId="77777777" w:rsidR="00C521B3" w:rsidRPr="001B1679" w:rsidRDefault="00C521B3" w:rsidP="00015975">
            <w:pPr>
              <w:pStyle w:val="TAL"/>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17DF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A8475" w14:textId="77777777" w:rsidR="00C521B3" w:rsidRPr="001B1679" w:rsidRDefault="00C521B3" w:rsidP="00015975">
            <w:pPr>
              <w:pStyle w:val="TAL"/>
              <w:rPr>
                <w:sz w:val="16"/>
                <w:szCs w:val="16"/>
              </w:rPr>
            </w:pPr>
            <w:r w:rsidRPr="001B1679">
              <w:rPr>
                <w:sz w:val="16"/>
                <w:szCs w:val="16"/>
              </w:rPr>
              <w:t>3GPPMEMBER</w:t>
            </w:r>
          </w:p>
        </w:tc>
      </w:tr>
      <w:tr w:rsidR="00C521B3" w14:paraId="1882F7D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F693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373F0" w14:textId="77777777" w:rsidR="00C521B3" w:rsidRPr="001B1679" w:rsidRDefault="00C521B3" w:rsidP="00015975">
            <w:pPr>
              <w:pStyle w:val="TAL"/>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390B0"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4262E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88C17" w14:textId="77777777" w:rsidR="00C521B3" w:rsidRPr="001B1679" w:rsidRDefault="00C521B3" w:rsidP="00015975">
            <w:pPr>
              <w:pStyle w:val="TAL"/>
              <w:rPr>
                <w:sz w:val="16"/>
                <w:szCs w:val="16"/>
              </w:rPr>
            </w:pPr>
            <w:r w:rsidRPr="001B1679">
              <w:rPr>
                <w:sz w:val="16"/>
                <w:szCs w:val="16"/>
              </w:rPr>
              <w:t>3GPPMEMBER</w:t>
            </w:r>
          </w:p>
        </w:tc>
      </w:tr>
      <w:tr w:rsidR="00C521B3" w14:paraId="400231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BCB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613AA8" w14:textId="77777777" w:rsidR="00C521B3" w:rsidRPr="001B1679" w:rsidRDefault="00C521B3" w:rsidP="00015975">
            <w:pPr>
              <w:pStyle w:val="TAL"/>
              <w:rPr>
                <w:sz w:val="16"/>
                <w:szCs w:val="16"/>
              </w:rPr>
            </w:pPr>
            <w:proofErr w:type="spellStart"/>
            <w:r w:rsidRPr="001B1679">
              <w:rPr>
                <w:sz w:val="16"/>
                <w:szCs w:val="16"/>
              </w:rPr>
              <w:t>Haijie</w:t>
            </w:r>
            <w:proofErr w:type="spellEnd"/>
            <w:r w:rsidRPr="001B1679">
              <w:rPr>
                <w:sz w:val="16"/>
                <w:szCs w:val="16"/>
              </w:rPr>
              <w:t xml:space="preserve"> Qiu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401CA" w14:textId="77777777" w:rsidR="00C521B3" w:rsidRPr="001B1679" w:rsidRDefault="00C521B3" w:rsidP="00015975">
            <w:pPr>
              <w:pStyle w:val="TAL"/>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59C8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A250C9" w14:textId="77777777" w:rsidR="00C521B3" w:rsidRPr="001B1679" w:rsidRDefault="00C521B3" w:rsidP="00015975">
            <w:pPr>
              <w:pStyle w:val="TAL"/>
              <w:rPr>
                <w:sz w:val="16"/>
                <w:szCs w:val="16"/>
              </w:rPr>
            </w:pPr>
            <w:r w:rsidRPr="001B1679">
              <w:rPr>
                <w:sz w:val="16"/>
                <w:szCs w:val="16"/>
              </w:rPr>
              <w:t>3GPPMEMBER</w:t>
            </w:r>
          </w:p>
        </w:tc>
      </w:tr>
      <w:tr w:rsidR="00C521B3" w14:paraId="3301BEC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280C0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62A06B" w14:textId="77777777" w:rsidR="00C521B3" w:rsidRPr="001B1679" w:rsidRDefault="00C521B3" w:rsidP="00015975">
            <w:pPr>
              <w:pStyle w:val="TAL"/>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B0F8F9" w14:textId="77777777" w:rsidR="00C521B3" w:rsidRPr="001B1679" w:rsidRDefault="00C521B3" w:rsidP="00015975">
            <w:pPr>
              <w:pStyle w:val="TAL"/>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C229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D845FC" w14:textId="77777777" w:rsidR="00C521B3" w:rsidRPr="001B1679" w:rsidRDefault="00C521B3" w:rsidP="00015975">
            <w:pPr>
              <w:pStyle w:val="TAL"/>
              <w:rPr>
                <w:sz w:val="16"/>
                <w:szCs w:val="16"/>
              </w:rPr>
            </w:pPr>
            <w:r w:rsidRPr="001B1679">
              <w:rPr>
                <w:sz w:val="16"/>
                <w:szCs w:val="16"/>
              </w:rPr>
              <w:t>3GPPMEMBER</w:t>
            </w:r>
          </w:p>
        </w:tc>
      </w:tr>
      <w:tr w:rsidR="00C521B3" w14:paraId="5F62A3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1617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04E568" w14:textId="77777777" w:rsidR="00C521B3" w:rsidRPr="001B1679" w:rsidRDefault="00C521B3" w:rsidP="00015975">
            <w:pPr>
              <w:pStyle w:val="TAL"/>
              <w:rPr>
                <w:sz w:val="16"/>
                <w:szCs w:val="16"/>
              </w:rPr>
            </w:pPr>
            <w:r w:rsidRPr="001B1679">
              <w:rPr>
                <w:sz w:val="16"/>
                <w:szCs w:val="16"/>
              </w:rPr>
              <w:t>Vishwanath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16BB9"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EE60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021167" w14:textId="77777777" w:rsidR="00C521B3" w:rsidRPr="001B1679" w:rsidRDefault="00C521B3" w:rsidP="00015975">
            <w:pPr>
              <w:pStyle w:val="TAL"/>
              <w:rPr>
                <w:sz w:val="16"/>
                <w:szCs w:val="16"/>
              </w:rPr>
            </w:pPr>
            <w:r w:rsidRPr="001B1679">
              <w:rPr>
                <w:sz w:val="16"/>
                <w:szCs w:val="16"/>
              </w:rPr>
              <w:t>3GPPMEMBER</w:t>
            </w:r>
          </w:p>
        </w:tc>
      </w:tr>
      <w:tr w:rsidR="00C521B3" w14:paraId="6BD058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0654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AF411" w14:textId="77777777" w:rsidR="00C521B3" w:rsidRPr="001B1679" w:rsidRDefault="00C521B3" w:rsidP="00015975">
            <w:pPr>
              <w:pStyle w:val="TAL"/>
              <w:rPr>
                <w:sz w:val="16"/>
                <w:szCs w:val="16"/>
              </w:rPr>
            </w:pPr>
            <w:r w:rsidRPr="001B1679">
              <w:rPr>
                <w:sz w:val="16"/>
                <w:szCs w:val="16"/>
              </w:rPr>
              <w:t>Philippe Reininger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219C0"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2B1F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F23B0E" w14:textId="77777777" w:rsidR="00C521B3" w:rsidRPr="001B1679" w:rsidRDefault="00C521B3" w:rsidP="00015975">
            <w:pPr>
              <w:pStyle w:val="TAL"/>
              <w:rPr>
                <w:sz w:val="16"/>
                <w:szCs w:val="16"/>
              </w:rPr>
            </w:pPr>
            <w:r w:rsidRPr="001B1679">
              <w:rPr>
                <w:sz w:val="16"/>
                <w:szCs w:val="16"/>
              </w:rPr>
              <w:t>3GPPMEMBER</w:t>
            </w:r>
          </w:p>
        </w:tc>
      </w:tr>
      <w:tr w:rsidR="00C521B3" w14:paraId="41BFC3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9A35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5B7719" w14:textId="77777777" w:rsidR="00C521B3" w:rsidRPr="001B1679" w:rsidRDefault="00C521B3" w:rsidP="00015975">
            <w:pPr>
              <w:pStyle w:val="TAL"/>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4F304" w14:textId="77777777" w:rsidR="00C521B3" w:rsidRPr="001B1679" w:rsidRDefault="00C521B3" w:rsidP="00015975">
            <w:pPr>
              <w:pStyle w:val="TAL"/>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1BC0B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DD5CC" w14:textId="77777777" w:rsidR="00C521B3" w:rsidRPr="001B1679" w:rsidRDefault="00C521B3" w:rsidP="00015975">
            <w:pPr>
              <w:pStyle w:val="TAL"/>
              <w:rPr>
                <w:sz w:val="16"/>
                <w:szCs w:val="16"/>
              </w:rPr>
            </w:pPr>
            <w:r w:rsidRPr="001B1679">
              <w:rPr>
                <w:sz w:val="16"/>
                <w:szCs w:val="16"/>
              </w:rPr>
              <w:t>3GPPMEMBER</w:t>
            </w:r>
          </w:p>
        </w:tc>
      </w:tr>
      <w:tr w:rsidR="00C521B3" w14:paraId="053EB8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668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3ECAA" w14:textId="77777777" w:rsidR="00C521B3" w:rsidRPr="001B1679" w:rsidRDefault="00C521B3" w:rsidP="00015975">
            <w:pPr>
              <w:pStyle w:val="TAL"/>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AFA78" w14:textId="77777777" w:rsidR="00C521B3" w:rsidRPr="001B1679" w:rsidRDefault="00C521B3" w:rsidP="00015975">
            <w:pPr>
              <w:pStyle w:val="TAL"/>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796BA"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BE1BD6" w14:textId="77777777" w:rsidR="00C521B3" w:rsidRPr="001B1679" w:rsidRDefault="00C521B3" w:rsidP="00015975">
            <w:pPr>
              <w:pStyle w:val="TAL"/>
              <w:rPr>
                <w:sz w:val="16"/>
                <w:szCs w:val="16"/>
              </w:rPr>
            </w:pPr>
            <w:r w:rsidRPr="001B1679">
              <w:rPr>
                <w:sz w:val="16"/>
                <w:szCs w:val="16"/>
              </w:rPr>
              <w:t>3GPPMEMBER</w:t>
            </w:r>
          </w:p>
        </w:tc>
      </w:tr>
      <w:tr w:rsidR="00C521B3" w14:paraId="609B8C6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355B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60E08" w14:textId="77777777" w:rsidR="00C521B3" w:rsidRPr="001B1679" w:rsidRDefault="00C521B3" w:rsidP="00015975">
            <w:pPr>
              <w:pStyle w:val="TAL"/>
              <w:rPr>
                <w:sz w:val="16"/>
                <w:szCs w:val="16"/>
              </w:rPr>
            </w:pPr>
            <w:r w:rsidRPr="001B1679">
              <w:rPr>
                <w:sz w:val="16"/>
                <w:szCs w:val="16"/>
              </w:rPr>
              <w:t>Lionel RIES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32A1"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42FA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488A9" w14:textId="77777777" w:rsidR="00C521B3" w:rsidRPr="001B1679" w:rsidRDefault="00C521B3" w:rsidP="00015975">
            <w:pPr>
              <w:pStyle w:val="TAL"/>
              <w:rPr>
                <w:sz w:val="16"/>
                <w:szCs w:val="16"/>
              </w:rPr>
            </w:pPr>
            <w:r w:rsidRPr="001B1679">
              <w:rPr>
                <w:sz w:val="16"/>
                <w:szCs w:val="16"/>
              </w:rPr>
              <w:t>3GPPMEMBER</w:t>
            </w:r>
          </w:p>
        </w:tc>
      </w:tr>
      <w:tr w:rsidR="00C521B3" w14:paraId="20E0C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5BF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7935E3" w14:textId="77777777" w:rsidR="00C521B3" w:rsidRPr="001B1679" w:rsidRDefault="00C521B3" w:rsidP="00015975">
            <w:pPr>
              <w:pStyle w:val="TAL"/>
              <w:rPr>
                <w:sz w:val="16"/>
                <w:szCs w:val="16"/>
              </w:rPr>
            </w:pPr>
            <w:r w:rsidRPr="001B1679">
              <w:rPr>
                <w:sz w:val="16"/>
                <w:szCs w:val="16"/>
              </w:rPr>
              <w:t>Julius Robson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50DD9" w14:textId="77777777" w:rsidR="00C521B3" w:rsidRPr="001B1679" w:rsidRDefault="00C521B3" w:rsidP="00015975">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C1032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A25697" w14:textId="77777777" w:rsidR="00C521B3" w:rsidRPr="001B1679" w:rsidRDefault="00C521B3" w:rsidP="00015975">
            <w:pPr>
              <w:pStyle w:val="TAL"/>
              <w:rPr>
                <w:sz w:val="16"/>
                <w:szCs w:val="16"/>
              </w:rPr>
            </w:pPr>
            <w:r w:rsidRPr="001B1679">
              <w:rPr>
                <w:sz w:val="16"/>
                <w:szCs w:val="16"/>
              </w:rPr>
              <w:t>3GPPMEMBER</w:t>
            </w:r>
          </w:p>
        </w:tc>
      </w:tr>
      <w:tr w:rsidR="00C521B3" w14:paraId="1DD1D2F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73A6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85303" w14:textId="77777777" w:rsidR="00C521B3" w:rsidRPr="001B1679" w:rsidRDefault="00C521B3" w:rsidP="00015975">
            <w:pPr>
              <w:pStyle w:val="TAL"/>
              <w:rPr>
                <w:sz w:val="16"/>
                <w:szCs w:val="16"/>
              </w:rPr>
            </w:pPr>
            <w:proofErr w:type="spellStart"/>
            <w:r w:rsidRPr="001B1679">
              <w:rPr>
                <w:sz w:val="16"/>
                <w:szCs w:val="16"/>
              </w:rPr>
              <w:t>Friedhelm</w:t>
            </w:r>
            <w:proofErr w:type="spellEnd"/>
            <w:r w:rsidRPr="001B1679">
              <w:rPr>
                <w:sz w:val="16"/>
                <w:szCs w:val="16"/>
              </w:rPr>
              <w:t xml:space="preserve"> </w:t>
            </w:r>
            <w:proofErr w:type="spellStart"/>
            <w:r w:rsidRPr="001B1679">
              <w:rPr>
                <w:sz w:val="16"/>
                <w:szCs w:val="16"/>
              </w:rPr>
              <w:t>Rodermund</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592DF" w14:textId="77777777" w:rsidR="00C521B3" w:rsidRPr="001B1679" w:rsidRDefault="00C521B3" w:rsidP="00015975">
            <w:pPr>
              <w:pStyle w:val="TAL"/>
              <w:rPr>
                <w:sz w:val="16"/>
                <w:szCs w:val="16"/>
              </w:rPr>
            </w:pPr>
            <w:r w:rsidRPr="001B1679">
              <w:rPr>
                <w:sz w:val="16"/>
                <w:szCs w:val="16"/>
              </w:rPr>
              <w:t>IOTECC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06D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4E1D96" w14:textId="77777777" w:rsidR="00C521B3" w:rsidRPr="001B1679" w:rsidRDefault="00C521B3" w:rsidP="00015975">
            <w:pPr>
              <w:pStyle w:val="TAL"/>
              <w:rPr>
                <w:sz w:val="16"/>
                <w:szCs w:val="16"/>
              </w:rPr>
            </w:pPr>
            <w:r w:rsidRPr="001B1679">
              <w:rPr>
                <w:sz w:val="16"/>
                <w:szCs w:val="16"/>
              </w:rPr>
              <w:t>3GPPMEMBER</w:t>
            </w:r>
          </w:p>
        </w:tc>
      </w:tr>
      <w:tr w:rsidR="00C521B3" w14:paraId="792037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982967"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900B4" w14:textId="77777777" w:rsidR="00C521B3" w:rsidRPr="001B1679" w:rsidRDefault="00C521B3" w:rsidP="00015975">
            <w:pPr>
              <w:pStyle w:val="TAL"/>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1CBA48"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31B2C"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6379D" w14:textId="77777777" w:rsidR="00C521B3" w:rsidRPr="001B1679" w:rsidRDefault="00C521B3" w:rsidP="00015975">
            <w:pPr>
              <w:pStyle w:val="TAL"/>
              <w:rPr>
                <w:sz w:val="16"/>
                <w:szCs w:val="16"/>
              </w:rPr>
            </w:pPr>
            <w:r w:rsidRPr="001B1679">
              <w:rPr>
                <w:sz w:val="16"/>
                <w:szCs w:val="16"/>
              </w:rPr>
              <w:t>3GPPMEMBER</w:t>
            </w:r>
          </w:p>
        </w:tc>
      </w:tr>
      <w:tr w:rsidR="00C521B3" w14:paraId="71FFCCF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F3D1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0CB4B" w14:textId="77777777" w:rsidR="00C521B3" w:rsidRPr="001B1679" w:rsidRDefault="00C521B3" w:rsidP="00015975">
            <w:pPr>
              <w:pStyle w:val="TAL"/>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73B3B1" w14:textId="77777777" w:rsidR="00C521B3" w:rsidRPr="001B1679" w:rsidRDefault="00C521B3" w:rsidP="00015975">
            <w:pPr>
              <w:pStyle w:val="TAL"/>
              <w:rPr>
                <w:sz w:val="16"/>
                <w:szCs w:val="16"/>
              </w:rPr>
            </w:pPr>
            <w:proofErr w:type="spellStart"/>
            <w:r w:rsidRPr="001B1679">
              <w:rPr>
                <w:sz w:val="16"/>
                <w:szCs w:val="16"/>
              </w:rPr>
              <w:t>SyncTechno</w:t>
            </w:r>
            <w:proofErr w:type="spellEnd"/>
            <w:r w:rsidRPr="001B1679">
              <w:rPr>
                <w:sz w:val="16"/>
                <w:szCs w:val="16"/>
              </w:rPr>
              <w:t>,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177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000655" w14:textId="77777777" w:rsidR="00C521B3" w:rsidRPr="001B1679" w:rsidRDefault="00C521B3" w:rsidP="00015975">
            <w:pPr>
              <w:pStyle w:val="TAL"/>
              <w:rPr>
                <w:sz w:val="16"/>
                <w:szCs w:val="16"/>
              </w:rPr>
            </w:pPr>
            <w:r w:rsidRPr="001B1679">
              <w:rPr>
                <w:sz w:val="16"/>
                <w:szCs w:val="16"/>
              </w:rPr>
              <w:t>3GPPMEMBER</w:t>
            </w:r>
          </w:p>
        </w:tc>
      </w:tr>
      <w:tr w:rsidR="00C521B3" w14:paraId="45B809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6CA4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6B5950" w14:textId="77777777" w:rsidR="00C521B3" w:rsidRPr="001B1679" w:rsidRDefault="00C521B3" w:rsidP="00015975">
            <w:pPr>
              <w:pStyle w:val="TAL"/>
              <w:rPr>
                <w:sz w:val="16"/>
                <w:szCs w:val="16"/>
              </w:rPr>
            </w:pPr>
            <w:r w:rsidRPr="001B1679">
              <w:rPr>
                <w:sz w:val="16"/>
                <w:szCs w:val="16"/>
              </w:rPr>
              <w:t>Hyun Suk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E4994" w14:textId="77777777" w:rsidR="00C521B3" w:rsidRPr="001B1679" w:rsidRDefault="00C521B3" w:rsidP="00015975">
            <w:pPr>
              <w:pStyle w:val="TAL"/>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695B7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63CD2" w14:textId="77777777" w:rsidR="00C521B3" w:rsidRPr="001B1679" w:rsidRDefault="00C521B3" w:rsidP="00015975">
            <w:pPr>
              <w:pStyle w:val="TAL"/>
              <w:rPr>
                <w:sz w:val="16"/>
                <w:szCs w:val="16"/>
              </w:rPr>
            </w:pPr>
            <w:r w:rsidRPr="001B1679">
              <w:rPr>
                <w:sz w:val="16"/>
                <w:szCs w:val="16"/>
              </w:rPr>
              <w:t>3GPPMEMBER</w:t>
            </w:r>
          </w:p>
        </w:tc>
      </w:tr>
      <w:tr w:rsidR="00C521B3" w14:paraId="5DE51E8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98D9D"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CA942E" w14:textId="77777777" w:rsidR="00C521B3" w:rsidRPr="001B1679" w:rsidRDefault="00C521B3" w:rsidP="00015975">
            <w:pPr>
              <w:pStyle w:val="TAL"/>
              <w:rPr>
                <w:sz w:val="16"/>
                <w:szCs w:val="16"/>
              </w:rPr>
            </w:pPr>
            <w:r w:rsidRPr="001B1679">
              <w:rPr>
                <w:sz w:val="16"/>
                <w:szCs w:val="16"/>
              </w:rPr>
              <w:t>Jinsook Ryu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381E0" w14:textId="77777777" w:rsidR="00C521B3" w:rsidRPr="001B1679" w:rsidRDefault="00C521B3" w:rsidP="00015975">
            <w:pPr>
              <w:pStyle w:val="TAL"/>
              <w:rPr>
                <w:sz w:val="16"/>
                <w:szCs w:val="16"/>
              </w:rPr>
            </w:pPr>
            <w:r w:rsidRPr="001B1679">
              <w:rPr>
                <w:sz w:val="16"/>
                <w:szCs w:val="16"/>
              </w:rPr>
              <w:t>Dish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A4E0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516D90" w14:textId="77777777" w:rsidR="00C521B3" w:rsidRPr="001B1679" w:rsidRDefault="00C521B3" w:rsidP="00015975">
            <w:pPr>
              <w:pStyle w:val="TAL"/>
              <w:rPr>
                <w:sz w:val="16"/>
                <w:szCs w:val="16"/>
              </w:rPr>
            </w:pPr>
            <w:r w:rsidRPr="001B1679">
              <w:rPr>
                <w:sz w:val="16"/>
                <w:szCs w:val="16"/>
              </w:rPr>
              <w:t>3GPPMEMBER</w:t>
            </w:r>
          </w:p>
        </w:tc>
      </w:tr>
      <w:tr w:rsidR="00C521B3" w14:paraId="398D9B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10C7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D90362" w14:textId="77777777" w:rsidR="00C521B3" w:rsidRPr="001B1679" w:rsidRDefault="00C521B3" w:rsidP="00015975">
            <w:pPr>
              <w:pStyle w:val="TAL"/>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396A0" w14:textId="77777777" w:rsidR="00C521B3" w:rsidRPr="001B1679" w:rsidRDefault="00C521B3" w:rsidP="00015975">
            <w:pPr>
              <w:pStyle w:val="TAL"/>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651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C7C2EB" w14:textId="77777777" w:rsidR="00C521B3" w:rsidRPr="001B1679" w:rsidRDefault="00C521B3" w:rsidP="00015975">
            <w:pPr>
              <w:pStyle w:val="TAL"/>
              <w:rPr>
                <w:sz w:val="16"/>
                <w:szCs w:val="16"/>
              </w:rPr>
            </w:pPr>
            <w:r w:rsidRPr="001B1679">
              <w:rPr>
                <w:sz w:val="16"/>
                <w:szCs w:val="16"/>
              </w:rPr>
              <w:t>3GPPMEMBER</w:t>
            </w:r>
          </w:p>
        </w:tc>
      </w:tr>
      <w:tr w:rsidR="00C521B3" w14:paraId="528E72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98CB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71CBF" w14:textId="77777777" w:rsidR="00C521B3" w:rsidRPr="001B1679" w:rsidRDefault="00C521B3" w:rsidP="00015975">
            <w:pPr>
              <w:pStyle w:val="TAL"/>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4698F1" w14:textId="77777777" w:rsidR="00C521B3" w:rsidRPr="001B1679" w:rsidRDefault="00C521B3" w:rsidP="00015975">
            <w:pPr>
              <w:pStyle w:val="TAL"/>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6608F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24358" w14:textId="77777777" w:rsidR="00C521B3" w:rsidRPr="001B1679" w:rsidRDefault="00C521B3" w:rsidP="00015975">
            <w:pPr>
              <w:pStyle w:val="TAL"/>
              <w:rPr>
                <w:sz w:val="16"/>
                <w:szCs w:val="16"/>
              </w:rPr>
            </w:pPr>
            <w:r w:rsidRPr="001B1679">
              <w:rPr>
                <w:sz w:val="16"/>
                <w:szCs w:val="16"/>
              </w:rPr>
              <w:t>3GPPMEMBER</w:t>
            </w:r>
          </w:p>
        </w:tc>
      </w:tr>
      <w:tr w:rsidR="00C521B3" w14:paraId="087691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977B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D2120D" w14:textId="77777777" w:rsidR="00C521B3" w:rsidRPr="001B1679" w:rsidRDefault="00C521B3" w:rsidP="00015975">
            <w:pPr>
              <w:pStyle w:val="TAL"/>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0B5882" w14:textId="77777777" w:rsidR="00C521B3" w:rsidRPr="001B1679" w:rsidRDefault="00C521B3" w:rsidP="00015975">
            <w:pPr>
              <w:pStyle w:val="TAL"/>
              <w:rPr>
                <w:sz w:val="16"/>
                <w:szCs w:val="16"/>
              </w:rPr>
            </w:pPr>
            <w:proofErr w:type="spellStart"/>
            <w:r w:rsidRPr="001B1679">
              <w:rPr>
                <w:sz w:val="16"/>
                <w:szCs w:val="16"/>
              </w:rPr>
              <w:t>Futurewei</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F609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A9518" w14:textId="77777777" w:rsidR="00C521B3" w:rsidRPr="001B1679" w:rsidRDefault="00C521B3" w:rsidP="00015975">
            <w:pPr>
              <w:pStyle w:val="TAL"/>
              <w:rPr>
                <w:sz w:val="16"/>
                <w:szCs w:val="16"/>
              </w:rPr>
            </w:pPr>
            <w:r w:rsidRPr="001B1679">
              <w:rPr>
                <w:sz w:val="16"/>
                <w:szCs w:val="16"/>
              </w:rPr>
              <w:t>3GPPMEMBER</w:t>
            </w:r>
          </w:p>
        </w:tc>
      </w:tr>
      <w:tr w:rsidR="00C521B3" w14:paraId="6AA49D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2A9B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60DC7" w14:textId="77777777" w:rsidR="00C521B3" w:rsidRPr="001B1679" w:rsidRDefault="00C521B3" w:rsidP="00015975">
            <w:pPr>
              <w:pStyle w:val="TAL"/>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B5087"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CD1E9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B4EA4" w14:textId="77777777" w:rsidR="00C521B3" w:rsidRPr="001B1679" w:rsidRDefault="00C521B3" w:rsidP="00015975">
            <w:pPr>
              <w:pStyle w:val="TAL"/>
              <w:rPr>
                <w:sz w:val="16"/>
                <w:szCs w:val="16"/>
              </w:rPr>
            </w:pPr>
            <w:r w:rsidRPr="001B1679">
              <w:rPr>
                <w:sz w:val="16"/>
                <w:szCs w:val="16"/>
              </w:rPr>
              <w:t>3GPPMEMBER</w:t>
            </w:r>
          </w:p>
        </w:tc>
      </w:tr>
      <w:tr w:rsidR="00C521B3" w14:paraId="78443F8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B32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1FAE36" w14:textId="77777777" w:rsidR="00C521B3" w:rsidRPr="001B1679" w:rsidRDefault="00C521B3" w:rsidP="00015975">
            <w:pPr>
              <w:pStyle w:val="TAL"/>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B1E17" w14:textId="77777777" w:rsidR="00C521B3" w:rsidRPr="001B1679" w:rsidRDefault="00C521B3" w:rsidP="00015975">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E3558"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013467" w14:textId="77777777" w:rsidR="00C521B3" w:rsidRPr="001B1679" w:rsidRDefault="00C521B3" w:rsidP="00015975">
            <w:pPr>
              <w:pStyle w:val="TAL"/>
              <w:rPr>
                <w:sz w:val="16"/>
                <w:szCs w:val="16"/>
              </w:rPr>
            </w:pPr>
            <w:r w:rsidRPr="001B1679">
              <w:rPr>
                <w:sz w:val="16"/>
                <w:szCs w:val="16"/>
              </w:rPr>
              <w:t>3GPPMEMBER</w:t>
            </w:r>
          </w:p>
        </w:tc>
      </w:tr>
      <w:tr w:rsidR="00C521B3" w14:paraId="0CAB63A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466F2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239CF6" w14:textId="77777777" w:rsidR="00C521B3" w:rsidRPr="001B1679" w:rsidRDefault="00C521B3" w:rsidP="00015975">
            <w:pPr>
              <w:pStyle w:val="TAL"/>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96933"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5AF9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DA9E4" w14:textId="77777777" w:rsidR="00C521B3" w:rsidRPr="001B1679" w:rsidRDefault="00C521B3" w:rsidP="00015975">
            <w:pPr>
              <w:pStyle w:val="TAL"/>
              <w:rPr>
                <w:sz w:val="16"/>
                <w:szCs w:val="16"/>
              </w:rPr>
            </w:pPr>
            <w:r w:rsidRPr="001B1679">
              <w:rPr>
                <w:sz w:val="16"/>
                <w:szCs w:val="16"/>
              </w:rPr>
              <w:t>3GPPMEMBER</w:t>
            </w:r>
          </w:p>
        </w:tc>
      </w:tr>
      <w:tr w:rsidR="00C521B3" w14:paraId="61C63D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1BA12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1ABE3" w14:textId="77777777" w:rsidR="00C521B3" w:rsidRPr="001B1679" w:rsidRDefault="00C521B3" w:rsidP="00015975">
            <w:pPr>
              <w:pStyle w:val="TAL"/>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2BD3B9" w14:textId="77777777" w:rsidR="00C521B3" w:rsidRPr="001B1679" w:rsidRDefault="00C521B3" w:rsidP="00015975">
            <w:pPr>
              <w:pStyle w:val="TAL"/>
              <w:rPr>
                <w:sz w:val="16"/>
                <w:szCs w:val="16"/>
              </w:rPr>
            </w:pPr>
            <w:r w:rsidRPr="001B1679">
              <w:rPr>
                <w:sz w:val="16"/>
                <w:szCs w:val="16"/>
              </w:rPr>
              <w:t>L.M. Ericsson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612C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B73CD" w14:textId="77777777" w:rsidR="00C521B3" w:rsidRPr="001B1679" w:rsidRDefault="00C521B3" w:rsidP="00015975">
            <w:pPr>
              <w:pStyle w:val="TAL"/>
              <w:rPr>
                <w:sz w:val="16"/>
                <w:szCs w:val="16"/>
              </w:rPr>
            </w:pPr>
            <w:r w:rsidRPr="001B1679">
              <w:rPr>
                <w:sz w:val="16"/>
                <w:szCs w:val="16"/>
              </w:rPr>
              <w:t>3GPPMEMBER</w:t>
            </w:r>
          </w:p>
        </w:tc>
      </w:tr>
      <w:tr w:rsidR="00C521B3" w14:paraId="197E883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B535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884EC" w14:textId="77777777" w:rsidR="00C521B3" w:rsidRPr="001B1679" w:rsidRDefault="00C521B3" w:rsidP="00015975">
            <w:pPr>
              <w:pStyle w:val="TAL"/>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02F8B" w14:textId="77777777" w:rsidR="00C521B3" w:rsidRPr="001B1679" w:rsidRDefault="00C521B3" w:rsidP="00015975">
            <w:pPr>
              <w:pStyle w:val="TAL"/>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FCD13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3367E" w14:textId="77777777" w:rsidR="00C521B3" w:rsidRPr="001B1679" w:rsidRDefault="00C521B3" w:rsidP="00015975">
            <w:pPr>
              <w:pStyle w:val="TAL"/>
              <w:rPr>
                <w:sz w:val="16"/>
                <w:szCs w:val="16"/>
              </w:rPr>
            </w:pPr>
            <w:r w:rsidRPr="001B1679">
              <w:rPr>
                <w:sz w:val="16"/>
                <w:szCs w:val="16"/>
              </w:rPr>
              <w:t>3GPPMEMBER</w:t>
            </w:r>
          </w:p>
        </w:tc>
      </w:tr>
      <w:tr w:rsidR="00C521B3" w14:paraId="3FA1E57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3C9D5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6CFA01" w14:textId="77777777" w:rsidR="00C521B3" w:rsidRPr="001B1679" w:rsidRDefault="00C521B3" w:rsidP="00015975">
            <w:pPr>
              <w:pStyle w:val="TAL"/>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FEBAE" w14:textId="77777777" w:rsidR="00C521B3" w:rsidRPr="001B1679" w:rsidRDefault="00C521B3" w:rsidP="00015975">
            <w:pPr>
              <w:pStyle w:val="TAL"/>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13AA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47E65" w14:textId="77777777" w:rsidR="00C521B3" w:rsidRPr="001B1679" w:rsidRDefault="00C521B3" w:rsidP="00015975">
            <w:pPr>
              <w:pStyle w:val="TAL"/>
              <w:rPr>
                <w:sz w:val="16"/>
                <w:szCs w:val="16"/>
              </w:rPr>
            </w:pPr>
            <w:r w:rsidRPr="001B1679">
              <w:rPr>
                <w:sz w:val="16"/>
                <w:szCs w:val="16"/>
              </w:rPr>
              <w:t>3GPPMEMBER</w:t>
            </w:r>
          </w:p>
        </w:tc>
      </w:tr>
      <w:tr w:rsidR="00C521B3" w14:paraId="158192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EC30E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C5293" w14:textId="77777777" w:rsidR="00C521B3" w:rsidRPr="001B1679" w:rsidRDefault="00C521B3" w:rsidP="00015975">
            <w:pPr>
              <w:pStyle w:val="TAL"/>
              <w:rPr>
                <w:sz w:val="16"/>
                <w:szCs w:val="16"/>
              </w:rPr>
            </w:pPr>
            <w:r w:rsidRPr="001B1679">
              <w:rPr>
                <w:sz w:val="16"/>
                <w:szCs w:val="16"/>
              </w:rPr>
              <w:t xml:space="preserve">Enrico </w:t>
            </w:r>
            <w:proofErr w:type="spellStart"/>
            <w:r w:rsidRPr="001B1679">
              <w:rPr>
                <w:sz w:val="16"/>
                <w:szCs w:val="16"/>
              </w:rPr>
              <w:t>Scarrone</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8B0A4"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D31E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2F8EAF" w14:textId="77777777" w:rsidR="00C521B3" w:rsidRPr="001B1679" w:rsidRDefault="00C521B3" w:rsidP="00015975">
            <w:pPr>
              <w:pStyle w:val="TAL"/>
              <w:rPr>
                <w:sz w:val="16"/>
                <w:szCs w:val="16"/>
              </w:rPr>
            </w:pPr>
            <w:r w:rsidRPr="001B1679">
              <w:rPr>
                <w:sz w:val="16"/>
                <w:szCs w:val="16"/>
              </w:rPr>
              <w:t>3GPPMEMBER</w:t>
            </w:r>
          </w:p>
        </w:tc>
      </w:tr>
      <w:tr w:rsidR="00C521B3" w14:paraId="0152442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AA0E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AD6AB" w14:textId="77777777" w:rsidR="00C521B3" w:rsidRPr="001B1679" w:rsidRDefault="00C521B3" w:rsidP="00015975">
            <w:pPr>
              <w:pStyle w:val="TAL"/>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A2C6C"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6FDF5"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967DC" w14:textId="77777777" w:rsidR="00C521B3" w:rsidRPr="001B1679" w:rsidRDefault="00C521B3" w:rsidP="00015975">
            <w:pPr>
              <w:pStyle w:val="TAL"/>
              <w:rPr>
                <w:sz w:val="16"/>
                <w:szCs w:val="16"/>
              </w:rPr>
            </w:pPr>
            <w:r w:rsidRPr="001B1679">
              <w:rPr>
                <w:sz w:val="16"/>
                <w:szCs w:val="16"/>
              </w:rPr>
              <w:t>3GPPMEMBER</w:t>
            </w:r>
          </w:p>
        </w:tc>
      </w:tr>
      <w:tr w:rsidR="00C521B3" w14:paraId="252AA5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0E69B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A2C28" w14:textId="77777777" w:rsidR="00C521B3" w:rsidRPr="001B1679" w:rsidRDefault="00C521B3" w:rsidP="00015975">
            <w:pPr>
              <w:pStyle w:val="TAL"/>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CD2F3" w14:textId="77777777" w:rsidR="00C521B3" w:rsidRPr="001B1679" w:rsidRDefault="00C521B3" w:rsidP="00015975">
            <w:pPr>
              <w:pStyle w:val="TAL"/>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574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8928B" w14:textId="77777777" w:rsidR="00C521B3" w:rsidRPr="001B1679" w:rsidRDefault="00C521B3" w:rsidP="00015975">
            <w:pPr>
              <w:pStyle w:val="TAL"/>
              <w:rPr>
                <w:sz w:val="16"/>
                <w:szCs w:val="16"/>
              </w:rPr>
            </w:pPr>
            <w:r w:rsidRPr="001B1679">
              <w:rPr>
                <w:sz w:val="16"/>
                <w:szCs w:val="16"/>
              </w:rPr>
              <w:t>3GPPMEMBER</w:t>
            </w:r>
          </w:p>
        </w:tc>
      </w:tr>
      <w:tr w:rsidR="00C521B3" w14:paraId="207B924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FED3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D5DBC" w14:textId="77777777" w:rsidR="00C521B3" w:rsidRPr="001B1679" w:rsidRDefault="00C521B3" w:rsidP="00015975">
            <w:pPr>
              <w:pStyle w:val="TAL"/>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1B2AA" w14:textId="77777777" w:rsidR="00C521B3" w:rsidRPr="001B1679" w:rsidRDefault="00C521B3" w:rsidP="00015975">
            <w:pPr>
              <w:pStyle w:val="TAL"/>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0FF48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24D7E8" w14:textId="77777777" w:rsidR="00C521B3" w:rsidRPr="001B1679" w:rsidRDefault="00C521B3" w:rsidP="00015975">
            <w:pPr>
              <w:pStyle w:val="TAL"/>
              <w:rPr>
                <w:sz w:val="16"/>
                <w:szCs w:val="16"/>
              </w:rPr>
            </w:pPr>
            <w:r w:rsidRPr="001B1679">
              <w:rPr>
                <w:sz w:val="16"/>
                <w:szCs w:val="16"/>
              </w:rPr>
              <w:t>3GPPMEMBER</w:t>
            </w:r>
          </w:p>
        </w:tc>
      </w:tr>
      <w:tr w:rsidR="00C521B3" w14:paraId="2C13E2F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A8AE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4B943D" w14:textId="77777777" w:rsidR="00C521B3" w:rsidRPr="001B1679" w:rsidRDefault="00C521B3" w:rsidP="00015975">
            <w:pPr>
              <w:pStyle w:val="TAL"/>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2AF57" w14:textId="77777777" w:rsidR="00C521B3" w:rsidRPr="001B1679" w:rsidRDefault="00C521B3" w:rsidP="00015975">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8D8BE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BE02C" w14:textId="77777777" w:rsidR="00C521B3" w:rsidRPr="001B1679" w:rsidRDefault="00C521B3" w:rsidP="00015975">
            <w:pPr>
              <w:pStyle w:val="TAL"/>
              <w:rPr>
                <w:sz w:val="16"/>
                <w:szCs w:val="16"/>
              </w:rPr>
            </w:pPr>
            <w:r w:rsidRPr="001B1679">
              <w:rPr>
                <w:sz w:val="16"/>
                <w:szCs w:val="16"/>
              </w:rPr>
              <w:t>3GPPMEMBER</w:t>
            </w:r>
          </w:p>
        </w:tc>
      </w:tr>
      <w:tr w:rsidR="00C521B3" w14:paraId="546CD94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F79FB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B6CB80" w14:textId="77777777" w:rsidR="00C521B3" w:rsidRPr="001B1679" w:rsidRDefault="00C521B3" w:rsidP="00015975">
            <w:pPr>
              <w:pStyle w:val="TAL"/>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9EB27" w14:textId="77777777" w:rsidR="00C521B3" w:rsidRPr="001B1679" w:rsidRDefault="00C521B3" w:rsidP="00015975">
            <w:pPr>
              <w:pStyle w:val="TAL"/>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F287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002EC" w14:textId="77777777" w:rsidR="00C521B3" w:rsidRPr="001B1679" w:rsidRDefault="00C521B3" w:rsidP="00015975">
            <w:pPr>
              <w:pStyle w:val="TAL"/>
              <w:rPr>
                <w:sz w:val="16"/>
                <w:szCs w:val="16"/>
              </w:rPr>
            </w:pPr>
            <w:r w:rsidRPr="001B1679">
              <w:rPr>
                <w:sz w:val="16"/>
                <w:szCs w:val="16"/>
              </w:rPr>
              <w:t>3GPPMEMBER</w:t>
            </w:r>
          </w:p>
        </w:tc>
      </w:tr>
      <w:tr w:rsidR="00C521B3" w14:paraId="51262DC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D90F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46BBB8" w14:textId="77777777" w:rsidR="00C521B3" w:rsidRPr="001B1679" w:rsidRDefault="00C521B3" w:rsidP="00015975">
            <w:pPr>
              <w:pStyle w:val="TAL"/>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C49D9" w14:textId="77777777" w:rsidR="00C521B3" w:rsidRPr="001B1679" w:rsidRDefault="00C521B3" w:rsidP="00015975">
            <w:pPr>
              <w:pStyle w:val="TAL"/>
              <w:rPr>
                <w:sz w:val="16"/>
                <w:szCs w:val="16"/>
              </w:rPr>
            </w:pPr>
            <w:proofErr w:type="spellStart"/>
            <w:r w:rsidRPr="001B1679">
              <w:rPr>
                <w:sz w:val="16"/>
                <w:szCs w:val="16"/>
              </w:rPr>
              <w:t>Chinatelecom</w:t>
            </w:r>
            <w:proofErr w:type="spellEnd"/>
            <w:r w:rsidRPr="001B1679">
              <w:rPr>
                <w:sz w:val="16"/>
                <w:szCs w:val="16"/>
              </w:rPr>
              <w:t xml:space="preserve">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9F90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634A4C" w14:textId="77777777" w:rsidR="00C521B3" w:rsidRPr="001B1679" w:rsidRDefault="00C521B3" w:rsidP="00015975">
            <w:pPr>
              <w:pStyle w:val="TAL"/>
              <w:rPr>
                <w:sz w:val="16"/>
                <w:szCs w:val="16"/>
              </w:rPr>
            </w:pPr>
            <w:r w:rsidRPr="001B1679">
              <w:rPr>
                <w:sz w:val="16"/>
                <w:szCs w:val="16"/>
              </w:rPr>
              <w:t>3GPPMEMBER</w:t>
            </w:r>
          </w:p>
        </w:tc>
      </w:tr>
      <w:tr w:rsidR="00C521B3" w14:paraId="6159A7B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B657C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512649" w14:textId="77777777" w:rsidR="00C521B3" w:rsidRPr="001B1679" w:rsidRDefault="00C521B3" w:rsidP="00015975">
            <w:pPr>
              <w:pStyle w:val="TAL"/>
              <w:rPr>
                <w:sz w:val="16"/>
                <w:szCs w:val="16"/>
              </w:rPr>
            </w:pPr>
            <w:r w:rsidRPr="001B1679">
              <w:rPr>
                <w:sz w:val="16"/>
                <w:szCs w:val="16"/>
              </w:rPr>
              <w:t>Yang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8792" w14:textId="77777777" w:rsidR="00C521B3" w:rsidRPr="001B1679" w:rsidRDefault="00C521B3" w:rsidP="00015975">
            <w:pPr>
              <w:pStyle w:val="TAL"/>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BF01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571C1" w14:textId="77777777" w:rsidR="00C521B3" w:rsidRPr="001B1679" w:rsidRDefault="00C521B3" w:rsidP="00015975">
            <w:pPr>
              <w:pStyle w:val="TAL"/>
              <w:rPr>
                <w:sz w:val="16"/>
                <w:szCs w:val="16"/>
              </w:rPr>
            </w:pPr>
            <w:r w:rsidRPr="001B1679">
              <w:rPr>
                <w:sz w:val="16"/>
                <w:szCs w:val="16"/>
              </w:rPr>
              <w:t>3GPPMEMBER</w:t>
            </w:r>
          </w:p>
        </w:tc>
      </w:tr>
      <w:tr w:rsidR="00C521B3" w14:paraId="47FDC8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416E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0A78A" w14:textId="77777777" w:rsidR="00C521B3" w:rsidRPr="001B1679" w:rsidRDefault="00C521B3" w:rsidP="00015975">
            <w:pPr>
              <w:pStyle w:val="TAL"/>
              <w:rPr>
                <w:sz w:val="16"/>
                <w:szCs w:val="16"/>
              </w:rPr>
            </w:pPr>
            <w:proofErr w:type="spellStart"/>
            <w:r w:rsidRPr="001B1679">
              <w:rPr>
                <w:sz w:val="16"/>
                <w:szCs w:val="16"/>
              </w:rPr>
              <w:t>Nianshan</w:t>
            </w:r>
            <w:proofErr w:type="spellEnd"/>
            <w:r w:rsidRPr="001B1679">
              <w:rPr>
                <w:sz w:val="16"/>
                <w:szCs w:val="16"/>
              </w:rPr>
              <w:t xml:space="preserve">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8355F" w14:textId="77777777" w:rsidR="00C521B3" w:rsidRPr="001B1679" w:rsidRDefault="00C521B3" w:rsidP="00015975">
            <w:pPr>
              <w:pStyle w:val="TAL"/>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447F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AA3E2" w14:textId="77777777" w:rsidR="00C521B3" w:rsidRPr="001B1679" w:rsidRDefault="00C521B3" w:rsidP="00015975">
            <w:pPr>
              <w:pStyle w:val="TAL"/>
              <w:rPr>
                <w:sz w:val="16"/>
                <w:szCs w:val="16"/>
              </w:rPr>
            </w:pPr>
            <w:r w:rsidRPr="001B1679">
              <w:rPr>
                <w:sz w:val="16"/>
                <w:szCs w:val="16"/>
              </w:rPr>
              <w:t>3GPPMEMBER</w:t>
            </w:r>
          </w:p>
        </w:tc>
      </w:tr>
      <w:tr w:rsidR="00C521B3" w14:paraId="67BEA9C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1306CA"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F85E87" w14:textId="77777777" w:rsidR="00C521B3" w:rsidRPr="001B1679" w:rsidRDefault="00C521B3" w:rsidP="00015975">
            <w:pPr>
              <w:pStyle w:val="TAL"/>
              <w:rPr>
                <w:sz w:val="16"/>
                <w:szCs w:val="16"/>
              </w:rPr>
            </w:pPr>
            <w:r w:rsidRPr="001B1679">
              <w:rPr>
                <w:sz w:val="16"/>
                <w:szCs w:val="16"/>
              </w:rPr>
              <w:t>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4F57A7" w14:textId="77777777" w:rsidR="00C521B3" w:rsidRPr="001B1679" w:rsidRDefault="00C521B3" w:rsidP="00015975">
            <w:pPr>
              <w:pStyle w:val="TAL"/>
              <w:rPr>
                <w:sz w:val="16"/>
                <w:szCs w:val="16"/>
              </w:rPr>
            </w:pPr>
            <w:proofErr w:type="spellStart"/>
            <w:r w:rsidRPr="001B1679">
              <w:rPr>
                <w:sz w:val="16"/>
                <w:szCs w:val="16"/>
              </w:rPr>
              <w:t>HiSilicon</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2903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C25835" w14:textId="77777777" w:rsidR="00C521B3" w:rsidRPr="001B1679" w:rsidRDefault="00C521B3" w:rsidP="00015975">
            <w:pPr>
              <w:pStyle w:val="TAL"/>
              <w:rPr>
                <w:sz w:val="16"/>
                <w:szCs w:val="16"/>
              </w:rPr>
            </w:pPr>
            <w:r w:rsidRPr="001B1679">
              <w:rPr>
                <w:sz w:val="16"/>
                <w:szCs w:val="16"/>
              </w:rPr>
              <w:t>3GPPMEMBER</w:t>
            </w:r>
          </w:p>
        </w:tc>
      </w:tr>
      <w:tr w:rsidR="00C521B3" w14:paraId="460CC1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3AD1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4A3AD" w14:textId="77777777" w:rsidR="00C521B3" w:rsidRPr="001B1679" w:rsidRDefault="00C521B3" w:rsidP="00015975">
            <w:pPr>
              <w:pStyle w:val="TAL"/>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7E688"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Douku</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3E29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87DBED" w14:textId="77777777" w:rsidR="00C521B3" w:rsidRPr="001B1679" w:rsidRDefault="00C521B3" w:rsidP="00015975">
            <w:pPr>
              <w:pStyle w:val="TAL"/>
              <w:rPr>
                <w:sz w:val="16"/>
                <w:szCs w:val="16"/>
              </w:rPr>
            </w:pPr>
            <w:r w:rsidRPr="001B1679">
              <w:rPr>
                <w:sz w:val="16"/>
                <w:szCs w:val="16"/>
              </w:rPr>
              <w:t>3GPPMEMBER</w:t>
            </w:r>
          </w:p>
        </w:tc>
      </w:tr>
      <w:tr w:rsidR="00C521B3" w14:paraId="65F61E3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5EC74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F175A" w14:textId="77777777" w:rsidR="00C521B3" w:rsidRPr="001B1679" w:rsidRDefault="00C521B3" w:rsidP="00015975">
            <w:pPr>
              <w:pStyle w:val="TAL"/>
              <w:rPr>
                <w:sz w:val="16"/>
                <w:szCs w:val="16"/>
              </w:rPr>
            </w:pPr>
            <w:r w:rsidRPr="001B1679">
              <w:rPr>
                <w:sz w:val="16"/>
                <w:szCs w:val="16"/>
              </w:rPr>
              <w:t>Takayuki Shimizu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FB296"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2E4A1"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B9E0E9" w14:textId="77777777" w:rsidR="00C521B3" w:rsidRPr="001B1679" w:rsidRDefault="00C521B3" w:rsidP="00015975">
            <w:pPr>
              <w:pStyle w:val="TAL"/>
              <w:rPr>
                <w:sz w:val="16"/>
                <w:szCs w:val="16"/>
              </w:rPr>
            </w:pPr>
            <w:r w:rsidRPr="001B1679">
              <w:rPr>
                <w:sz w:val="16"/>
                <w:szCs w:val="16"/>
              </w:rPr>
              <w:t>3GPPMEMBER</w:t>
            </w:r>
          </w:p>
        </w:tc>
      </w:tr>
      <w:tr w:rsidR="00C521B3" w14:paraId="00212B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F1059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6FFF6C" w14:textId="77777777" w:rsidR="00C521B3" w:rsidRPr="001B1679" w:rsidRDefault="00C521B3" w:rsidP="00015975">
            <w:pPr>
              <w:pStyle w:val="TAL"/>
              <w:rPr>
                <w:sz w:val="16"/>
                <w:szCs w:val="16"/>
              </w:rPr>
            </w:pPr>
            <w:proofErr w:type="spellStart"/>
            <w:r w:rsidRPr="001B1679">
              <w:rPr>
                <w:sz w:val="16"/>
                <w:szCs w:val="16"/>
              </w:rPr>
              <w:t>MyungKi</w:t>
            </w:r>
            <w:proofErr w:type="spellEnd"/>
            <w:r w:rsidRPr="001B1679">
              <w:rPr>
                <w:sz w:val="16"/>
                <w:szCs w:val="16"/>
              </w:rPr>
              <w:t xml:space="preserve">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680FD"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AF50F0"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C0D7BD" w14:textId="77777777" w:rsidR="00C521B3" w:rsidRPr="001B1679" w:rsidRDefault="00C521B3" w:rsidP="00015975">
            <w:pPr>
              <w:pStyle w:val="TAL"/>
              <w:rPr>
                <w:sz w:val="16"/>
                <w:szCs w:val="16"/>
              </w:rPr>
            </w:pPr>
            <w:r w:rsidRPr="001B1679">
              <w:rPr>
                <w:sz w:val="16"/>
                <w:szCs w:val="16"/>
              </w:rPr>
              <w:t>3GPPMEMBER</w:t>
            </w:r>
          </w:p>
        </w:tc>
      </w:tr>
      <w:tr w:rsidR="00C521B3" w14:paraId="1116B6D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851BE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8D3F98" w14:textId="77777777" w:rsidR="00C521B3" w:rsidRPr="001B1679" w:rsidRDefault="00C521B3" w:rsidP="00015975">
            <w:pPr>
              <w:pStyle w:val="TAL"/>
              <w:rPr>
                <w:sz w:val="16"/>
                <w:szCs w:val="16"/>
              </w:rPr>
            </w:pPr>
            <w:r w:rsidRPr="001B1679">
              <w:rPr>
                <w:sz w:val="16"/>
                <w:szCs w:val="16"/>
              </w:rPr>
              <w:t>Sasha Sirotkin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D9306" w14:textId="77777777" w:rsidR="00C521B3" w:rsidRPr="001B1679" w:rsidRDefault="00C521B3" w:rsidP="00015975">
            <w:pPr>
              <w:pStyle w:val="TAL"/>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8E334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532748" w14:textId="77777777" w:rsidR="00C521B3" w:rsidRPr="001B1679" w:rsidRDefault="00C521B3" w:rsidP="00015975">
            <w:pPr>
              <w:pStyle w:val="TAL"/>
              <w:rPr>
                <w:sz w:val="16"/>
                <w:szCs w:val="16"/>
              </w:rPr>
            </w:pPr>
            <w:r w:rsidRPr="001B1679">
              <w:rPr>
                <w:sz w:val="16"/>
                <w:szCs w:val="16"/>
              </w:rPr>
              <w:t>3GPPMEMBER</w:t>
            </w:r>
          </w:p>
        </w:tc>
      </w:tr>
      <w:tr w:rsidR="00C521B3" w14:paraId="256A22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7247F4"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F33A9" w14:textId="77777777" w:rsidR="00C521B3" w:rsidRPr="001B1679" w:rsidRDefault="00C521B3" w:rsidP="00015975">
            <w:pPr>
              <w:pStyle w:val="TAL"/>
              <w:rPr>
                <w:sz w:val="16"/>
                <w:szCs w:val="16"/>
              </w:rPr>
            </w:pPr>
            <w:r w:rsidRPr="001B1679">
              <w:rPr>
                <w:sz w:val="16"/>
                <w:szCs w:val="16"/>
              </w:rPr>
              <w:t>Tricci So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DCC82"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B899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9608F" w14:textId="77777777" w:rsidR="00C521B3" w:rsidRPr="001B1679" w:rsidRDefault="00C521B3" w:rsidP="00015975">
            <w:pPr>
              <w:pStyle w:val="TAL"/>
              <w:rPr>
                <w:sz w:val="16"/>
                <w:szCs w:val="16"/>
              </w:rPr>
            </w:pPr>
            <w:r w:rsidRPr="001B1679">
              <w:rPr>
                <w:sz w:val="16"/>
                <w:szCs w:val="16"/>
              </w:rPr>
              <w:t>3GPPMEMBER</w:t>
            </w:r>
          </w:p>
        </w:tc>
      </w:tr>
      <w:tr w:rsidR="00C521B3" w14:paraId="1B4E60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92B3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BC8E3E" w14:textId="77777777" w:rsidR="00C521B3" w:rsidRPr="001B1679" w:rsidRDefault="00C521B3" w:rsidP="00015975">
            <w:pPr>
              <w:pStyle w:val="TAL"/>
              <w:rPr>
                <w:sz w:val="16"/>
                <w:szCs w:val="16"/>
              </w:rPr>
            </w:pPr>
            <w:r w:rsidRPr="001B1679">
              <w:rPr>
                <w:sz w:val="16"/>
                <w:szCs w:val="16"/>
              </w:rPr>
              <w:t>Alan Soloway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9944C" w14:textId="77777777" w:rsidR="00C521B3" w:rsidRPr="001B1679" w:rsidRDefault="00C521B3" w:rsidP="00015975">
            <w:pPr>
              <w:pStyle w:val="TAL"/>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B152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76871" w14:textId="77777777" w:rsidR="00C521B3" w:rsidRPr="001B1679" w:rsidRDefault="00C521B3" w:rsidP="00015975">
            <w:pPr>
              <w:pStyle w:val="TAL"/>
              <w:rPr>
                <w:sz w:val="16"/>
                <w:szCs w:val="16"/>
              </w:rPr>
            </w:pPr>
            <w:r w:rsidRPr="001B1679">
              <w:rPr>
                <w:sz w:val="16"/>
                <w:szCs w:val="16"/>
              </w:rPr>
              <w:t>3GPPMEMBER</w:t>
            </w:r>
          </w:p>
        </w:tc>
      </w:tr>
      <w:tr w:rsidR="00C521B3" w14:paraId="113ACA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5802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304A2" w14:textId="77777777" w:rsidR="00C521B3" w:rsidRPr="001B1679" w:rsidRDefault="00C521B3" w:rsidP="00015975">
            <w:pPr>
              <w:pStyle w:val="TAL"/>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F57CDE" w14:textId="77777777" w:rsidR="00C521B3" w:rsidRPr="001B1679" w:rsidRDefault="00C521B3" w:rsidP="00015975">
            <w:pPr>
              <w:pStyle w:val="TAL"/>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4051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46F9E" w14:textId="77777777" w:rsidR="00C521B3" w:rsidRPr="001B1679" w:rsidRDefault="00C521B3" w:rsidP="00015975">
            <w:pPr>
              <w:pStyle w:val="TAL"/>
              <w:rPr>
                <w:sz w:val="16"/>
                <w:szCs w:val="16"/>
              </w:rPr>
            </w:pPr>
            <w:r w:rsidRPr="001B1679">
              <w:rPr>
                <w:sz w:val="16"/>
                <w:szCs w:val="16"/>
              </w:rPr>
              <w:t>3GPPMEMBER</w:t>
            </w:r>
          </w:p>
        </w:tc>
      </w:tr>
      <w:tr w:rsidR="00C521B3" w14:paraId="2DA407E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A62D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F7C9F" w14:textId="77777777" w:rsidR="00C521B3" w:rsidRPr="001B1679" w:rsidRDefault="00C521B3" w:rsidP="00015975">
            <w:pPr>
              <w:pStyle w:val="TAL"/>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CAC6A" w14:textId="77777777" w:rsidR="00C521B3" w:rsidRPr="001B1679" w:rsidRDefault="00C521B3" w:rsidP="00015975">
            <w:pPr>
              <w:pStyle w:val="TAL"/>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FF316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62C08" w14:textId="77777777" w:rsidR="00C521B3" w:rsidRPr="001B1679" w:rsidRDefault="00C521B3" w:rsidP="00015975">
            <w:pPr>
              <w:pStyle w:val="TAL"/>
              <w:rPr>
                <w:sz w:val="16"/>
                <w:szCs w:val="16"/>
              </w:rPr>
            </w:pPr>
            <w:r w:rsidRPr="001B1679">
              <w:rPr>
                <w:sz w:val="16"/>
                <w:szCs w:val="16"/>
              </w:rPr>
              <w:t>3GPPMEMBER</w:t>
            </w:r>
          </w:p>
        </w:tc>
      </w:tr>
      <w:tr w:rsidR="00C521B3" w14:paraId="5D49D14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0BA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EE10B" w14:textId="77777777" w:rsidR="00C521B3" w:rsidRPr="001B1679" w:rsidRDefault="00C521B3" w:rsidP="00015975">
            <w:pPr>
              <w:pStyle w:val="TAL"/>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C2D19" w14:textId="77777777" w:rsidR="00C521B3" w:rsidRPr="001B1679" w:rsidRDefault="00C521B3" w:rsidP="00015975">
            <w:pPr>
              <w:pStyle w:val="TAL"/>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B0A9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171DB" w14:textId="77777777" w:rsidR="00C521B3" w:rsidRPr="001B1679" w:rsidRDefault="00C521B3" w:rsidP="00015975">
            <w:pPr>
              <w:pStyle w:val="TAL"/>
              <w:rPr>
                <w:sz w:val="16"/>
                <w:szCs w:val="16"/>
              </w:rPr>
            </w:pPr>
            <w:r w:rsidRPr="001B1679">
              <w:rPr>
                <w:sz w:val="16"/>
                <w:szCs w:val="16"/>
              </w:rPr>
              <w:t>3GPPMEMBER</w:t>
            </w:r>
          </w:p>
        </w:tc>
      </w:tr>
      <w:tr w:rsidR="00C521B3" w14:paraId="650C6DB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E47C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44F6AA" w14:textId="77777777" w:rsidR="00C521B3" w:rsidRPr="001B1679" w:rsidRDefault="00C521B3" w:rsidP="00015975">
            <w:pPr>
              <w:pStyle w:val="TAL"/>
              <w:rPr>
                <w:sz w:val="16"/>
                <w:szCs w:val="16"/>
              </w:rPr>
            </w:pPr>
            <w:r w:rsidRPr="001B1679">
              <w:rPr>
                <w:sz w:val="16"/>
                <w:szCs w:val="16"/>
              </w:rPr>
              <w:t>Robert Streijl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B788FC"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0F125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3FC243" w14:textId="77777777" w:rsidR="00C521B3" w:rsidRPr="001B1679" w:rsidRDefault="00C521B3" w:rsidP="00015975">
            <w:pPr>
              <w:pStyle w:val="TAL"/>
              <w:rPr>
                <w:sz w:val="16"/>
                <w:szCs w:val="16"/>
              </w:rPr>
            </w:pPr>
            <w:r w:rsidRPr="001B1679">
              <w:rPr>
                <w:sz w:val="16"/>
                <w:szCs w:val="16"/>
              </w:rPr>
              <w:t>3GPPMEMBER</w:t>
            </w:r>
          </w:p>
        </w:tc>
      </w:tr>
      <w:tr w:rsidR="00C521B3" w14:paraId="4307808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8E1C4"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9D41A" w14:textId="77777777" w:rsidR="00C521B3" w:rsidRPr="001B1679" w:rsidRDefault="00C521B3" w:rsidP="00015975">
            <w:pPr>
              <w:pStyle w:val="TAL"/>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AB041" w14:textId="77777777" w:rsidR="00C521B3" w:rsidRPr="001B1679" w:rsidRDefault="00C521B3" w:rsidP="00015975">
            <w:pPr>
              <w:pStyle w:val="TAL"/>
              <w:rPr>
                <w:sz w:val="16"/>
                <w:szCs w:val="16"/>
              </w:rPr>
            </w:pPr>
            <w:r w:rsidRPr="001B1679">
              <w:rPr>
                <w:sz w:val="16"/>
                <w:szCs w:val="16"/>
              </w:rPr>
              <w:t xml:space="preserve">Ericsson GmbH, </w:t>
            </w:r>
            <w:proofErr w:type="spellStart"/>
            <w:r w:rsidRPr="001B1679">
              <w:rPr>
                <w:sz w:val="16"/>
                <w:szCs w:val="16"/>
              </w:rPr>
              <w:t>Eurolab</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87A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EB5F6" w14:textId="77777777" w:rsidR="00C521B3" w:rsidRPr="001B1679" w:rsidRDefault="00C521B3" w:rsidP="00015975">
            <w:pPr>
              <w:pStyle w:val="TAL"/>
              <w:rPr>
                <w:sz w:val="16"/>
                <w:szCs w:val="16"/>
              </w:rPr>
            </w:pPr>
            <w:r w:rsidRPr="001B1679">
              <w:rPr>
                <w:sz w:val="16"/>
                <w:szCs w:val="16"/>
              </w:rPr>
              <w:t>3GPPMEMBER</w:t>
            </w:r>
          </w:p>
        </w:tc>
      </w:tr>
      <w:tr w:rsidR="00C521B3" w14:paraId="56C6E6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A6C9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F95B" w14:textId="77777777" w:rsidR="00C521B3" w:rsidRPr="001B1679" w:rsidRDefault="00C521B3" w:rsidP="00015975">
            <w:pPr>
              <w:pStyle w:val="TAL"/>
              <w:rPr>
                <w:sz w:val="16"/>
                <w:szCs w:val="16"/>
              </w:rPr>
            </w:pPr>
            <w:r w:rsidRPr="001B1679">
              <w:rPr>
                <w:sz w:val="16"/>
                <w:szCs w:val="16"/>
              </w:rPr>
              <w:t>Masa Sumita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01C324"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826ED"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EA2CD5" w14:textId="77777777" w:rsidR="00C521B3" w:rsidRPr="001B1679" w:rsidRDefault="00C521B3" w:rsidP="00015975">
            <w:pPr>
              <w:pStyle w:val="TAL"/>
              <w:rPr>
                <w:sz w:val="16"/>
                <w:szCs w:val="16"/>
              </w:rPr>
            </w:pPr>
            <w:r w:rsidRPr="001B1679">
              <w:rPr>
                <w:sz w:val="16"/>
                <w:szCs w:val="16"/>
              </w:rPr>
              <w:t>3GPPMEMBER</w:t>
            </w:r>
          </w:p>
        </w:tc>
      </w:tr>
      <w:tr w:rsidR="00C521B3" w14:paraId="323D78F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7E332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D1977" w14:textId="77777777" w:rsidR="00C521B3" w:rsidRPr="001B1679" w:rsidRDefault="00C521B3" w:rsidP="00015975">
            <w:pPr>
              <w:pStyle w:val="TAL"/>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6A9D8" w14:textId="77777777" w:rsidR="00C521B3" w:rsidRPr="001B1679" w:rsidRDefault="00C521B3" w:rsidP="00015975">
            <w:pPr>
              <w:pStyle w:val="TAL"/>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EA57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F0346" w14:textId="77777777" w:rsidR="00C521B3" w:rsidRPr="001B1679" w:rsidRDefault="00C521B3" w:rsidP="00015975">
            <w:pPr>
              <w:pStyle w:val="TAL"/>
              <w:rPr>
                <w:sz w:val="16"/>
                <w:szCs w:val="16"/>
              </w:rPr>
            </w:pPr>
            <w:r w:rsidRPr="001B1679">
              <w:rPr>
                <w:sz w:val="16"/>
                <w:szCs w:val="16"/>
              </w:rPr>
              <w:t>3GPPMEMBER</w:t>
            </w:r>
          </w:p>
        </w:tc>
      </w:tr>
      <w:tr w:rsidR="00C521B3" w14:paraId="03DB332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72C3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9386A" w14:textId="77777777" w:rsidR="00C521B3" w:rsidRPr="001B1679" w:rsidRDefault="00C521B3" w:rsidP="00015975">
            <w:pPr>
              <w:pStyle w:val="TAL"/>
              <w:rPr>
                <w:sz w:val="16"/>
                <w:szCs w:val="16"/>
              </w:rPr>
            </w:pPr>
            <w:proofErr w:type="spellStart"/>
            <w:r w:rsidRPr="001B1679">
              <w:rPr>
                <w:sz w:val="16"/>
                <w:szCs w:val="16"/>
              </w:rPr>
              <w:t>Feifei</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617F1" w14:textId="77777777" w:rsidR="00C521B3" w:rsidRPr="001B1679" w:rsidRDefault="00C521B3" w:rsidP="00015975">
            <w:pPr>
              <w:pStyle w:val="TAL"/>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165C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B1681" w14:textId="77777777" w:rsidR="00C521B3" w:rsidRPr="001B1679" w:rsidRDefault="00C521B3" w:rsidP="00015975">
            <w:pPr>
              <w:pStyle w:val="TAL"/>
              <w:rPr>
                <w:sz w:val="16"/>
                <w:szCs w:val="16"/>
              </w:rPr>
            </w:pPr>
            <w:r w:rsidRPr="001B1679">
              <w:rPr>
                <w:sz w:val="16"/>
                <w:szCs w:val="16"/>
              </w:rPr>
              <w:t>3GPPMEMBER</w:t>
            </w:r>
          </w:p>
        </w:tc>
      </w:tr>
      <w:tr w:rsidR="00C521B3" w14:paraId="2309331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5FBF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DF1CCD" w14:textId="77777777" w:rsidR="00C521B3" w:rsidRPr="001B1679" w:rsidRDefault="00C521B3" w:rsidP="00015975">
            <w:pPr>
              <w:pStyle w:val="TAL"/>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0AC8F" w14:textId="77777777" w:rsidR="00C521B3" w:rsidRPr="001B1679" w:rsidRDefault="00C521B3" w:rsidP="00015975">
            <w:pPr>
              <w:pStyle w:val="TAL"/>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8936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B0199" w14:textId="77777777" w:rsidR="00C521B3" w:rsidRPr="001B1679" w:rsidRDefault="00C521B3" w:rsidP="00015975">
            <w:pPr>
              <w:pStyle w:val="TAL"/>
              <w:rPr>
                <w:sz w:val="16"/>
                <w:szCs w:val="16"/>
              </w:rPr>
            </w:pPr>
            <w:r w:rsidRPr="001B1679">
              <w:rPr>
                <w:sz w:val="16"/>
                <w:szCs w:val="16"/>
              </w:rPr>
              <w:t>3GPPMEMBER</w:t>
            </w:r>
          </w:p>
        </w:tc>
      </w:tr>
      <w:tr w:rsidR="00C521B3" w14:paraId="3D4E751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A7B8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2F43D" w14:textId="77777777" w:rsidR="00C521B3" w:rsidRPr="001B1679" w:rsidRDefault="00C521B3" w:rsidP="00015975">
            <w:pPr>
              <w:pStyle w:val="TAL"/>
              <w:rPr>
                <w:sz w:val="16"/>
                <w:szCs w:val="16"/>
              </w:rPr>
            </w:pPr>
            <w:proofErr w:type="spellStart"/>
            <w:r w:rsidRPr="001B1679">
              <w:rPr>
                <w:sz w:val="16"/>
                <w:szCs w:val="16"/>
              </w:rPr>
              <w:t>Jiancheng</w:t>
            </w:r>
            <w:proofErr w:type="spellEnd"/>
            <w:r w:rsidRPr="001B1679">
              <w:rPr>
                <w:sz w:val="16"/>
                <w:szCs w:val="16"/>
              </w:rPr>
              <w:t xml:space="preserve">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0B974" w14:textId="77777777" w:rsidR="00C521B3" w:rsidRPr="001B1679" w:rsidRDefault="00C521B3" w:rsidP="00015975">
            <w:pPr>
              <w:pStyle w:val="TAL"/>
              <w:rPr>
                <w:sz w:val="16"/>
                <w:szCs w:val="16"/>
              </w:rPr>
            </w:pPr>
            <w:proofErr w:type="spellStart"/>
            <w:r w:rsidRPr="001B1679">
              <w:rPr>
                <w:sz w:val="16"/>
                <w:szCs w:val="16"/>
              </w:rPr>
              <w:t>Fiberhome</w:t>
            </w:r>
            <w:proofErr w:type="spellEnd"/>
            <w:r w:rsidRPr="001B1679">
              <w:rPr>
                <w:sz w:val="16"/>
                <w:szCs w:val="16"/>
              </w:rPr>
              <w:t xml:space="preserv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17633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536A7" w14:textId="77777777" w:rsidR="00C521B3" w:rsidRPr="001B1679" w:rsidRDefault="00C521B3" w:rsidP="00015975">
            <w:pPr>
              <w:pStyle w:val="TAL"/>
              <w:rPr>
                <w:sz w:val="16"/>
                <w:szCs w:val="16"/>
              </w:rPr>
            </w:pPr>
            <w:r w:rsidRPr="001B1679">
              <w:rPr>
                <w:sz w:val="16"/>
                <w:szCs w:val="16"/>
              </w:rPr>
              <w:t>3GPPMEMBER</w:t>
            </w:r>
          </w:p>
        </w:tc>
      </w:tr>
      <w:tr w:rsidR="00C521B3" w14:paraId="2C9A6F7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EDE3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1BCB9" w14:textId="77777777" w:rsidR="00C521B3" w:rsidRPr="001B1679" w:rsidRDefault="00C521B3" w:rsidP="00015975">
            <w:pPr>
              <w:pStyle w:val="TAL"/>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1CA98" w14:textId="77777777" w:rsidR="00C521B3" w:rsidRPr="001B1679" w:rsidRDefault="00C521B3" w:rsidP="00015975">
            <w:pPr>
              <w:pStyle w:val="TAL"/>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5E45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59D26" w14:textId="77777777" w:rsidR="00C521B3" w:rsidRPr="001B1679" w:rsidRDefault="00C521B3" w:rsidP="00015975">
            <w:pPr>
              <w:pStyle w:val="TAL"/>
              <w:rPr>
                <w:sz w:val="16"/>
                <w:szCs w:val="16"/>
              </w:rPr>
            </w:pPr>
            <w:r w:rsidRPr="001B1679">
              <w:rPr>
                <w:sz w:val="16"/>
                <w:szCs w:val="16"/>
              </w:rPr>
              <w:t>3GPPMEMBER</w:t>
            </w:r>
          </w:p>
        </w:tc>
      </w:tr>
      <w:tr w:rsidR="00C521B3" w14:paraId="5D364F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38FC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9EE9A7" w14:textId="77777777" w:rsidR="00C521B3" w:rsidRPr="001B1679" w:rsidRDefault="00C521B3" w:rsidP="00015975">
            <w:pPr>
              <w:pStyle w:val="TAL"/>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6A640" w14:textId="77777777" w:rsidR="00C521B3" w:rsidRPr="001B1679" w:rsidRDefault="00C521B3" w:rsidP="00015975">
            <w:pPr>
              <w:pStyle w:val="TAL"/>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D4C56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51C2A" w14:textId="77777777" w:rsidR="00C521B3" w:rsidRPr="001B1679" w:rsidRDefault="00C521B3" w:rsidP="00015975">
            <w:pPr>
              <w:pStyle w:val="TAL"/>
              <w:rPr>
                <w:sz w:val="16"/>
                <w:szCs w:val="16"/>
              </w:rPr>
            </w:pPr>
            <w:r w:rsidRPr="001B1679">
              <w:rPr>
                <w:sz w:val="16"/>
                <w:szCs w:val="16"/>
              </w:rPr>
              <w:t>3GPPMEMBER</w:t>
            </w:r>
          </w:p>
        </w:tc>
      </w:tr>
      <w:tr w:rsidR="00C521B3" w14:paraId="4E8CC0E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9E401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0D3C78" w14:textId="77777777" w:rsidR="00C521B3" w:rsidRPr="001B1679" w:rsidRDefault="00C521B3" w:rsidP="00015975">
            <w:pPr>
              <w:pStyle w:val="TAL"/>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5B570" w14:textId="77777777" w:rsidR="00C521B3" w:rsidRPr="001B1679" w:rsidRDefault="00C521B3" w:rsidP="00015975">
            <w:pPr>
              <w:pStyle w:val="TAL"/>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E6E78"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0B0D5" w14:textId="77777777" w:rsidR="00C521B3" w:rsidRPr="001B1679" w:rsidRDefault="00C521B3" w:rsidP="00015975">
            <w:pPr>
              <w:pStyle w:val="TAL"/>
              <w:rPr>
                <w:sz w:val="16"/>
                <w:szCs w:val="16"/>
              </w:rPr>
            </w:pPr>
            <w:r w:rsidRPr="001B1679">
              <w:rPr>
                <w:sz w:val="16"/>
                <w:szCs w:val="16"/>
              </w:rPr>
              <w:t>3GPPMEMBER</w:t>
            </w:r>
          </w:p>
        </w:tc>
      </w:tr>
      <w:tr w:rsidR="00C521B3" w14:paraId="39F195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D162E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C94A8" w14:textId="77777777" w:rsidR="00C521B3" w:rsidRPr="001B1679" w:rsidRDefault="00C521B3" w:rsidP="00015975">
            <w:pPr>
              <w:pStyle w:val="TAL"/>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FCF37"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6D572E"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B6769F" w14:textId="77777777" w:rsidR="00C521B3" w:rsidRPr="001B1679" w:rsidRDefault="00C521B3" w:rsidP="00015975">
            <w:pPr>
              <w:pStyle w:val="TAL"/>
              <w:rPr>
                <w:sz w:val="16"/>
                <w:szCs w:val="16"/>
              </w:rPr>
            </w:pPr>
            <w:r w:rsidRPr="001B1679">
              <w:rPr>
                <w:sz w:val="16"/>
                <w:szCs w:val="16"/>
              </w:rPr>
              <w:t>3GPPMEMBER</w:t>
            </w:r>
          </w:p>
        </w:tc>
      </w:tr>
      <w:tr w:rsidR="00C521B3" w14:paraId="0045223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0C531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DCFBC9" w14:textId="77777777" w:rsidR="00C521B3" w:rsidRPr="001B1679" w:rsidRDefault="00C521B3" w:rsidP="00015975">
            <w:pPr>
              <w:pStyle w:val="TAL"/>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44B14" w14:textId="77777777" w:rsidR="00C521B3" w:rsidRPr="001B1679" w:rsidRDefault="00C521B3" w:rsidP="00015975">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0F7C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FAD38" w14:textId="77777777" w:rsidR="00C521B3" w:rsidRPr="001B1679" w:rsidRDefault="00C521B3" w:rsidP="00015975">
            <w:pPr>
              <w:pStyle w:val="TAL"/>
              <w:rPr>
                <w:sz w:val="16"/>
                <w:szCs w:val="16"/>
              </w:rPr>
            </w:pPr>
            <w:r w:rsidRPr="001B1679">
              <w:rPr>
                <w:sz w:val="16"/>
                <w:szCs w:val="16"/>
              </w:rPr>
              <w:t>3GPPMEMBER</w:t>
            </w:r>
          </w:p>
        </w:tc>
      </w:tr>
      <w:tr w:rsidR="00C521B3" w14:paraId="7AF9F97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3DC4B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141B5" w14:textId="77777777" w:rsidR="00C521B3" w:rsidRPr="001B1679" w:rsidRDefault="00C521B3" w:rsidP="00015975">
            <w:pPr>
              <w:pStyle w:val="TAL"/>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3283B7" w14:textId="77777777" w:rsidR="00C521B3" w:rsidRPr="001B1679" w:rsidRDefault="00C521B3" w:rsidP="00015975">
            <w:pPr>
              <w:pStyle w:val="TAL"/>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3B77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2C5C5" w14:textId="77777777" w:rsidR="00C521B3" w:rsidRPr="001B1679" w:rsidRDefault="00C521B3" w:rsidP="00015975">
            <w:pPr>
              <w:pStyle w:val="TAL"/>
              <w:rPr>
                <w:sz w:val="16"/>
                <w:szCs w:val="16"/>
              </w:rPr>
            </w:pPr>
            <w:r w:rsidRPr="001B1679">
              <w:rPr>
                <w:sz w:val="16"/>
                <w:szCs w:val="16"/>
              </w:rPr>
              <w:t>3GPPMEMBER</w:t>
            </w:r>
          </w:p>
        </w:tc>
      </w:tr>
      <w:tr w:rsidR="00C521B3" w14:paraId="179480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E467C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6F235F" w14:textId="77777777" w:rsidR="00C521B3" w:rsidRPr="001B1679" w:rsidRDefault="00C521B3" w:rsidP="00015975">
            <w:pPr>
              <w:pStyle w:val="TAL"/>
              <w:rPr>
                <w:sz w:val="16"/>
                <w:szCs w:val="16"/>
              </w:rPr>
            </w:pPr>
            <w:proofErr w:type="spellStart"/>
            <w:r w:rsidRPr="001B1679">
              <w:rPr>
                <w:sz w:val="16"/>
                <w:szCs w:val="16"/>
              </w:rPr>
              <w:t>Xuhua</w:t>
            </w:r>
            <w:proofErr w:type="spellEnd"/>
            <w:r w:rsidRPr="001B1679">
              <w:rPr>
                <w:sz w:val="16"/>
                <w:szCs w:val="16"/>
              </w:rPr>
              <w:t xml:space="preserve">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CF60A"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7A14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A394E9" w14:textId="77777777" w:rsidR="00C521B3" w:rsidRPr="001B1679" w:rsidRDefault="00C521B3" w:rsidP="00015975">
            <w:pPr>
              <w:pStyle w:val="TAL"/>
              <w:rPr>
                <w:sz w:val="16"/>
                <w:szCs w:val="16"/>
              </w:rPr>
            </w:pPr>
            <w:r w:rsidRPr="001B1679">
              <w:rPr>
                <w:sz w:val="16"/>
                <w:szCs w:val="16"/>
              </w:rPr>
              <w:t>3GPPMEMBER</w:t>
            </w:r>
          </w:p>
        </w:tc>
      </w:tr>
      <w:tr w:rsidR="00C521B3" w14:paraId="7DBA8B5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89CF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79C242" w14:textId="77777777" w:rsidR="00C521B3" w:rsidRPr="001B1679" w:rsidRDefault="00C521B3" w:rsidP="00015975">
            <w:pPr>
              <w:pStyle w:val="TAL"/>
              <w:rPr>
                <w:sz w:val="16"/>
                <w:szCs w:val="16"/>
              </w:rPr>
            </w:pPr>
            <w:r w:rsidRPr="001B1679">
              <w:rPr>
                <w:sz w:val="16"/>
                <w:szCs w:val="16"/>
              </w:rPr>
              <w:t xml:space="preserve">Said </w:t>
            </w:r>
            <w:proofErr w:type="spellStart"/>
            <w:r w:rsidRPr="001B1679">
              <w:rPr>
                <w:sz w:val="16"/>
                <w:szCs w:val="16"/>
              </w:rPr>
              <w:t>Tatesh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1E4FB8"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5155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70A017" w14:textId="77777777" w:rsidR="00C521B3" w:rsidRPr="001B1679" w:rsidRDefault="00C521B3" w:rsidP="00015975">
            <w:pPr>
              <w:pStyle w:val="TAL"/>
              <w:rPr>
                <w:sz w:val="16"/>
                <w:szCs w:val="16"/>
              </w:rPr>
            </w:pPr>
            <w:r w:rsidRPr="001B1679">
              <w:rPr>
                <w:sz w:val="16"/>
                <w:szCs w:val="16"/>
              </w:rPr>
              <w:t>3GPPMEMBER</w:t>
            </w:r>
          </w:p>
        </w:tc>
      </w:tr>
      <w:tr w:rsidR="00C521B3" w14:paraId="0B30785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1560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CE7CCD" w14:textId="77777777" w:rsidR="00C521B3" w:rsidRPr="001B1679" w:rsidRDefault="00C521B3" w:rsidP="00015975">
            <w:pPr>
              <w:pStyle w:val="TAL"/>
              <w:rPr>
                <w:sz w:val="16"/>
                <w:szCs w:val="16"/>
              </w:rPr>
            </w:pPr>
            <w:r w:rsidRPr="001B1679">
              <w:rPr>
                <w:sz w:val="16"/>
                <w:szCs w:val="16"/>
              </w:rPr>
              <w:t>Sebastian Thalanany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67CBE" w14:textId="77777777" w:rsidR="00C521B3" w:rsidRPr="001B1679" w:rsidRDefault="00C521B3" w:rsidP="00015975">
            <w:pPr>
              <w:pStyle w:val="TAL"/>
              <w:rPr>
                <w:sz w:val="16"/>
                <w:szCs w:val="16"/>
              </w:rPr>
            </w:pPr>
            <w:r w:rsidRPr="001B1679">
              <w:rPr>
                <w:sz w:val="16"/>
                <w:szCs w:val="16"/>
              </w:rPr>
              <w:t>US Cellular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C6EA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6E9AAC" w14:textId="77777777" w:rsidR="00C521B3" w:rsidRPr="001B1679" w:rsidRDefault="00C521B3" w:rsidP="00015975">
            <w:pPr>
              <w:pStyle w:val="TAL"/>
              <w:rPr>
                <w:sz w:val="16"/>
                <w:szCs w:val="16"/>
              </w:rPr>
            </w:pPr>
            <w:r w:rsidRPr="001B1679">
              <w:rPr>
                <w:sz w:val="16"/>
                <w:szCs w:val="16"/>
              </w:rPr>
              <w:t>3GPPMEMBER</w:t>
            </w:r>
          </w:p>
        </w:tc>
      </w:tr>
      <w:tr w:rsidR="00C521B3" w14:paraId="463E47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4D8B3"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7A3A7C" w14:textId="77777777" w:rsidR="00C521B3" w:rsidRPr="001B1679" w:rsidRDefault="00C521B3" w:rsidP="00015975">
            <w:pPr>
              <w:pStyle w:val="TAL"/>
              <w:rPr>
                <w:sz w:val="16"/>
                <w:szCs w:val="16"/>
              </w:rPr>
            </w:pPr>
            <w:proofErr w:type="spellStart"/>
            <w:r w:rsidRPr="001B1679">
              <w:rPr>
                <w:sz w:val="16"/>
                <w:szCs w:val="16"/>
              </w:rPr>
              <w:t>Carol-lyn</w:t>
            </w:r>
            <w:proofErr w:type="spellEnd"/>
            <w:r w:rsidRPr="001B1679">
              <w:rPr>
                <w:sz w:val="16"/>
                <w:szCs w:val="16"/>
              </w:rPr>
              <w:t xml:space="preserve">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274FA" w14:textId="77777777" w:rsidR="00C521B3" w:rsidRPr="001B1679" w:rsidRDefault="00C521B3" w:rsidP="00015975">
            <w:pPr>
              <w:pStyle w:val="TAL"/>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E4AB3"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B4917D" w14:textId="77777777" w:rsidR="00C521B3" w:rsidRPr="001B1679" w:rsidRDefault="00C521B3" w:rsidP="00015975">
            <w:pPr>
              <w:pStyle w:val="TAL"/>
              <w:rPr>
                <w:sz w:val="16"/>
                <w:szCs w:val="16"/>
              </w:rPr>
            </w:pPr>
            <w:r w:rsidRPr="001B1679">
              <w:rPr>
                <w:sz w:val="16"/>
                <w:szCs w:val="16"/>
              </w:rPr>
              <w:t>3GPPMEMBER</w:t>
            </w:r>
          </w:p>
        </w:tc>
      </w:tr>
      <w:tr w:rsidR="00C521B3" w14:paraId="206D843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519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A6D09" w14:textId="77777777" w:rsidR="00C521B3" w:rsidRPr="001B1679" w:rsidRDefault="00C521B3" w:rsidP="00015975">
            <w:pPr>
              <w:pStyle w:val="TAL"/>
              <w:rPr>
                <w:sz w:val="16"/>
                <w:szCs w:val="16"/>
              </w:rPr>
            </w:pPr>
            <w:r w:rsidRPr="001B1679">
              <w:rPr>
                <w:sz w:val="16"/>
                <w:szCs w:val="16"/>
              </w:rPr>
              <w:t>Dao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5B5DA" w14:textId="77777777" w:rsidR="00C521B3" w:rsidRPr="001B1679" w:rsidRDefault="00C521B3" w:rsidP="00015975">
            <w:pPr>
              <w:pStyle w:val="TAL"/>
              <w:rPr>
                <w:sz w:val="16"/>
                <w:szCs w:val="16"/>
              </w:rPr>
            </w:pPr>
            <w:proofErr w:type="spellStart"/>
            <w:r w:rsidRPr="001B1679">
              <w:rPr>
                <w:sz w:val="16"/>
                <w:szCs w:val="16"/>
              </w:rPr>
              <w:t>Jetflow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E664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B5B855" w14:textId="77777777" w:rsidR="00C521B3" w:rsidRPr="001B1679" w:rsidRDefault="00C521B3" w:rsidP="00015975">
            <w:pPr>
              <w:pStyle w:val="TAL"/>
              <w:rPr>
                <w:sz w:val="16"/>
                <w:szCs w:val="16"/>
              </w:rPr>
            </w:pPr>
            <w:r w:rsidRPr="001B1679">
              <w:rPr>
                <w:sz w:val="16"/>
                <w:szCs w:val="16"/>
              </w:rPr>
              <w:t>3GPPMEMBER</w:t>
            </w:r>
          </w:p>
        </w:tc>
      </w:tr>
      <w:tr w:rsidR="00C521B3" w14:paraId="6253C48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6556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B709F6" w14:textId="77777777" w:rsidR="00C521B3" w:rsidRPr="001B1679" w:rsidRDefault="00C521B3" w:rsidP="00015975">
            <w:pPr>
              <w:pStyle w:val="TAL"/>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60F64"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92DD3"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F977F" w14:textId="77777777" w:rsidR="00C521B3" w:rsidRPr="001B1679" w:rsidRDefault="00C521B3" w:rsidP="00015975">
            <w:pPr>
              <w:pStyle w:val="TAL"/>
              <w:rPr>
                <w:sz w:val="16"/>
                <w:szCs w:val="16"/>
              </w:rPr>
            </w:pPr>
            <w:r w:rsidRPr="001B1679">
              <w:rPr>
                <w:sz w:val="16"/>
                <w:szCs w:val="16"/>
              </w:rPr>
              <w:t>3GPPMEMBER</w:t>
            </w:r>
          </w:p>
        </w:tc>
      </w:tr>
      <w:tr w:rsidR="00C521B3" w14:paraId="173FA8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A7FE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8BE6B" w14:textId="77777777" w:rsidR="00C521B3" w:rsidRPr="001B1679" w:rsidRDefault="00C521B3" w:rsidP="00015975">
            <w:pPr>
              <w:pStyle w:val="TAL"/>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DDD66" w14:textId="77777777" w:rsidR="00C521B3" w:rsidRPr="001B1679" w:rsidRDefault="00C521B3" w:rsidP="00015975">
            <w:pPr>
              <w:pStyle w:val="TAL"/>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3535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02C48" w14:textId="77777777" w:rsidR="00C521B3" w:rsidRPr="001B1679" w:rsidRDefault="00C521B3" w:rsidP="00015975">
            <w:pPr>
              <w:pStyle w:val="TAL"/>
              <w:rPr>
                <w:sz w:val="16"/>
                <w:szCs w:val="16"/>
              </w:rPr>
            </w:pPr>
            <w:r w:rsidRPr="001B1679">
              <w:rPr>
                <w:sz w:val="16"/>
                <w:szCs w:val="16"/>
              </w:rPr>
              <w:t>3GPPMEMBER</w:t>
            </w:r>
          </w:p>
        </w:tc>
      </w:tr>
      <w:tr w:rsidR="00C521B3" w14:paraId="65E4E2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317C9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8496A1" w14:textId="77777777" w:rsidR="00C521B3" w:rsidRPr="001B1679" w:rsidRDefault="00C521B3" w:rsidP="00015975">
            <w:pPr>
              <w:pStyle w:val="TAL"/>
              <w:rPr>
                <w:sz w:val="16"/>
                <w:szCs w:val="16"/>
              </w:rPr>
            </w:pPr>
            <w:r w:rsidRPr="001B1679">
              <w:rPr>
                <w:sz w:val="16"/>
                <w:szCs w:val="16"/>
              </w:rPr>
              <w:t xml:space="preserve">Antti </w:t>
            </w:r>
            <w:proofErr w:type="spellStart"/>
            <w:r w:rsidRPr="001B1679">
              <w:rPr>
                <w:sz w:val="16"/>
                <w:szCs w:val="16"/>
              </w:rPr>
              <w:t>Toskala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934AB2" w14:textId="77777777" w:rsidR="00C521B3" w:rsidRPr="001B1679" w:rsidRDefault="00C521B3" w:rsidP="00015975">
            <w:pPr>
              <w:pStyle w:val="TAL"/>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A57D5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C580A3" w14:textId="77777777" w:rsidR="00C521B3" w:rsidRPr="001B1679" w:rsidRDefault="00C521B3" w:rsidP="00015975">
            <w:pPr>
              <w:pStyle w:val="TAL"/>
              <w:rPr>
                <w:sz w:val="16"/>
                <w:szCs w:val="16"/>
              </w:rPr>
            </w:pPr>
            <w:r w:rsidRPr="001B1679">
              <w:rPr>
                <w:sz w:val="16"/>
                <w:szCs w:val="16"/>
              </w:rPr>
              <w:t>3GPPMEMBER</w:t>
            </w:r>
          </w:p>
        </w:tc>
      </w:tr>
      <w:tr w:rsidR="00C521B3" w14:paraId="723E51E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DFA5C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E7A24D" w14:textId="77777777" w:rsidR="00C521B3" w:rsidRPr="001B1679" w:rsidRDefault="00C521B3" w:rsidP="00015975">
            <w:pPr>
              <w:pStyle w:val="TAL"/>
              <w:rPr>
                <w:sz w:val="16"/>
                <w:szCs w:val="16"/>
              </w:rPr>
            </w:pPr>
            <w:r w:rsidRPr="001B1679">
              <w:rPr>
                <w:sz w:val="16"/>
                <w:szCs w:val="16"/>
              </w:rPr>
              <w:t>Issam Toufik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4A1A"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991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0D7B40" w14:textId="77777777" w:rsidR="00C521B3" w:rsidRPr="001B1679" w:rsidRDefault="00C521B3" w:rsidP="00015975">
            <w:pPr>
              <w:pStyle w:val="TAL"/>
              <w:rPr>
                <w:sz w:val="16"/>
                <w:szCs w:val="16"/>
              </w:rPr>
            </w:pPr>
            <w:r w:rsidRPr="001B1679">
              <w:rPr>
                <w:sz w:val="16"/>
                <w:szCs w:val="16"/>
              </w:rPr>
              <w:t>3GPPORG_REP</w:t>
            </w:r>
          </w:p>
        </w:tc>
      </w:tr>
      <w:tr w:rsidR="00C521B3" w14:paraId="0D71D89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96E0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ECB4C" w14:textId="77777777" w:rsidR="00C521B3" w:rsidRPr="001B1679" w:rsidRDefault="00C521B3" w:rsidP="00015975">
            <w:pPr>
              <w:pStyle w:val="TAL"/>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A0AC3" w14:textId="77777777" w:rsidR="00C521B3" w:rsidRPr="001B1679" w:rsidRDefault="00C521B3" w:rsidP="00015975">
            <w:pPr>
              <w:pStyle w:val="TAL"/>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BA0C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02AB48" w14:textId="77777777" w:rsidR="00C521B3" w:rsidRPr="001B1679" w:rsidRDefault="00C521B3" w:rsidP="00015975">
            <w:pPr>
              <w:pStyle w:val="TAL"/>
              <w:rPr>
                <w:sz w:val="16"/>
                <w:szCs w:val="16"/>
              </w:rPr>
            </w:pPr>
            <w:r w:rsidRPr="001B1679">
              <w:rPr>
                <w:sz w:val="16"/>
                <w:szCs w:val="16"/>
              </w:rPr>
              <w:t>3GPPMEMBER</w:t>
            </w:r>
          </w:p>
        </w:tc>
      </w:tr>
      <w:tr w:rsidR="00C521B3" w14:paraId="2C97B2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8E5D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7EA78" w14:textId="77777777" w:rsidR="00C521B3" w:rsidRPr="001B1679" w:rsidRDefault="00C521B3" w:rsidP="00015975">
            <w:pPr>
              <w:pStyle w:val="TAL"/>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AE6DE" w14:textId="77777777" w:rsidR="00C521B3" w:rsidRPr="001B1679" w:rsidRDefault="00C521B3" w:rsidP="00015975">
            <w:pPr>
              <w:pStyle w:val="TAL"/>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7B45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EDB81" w14:textId="77777777" w:rsidR="00C521B3" w:rsidRPr="001B1679" w:rsidRDefault="00C521B3" w:rsidP="00015975">
            <w:pPr>
              <w:pStyle w:val="TAL"/>
              <w:rPr>
                <w:sz w:val="16"/>
                <w:szCs w:val="16"/>
              </w:rPr>
            </w:pPr>
            <w:r w:rsidRPr="001B1679">
              <w:rPr>
                <w:sz w:val="16"/>
                <w:szCs w:val="16"/>
              </w:rPr>
              <w:t>3GPPMEMBER</w:t>
            </w:r>
          </w:p>
        </w:tc>
      </w:tr>
      <w:tr w:rsidR="00C521B3" w14:paraId="2C36F7D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A9275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56C17E" w14:textId="77777777" w:rsidR="00C521B3" w:rsidRPr="001B1679" w:rsidRDefault="00C521B3" w:rsidP="00015975">
            <w:pPr>
              <w:pStyle w:val="TAL"/>
              <w:rPr>
                <w:sz w:val="16"/>
                <w:szCs w:val="16"/>
              </w:rPr>
            </w:pPr>
            <w:r w:rsidRPr="001B1679">
              <w:rPr>
                <w:sz w:val="16"/>
                <w:szCs w:val="16"/>
              </w:rPr>
              <w:t xml:space="preserve">Steve Tsang </w:t>
            </w:r>
            <w:proofErr w:type="spellStart"/>
            <w:r w:rsidRPr="001B1679">
              <w:rPr>
                <w:sz w:val="16"/>
                <w:szCs w:val="16"/>
              </w:rPr>
              <w:t>kwong</w:t>
            </w:r>
            <w:proofErr w:type="spellEnd"/>
            <w:r w:rsidRPr="001B1679">
              <w:rPr>
                <w:sz w:val="16"/>
                <w:szCs w:val="16"/>
              </w:rPr>
              <w:t xml:space="preserve"> 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9E1E8" w14:textId="77777777" w:rsidR="00C521B3" w:rsidRPr="001B1679" w:rsidRDefault="00C521B3" w:rsidP="00015975">
            <w:pPr>
              <w:pStyle w:val="TAL"/>
              <w:rPr>
                <w:sz w:val="16"/>
                <w:szCs w:val="16"/>
              </w:rPr>
            </w:pPr>
            <w:r w:rsidRPr="001B1679">
              <w:rPr>
                <w:sz w:val="16"/>
                <w:szCs w:val="16"/>
              </w:rPr>
              <w:t>Orange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6C40A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9D397" w14:textId="77777777" w:rsidR="00C521B3" w:rsidRPr="001B1679" w:rsidRDefault="00C521B3" w:rsidP="00015975">
            <w:pPr>
              <w:pStyle w:val="TAL"/>
              <w:rPr>
                <w:sz w:val="16"/>
                <w:szCs w:val="16"/>
              </w:rPr>
            </w:pPr>
            <w:r w:rsidRPr="001B1679">
              <w:rPr>
                <w:sz w:val="16"/>
                <w:szCs w:val="16"/>
              </w:rPr>
              <w:t>3GPPMEMBER</w:t>
            </w:r>
          </w:p>
        </w:tc>
      </w:tr>
      <w:tr w:rsidR="00C521B3" w14:paraId="5FC05C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CDA3A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0B32C1" w14:textId="77777777" w:rsidR="00C521B3" w:rsidRPr="001B1679" w:rsidRDefault="00C521B3" w:rsidP="00015975">
            <w:pPr>
              <w:pStyle w:val="TAL"/>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6D2BB" w14:textId="77777777" w:rsidR="00C521B3" w:rsidRPr="001B1679" w:rsidRDefault="00C521B3" w:rsidP="00015975">
            <w:pPr>
              <w:pStyle w:val="TAL"/>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F27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4C618" w14:textId="77777777" w:rsidR="00C521B3" w:rsidRPr="001B1679" w:rsidRDefault="00C521B3" w:rsidP="00015975">
            <w:pPr>
              <w:pStyle w:val="TAL"/>
              <w:rPr>
                <w:sz w:val="16"/>
                <w:szCs w:val="16"/>
              </w:rPr>
            </w:pPr>
            <w:r w:rsidRPr="001B1679">
              <w:rPr>
                <w:sz w:val="16"/>
                <w:szCs w:val="16"/>
              </w:rPr>
              <w:t>3GPPMEMBER</w:t>
            </w:r>
          </w:p>
        </w:tc>
      </w:tr>
      <w:tr w:rsidR="00C521B3" w14:paraId="0ABCDD7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146F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D5C62" w14:textId="77777777" w:rsidR="00C521B3" w:rsidRPr="001B1679" w:rsidRDefault="00C521B3" w:rsidP="00015975">
            <w:pPr>
              <w:pStyle w:val="TAL"/>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DFAD7"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CB86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B77BA" w14:textId="77777777" w:rsidR="00C521B3" w:rsidRPr="001B1679" w:rsidRDefault="00C521B3" w:rsidP="00015975">
            <w:pPr>
              <w:pStyle w:val="TAL"/>
              <w:rPr>
                <w:sz w:val="16"/>
                <w:szCs w:val="16"/>
              </w:rPr>
            </w:pPr>
            <w:r w:rsidRPr="001B1679">
              <w:rPr>
                <w:sz w:val="16"/>
                <w:szCs w:val="16"/>
              </w:rPr>
              <w:t>3GPPMEMBER</w:t>
            </w:r>
          </w:p>
        </w:tc>
      </w:tr>
      <w:tr w:rsidR="00C521B3" w14:paraId="469B873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9996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CE65C5" w14:textId="77777777" w:rsidR="00C521B3" w:rsidRPr="001B1679" w:rsidRDefault="00C521B3" w:rsidP="00015975">
            <w:pPr>
              <w:pStyle w:val="TAL"/>
              <w:rPr>
                <w:sz w:val="16"/>
                <w:szCs w:val="16"/>
              </w:rPr>
            </w:pPr>
            <w:r w:rsidRPr="001B1679">
              <w:rPr>
                <w:sz w:val="16"/>
                <w:szCs w:val="16"/>
              </w:rPr>
              <w:t>David Vargas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32B9B"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4CA88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95CD7" w14:textId="77777777" w:rsidR="00C521B3" w:rsidRPr="001B1679" w:rsidRDefault="00C521B3" w:rsidP="00015975">
            <w:pPr>
              <w:pStyle w:val="TAL"/>
              <w:rPr>
                <w:sz w:val="16"/>
                <w:szCs w:val="16"/>
              </w:rPr>
            </w:pPr>
            <w:r w:rsidRPr="001B1679">
              <w:rPr>
                <w:sz w:val="16"/>
                <w:szCs w:val="16"/>
              </w:rPr>
              <w:t>3GPPMEMBER</w:t>
            </w:r>
          </w:p>
        </w:tc>
      </w:tr>
      <w:tr w:rsidR="00C521B3" w14:paraId="4C20E7F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FEE8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F6453" w14:textId="77777777" w:rsidR="00C521B3" w:rsidRPr="001B1679" w:rsidRDefault="00C521B3" w:rsidP="00015975">
            <w:pPr>
              <w:pStyle w:val="TAL"/>
              <w:rPr>
                <w:sz w:val="16"/>
                <w:szCs w:val="16"/>
              </w:rPr>
            </w:pPr>
            <w:r w:rsidRPr="001B1679">
              <w:rPr>
                <w:sz w:val="16"/>
                <w:szCs w:val="16"/>
              </w:rPr>
              <w:t>Benny Vejlgaard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89A78" w14:textId="77777777" w:rsidR="00C521B3" w:rsidRPr="001B1679" w:rsidRDefault="00C521B3" w:rsidP="00015975">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AD10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D1AE85" w14:textId="77777777" w:rsidR="00C521B3" w:rsidRPr="001B1679" w:rsidRDefault="00C521B3" w:rsidP="00015975">
            <w:pPr>
              <w:pStyle w:val="TAL"/>
              <w:rPr>
                <w:sz w:val="16"/>
                <w:szCs w:val="16"/>
              </w:rPr>
            </w:pPr>
            <w:r w:rsidRPr="001B1679">
              <w:rPr>
                <w:sz w:val="16"/>
                <w:szCs w:val="16"/>
              </w:rPr>
              <w:t>3GPPMEMBER</w:t>
            </w:r>
          </w:p>
        </w:tc>
      </w:tr>
      <w:tr w:rsidR="00C521B3" w14:paraId="04562C9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703C7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CD32A4" w14:textId="77777777" w:rsidR="00C521B3" w:rsidRPr="001B1679" w:rsidRDefault="00C521B3" w:rsidP="00015975">
            <w:pPr>
              <w:pStyle w:val="TAL"/>
              <w:rPr>
                <w:sz w:val="16"/>
                <w:szCs w:val="16"/>
              </w:rPr>
            </w:pPr>
            <w:r w:rsidRPr="001B1679">
              <w:rPr>
                <w:sz w:val="16"/>
                <w:szCs w:val="16"/>
              </w:rPr>
              <w:t xml:space="preserve">Jerome </w:t>
            </w:r>
            <w:proofErr w:type="spellStart"/>
            <w:r w:rsidRPr="001B1679">
              <w:rPr>
                <w:sz w:val="16"/>
                <w:szCs w:val="16"/>
              </w:rPr>
              <w:t>Vogedes</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CB65D" w14:textId="77777777" w:rsidR="00C521B3" w:rsidRPr="001B1679" w:rsidRDefault="00C521B3" w:rsidP="00015975">
            <w:pPr>
              <w:pStyle w:val="TAL"/>
              <w:rPr>
                <w:sz w:val="16"/>
                <w:szCs w:val="16"/>
              </w:rPr>
            </w:pPr>
            <w:r w:rsidRPr="001B1679">
              <w:rPr>
                <w:sz w:val="16"/>
                <w:szCs w:val="16"/>
              </w:rPr>
              <w:t>AT&amp;T GNS Belgium SPRL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CE02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F43BB" w14:textId="77777777" w:rsidR="00C521B3" w:rsidRPr="001B1679" w:rsidRDefault="00C521B3" w:rsidP="00015975">
            <w:pPr>
              <w:pStyle w:val="TAL"/>
              <w:rPr>
                <w:sz w:val="16"/>
                <w:szCs w:val="16"/>
              </w:rPr>
            </w:pPr>
            <w:r w:rsidRPr="001B1679">
              <w:rPr>
                <w:sz w:val="16"/>
                <w:szCs w:val="16"/>
              </w:rPr>
              <w:t>3GPPMEMBER</w:t>
            </w:r>
          </w:p>
        </w:tc>
      </w:tr>
      <w:tr w:rsidR="00C521B3" w14:paraId="01E37C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92D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77B35" w14:textId="77777777" w:rsidR="00C521B3" w:rsidRPr="001B1679" w:rsidRDefault="00C521B3" w:rsidP="00015975">
            <w:pPr>
              <w:pStyle w:val="TAL"/>
              <w:rPr>
                <w:sz w:val="16"/>
                <w:szCs w:val="16"/>
              </w:rPr>
            </w:pPr>
            <w:r w:rsidRPr="001B1679">
              <w:rPr>
                <w:sz w:val="16"/>
                <w:szCs w:val="16"/>
              </w:rPr>
              <w:t>Gustav Vos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E61F7" w14:textId="77777777" w:rsidR="00C521B3" w:rsidRPr="001B1679" w:rsidRDefault="00C521B3" w:rsidP="00015975">
            <w:pPr>
              <w:pStyle w:val="TAL"/>
              <w:rPr>
                <w:sz w:val="16"/>
                <w:szCs w:val="16"/>
              </w:rPr>
            </w:pPr>
            <w:proofErr w:type="spellStart"/>
            <w:r w:rsidRPr="001B1679">
              <w:rPr>
                <w:sz w:val="16"/>
                <w:szCs w:val="16"/>
              </w:rPr>
              <w:t>Semtech</w:t>
            </w:r>
            <w:proofErr w:type="spellEnd"/>
            <w:r w:rsidRPr="001B1679">
              <w:rPr>
                <w:sz w:val="16"/>
                <w:szCs w:val="16"/>
              </w:rPr>
              <w:t xml:space="preserve"> Neuchatel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11260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CF0ED" w14:textId="77777777" w:rsidR="00C521B3" w:rsidRPr="001B1679" w:rsidRDefault="00C521B3" w:rsidP="00015975">
            <w:pPr>
              <w:pStyle w:val="TAL"/>
              <w:rPr>
                <w:sz w:val="16"/>
                <w:szCs w:val="16"/>
              </w:rPr>
            </w:pPr>
            <w:r w:rsidRPr="001B1679">
              <w:rPr>
                <w:sz w:val="16"/>
                <w:szCs w:val="16"/>
              </w:rPr>
              <w:t>3GPPMEMBER</w:t>
            </w:r>
          </w:p>
        </w:tc>
      </w:tr>
      <w:tr w:rsidR="00C521B3" w14:paraId="17060F6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36BF7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5C755A" w14:textId="77777777" w:rsidR="00C521B3" w:rsidRPr="001B1679" w:rsidRDefault="00C521B3" w:rsidP="00015975">
            <w:pPr>
              <w:pStyle w:val="TAL"/>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ED9DB" w14:textId="77777777" w:rsidR="00C521B3" w:rsidRPr="001B1679" w:rsidRDefault="00C521B3" w:rsidP="00015975">
            <w:pPr>
              <w:pStyle w:val="TAL"/>
              <w:rPr>
                <w:sz w:val="16"/>
                <w:szCs w:val="16"/>
              </w:rPr>
            </w:pPr>
            <w:r w:rsidRPr="001B1679">
              <w:rPr>
                <w:sz w:val="16"/>
                <w:szCs w:val="16"/>
              </w:rPr>
              <w:t>ZTE Wistron Telecom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890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9BF21" w14:textId="77777777" w:rsidR="00C521B3" w:rsidRPr="001B1679" w:rsidRDefault="00C521B3" w:rsidP="00015975">
            <w:pPr>
              <w:pStyle w:val="TAL"/>
              <w:rPr>
                <w:sz w:val="16"/>
                <w:szCs w:val="16"/>
              </w:rPr>
            </w:pPr>
            <w:r w:rsidRPr="001B1679">
              <w:rPr>
                <w:sz w:val="16"/>
                <w:szCs w:val="16"/>
              </w:rPr>
              <w:t>3GPPMEMBER</w:t>
            </w:r>
          </w:p>
        </w:tc>
      </w:tr>
      <w:tr w:rsidR="00C521B3" w14:paraId="42A75A3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8AE2E0"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2E8524" w14:textId="77777777" w:rsidR="00C521B3" w:rsidRPr="001B1679" w:rsidRDefault="00C521B3" w:rsidP="00015975">
            <w:pPr>
              <w:pStyle w:val="TAL"/>
              <w:rPr>
                <w:sz w:val="16"/>
                <w:szCs w:val="16"/>
              </w:rPr>
            </w:pPr>
            <w:proofErr w:type="spellStart"/>
            <w:r w:rsidRPr="001B1679">
              <w:rPr>
                <w:sz w:val="16"/>
                <w:szCs w:val="16"/>
              </w:rPr>
              <w:t>Hualei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680C8" w14:textId="77777777" w:rsidR="00C521B3" w:rsidRPr="001B1679" w:rsidRDefault="00C521B3" w:rsidP="00015975">
            <w:pPr>
              <w:pStyle w:val="TAL"/>
              <w:rPr>
                <w:sz w:val="16"/>
                <w:szCs w:val="16"/>
              </w:rPr>
            </w:pPr>
            <w:proofErr w:type="spellStart"/>
            <w:r w:rsidRPr="001B1679">
              <w:rPr>
                <w:sz w:val="16"/>
                <w:szCs w:val="16"/>
              </w:rPr>
              <w:t>Unisoc</w:t>
            </w:r>
            <w:proofErr w:type="spellEnd"/>
            <w:r w:rsidRPr="001B1679">
              <w:rPr>
                <w:sz w:val="16"/>
                <w:szCs w:val="16"/>
              </w:rPr>
              <w:t xml:space="preserve">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7562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317D78" w14:textId="77777777" w:rsidR="00C521B3" w:rsidRPr="001B1679" w:rsidRDefault="00C521B3" w:rsidP="00015975">
            <w:pPr>
              <w:pStyle w:val="TAL"/>
              <w:rPr>
                <w:sz w:val="16"/>
                <w:szCs w:val="16"/>
              </w:rPr>
            </w:pPr>
            <w:r w:rsidRPr="001B1679">
              <w:rPr>
                <w:sz w:val="16"/>
                <w:szCs w:val="16"/>
              </w:rPr>
              <w:t>3GPPMEMBER</w:t>
            </w:r>
          </w:p>
        </w:tc>
      </w:tr>
      <w:tr w:rsidR="00C521B3" w14:paraId="539FCA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3D6A0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18FA77" w14:textId="77777777" w:rsidR="00C521B3" w:rsidRPr="001B1679" w:rsidRDefault="00C521B3" w:rsidP="00015975">
            <w:pPr>
              <w:pStyle w:val="TAL"/>
              <w:rPr>
                <w:sz w:val="16"/>
                <w:szCs w:val="16"/>
              </w:rPr>
            </w:pPr>
            <w:r w:rsidRPr="001B1679">
              <w:rPr>
                <w:sz w:val="16"/>
                <w:szCs w:val="16"/>
              </w:rPr>
              <w:t>Hucheng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4D66FF"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750E3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F3C0E" w14:textId="77777777" w:rsidR="00C521B3" w:rsidRPr="001B1679" w:rsidRDefault="00C521B3" w:rsidP="00015975">
            <w:pPr>
              <w:pStyle w:val="TAL"/>
              <w:rPr>
                <w:sz w:val="16"/>
                <w:szCs w:val="16"/>
              </w:rPr>
            </w:pPr>
            <w:r w:rsidRPr="001B1679">
              <w:rPr>
                <w:sz w:val="16"/>
                <w:szCs w:val="16"/>
              </w:rPr>
              <w:t>3GPPMEMBER</w:t>
            </w:r>
          </w:p>
        </w:tc>
      </w:tr>
      <w:tr w:rsidR="00C521B3" w14:paraId="3E15150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2427F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1EB73A" w14:textId="77777777" w:rsidR="00C521B3" w:rsidRPr="001B1679" w:rsidRDefault="00C521B3" w:rsidP="00015975">
            <w:pPr>
              <w:pStyle w:val="TAL"/>
              <w:rPr>
                <w:sz w:val="16"/>
                <w:szCs w:val="16"/>
              </w:rPr>
            </w:pPr>
            <w:r w:rsidRPr="001B1679">
              <w:rPr>
                <w:sz w:val="16"/>
                <w:szCs w:val="16"/>
              </w:rPr>
              <w:t>Hung-</w:t>
            </w:r>
            <w:proofErr w:type="spellStart"/>
            <w:r w:rsidRPr="001B1679">
              <w:rPr>
                <w:sz w:val="16"/>
                <w:szCs w:val="16"/>
              </w:rPr>
              <w:t>hsiang</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80D41" w14:textId="77777777" w:rsidR="00C521B3" w:rsidRPr="001B1679" w:rsidRDefault="00C521B3" w:rsidP="00015975">
            <w:pPr>
              <w:pStyle w:val="TAL"/>
              <w:rPr>
                <w:sz w:val="16"/>
                <w:szCs w:val="16"/>
              </w:rPr>
            </w:pPr>
            <w:r w:rsidRPr="001B1679">
              <w:rPr>
                <w:sz w:val="16"/>
                <w:szCs w:val="16"/>
              </w:rPr>
              <w:t>ITRI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140A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9BF19" w14:textId="77777777" w:rsidR="00C521B3" w:rsidRPr="001B1679" w:rsidRDefault="00C521B3" w:rsidP="00015975">
            <w:pPr>
              <w:pStyle w:val="TAL"/>
              <w:rPr>
                <w:sz w:val="16"/>
                <w:szCs w:val="16"/>
              </w:rPr>
            </w:pPr>
            <w:r w:rsidRPr="001B1679">
              <w:rPr>
                <w:sz w:val="16"/>
                <w:szCs w:val="16"/>
              </w:rPr>
              <w:t>3GPPMEMBER</w:t>
            </w:r>
          </w:p>
        </w:tc>
      </w:tr>
      <w:tr w:rsidR="00C521B3" w14:paraId="389C1F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4531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84268A" w14:textId="77777777" w:rsidR="00C521B3" w:rsidRPr="001B1679" w:rsidRDefault="00C521B3" w:rsidP="00015975">
            <w:pPr>
              <w:pStyle w:val="TAL"/>
              <w:rPr>
                <w:sz w:val="16"/>
                <w:szCs w:val="16"/>
              </w:rPr>
            </w:pPr>
            <w:proofErr w:type="spellStart"/>
            <w:r w:rsidRPr="001B1679">
              <w:rPr>
                <w:sz w:val="16"/>
                <w:szCs w:val="16"/>
              </w:rPr>
              <w:t>Ruixin</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77B22" w14:textId="77777777" w:rsidR="00C521B3" w:rsidRPr="001B1679" w:rsidRDefault="00C521B3" w:rsidP="00015975">
            <w:pPr>
              <w:pStyle w:val="TAL"/>
              <w:rPr>
                <w:sz w:val="16"/>
                <w:szCs w:val="16"/>
              </w:rPr>
            </w:pPr>
            <w:proofErr w:type="spellStart"/>
            <w:r w:rsidRPr="001B1679">
              <w:rPr>
                <w:sz w:val="16"/>
                <w:szCs w:val="16"/>
              </w:rPr>
              <w:t>iQoo</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CBC31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06EC18" w14:textId="77777777" w:rsidR="00C521B3" w:rsidRPr="001B1679" w:rsidRDefault="00C521B3" w:rsidP="00015975">
            <w:pPr>
              <w:pStyle w:val="TAL"/>
              <w:rPr>
                <w:sz w:val="16"/>
                <w:szCs w:val="16"/>
              </w:rPr>
            </w:pPr>
            <w:r w:rsidRPr="001B1679">
              <w:rPr>
                <w:sz w:val="16"/>
                <w:szCs w:val="16"/>
              </w:rPr>
              <w:t>3GPPMEMBER</w:t>
            </w:r>
          </w:p>
        </w:tc>
      </w:tr>
      <w:tr w:rsidR="00C521B3" w14:paraId="72DC6F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7CBA9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F6DE0" w14:textId="77777777" w:rsidR="00C521B3" w:rsidRPr="001B1679" w:rsidRDefault="00C521B3" w:rsidP="00015975">
            <w:pPr>
              <w:pStyle w:val="TAL"/>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F7129A" w14:textId="77777777" w:rsidR="00C521B3" w:rsidRPr="001B1679" w:rsidRDefault="00C521B3" w:rsidP="00015975">
            <w:pPr>
              <w:pStyle w:val="TAL"/>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916AD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BBE210" w14:textId="77777777" w:rsidR="00C521B3" w:rsidRPr="001B1679" w:rsidRDefault="00C521B3" w:rsidP="00015975">
            <w:pPr>
              <w:pStyle w:val="TAL"/>
              <w:rPr>
                <w:sz w:val="16"/>
                <w:szCs w:val="16"/>
              </w:rPr>
            </w:pPr>
            <w:r w:rsidRPr="001B1679">
              <w:rPr>
                <w:sz w:val="16"/>
                <w:szCs w:val="16"/>
              </w:rPr>
              <w:t>3GPPMEMBER</w:t>
            </w:r>
          </w:p>
        </w:tc>
      </w:tr>
      <w:tr w:rsidR="00C521B3" w14:paraId="79533E2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B26773"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76E0A" w14:textId="77777777" w:rsidR="00C521B3" w:rsidRPr="001B1679" w:rsidRDefault="00C521B3" w:rsidP="00015975">
            <w:pPr>
              <w:pStyle w:val="TAL"/>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51F25"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89A0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0A7C67" w14:textId="77777777" w:rsidR="00C521B3" w:rsidRPr="001B1679" w:rsidRDefault="00C521B3" w:rsidP="00015975">
            <w:pPr>
              <w:pStyle w:val="TAL"/>
              <w:rPr>
                <w:sz w:val="16"/>
                <w:szCs w:val="16"/>
              </w:rPr>
            </w:pPr>
            <w:r w:rsidRPr="001B1679">
              <w:rPr>
                <w:sz w:val="16"/>
                <w:szCs w:val="16"/>
              </w:rPr>
              <w:t>3GPPMEMBER</w:t>
            </w:r>
          </w:p>
        </w:tc>
      </w:tr>
      <w:tr w:rsidR="00C521B3" w14:paraId="15D07AD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53E7C"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AD185" w14:textId="77777777" w:rsidR="00C521B3" w:rsidRPr="001B1679" w:rsidRDefault="00C521B3" w:rsidP="00015975">
            <w:pPr>
              <w:pStyle w:val="TAL"/>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4B72E" w14:textId="77777777" w:rsidR="00C521B3" w:rsidRPr="001B1679" w:rsidRDefault="00C521B3" w:rsidP="00015975">
            <w:pPr>
              <w:pStyle w:val="TAL"/>
              <w:rPr>
                <w:sz w:val="16"/>
                <w:szCs w:val="16"/>
              </w:rPr>
            </w:pPr>
            <w:r w:rsidRPr="001B1679">
              <w:rPr>
                <w:sz w:val="16"/>
                <w:szCs w:val="16"/>
              </w:rPr>
              <w:t>BMWK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42DB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A7C55" w14:textId="77777777" w:rsidR="00C521B3" w:rsidRPr="001B1679" w:rsidRDefault="00C521B3" w:rsidP="00015975">
            <w:pPr>
              <w:pStyle w:val="TAL"/>
              <w:rPr>
                <w:sz w:val="16"/>
                <w:szCs w:val="16"/>
              </w:rPr>
            </w:pPr>
            <w:r w:rsidRPr="001B1679">
              <w:rPr>
                <w:sz w:val="16"/>
                <w:szCs w:val="16"/>
              </w:rPr>
              <w:t>3GPPMEMBER</w:t>
            </w:r>
          </w:p>
        </w:tc>
      </w:tr>
      <w:tr w:rsidR="00C521B3" w14:paraId="26C3605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0603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A3083" w14:textId="77777777" w:rsidR="00C521B3" w:rsidRPr="001B1679" w:rsidRDefault="00C521B3" w:rsidP="00015975">
            <w:pPr>
              <w:pStyle w:val="TAL"/>
              <w:rPr>
                <w:sz w:val="16"/>
                <w:szCs w:val="16"/>
              </w:rPr>
            </w:pPr>
            <w:r w:rsidRPr="001B1679">
              <w:rPr>
                <w:sz w:val="16"/>
                <w:szCs w:val="16"/>
              </w:rPr>
              <w:t>Steven Wenham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3F59F" w14:textId="77777777" w:rsidR="00C521B3" w:rsidRPr="001B1679" w:rsidRDefault="00C521B3" w:rsidP="00015975">
            <w:pPr>
              <w:pStyle w:val="TAL"/>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29B0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12DD60" w14:textId="77777777" w:rsidR="00C521B3" w:rsidRPr="001B1679" w:rsidRDefault="00C521B3" w:rsidP="00015975">
            <w:pPr>
              <w:pStyle w:val="TAL"/>
              <w:rPr>
                <w:sz w:val="16"/>
                <w:szCs w:val="16"/>
              </w:rPr>
            </w:pPr>
            <w:r w:rsidRPr="001B1679">
              <w:rPr>
                <w:sz w:val="16"/>
                <w:szCs w:val="16"/>
              </w:rPr>
              <w:t>3GPPMEMBER</w:t>
            </w:r>
          </w:p>
        </w:tc>
      </w:tr>
      <w:tr w:rsidR="00C521B3" w14:paraId="37A2B25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532FB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593D1F" w14:textId="77777777" w:rsidR="00C521B3" w:rsidRPr="001B1679" w:rsidRDefault="00C521B3" w:rsidP="00015975">
            <w:pPr>
              <w:pStyle w:val="TAL"/>
              <w:rPr>
                <w:sz w:val="16"/>
                <w:szCs w:val="16"/>
              </w:rPr>
            </w:pPr>
            <w:r w:rsidRPr="001B1679">
              <w:rPr>
                <w:sz w:val="16"/>
                <w:szCs w:val="16"/>
              </w:rPr>
              <w:t>Curt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7AFF" w14:textId="77777777" w:rsidR="00C521B3" w:rsidRPr="001B1679" w:rsidRDefault="00C521B3" w:rsidP="00015975">
            <w:pPr>
              <w:pStyle w:val="TAL"/>
              <w:rPr>
                <w:sz w:val="16"/>
                <w:szCs w:val="16"/>
              </w:rPr>
            </w:pPr>
            <w:r w:rsidRPr="001B1679">
              <w:rPr>
                <w:sz w:val="16"/>
                <w:szCs w:val="16"/>
              </w:rPr>
              <w:t>Facebook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D4CF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9ED01D" w14:textId="77777777" w:rsidR="00C521B3" w:rsidRPr="001B1679" w:rsidRDefault="00C521B3" w:rsidP="00015975">
            <w:pPr>
              <w:pStyle w:val="TAL"/>
              <w:rPr>
                <w:sz w:val="16"/>
                <w:szCs w:val="16"/>
              </w:rPr>
            </w:pPr>
            <w:r w:rsidRPr="001B1679">
              <w:rPr>
                <w:sz w:val="16"/>
                <w:szCs w:val="16"/>
              </w:rPr>
              <w:t>3GPPMEMBER</w:t>
            </w:r>
          </w:p>
        </w:tc>
      </w:tr>
      <w:tr w:rsidR="00C521B3" w14:paraId="7479B2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08A3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E385A5" w14:textId="77777777" w:rsidR="00C521B3" w:rsidRPr="001B1679" w:rsidRDefault="00C521B3" w:rsidP="00015975">
            <w:pPr>
              <w:pStyle w:val="TAL"/>
              <w:rPr>
                <w:sz w:val="16"/>
                <w:szCs w:val="16"/>
              </w:rPr>
            </w:pPr>
            <w:r w:rsidRPr="001B1679">
              <w:rPr>
                <w:sz w:val="16"/>
                <w:szCs w:val="16"/>
              </w:rPr>
              <w:t>Marcus Wong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8AFC29"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875F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2E3CB" w14:textId="77777777" w:rsidR="00C521B3" w:rsidRPr="001B1679" w:rsidRDefault="00C521B3" w:rsidP="00015975">
            <w:pPr>
              <w:pStyle w:val="TAL"/>
              <w:rPr>
                <w:sz w:val="16"/>
                <w:szCs w:val="16"/>
              </w:rPr>
            </w:pPr>
            <w:r w:rsidRPr="001B1679">
              <w:rPr>
                <w:sz w:val="16"/>
                <w:szCs w:val="16"/>
              </w:rPr>
              <w:t>3GPPMEMBER</w:t>
            </w:r>
          </w:p>
        </w:tc>
      </w:tr>
      <w:tr w:rsidR="00C521B3" w14:paraId="79A1260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CEE8F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C96DC" w14:textId="77777777" w:rsidR="00C521B3" w:rsidRPr="001B1679" w:rsidRDefault="00C521B3" w:rsidP="00015975">
            <w:pPr>
              <w:pStyle w:val="TAL"/>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46040" w14:textId="77777777" w:rsidR="00C521B3" w:rsidRPr="001B1679" w:rsidRDefault="00C521B3" w:rsidP="00015975">
            <w:pPr>
              <w:pStyle w:val="TAL"/>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D210F"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A23EE" w14:textId="77777777" w:rsidR="00C521B3" w:rsidRPr="001B1679" w:rsidRDefault="00C521B3" w:rsidP="00015975">
            <w:pPr>
              <w:pStyle w:val="TAL"/>
              <w:rPr>
                <w:sz w:val="16"/>
                <w:szCs w:val="16"/>
              </w:rPr>
            </w:pPr>
            <w:r w:rsidRPr="001B1679">
              <w:rPr>
                <w:sz w:val="16"/>
                <w:szCs w:val="16"/>
              </w:rPr>
              <w:t>3GPPMEMBER</w:t>
            </w:r>
          </w:p>
        </w:tc>
      </w:tr>
      <w:tr w:rsidR="00C521B3" w14:paraId="39FDF12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C6F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897C88" w14:textId="77777777" w:rsidR="00C521B3" w:rsidRPr="001B1679" w:rsidRDefault="00C521B3" w:rsidP="00015975">
            <w:pPr>
              <w:pStyle w:val="TAL"/>
              <w:rPr>
                <w:sz w:val="16"/>
                <w:szCs w:val="16"/>
              </w:rPr>
            </w:pPr>
            <w:r w:rsidRPr="001B1679">
              <w:rPr>
                <w:sz w:val="16"/>
                <w:szCs w:val="16"/>
              </w:rPr>
              <w:t>Wei-De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7B5244" w14:textId="77777777" w:rsidR="00C521B3" w:rsidRPr="001B1679" w:rsidRDefault="00C521B3" w:rsidP="00015975">
            <w:pPr>
              <w:pStyle w:val="TAL"/>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F9A8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A8CE44" w14:textId="77777777" w:rsidR="00C521B3" w:rsidRPr="001B1679" w:rsidRDefault="00C521B3" w:rsidP="00015975">
            <w:pPr>
              <w:pStyle w:val="TAL"/>
              <w:rPr>
                <w:sz w:val="16"/>
                <w:szCs w:val="16"/>
              </w:rPr>
            </w:pPr>
            <w:r w:rsidRPr="001B1679">
              <w:rPr>
                <w:sz w:val="16"/>
                <w:szCs w:val="16"/>
              </w:rPr>
              <w:t>3GPPMEMBER</w:t>
            </w:r>
          </w:p>
        </w:tc>
      </w:tr>
      <w:tr w:rsidR="00C521B3" w14:paraId="6199F6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8B9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66798" w14:textId="77777777" w:rsidR="00C521B3" w:rsidRPr="001B1679" w:rsidRDefault="00C521B3" w:rsidP="00015975">
            <w:pPr>
              <w:pStyle w:val="TAL"/>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13A11" w14:textId="77777777" w:rsidR="00C521B3" w:rsidRPr="001B1679" w:rsidRDefault="00C521B3" w:rsidP="00015975">
            <w:pPr>
              <w:pStyle w:val="TAL"/>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D5DC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3F064" w14:textId="77777777" w:rsidR="00C521B3" w:rsidRPr="001B1679" w:rsidRDefault="00C521B3" w:rsidP="00015975">
            <w:pPr>
              <w:pStyle w:val="TAL"/>
              <w:rPr>
                <w:sz w:val="16"/>
                <w:szCs w:val="16"/>
              </w:rPr>
            </w:pPr>
            <w:r w:rsidRPr="001B1679">
              <w:rPr>
                <w:sz w:val="16"/>
                <w:szCs w:val="16"/>
              </w:rPr>
              <w:t>3GPPMEMBER</w:t>
            </w:r>
          </w:p>
        </w:tc>
      </w:tr>
      <w:tr w:rsidR="00C521B3" w14:paraId="640B519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A0CB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672D1" w14:textId="77777777" w:rsidR="00C521B3" w:rsidRPr="001B1679" w:rsidRDefault="00C521B3" w:rsidP="00015975">
            <w:pPr>
              <w:pStyle w:val="TAL"/>
              <w:rPr>
                <w:sz w:val="16"/>
                <w:szCs w:val="16"/>
              </w:rPr>
            </w:pPr>
            <w:r w:rsidRPr="001B1679">
              <w:rPr>
                <w:sz w:val="16"/>
                <w:szCs w:val="16"/>
              </w:rPr>
              <w:t>Yumin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F8773" w14:textId="77777777" w:rsidR="00C521B3" w:rsidRPr="001B1679" w:rsidRDefault="00C521B3" w:rsidP="00015975">
            <w:pPr>
              <w:pStyle w:val="TAL"/>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C4A9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5D6B8" w14:textId="77777777" w:rsidR="00C521B3" w:rsidRPr="001B1679" w:rsidRDefault="00C521B3" w:rsidP="00015975">
            <w:pPr>
              <w:pStyle w:val="TAL"/>
              <w:rPr>
                <w:sz w:val="16"/>
                <w:szCs w:val="16"/>
              </w:rPr>
            </w:pPr>
            <w:r w:rsidRPr="001B1679">
              <w:rPr>
                <w:sz w:val="16"/>
                <w:szCs w:val="16"/>
              </w:rPr>
              <w:t>3GPPMEMBER</w:t>
            </w:r>
          </w:p>
        </w:tc>
      </w:tr>
      <w:tr w:rsidR="00C521B3" w14:paraId="2AAAC31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452A4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3B045" w14:textId="77777777" w:rsidR="00C521B3" w:rsidRPr="001B1679" w:rsidRDefault="00C521B3" w:rsidP="00015975">
            <w:pPr>
              <w:pStyle w:val="TAL"/>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3E3608" w14:textId="77777777" w:rsidR="00C521B3" w:rsidRPr="001B1679" w:rsidRDefault="00C521B3" w:rsidP="00015975">
            <w:pPr>
              <w:pStyle w:val="TAL"/>
              <w:rPr>
                <w:sz w:val="16"/>
                <w:szCs w:val="16"/>
              </w:rPr>
            </w:pPr>
            <w:proofErr w:type="spellStart"/>
            <w:r w:rsidRPr="001B1679">
              <w:rPr>
                <w:sz w:val="16"/>
                <w:szCs w:val="16"/>
              </w:rPr>
              <w:t>Futurewei</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BD18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33024" w14:textId="77777777" w:rsidR="00C521B3" w:rsidRPr="001B1679" w:rsidRDefault="00C521B3" w:rsidP="00015975">
            <w:pPr>
              <w:pStyle w:val="TAL"/>
              <w:rPr>
                <w:sz w:val="16"/>
                <w:szCs w:val="16"/>
              </w:rPr>
            </w:pPr>
            <w:r w:rsidRPr="001B1679">
              <w:rPr>
                <w:sz w:val="16"/>
                <w:szCs w:val="16"/>
              </w:rPr>
              <w:t>3GPPMEMBER</w:t>
            </w:r>
          </w:p>
        </w:tc>
      </w:tr>
      <w:tr w:rsidR="00C521B3" w14:paraId="041A97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0A7C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4DA6F9" w14:textId="77777777" w:rsidR="00C521B3" w:rsidRPr="001B1679" w:rsidRDefault="00C521B3" w:rsidP="00015975">
            <w:pPr>
              <w:pStyle w:val="TAL"/>
              <w:rPr>
                <w:sz w:val="16"/>
                <w:szCs w:val="16"/>
              </w:rPr>
            </w:pPr>
            <w:proofErr w:type="spellStart"/>
            <w:r w:rsidRPr="001B1679">
              <w:rPr>
                <w:sz w:val="16"/>
                <w:szCs w:val="16"/>
              </w:rPr>
              <w:t>Jinqiang</w:t>
            </w:r>
            <w:proofErr w:type="spellEnd"/>
            <w:r w:rsidRPr="001B1679">
              <w:rPr>
                <w:sz w:val="16"/>
                <w:szCs w:val="16"/>
              </w:rPr>
              <w:t xml:space="preserve">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0B84E3" w14:textId="77777777" w:rsidR="00C521B3" w:rsidRPr="001B1679" w:rsidRDefault="00C521B3" w:rsidP="00015975">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F5B78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F9A2E" w14:textId="77777777" w:rsidR="00C521B3" w:rsidRPr="001B1679" w:rsidRDefault="00C521B3" w:rsidP="00015975">
            <w:pPr>
              <w:pStyle w:val="TAL"/>
              <w:rPr>
                <w:sz w:val="16"/>
                <w:szCs w:val="16"/>
              </w:rPr>
            </w:pPr>
            <w:r w:rsidRPr="001B1679">
              <w:rPr>
                <w:sz w:val="16"/>
                <w:szCs w:val="16"/>
              </w:rPr>
              <w:t>3GPPMEMBER</w:t>
            </w:r>
          </w:p>
        </w:tc>
      </w:tr>
      <w:tr w:rsidR="00C521B3" w14:paraId="55BC21C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284E9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C758A" w14:textId="77777777" w:rsidR="00C521B3" w:rsidRPr="001B1679" w:rsidRDefault="00C521B3" w:rsidP="00015975">
            <w:pPr>
              <w:pStyle w:val="TAL"/>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5F1D3" w14:textId="77777777" w:rsidR="00C521B3" w:rsidRPr="001B1679" w:rsidRDefault="00C521B3" w:rsidP="00015975">
            <w:pPr>
              <w:pStyle w:val="TAL"/>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EAD21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8A9D29" w14:textId="77777777" w:rsidR="00C521B3" w:rsidRPr="001B1679" w:rsidRDefault="00C521B3" w:rsidP="00015975">
            <w:pPr>
              <w:pStyle w:val="TAL"/>
              <w:rPr>
                <w:sz w:val="16"/>
                <w:szCs w:val="16"/>
              </w:rPr>
            </w:pPr>
            <w:r w:rsidRPr="001B1679">
              <w:rPr>
                <w:sz w:val="16"/>
                <w:szCs w:val="16"/>
              </w:rPr>
              <w:t>3GPPMEMBER</w:t>
            </w:r>
          </w:p>
        </w:tc>
      </w:tr>
      <w:tr w:rsidR="00C521B3" w14:paraId="3EC0194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9DC0A"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B3D4E" w14:textId="77777777" w:rsidR="00C521B3" w:rsidRPr="001B1679" w:rsidRDefault="00C521B3" w:rsidP="00015975">
            <w:pPr>
              <w:pStyle w:val="TAL"/>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BB2BB" w14:textId="77777777" w:rsidR="00C521B3" w:rsidRPr="001B1679" w:rsidRDefault="00C521B3" w:rsidP="00015975">
            <w:pPr>
              <w:pStyle w:val="TAL"/>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6457C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8F8DD" w14:textId="77777777" w:rsidR="00C521B3" w:rsidRPr="001B1679" w:rsidRDefault="00C521B3" w:rsidP="00015975">
            <w:pPr>
              <w:pStyle w:val="TAL"/>
              <w:rPr>
                <w:sz w:val="16"/>
                <w:szCs w:val="16"/>
              </w:rPr>
            </w:pPr>
            <w:r w:rsidRPr="001B1679">
              <w:rPr>
                <w:sz w:val="16"/>
                <w:szCs w:val="16"/>
              </w:rPr>
              <w:t>3GPPMEMBER</w:t>
            </w:r>
          </w:p>
        </w:tc>
      </w:tr>
      <w:tr w:rsidR="00C521B3" w14:paraId="62350E1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961D8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74CAA" w14:textId="77777777" w:rsidR="00C521B3" w:rsidRPr="001B1679" w:rsidRDefault="00C521B3" w:rsidP="00015975">
            <w:pPr>
              <w:pStyle w:val="TAL"/>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4C4F6" w14:textId="77777777" w:rsidR="00C521B3" w:rsidRPr="001B1679" w:rsidRDefault="00C521B3" w:rsidP="00015975">
            <w:pPr>
              <w:pStyle w:val="TAL"/>
              <w:rPr>
                <w:sz w:val="16"/>
                <w:szCs w:val="16"/>
              </w:rPr>
            </w:pPr>
            <w:proofErr w:type="spellStart"/>
            <w:r w:rsidRPr="001B1679">
              <w:rPr>
                <w:sz w:val="16"/>
                <w:szCs w:val="16"/>
              </w:rPr>
              <w:t>Datang</w:t>
            </w:r>
            <w:proofErr w:type="spellEnd"/>
            <w:r w:rsidRPr="001B1679">
              <w:rPr>
                <w:sz w:val="16"/>
                <w:szCs w:val="16"/>
              </w:rPr>
              <w:t xml:space="preserve"> </w:t>
            </w:r>
            <w:proofErr w:type="spellStart"/>
            <w:r w:rsidRPr="001B1679">
              <w:rPr>
                <w:sz w:val="16"/>
                <w:szCs w:val="16"/>
              </w:rPr>
              <w:t>Linktester</w:t>
            </w:r>
            <w:proofErr w:type="spellEnd"/>
            <w:r w:rsidRPr="001B1679">
              <w:rPr>
                <w:sz w:val="16"/>
                <w:szCs w:val="16"/>
              </w:rPr>
              <w:t xml:space="preserv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4FBD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7E454B" w14:textId="77777777" w:rsidR="00C521B3" w:rsidRPr="001B1679" w:rsidRDefault="00C521B3" w:rsidP="00015975">
            <w:pPr>
              <w:pStyle w:val="TAL"/>
              <w:rPr>
                <w:sz w:val="16"/>
                <w:szCs w:val="16"/>
              </w:rPr>
            </w:pPr>
            <w:r w:rsidRPr="001B1679">
              <w:rPr>
                <w:sz w:val="16"/>
                <w:szCs w:val="16"/>
              </w:rPr>
              <w:t>3GPPMEMBER</w:t>
            </w:r>
          </w:p>
        </w:tc>
      </w:tr>
      <w:tr w:rsidR="00C521B3" w14:paraId="79E35C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6A328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1BC17" w14:textId="77777777" w:rsidR="00C521B3" w:rsidRPr="001B1679" w:rsidRDefault="00C521B3" w:rsidP="00015975">
            <w:pPr>
              <w:pStyle w:val="TAL"/>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397DAB" w14:textId="77777777" w:rsidR="00C521B3" w:rsidRPr="001B1679" w:rsidRDefault="00C521B3" w:rsidP="00015975">
            <w:pPr>
              <w:pStyle w:val="TAL"/>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96F5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988D7" w14:textId="77777777" w:rsidR="00C521B3" w:rsidRPr="001B1679" w:rsidRDefault="00C521B3" w:rsidP="00015975">
            <w:pPr>
              <w:pStyle w:val="TAL"/>
              <w:rPr>
                <w:sz w:val="16"/>
                <w:szCs w:val="16"/>
              </w:rPr>
            </w:pPr>
            <w:r w:rsidRPr="001B1679">
              <w:rPr>
                <w:sz w:val="16"/>
                <w:szCs w:val="16"/>
              </w:rPr>
              <w:t>3GPPMEMBER</w:t>
            </w:r>
          </w:p>
        </w:tc>
      </w:tr>
      <w:tr w:rsidR="00C521B3" w14:paraId="18F16C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BDCE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60E7E" w14:textId="77777777" w:rsidR="00C521B3" w:rsidRPr="001B1679" w:rsidRDefault="00C521B3" w:rsidP="00015975">
            <w:pPr>
              <w:pStyle w:val="TAL"/>
              <w:rPr>
                <w:sz w:val="16"/>
                <w:szCs w:val="16"/>
              </w:rPr>
            </w:pPr>
            <w:r w:rsidRPr="001B1679">
              <w:rPr>
                <w:sz w:val="16"/>
                <w:szCs w:val="16"/>
              </w:rPr>
              <w:t>Weijie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66AE52"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A62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637A5" w14:textId="77777777" w:rsidR="00C521B3" w:rsidRPr="001B1679" w:rsidRDefault="00C521B3" w:rsidP="00015975">
            <w:pPr>
              <w:pStyle w:val="TAL"/>
              <w:rPr>
                <w:sz w:val="16"/>
                <w:szCs w:val="16"/>
              </w:rPr>
            </w:pPr>
            <w:r w:rsidRPr="001B1679">
              <w:rPr>
                <w:sz w:val="16"/>
                <w:szCs w:val="16"/>
              </w:rPr>
              <w:t>3GPPMEMBER</w:t>
            </w:r>
          </w:p>
        </w:tc>
      </w:tr>
      <w:tr w:rsidR="00C521B3" w14:paraId="6343B0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51BD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990A34" w14:textId="77777777" w:rsidR="00C521B3" w:rsidRPr="001B1679" w:rsidRDefault="00C521B3" w:rsidP="00015975">
            <w:pPr>
              <w:pStyle w:val="TAL"/>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9283D"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965B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10759" w14:textId="77777777" w:rsidR="00C521B3" w:rsidRPr="001B1679" w:rsidRDefault="00C521B3" w:rsidP="00015975">
            <w:pPr>
              <w:pStyle w:val="TAL"/>
              <w:rPr>
                <w:sz w:val="16"/>
                <w:szCs w:val="16"/>
              </w:rPr>
            </w:pPr>
            <w:r w:rsidRPr="001B1679">
              <w:rPr>
                <w:sz w:val="16"/>
                <w:szCs w:val="16"/>
              </w:rPr>
              <w:t>3GPPMEMBER</w:t>
            </w:r>
          </w:p>
        </w:tc>
      </w:tr>
      <w:tr w:rsidR="00C521B3" w14:paraId="55453A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E68A6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575366" w14:textId="77777777" w:rsidR="00C521B3" w:rsidRPr="001B1679" w:rsidRDefault="00C521B3" w:rsidP="00015975">
            <w:pPr>
              <w:pStyle w:val="TAL"/>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2757AE" w14:textId="77777777" w:rsidR="00C521B3" w:rsidRPr="001B1679" w:rsidRDefault="00C521B3" w:rsidP="00015975">
            <w:pPr>
              <w:pStyle w:val="TAL"/>
              <w:rPr>
                <w:sz w:val="16"/>
                <w:szCs w:val="16"/>
              </w:rPr>
            </w:pPr>
            <w:r w:rsidRPr="001B1679">
              <w:rPr>
                <w:sz w:val="16"/>
                <w:szCs w:val="16"/>
              </w:rPr>
              <w:t>CALTTA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B901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B2BE8F" w14:textId="77777777" w:rsidR="00C521B3" w:rsidRPr="001B1679" w:rsidRDefault="00C521B3" w:rsidP="00015975">
            <w:pPr>
              <w:pStyle w:val="TAL"/>
              <w:rPr>
                <w:sz w:val="16"/>
                <w:szCs w:val="16"/>
              </w:rPr>
            </w:pPr>
            <w:r w:rsidRPr="001B1679">
              <w:rPr>
                <w:sz w:val="16"/>
                <w:szCs w:val="16"/>
              </w:rPr>
              <w:t>3GPPMEMBER</w:t>
            </w:r>
          </w:p>
        </w:tc>
      </w:tr>
      <w:tr w:rsidR="00C521B3" w14:paraId="25D419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E0716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6C0AAF" w14:textId="77777777" w:rsidR="00C521B3" w:rsidRPr="001B1679" w:rsidRDefault="00C521B3" w:rsidP="00015975">
            <w:pPr>
              <w:pStyle w:val="TAL"/>
              <w:rPr>
                <w:sz w:val="16"/>
                <w:szCs w:val="16"/>
              </w:rPr>
            </w:pPr>
            <w:r w:rsidRPr="001B1679">
              <w:rPr>
                <w:sz w:val="16"/>
                <w:szCs w:val="16"/>
              </w:rPr>
              <w:t xml:space="preserve">Hiroyuki </w:t>
            </w:r>
            <w:proofErr w:type="spellStart"/>
            <w:r w:rsidRPr="001B1679">
              <w:rPr>
                <w:sz w:val="16"/>
                <w:szCs w:val="16"/>
              </w:rPr>
              <w:t>Yagihashi</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2BC3B" w14:textId="77777777" w:rsidR="00C521B3" w:rsidRPr="001B1679" w:rsidRDefault="00C521B3" w:rsidP="00015975">
            <w:pPr>
              <w:pStyle w:val="TAL"/>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C096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1E326" w14:textId="77777777" w:rsidR="00C521B3" w:rsidRPr="001B1679" w:rsidRDefault="00C521B3" w:rsidP="00015975">
            <w:pPr>
              <w:pStyle w:val="TAL"/>
              <w:rPr>
                <w:sz w:val="16"/>
                <w:szCs w:val="16"/>
              </w:rPr>
            </w:pPr>
            <w:r w:rsidRPr="001B1679">
              <w:rPr>
                <w:sz w:val="16"/>
                <w:szCs w:val="16"/>
              </w:rPr>
              <w:t>3GPPMEMBER</w:t>
            </w:r>
          </w:p>
        </w:tc>
      </w:tr>
      <w:tr w:rsidR="00C521B3" w14:paraId="0469B6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D4AD3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56FCA" w14:textId="77777777" w:rsidR="00C521B3" w:rsidRPr="001B1679" w:rsidRDefault="00C521B3" w:rsidP="00015975">
            <w:pPr>
              <w:pStyle w:val="TAL"/>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9E98A9" w14:textId="77777777" w:rsidR="00C521B3" w:rsidRPr="001B1679" w:rsidRDefault="00C521B3" w:rsidP="00015975">
            <w:pPr>
              <w:pStyle w:val="TAL"/>
              <w:rPr>
                <w:sz w:val="16"/>
                <w:szCs w:val="16"/>
              </w:rPr>
            </w:pPr>
            <w:r w:rsidRPr="001B1679">
              <w:rPr>
                <w:sz w:val="16"/>
                <w:szCs w:val="16"/>
              </w:rPr>
              <w:t xml:space="preserve">Shenzhen </w:t>
            </w:r>
            <w:proofErr w:type="spellStart"/>
            <w:r w:rsidRPr="001B1679">
              <w:rPr>
                <w:sz w:val="16"/>
                <w:szCs w:val="16"/>
              </w:rPr>
              <w:t>Heytap</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53640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31828A" w14:textId="77777777" w:rsidR="00C521B3" w:rsidRPr="001B1679" w:rsidRDefault="00C521B3" w:rsidP="00015975">
            <w:pPr>
              <w:pStyle w:val="TAL"/>
              <w:rPr>
                <w:sz w:val="16"/>
                <w:szCs w:val="16"/>
              </w:rPr>
            </w:pPr>
            <w:r w:rsidRPr="001B1679">
              <w:rPr>
                <w:sz w:val="16"/>
                <w:szCs w:val="16"/>
              </w:rPr>
              <w:t>3GPPMEMBER</w:t>
            </w:r>
          </w:p>
        </w:tc>
      </w:tr>
      <w:tr w:rsidR="00C521B3" w14:paraId="1BF5B26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4128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7A2C7" w14:textId="77777777" w:rsidR="00C521B3" w:rsidRPr="001B1679" w:rsidRDefault="00C521B3" w:rsidP="00015975">
            <w:pPr>
              <w:pStyle w:val="TAL"/>
              <w:rPr>
                <w:sz w:val="16"/>
                <w:szCs w:val="16"/>
              </w:rPr>
            </w:pPr>
            <w:r w:rsidRPr="001B1679">
              <w:rPr>
                <w:sz w:val="16"/>
                <w:szCs w:val="16"/>
              </w:rPr>
              <w:t>Qian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C8F0D" w14:textId="77777777" w:rsidR="00C521B3" w:rsidRPr="001B1679" w:rsidRDefault="00C521B3" w:rsidP="00015975">
            <w:pPr>
              <w:pStyle w:val="TAL"/>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8A8A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0A308F" w14:textId="77777777" w:rsidR="00C521B3" w:rsidRPr="001B1679" w:rsidRDefault="00C521B3" w:rsidP="00015975">
            <w:pPr>
              <w:pStyle w:val="TAL"/>
              <w:rPr>
                <w:sz w:val="16"/>
                <w:szCs w:val="16"/>
              </w:rPr>
            </w:pPr>
            <w:r w:rsidRPr="001B1679">
              <w:rPr>
                <w:sz w:val="16"/>
                <w:szCs w:val="16"/>
              </w:rPr>
              <w:t>3GPPMEMBER</w:t>
            </w:r>
          </w:p>
        </w:tc>
      </w:tr>
      <w:tr w:rsidR="00C521B3" w14:paraId="62420FD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99B5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A3459" w14:textId="77777777" w:rsidR="00C521B3" w:rsidRPr="001B1679" w:rsidRDefault="00C521B3" w:rsidP="00015975">
            <w:pPr>
              <w:pStyle w:val="TAL"/>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713F2" w14:textId="77777777" w:rsidR="00C521B3" w:rsidRPr="001B1679" w:rsidRDefault="00C521B3" w:rsidP="00015975">
            <w:pPr>
              <w:pStyle w:val="TAL"/>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50E0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8A1C1" w14:textId="77777777" w:rsidR="00C521B3" w:rsidRPr="001B1679" w:rsidRDefault="00C521B3" w:rsidP="00015975">
            <w:pPr>
              <w:pStyle w:val="TAL"/>
              <w:rPr>
                <w:sz w:val="16"/>
                <w:szCs w:val="16"/>
              </w:rPr>
            </w:pPr>
            <w:r w:rsidRPr="001B1679">
              <w:rPr>
                <w:sz w:val="16"/>
                <w:szCs w:val="16"/>
              </w:rPr>
              <w:t>3GPPMEMBER</w:t>
            </w:r>
          </w:p>
        </w:tc>
      </w:tr>
      <w:tr w:rsidR="00C521B3" w14:paraId="6E2DE8B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6F4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BF2905" w14:textId="77777777" w:rsidR="00C521B3" w:rsidRPr="001B1679" w:rsidRDefault="00C521B3" w:rsidP="00015975">
            <w:pPr>
              <w:pStyle w:val="TAL"/>
              <w:rPr>
                <w:sz w:val="16"/>
                <w:szCs w:val="16"/>
              </w:rPr>
            </w:pPr>
            <w:r w:rsidRPr="001B1679">
              <w:rPr>
                <w:sz w:val="16"/>
                <w:szCs w:val="16"/>
              </w:rPr>
              <w:t>Ge Yao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58014" w14:textId="77777777" w:rsidR="00C521B3" w:rsidRPr="001B1679" w:rsidRDefault="00C521B3" w:rsidP="00015975">
            <w:pPr>
              <w:pStyle w:val="TAL"/>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F624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8E2B5" w14:textId="77777777" w:rsidR="00C521B3" w:rsidRPr="001B1679" w:rsidRDefault="00C521B3" w:rsidP="00015975">
            <w:pPr>
              <w:pStyle w:val="TAL"/>
              <w:rPr>
                <w:sz w:val="16"/>
                <w:szCs w:val="16"/>
              </w:rPr>
            </w:pPr>
            <w:r w:rsidRPr="001B1679">
              <w:rPr>
                <w:sz w:val="16"/>
                <w:szCs w:val="16"/>
              </w:rPr>
              <w:t>3GPPMEMBER</w:t>
            </w:r>
          </w:p>
        </w:tc>
      </w:tr>
      <w:tr w:rsidR="00C521B3" w14:paraId="3A6718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4649D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8C8DE9" w14:textId="77777777" w:rsidR="00C521B3" w:rsidRPr="001B1679" w:rsidRDefault="00C521B3" w:rsidP="00015975">
            <w:pPr>
              <w:pStyle w:val="TAL"/>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CE967" w14:textId="77777777" w:rsidR="00C521B3" w:rsidRPr="001B1679" w:rsidRDefault="00C521B3" w:rsidP="00015975">
            <w:pPr>
              <w:pStyle w:val="TAL"/>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2F261"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194489" w14:textId="77777777" w:rsidR="00C521B3" w:rsidRPr="001B1679" w:rsidRDefault="00C521B3" w:rsidP="00015975">
            <w:pPr>
              <w:pStyle w:val="TAL"/>
              <w:rPr>
                <w:sz w:val="16"/>
                <w:szCs w:val="16"/>
              </w:rPr>
            </w:pPr>
            <w:r w:rsidRPr="001B1679">
              <w:rPr>
                <w:sz w:val="16"/>
                <w:szCs w:val="16"/>
              </w:rPr>
              <w:t>3GPPMEMBER</w:t>
            </w:r>
          </w:p>
        </w:tc>
      </w:tr>
      <w:tr w:rsidR="00C521B3" w14:paraId="61D1AA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AAE0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3A5E1" w14:textId="77777777" w:rsidR="00C521B3" w:rsidRPr="001B1679" w:rsidRDefault="00C521B3" w:rsidP="00015975">
            <w:pPr>
              <w:pStyle w:val="TAL"/>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F5FF6" w14:textId="77777777" w:rsidR="00C521B3" w:rsidRPr="001B1679" w:rsidRDefault="00C521B3" w:rsidP="00015975">
            <w:pPr>
              <w:pStyle w:val="TAL"/>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71352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123D98" w14:textId="77777777" w:rsidR="00C521B3" w:rsidRPr="001B1679" w:rsidRDefault="00C521B3" w:rsidP="00015975">
            <w:pPr>
              <w:pStyle w:val="TAL"/>
              <w:rPr>
                <w:sz w:val="16"/>
                <w:szCs w:val="16"/>
              </w:rPr>
            </w:pPr>
            <w:r w:rsidRPr="001B1679">
              <w:rPr>
                <w:sz w:val="16"/>
                <w:szCs w:val="16"/>
              </w:rPr>
              <w:t>3GPPMEMBER</w:t>
            </w:r>
          </w:p>
        </w:tc>
      </w:tr>
      <w:tr w:rsidR="00C521B3" w14:paraId="198EB3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95A8EC"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7E3322" w14:textId="77777777" w:rsidR="00C521B3" w:rsidRPr="001B1679" w:rsidRDefault="00C521B3" w:rsidP="00015975">
            <w:pPr>
              <w:pStyle w:val="TAL"/>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C918C" w14:textId="77777777" w:rsidR="00C521B3" w:rsidRPr="001B1679" w:rsidRDefault="00C521B3" w:rsidP="00015975">
            <w:pPr>
              <w:pStyle w:val="TAL"/>
              <w:rPr>
                <w:sz w:val="16"/>
                <w:szCs w:val="16"/>
              </w:rPr>
            </w:pPr>
            <w:r w:rsidRPr="001B1679">
              <w:rPr>
                <w:sz w:val="16"/>
                <w:szCs w:val="16"/>
              </w:rPr>
              <w:t>Facebook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8547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C4FCF" w14:textId="77777777" w:rsidR="00C521B3" w:rsidRPr="001B1679" w:rsidRDefault="00C521B3" w:rsidP="00015975">
            <w:pPr>
              <w:pStyle w:val="TAL"/>
              <w:rPr>
                <w:sz w:val="16"/>
                <w:szCs w:val="16"/>
              </w:rPr>
            </w:pPr>
            <w:r w:rsidRPr="001B1679">
              <w:rPr>
                <w:sz w:val="16"/>
                <w:szCs w:val="16"/>
              </w:rPr>
              <w:t>3GPPMEMBER</w:t>
            </w:r>
          </w:p>
        </w:tc>
      </w:tr>
      <w:tr w:rsidR="00C521B3" w14:paraId="7D6CDCE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761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BBF3D4" w14:textId="77777777" w:rsidR="00C521B3" w:rsidRPr="001B1679" w:rsidRDefault="00C521B3" w:rsidP="00015975">
            <w:pPr>
              <w:pStyle w:val="TAL"/>
              <w:rPr>
                <w:sz w:val="16"/>
                <w:szCs w:val="16"/>
              </w:rPr>
            </w:pPr>
            <w:r w:rsidRPr="001B1679">
              <w:rPr>
                <w:sz w:val="16"/>
                <w:szCs w:val="16"/>
              </w:rPr>
              <w:t>Tsang-</w:t>
            </w:r>
            <w:proofErr w:type="spellStart"/>
            <w:r w:rsidRPr="001B1679">
              <w:rPr>
                <w:sz w:val="16"/>
                <w:szCs w:val="16"/>
              </w:rPr>
              <w:t>wei</w:t>
            </w:r>
            <w:proofErr w:type="spellEnd"/>
            <w:r w:rsidRPr="001B1679">
              <w:rPr>
                <w:sz w:val="16"/>
                <w:szCs w:val="16"/>
              </w:rPr>
              <w:t xml:space="preserve"> (</w:t>
            </w:r>
            <w:proofErr w:type="spellStart"/>
            <w:r w:rsidRPr="001B1679">
              <w:rPr>
                <w:sz w:val="16"/>
                <w:szCs w:val="16"/>
              </w:rPr>
              <w:t>Ato</w:t>
            </w:r>
            <w:proofErr w:type="spellEnd"/>
            <w:r w:rsidRPr="001B1679">
              <w:rPr>
                <w:sz w:val="16"/>
                <w:szCs w:val="16"/>
              </w:rPr>
              <w:t>)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60A1F" w14:textId="77777777" w:rsidR="00C521B3" w:rsidRPr="001B1679" w:rsidRDefault="00C521B3" w:rsidP="00015975">
            <w:pPr>
              <w:pStyle w:val="TAL"/>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3F15B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0C7C7" w14:textId="77777777" w:rsidR="00C521B3" w:rsidRPr="001B1679" w:rsidRDefault="00C521B3" w:rsidP="00015975">
            <w:pPr>
              <w:pStyle w:val="TAL"/>
              <w:rPr>
                <w:sz w:val="16"/>
                <w:szCs w:val="16"/>
              </w:rPr>
            </w:pPr>
            <w:r w:rsidRPr="001B1679">
              <w:rPr>
                <w:sz w:val="16"/>
                <w:szCs w:val="16"/>
              </w:rPr>
              <w:t>3GPPMEMBER</w:t>
            </w:r>
          </w:p>
        </w:tc>
      </w:tr>
      <w:tr w:rsidR="00C521B3" w14:paraId="2A8E148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3924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FEAD7" w14:textId="77777777" w:rsidR="00C521B3" w:rsidRPr="001B1679" w:rsidRDefault="00C521B3" w:rsidP="00015975">
            <w:pPr>
              <w:pStyle w:val="TAL"/>
              <w:rPr>
                <w:sz w:val="16"/>
                <w:szCs w:val="16"/>
              </w:rPr>
            </w:pPr>
            <w:r w:rsidRPr="001B1679">
              <w:rPr>
                <w:sz w:val="16"/>
                <w:szCs w:val="16"/>
              </w:rPr>
              <w:t>Tetsuya Yuda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10F84C" w14:textId="77777777" w:rsidR="00C521B3" w:rsidRPr="001B1679" w:rsidRDefault="00C521B3" w:rsidP="00015975">
            <w:pPr>
              <w:pStyle w:val="TAL"/>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124C4E"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63E3B" w14:textId="77777777" w:rsidR="00C521B3" w:rsidRPr="001B1679" w:rsidRDefault="00C521B3" w:rsidP="00015975">
            <w:pPr>
              <w:pStyle w:val="TAL"/>
              <w:rPr>
                <w:sz w:val="16"/>
                <w:szCs w:val="16"/>
              </w:rPr>
            </w:pPr>
            <w:r w:rsidRPr="001B1679">
              <w:rPr>
                <w:sz w:val="16"/>
                <w:szCs w:val="16"/>
              </w:rPr>
              <w:t>3GPPMEMBER</w:t>
            </w:r>
          </w:p>
        </w:tc>
      </w:tr>
      <w:tr w:rsidR="00C521B3" w14:paraId="4A61066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5861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6B390" w14:textId="77777777" w:rsidR="00C521B3" w:rsidRPr="001B1679" w:rsidRDefault="00C521B3" w:rsidP="00015975">
            <w:pPr>
              <w:pStyle w:val="TAL"/>
              <w:rPr>
                <w:sz w:val="16"/>
                <w:szCs w:val="16"/>
              </w:rPr>
            </w:pPr>
            <w:r w:rsidRPr="001B1679">
              <w:rPr>
                <w:sz w:val="16"/>
                <w:szCs w:val="16"/>
              </w:rPr>
              <w:t>Olof Zander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3A1E3"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63DA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74438" w14:textId="77777777" w:rsidR="00C521B3" w:rsidRPr="001B1679" w:rsidRDefault="00C521B3" w:rsidP="00015975">
            <w:pPr>
              <w:pStyle w:val="TAL"/>
              <w:rPr>
                <w:sz w:val="16"/>
                <w:szCs w:val="16"/>
              </w:rPr>
            </w:pPr>
            <w:r w:rsidRPr="001B1679">
              <w:rPr>
                <w:sz w:val="16"/>
                <w:szCs w:val="16"/>
              </w:rPr>
              <w:t>3GPPMEMBER</w:t>
            </w:r>
          </w:p>
        </w:tc>
      </w:tr>
      <w:tr w:rsidR="00C521B3" w14:paraId="4A5E88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FE3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41542" w14:textId="77777777" w:rsidR="00C521B3" w:rsidRPr="001B1679" w:rsidRDefault="00C521B3" w:rsidP="00015975">
            <w:pPr>
              <w:pStyle w:val="TAL"/>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804544" w14:textId="77777777" w:rsidR="00C521B3" w:rsidRPr="001B1679" w:rsidRDefault="00C521B3" w:rsidP="00015975">
            <w:pPr>
              <w:pStyle w:val="TAL"/>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E15B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C33F41" w14:textId="77777777" w:rsidR="00C521B3" w:rsidRPr="001B1679" w:rsidRDefault="00C521B3" w:rsidP="00015975">
            <w:pPr>
              <w:pStyle w:val="TAL"/>
              <w:rPr>
                <w:sz w:val="16"/>
                <w:szCs w:val="16"/>
              </w:rPr>
            </w:pPr>
            <w:r w:rsidRPr="001B1679">
              <w:rPr>
                <w:sz w:val="16"/>
                <w:szCs w:val="16"/>
              </w:rPr>
              <w:t>3GPPMEMBER</w:t>
            </w:r>
          </w:p>
        </w:tc>
      </w:tr>
      <w:tr w:rsidR="00C521B3" w14:paraId="240C5A9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A8ED80"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C1966" w14:textId="77777777" w:rsidR="00C521B3" w:rsidRPr="001B1679" w:rsidRDefault="00C521B3" w:rsidP="00015975">
            <w:pPr>
              <w:pStyle w:val="TAL"/>
              <w:rPr>
                <w:sz w:val="16"/>
                <w:szCs w:val="16"/>
              </w:rPr>
            </w:pPr>
            <w:r w:rsidRPr="001B1679">
              <w:rPr>
                <w:sz w:val="16"/>
                <w:szCs w:val="16"/>
              </w:rPr>
              <w:t>Ling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25FC" w14:textId="77777777" w:rsidR="00C521B3" w:rsidRPr="001B1679" w:rsidRDefault="00C521B3" w:rsidP="00015975">
            <w:pPr>
              <w:pStyle w:val="TAL"/>
              <w:rPr>
                <w:sz w:val="16"/>
                <w:szCs w:val="16"/>
              </w:rPr>
            </w:pPr>
            <w:r w:rsidRPr="001B1679">
              <w:rPr>
                <w:sz w:val="16"/>
                <w:szCs w:val="16"/>
              </w:rPr>
              <w:t>Siemens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91CC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B1A4CE" w14:textId="77777777" w:rsidR="00C521B3" w:rsidRPr="001B1679" w:rsidRDefault="00C521B3" w:rsidP="00015975">
            <w:pPr>
              <w:pStyle w:val="TAL"/>
              <w:rPr>
                <w:sz w:val="16"/>
                <w:szCs w:val="16"/>
              </w:rPr>
            </w:pPr>
            <w:r w:rsidRPr="001B1679">
              <w:rPr>
                <w:sz w:val="16"/>
                <w:szCs w:val="16"/>
              </w:rPr>
              <w:t>3GPPMEMBER</w:t>
            </w:r>
          </w:p>
        </w:tc>
      </w:tr>
      <w:tr w:rsidR="00C521B3" w14:paraId="04F45ED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FD02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57493D" w14:textId="77777777" w:rsidR="00C521B3" w:rsidRPr="001B1679" w:rsidRDefault="00C521B3" w:rsidP="00015975">
            <w:pPr>
              <w:pStyle w:val="TAL"/>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19296" w14:textId="77777777" w:rsidR="00C521B3" w:rsidRPr="001B1679" w:rsidRDefault="00C521B3" w:rsidP="00015975">
            <w:pPr>
              <w:pStyle w:val="TAL"/>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14DD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45100" w14:textId="77777777" w:rsidR="00C521B3" w:rsidRPr="001B1679" w:rsidRDefault="00C521B3" w:rsidP="00015975">
            <w:pPr>
              <w:pStyle w:val="TAL"/>
              <w:rPr>
                <w:sz w:val="16"/>
                <w:szCs w:val="16"/>
              </w:rPr>
            </w:pPr>
            <w:r w:rsidRPr="001B1679">
              <w:rPr>
                <w:sz w:val="16"/>
                <w:szCs w:val="16"/>
              </w:rPr>
              <w:t>3GPPMEMBER</w:t>
            </w:r>
          </w:p>
        </w:tc>
      </w:tr>
      <w:tr w:rsidR="00C521B3" w14:paraId="538C817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E64E7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D2390" w14:textId="77777777" w:rsidR="00C521B3" w:rsidRPr="001B1679" w:rsidRDefault="00C521B3" w:rsidP="00015975">
            <w:pPr>
              <w:pStyle w:val="TAL"/>
              <w:rPr>
                <w:sz w:val="16"/>
                <w:szCs w:val="16"/>
              </w:rPr>
            </w:pPr>
            <w:r w:rsidRPr="001B1679">
              <w:rPr>
                <w:sz w:val="16"/>
                <w:szCs w:val="16"/>
              </w:rPr>
              <w:t>Sibo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A4093"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C2B9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20C75A" w14:textId="77777777" w:rsidR="00C521B3" w:rsidRPr="001B1679" w:rsidRDefault="00C521B3" w:rsidP="00015975">
            <w:pPr>
              <w:pStyle w:val="TAL"/>
              <w:rPr>
                <w:sz w:val="16"/>
                <w:szCs w:val="16"/>
              </w:rPr>
            </w:pPr>
            <w:r w:rsidRPr="001B1679">
              <w:rPr>
                <w:sz w:val="16"/>
                <w:szCs w:val="16"/>
              </w:rPr>
              <w:t>3GPPMEMBER</w:t>
            </w:r>
          </w:p>
        </w:tc>
      </w:tr>
      <w:tr w:rsidR="00C521B3" w14:paraId="6949DC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F8DC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FF7D3D" w14:textId="77777777" w:rsidR="00C521B3" w:rsidRPr="001B1679" w:rsidRDefault="00C521B3" w:rsidP="00015975">
            <w:pPr>
              <w:pStyle w:val="TAL"/>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74547D"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A3C9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5440E2" w14:textId="77777777" w:rsidR="00C521B3" w:rsidRPr="001B1679" w:rsidRDefault="00C521B3" w:rsidP="00015975">
            <w:pPr>
              <w:pStyle w:val="TAL"/>
              <w:rPr>
                <w:sz w:val="16"/>
                <w:szCs w:val="16"/>
              </w:rPr>
            </w:pPr>
            <w:r w:rsidRPr="001B1679">
              <w:rPr>
                <w:sz w:val="16"/>
                <w:szCs w:val="16"/>
              </w:rPr>
              <w:t>3GPPMEMBER</w:t>
            </w:r>
          </w:p>
        </w:tc>
      </w:tr>
      <w:tr w:rsidR="00C521B3" w14:paraId="720A563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998E"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18C21E" w14:textId="77777777" w:rsidR="00C521B3" w:rsidRPr="001B1679" w:rsidRDefault="00C521B3" w:rsidP="00015975">
            <w:pPr>
              <w:pStyle w:val="TAL"/>
              <w:rPr>
                <w:sz w:val="16"/>
                <w:szCs w:val="16"/>
              </w:rPr>
            </w:pPr>
            <w:proofErr w:type="spellStart"/>
            <w:r w:rsidRPr="001B1679">
              <w:rPr>
                <w:sz w:val="16"/>
                <w:szCs w:val="16"/>
              </w:rPr>
              <w:t>Xiaoran</w:t>
            </w:r>
            <w:proofErr w:type="spellEnd"/>
            <w:r w:rsidRPr="001B1679">
              <w:rPr>
                <w:sz w:val="16"/>
                <w:szCs w:val="16"/>
              </w:rPr>
              <w:t xml:space="preserve">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BB119" w14:textId="77777777" w:rsidR="00C521B3" w:rsidRPr="001B1679" w:rsidRDefault="00C521B3" w:rsidP="00015975">
            <w:pPr>
              <w:pStyle w:val="TAL"/>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5C86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85D35C" w14:textId="77777777" w:rsidR="00C521B3" w:rsidRPr="001B1679" w:rsidRDefault="00C521B3" w:rsidP="00015975">
            <w:pPr>
              <w:pStyle w:val="TAL"/>
              <w:rPr>
                <w:sz w:val="16"/>
                <w:szCs w:val="16"/>
              </w:rPr>
            </w:pPr>
            <w:r w:rsidRPr="001B1679">
              <w:rPr>
                <w:sz w:val="16"/>
                <w:szCs w:val="16"/>
              </w:rPr>
              <w:t>3GPPMEMBER</w:t>
            </w:r>
          </w:p>
        </w:tc>
      </w:tr>
      <w:tr w:rsidR="00C521B3" w14:paraId="1E33803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9BA953"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B8123" w14:textId="77777777" w:rsidR="00C521B3" w:rsidRPr="001B1679" w:rsidRDefault="00C521B3" w:rsidP="00015975">
            <w:pPr>
              <w:pStyle w:val="TAL"/>
              <w:rPr>
                <w:sz w:val="16"/>
                <w:szCs w:val="16"/>
              </w:rPr>
            </w:pPr>
            <w:r w:rsidRPr="001B1679">
              <w:rPr>
                <w:sz w:val="16"/>
                <w:szCs w:val="16"/>
              </w:rPr>
              <w:t>Zhi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5E719" w14:textId="77777777" w:rsidR="00C521B3" w:rsidRPr="001B1679" w:rsidRDefault="00C521B3" w:rsidP="00015975">
            <w:pPr>
              <w:pStyle w:val="TAL"/>
              <w:rPr>
                <w:sz w:val="16"/>
                <w:szCs w:val="16"/>
              </w:rPr>
            </w:pPr>
            <w:r w:rsidRPr="001B1679">
              <w:rPr>
                <w:sz w:val="16"/>
                <w:szCs w:val="16"/>
              </w:rPr>
              <w:t>OPPO (</w:t>
            </w:r>
            <w:proofErr w:type="spellStart"/>
            <w:r w:rsidRPr="001B1679">
              <w:rPr>
                <w:sz w:val="16"/>
                <w:szCs w:val="16"/>
              </w:rPr>
              <w:t>chongqing</w:t>
            </w:r>
            <w:proofErr w:type="spellEnd"/>
            <w:r w:rsidRPr="001B1679">
              <w:rPr>
                <w:sz w:val="16"/>
                <w:szCs w:val="16"/>
              </w:rPr>
              <w:t>)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F533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785A78" w14:textId="77777777" w:rsidR="00C521B3" w:rsidRPr="001B1679" w:rsidRDefault="00C521B3" w:rsidP="00015975">
            <w:pPr>
              <w:pStyle w:val="TAL"/>
              <w:rPr>
                <w:sz w:val="16"/>
                <w:szCs w:val="16"/>
              </w:rPr>
            </w:pPr>
            <w:r w:rsidRPr="001B1679">
              <w:rPr>
                <w:sz w:val="16"/>
                <w:szCs w:val="16"/>
              </w:rPr>
              <w:t>3GPPMEMBER</w:t>
            </w:r>
          </w:p>
        </w:tc>
      </w:tr>
      <w:tr w:rsidR="00C521B3" w14:paraId="25C8634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CB8B6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02085" w14:textId="77777777" w:rsidR="00C521B3" w:rsidRPr="001B1679" w:rsidRDefault="00C521B3" w:rsidP="00015975">
            <w:pPr>
              <w:pStyle w:val="TAL"/>
              <w:rPr>
                <w:sz w:val="16"/>
                <w:szCs w:val="16"/>
              </w:rPr>
            </w:pPr>
            <w:r w:rsidRPr="001B1679">
              <w:rPr>
                <w:sz w:val="16"/>
                <w:szCs w:val="16"/>
              </w:rPr>
              <w:t>HUAN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C854D" w14:textId="77777777" w:rsidR="00C521B3" w:rsidRPr="001B1679" w:rsidRDefault="00C521B3" w:rsidP="00015975">
            <w:pPr>
              <w:pStyle w:val="TAL"/>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F2C5E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9EC3C0" w14:textId="77777777" w:rsidR="00C521B3" w:rsidRPr="001B1679" w:rsidRDefault="00C521B3" w:rsidP="00015975">
            <w:pPr>
              <w:pStyle w:val="TAL"/>
              <w:rPr>
                <w:sz w:val="16"/>
                <w:szCs w:val="16"/>
              </w:rPr>
            </w:pPr>
            <w:r w:rsidRPr="001B1679">
              <w:rPr>
                <w:sz w:val="16"/>
                <w:szCs w:val="16"/>
              </w:rPr>
              <w:t>3GPPMEMBER</w:t>
            </w:r>
          </w:p>
        </w:tc>
      </w:tr>
      <w:tr w:rsidR="00C521B3" w14:paraId="224AA5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4B1E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96CA4" w14:textId="77777777" w:rsidR="00C521B3" w:rsidRPr="001B1679" w:rsidRDefault="00C521B3" w:rsidP="00015975">
            <w:pPr>
              <w:pStyle w:val="TAL"/>
              <w:rPr>
                <w:sz w:val="16"/>
                <w:szCs w:val="16"/>
              </w:rPr>
            </w:pPr>
            <w:proofErr w:type="spellStart"/>
            <w:r w:rsidRPr="001B1679">
              <w:rPr>
                <w:sz w:val="16"/>
                <w:szCs w:val="16"/>
              </w:rPr>
              <w:t>Qun</w:t>
            </w:r>
            <w:proofErr w:type="spellEnd"/>
            <w:r w:rsidRPr="001B1679">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9B03D" w14:textId="77777777" w:rsidR="00C521B3" w:rsidRPr="001B1679" w:rsidRDefault="00C521B3" w:rsidP="00015975">
            <w:pPr>
              <w:pStyle w:val="TAL"/>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FAD3C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B34F1" w14:textId="77777777" w:rsidR="00C521B3" w:rsidRPr="001B1679" w:rsidRDefault="00C521B3" w:rsidP="00015975">
            <w:pPr>
              <w:pStyle w:val="TAL"/>
              <w:rPr>
                <w:sz w:val="16"/>
                <w:szCs w:val="16"/>
              </w:rPr>
            </w:pPr>
            <w:r w:rsidRPr="001B1679">
              <w:rPr>
                <w:sz w:val="16"/>
                <w:szCs w:val="16"/>
              </w:rPr>
              <w:t>3GPPMEMBER</w:t>
            </w:r>
          </w:p>
        </w:tc>
      </w:tr>
      <w:tr w:rsidR="00C521B3" w14:paraId="6BA845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AE3AA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C298D" w14:textId="77777777" w:rsidR="00C521B3" w:rsidRPr="001B1679" w:rsidRDefault="00C521B3" w:rsidP="00015975">
            <w:pPr>
              <w:pStyle w:val="TAL"/>
              <w:rPr>
                <w:sz w:val="16"/>
                <w:szCs w:val="16"/>
              </w:rPr>
            </w:pPr>
            <w:proofErr w:type="spellStart"/>
            <w:r w:rsidRPr="001B1679">
              <w:rPr>
                <w:sz w:val="16"/>
                <w:szCs w:val="16"/>
              </w:rPr>
              <w:t>Sicong</w:t>
            </w:r>
            <w:proofErr w:type="spellEnd"/>
            <w:r w:rsidRPr="001B1679">
              <w:rPr>
                <w:sz w:val="16"/>
                <w:szCs w:val="16"/>
              </w:rPr>
              <w:t xml:space="preserve">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2D1C0"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55902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94852" w14:textId="77777777" w:rsidR="00C521B3" w:rsidRPr="001B1679" w:rsidRDefault="00C521B3" w:rsidP="00015975">
            <w:pPr>
              <w:pStyle w:val="TAL"/>
              <w:rPr>
                <w:sz w:val="16"/>
                <w:szCs w:val="16"/>
              </w:rPr>
            </w:pPr>
            <w:r w:rsidRPr="001B1679">
              <w:rPr>
                <w:sz w:val="16"/>
                <w:szCs w:val="16"/>
              </w:rPr>
              <w:t>3GPPMEMBER</w:t>
            </w:r>
          </w:p>
        </w:tc>
      </w:tr>
      <w:tr w:rsidR="00C521B3" w14:paraId="0A59B08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8BC0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20C9D" w14:textId="77777777" w:rsidR="00C521B3" w:rsidRPr="001B1679" w:rsidRDefault="00C521B3" w:rsidP="00015975">
            <w:pPr>
              <w:pStyle w:val="TAL"/>
              <w:rPr>
                <w:sz w:val="16"/>
                <w:szCs w:val="16"/>
              </w:rPr>
            </w:pPr>
            <w:r w:rsidRPr="001B1679">
              <w:rPr>
                <w:sz w:val="16"/>
                <w:szCs w:val="16"/>
              </w:rPr>
              <w:t xml:space="preserve">Du </w:t>
            </w:r>
            <w:proofErr w:type="spellStart"/>
            <w:r w:rsidRPr="001B1679">
              <w:rPr>
                <w:sz w:val="16"/>
                <w:szCs w:val="16"/>
              </w:rPr>
              <w:t>Zhongda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AEC74"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DFD1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32A110" w14:textId="77777777" w:rsidR="00C521B3" w:rsidRPr="001B1679" w:rsidRDefault="00C521B3" w:rsidP="00015975">
            <w:pPr>
              <w:pStyle w:val="TAL"/>
              <w:rPr>
                <w:sz w:val="16"/>
                <w:szCs w:val="16"/>
              </w:rPr>
            </w:pPr>
            <w:r w:rsidRPr="001B1679">
              <w:rPr>
                <w:sz w:val="16"/>
                <w:szCs w:val="16"/>
              </w:rPr>
              <w:t>3GPPMEMBER</w:t>
            </w:r>
          </w:p>
        </w:tc>
      </w:tr>
      <w:tr w:rsidR="00C521B3" w14:paraId="280C5F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5794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9AF4B4" w14:textId="77777777" w:rsidR="00C521B3" w:rsidRPr="001B1679" w:rsidRDefault="00C521B3" w:rsidP="00015975">
            <w:pPr>
              <w:pStyle w:val="TAL"/>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AA203"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63A6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CBA883" w14:textId="77777777" w:rsidR="00C521B3" w:rsidRPr="001B1679" w:rsidRDefault="00C521B3" w:rsidP="00015975">
            <w:pPr>
              <w:pStyle w:val="TAL"/>
              <w:rPr>
                <w:sz w:val="16"/>
                <w:szCs w:val="16"/>
              </w:rPr>
            </w:pPr>
            <w:r w:rsidRPr="001B1679">
              <w:rPr>
                <w:sz w:val="16"/>
                <w:szCs w:val="16"/>
              </w:rPr>
              <w:t>3GPPMEMBER</w:t>
            </w:r>
          </w:p>
        </w:tc>
      </w:tr>
      <w:tr w:rsidR="00C521B3" w14:paraId="7635C3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B162F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E94F2" w14:textId="77777777" w:rsidR="00C521B3" w:rsidRPr="001B1679" w:rsidRDefault="00C521B3" w:rsidP="00015975">
            <w:pPr>
              <w:pStyle w:val="TAL"/>
              <w:rPr>
                <w:sz w:val="16"/>
                <w:szCs w:val="16"/>
              </w:rPr>
            </w:pPr>
            <w:proofErr w:type="spellStart"/>
            <w:r w:rsidRPr="001B1679">
              <w:rPr>
                <w:sz w:val="16"/>
                <w:szCs w:val="16"/>
              </w:rPr>
              <w:t>Jianchi</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4BB17" w14:textId="77777777" w:rsidR="00C521B3" w:rsidRPr="001B1679" w:rsidRDefault="00C521B3" w:rsidP="00015975">
            <w:pPr>
              <w:pStyle w:val="TAL"/>
              <w:rPr>
                <w:sz w:val="16"/>
                <w:szCs w:val="16"/>
              </w:rPr>
            </w:pPr>
            <w:r w:rsidRPr="001B1679">
              <w:rPr>
                <w:sz w:val="16"/>
                <w:szCs w:val="16"/>
              </w:rPr>
              <w:t>CTSI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A3D84"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6DAD5" w14:textId="77777777" w:rsidR="00C521B3" w:rsidRPr="001B1679" w:rsidRDefault="00C521B3" w:rsidP="00015975">
            <w:pPr>
              <w:pStyle w:val="TAL"/>
              <w:rPr>
                <w:sz w:val="16"/>
                <w:szCs w:val="16"/>
              </w:rPr>
            </w:pPr>
            <w:r w:rsidRPr="001B1679">
              <w:rPr>
                <w:sz w:val="16"/>
                <w:szCs w:val="16"/>
              </w:rPr>
              <w:t>3GPPMEMBER</w:t>
            </w:r>
          </w:p>
        </w:tc>
      </w:tr>
      <w:tr w:rsidR="00C521B3" w14:paraId="464048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A329D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89EBF6" w14:textId="77777777" w:rsidR="00C521B3" w:rsidRPr="001B1679" w:rsidRDefault="00C521B3" w:rsidP="00015975">
            <w:pPr>
              <w:pStyle w:val="TAL"/>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2E0CB0" w14:textId="77777777" w:rsidR="00C521B3" w:rsidRPr="001B1679" w:rsidRDefault="00C521B3" w:rsidP="00015975">
            <w:pPr>
              <w:pStyle w:val="TAL"/>
              <w:rPr>
                <w:sz w:val="16"/>
                <w:szCs w:val="16"/>
              </w:rPr>
            </w:pPr>
            <w:proofErr w:type="spellStart"/>
            <w:r w:rsidRPr="001B1679">
              <w:rPr>
                <w:sz w:val="16"/>
                <w:szCs w:val="16"/>
              </w:rPr>
              <w:t>ShenZhen</w:t>
            </w:r>
            <w:proofErr w:type="spellEnd"/>
            <w:r w:rsidRPr="001B1679">
              <w:rPr>
                <w:sz w:val="16"/>
                <w:szCs w:val="16"/>
              </w:rPr>
              <w:t xml:space="preserve"> </w:t>
            </w:r>
            <w:proofErr w:type="spellStart"/>
            <w:r w:rsidRPr="001B1679">
              <w:rPr>
                <w:sz w:val="16"/>
                <w:szCs w:val="16"/>
              </w:rPr>
              <w:t>Zhongxing</w:t>
            </w:r>
            <w:proofErr w:type="spellEnd"/>
            <w:r w:rsidRPr="001B1679">
              <w:rPr>
                <w:sz w:val="16"/>
                <w:szCs w:val="16"/>
              </w:rPr>
              <w:t xml:space="preserve"> </w:t>
            </w:r>
            <w:proofErr w:type="spellStart"/>
            <w:r w:rsidRPr="001B1679">
              <w:rPr>
                <w:sz w:val="16"/>
                <w:szCs w:val="16"/>
              </w:rPr>
              <w:t>Shitong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9B15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05955F" w14:textId="77777777" w:rsidR="00C521B3" w:rsidRPr="001B1679" w:rsidRDefault="00C521B3" w:rsidP="00015975">
            <w:pPr>
              <w:pStyle w:val="TAL"/>
              <w:rPr>
                <w:sz w:val="16"/>
                <w:szCs w:val="16"/>
              </w:rPr>
            </w:pPr>
            <w:r w:rsidRPr="001B1679">
              <w:rPr>
                <w:sz w:val="16"/>
                <w:szCs w:val="16"/>
              </w:rPr>
              <w:t>3GPPMEMBER</w:t>
            </w:r>
          </w:p>
        </w:tc>
      </w:tr>
      <w:tr w:rsidR="00C521B3" w14:paraId="2FCB34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8EB1B"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03EF4" w14:textId="77777777" w:rsidR="00C521B3" w:rsidRPr="001B1679" w:rsidRDefault="00C521B3" w:rsidP="00015975">
            <w:pPr>
              <w:pStyle w:val="TAL"/>
              <w:rPr>
                <w:sz w:val="16"/>
                <w:szCs w:val="16"/>
              </w:rPr>
            </w:pPr>
            <w:proofErr w:type="spellStart"/>
            <w:r w:rsidRPr="001B1679">
              <w:rPr>
                <w:sz w:val="16"/>
                <w:szCs w:val="16"/>
              </w:rPr>
              <w:t>Wenruo</w:t>
            </w:r>
            <w:proofErr w:type="spellEnd"/>
            <w:r w:rsidRPr="001B1679">
              <w:rPr>
                <w:sz w:val="16"/>
                <w:szCs w:val="16"/>
              </w:rPr>
              <w:t xml:space="preserve">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BEFCE" w14:textId="77777777" w:rsidR="00C521B3" w:rsidRPr="001B1679" w:rsidRDefault="00C521B3" w:rsidP="00015975">
            <w:pPr>
              <w:pStyle w:val="TAL"/>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B91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A736F" w14:textId="77777777" w:rsidR="00C521B3" w:rsidRPr="001B1679" w:rsidRDefault="00C521B3" w:rsidP="00015975">
            <w:pPr>
              <w:pStyle w:val="TAL"/>
              <w:rPr>
                <w:sz w:val="16"/>
                <w:szCs w:val="16"/>
              </w:rPr>
            </w:pPr>
            <w:r w:rsidRPr="001B1679">
              <w:rPr>
                <w:sz w:val="16"/>
                <w:szCs w:val="16"/>
              </w:rPr>
              <w:t>3GPPMEMBER</w:t>
            </w:r>
          </w:p>
        </w:tc>
      </w:tr>
      <w:tr w:rsidR="00C521B3" w14:paraId="31DA987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D8D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5590B8" w14:textId="77777777" w:rsidR="00C521B3" w:rsidRPr="001B1679" w:rsidRDefault="00C521B3" w:rsidP="00015975">
            <w:pPr>
              <w:pStyle w:val="TAL"/>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DB2DE"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3C83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3B59A" w14:textId="77777777" w:rsidR="00C521B3" w:rsidRPr="001B1679" w:rsidRDefault="00C521B3" w:rsidP="00015975">
            <w:pPr>
              <w:pStyle w:val="TAL"/>
              <w:rPr>
                <w:sz w:val="16"/>
                <w:szCs w:val="16"/>
              </w:rPr>
            </w:pPr>
            <w:r w:rsidRPr="001B1679">
              <w:rPr>
                <w:sz w:val="16"/>
                <w:szCs w:val="16"/>
              </w:rPr>
              <w:t>3GPPMEMBER</w:t>
            </w:r>
          </w:p>
        </w:tc>
      </w:tr>
      <w:tr w:rsidR="00C521B3" w14:paraId="6C76BB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78D3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91EA45" w14:textId="77777777" w:rsidR="00C521B3" w:rsidRPr="001B1679" w:rsidRDefault="00C521B3" w:rsidP="00015975">
            <w:pPr>
              <w:pStyle w:val="TAL"/>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5511A" w14:textId="77777777" w:rsidR="00C521B3" w:rsidRPr="001B1679" w:rsidRDefault="00C521B3" w:rsidP="00015975">
            <w:pPr>
              <w:pStyle w:val="TAL"/>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52BD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F7EF8" w14:textId="77777777" w:rsidR="00C521B3" w:rsidRPr="001B1679" w:rsidRDefault="00C521B3" w:rsidP="00015975">
            <w:pPr>
              <w:pStyle w:val="TAL"/>
              <w:rPr>
                <w:sz w:val="16"/>
                <w:szCs w:val="16"/>
              </w:rPr>
            </w:pPr>
            <w:r w:rsidRPr="001B1679">
              <w:rPr>
                <w:sz w:val="16"/>
                <w:szCs w:val="16"/>
              </w:rPr>
              <w:t>3GPPMEMBER</w:t>
            </w:r>
          </w:p>
        </w:tc>
      </w:tr>
    </w:tbl>
    <w:p w14:paraId="22113FD0" w14:textId="77777777" w:rsidR="00C521B3" w:rsidRDefault="00C521B3" w:rsidP="00C521B3">
      <w:r>
        <w:t>336 Entries</w:t>
      </w:r>
    </w:p>
    <w:p w14:paraId="0AC9C93C" w14:textId="77777777" w:rsidR="00C521B3" w:rsidRDefault="00C521B3" w:rsidP="00C521B3"/>
    <w:p w14:paraId="7A39BEE3" w14:textId="77777777" w:rsidR="00C521B3" w:rsidRDefault="00C521B3" w:rsidP="00C521B3">
      <w:pPr>
        <w:pStyle w:val="Heading1"/>
      </w:pPr>
      <w:bookmarkStart w:id="145" w:name="_Toc153785329"/>
      <w:r>
        <w:t>C.3</w:t>
      </w:r>
      <w:r>
        <w:tab/>
        <w:t>List of on-line registrations</w:t>
      </w:r>
      <w:bookmarkEnd w:id="145"/>
    </w:p>
    <w:p w14:paraId="145CFE3B" w14:textId="77777777" w:rsidR="00C521B3" w:rsidRDefault="00C521B3" w:rsidP="00C521B3">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C521B3" w14:paraId="095CAC37" w14:textId="77777777" w:rsidTr="00015975">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91E956" w14:textId="77777777" w:rsidR="00C521B3" w:rsidRDefault="00C521B3" w:rsidP="00015975">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B16228" w14:textId="77777777" w:rsidR="00C521B3" w:rsidRDefault="00C521B3" w:rsidP="00015975">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0F712D" w14:textId="77777777" w:rsidR="00C521B3" w:rsidRDefault="00C521B3" w:rsidP="00015975">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757A41" w14:textId="77777777" w:rsidR="00C521B3" w:rsidRDefault="00C521B3" w:rsidP="00015975">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DFDE36" w14:textId="77777777" w:rsidR="00C521B3" w:rsidRDefault="00C521B3" w:rsidP="00015975">
            <w:pPr>
              <w:pStyle w:val="TAH"/>
            </w:pPr>
            <w:r w:rsidRPr="00BB3F37">
              <w:t>Membership Status</w:t>
            </w:r>
          </w:p>
        </w:tc>
      </w:tr>
      <w:tr w:rsidR="00C521B3" w14:paraId="6A29CD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7715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D46C74" w14:textId="77777777" w:rsidR="00C521B3" w:rsidRPr="001B1679" w:rsidRDefault="00C521B3" w:rsidP="00015975">
            <w:pPr>
              <w:pStyle w:val="TAL"/>
              <w:rPr>
                <w:sz w:val="16"/>
                <w:szCs w:val="16"/>
              </w:rPr>
            </w:pPr>
            <w:r w:rsidRPr="001B1679">
              <w:rPr>
                <w:sz w:val="16"/>
                <w:szCs w:val="16"/>
              </w:rPr>
              <w:t>Roberto Agrone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1610D" w14:textId="77777777" w:rsidR="00C521B3" w:rsidRPr="001B1679" w:rsidRDefault="00C521B3" w:rsidP="00015975">
            <w:pPr>
              <w:pStyle w:val="TAL"/>
              <w:rPr>
                <w:sz w:val="16"/>
                <w:szCs w:val="16"/>
              </w:rPr>
            </w:pPr>
            <w:r w:rsidRPr="001B1679">
              <w:rPr>
                <w:sz w:val="16"/>
                <w:szCs w:val="16"/>
              </w:rPr>
              <w:t xml:space="preserve">Leonardo </w:t>
            </w:r>
            <w:proofErr w:type="spellStart"/>
            <w:r w:rsidRPr="001B1679">
              <w:rPr>
                <w:sz w:val="16"/>
                <w:szCs w:val="16"/>
              </w:rPr>
              <w:t>SpA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5116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7A7D69" w14:textId="77777777" w:rsidR="00C521B3" w:rsidRPr="001B1679" w:rsidRDefault="00C521B3" w:rsidP="00015975">
            <w:pPr>
              <w:pStyle w:val="TAL"/>
              <w:rPr>
                <w:sz w:val="16"/>
                <w:szCs w:val="16"/>
              </w:rPr>
            </w:pPr>
            <w:r w:rsidRPr="001B1679">
              <w:rPr>
                <w:sz w:val="16"/>
                <w:szCs w:val="16"/>
              </w:rPr>
              <w:t>3GPPMEMBER</w:t>
            </w:r>
          </w:p>
        </w:tc>
      </w:tr>
      <w:tr w:rsidR="00C521B3" w14:paraId="257188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BD0B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26302" w14:textId="77777777" w:rsidR="00C521B3" w:rsidRPr="001B1679" w:rsidRDefault="00C521B3" w:rsidP="00015975">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D007F" w14:textId="77777777" w:rsidR="00C521B3" w:rsidRPr="001B1679" w:rsidRDefault="00C521B3" w:rsidP="00015975">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68C787"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B5325" w14:textId="77777777" w:rsidR="00C521B3" w:rsidRPr="001B1679" w:rsidRDefault="00C521B3" w:rsidP="00015975">
            <w:pPr>
              <w:pStyle w:val="TAL"/>
              <w:rPr>
                <w:sz w:val="16"/>
                <w:szCs w:val="16"/>
              </w:rPr>
            </w:pPr>
            <w:r w:rsidRPr="001B1679">
              <w:rPr>
                <w:sz w:val="16"/>
                <w:szCs w:val="16"/>
              </w:rPr>
              <w:t>3GPPMEMBER</w:t>
            </w:r>
          </w:p>
        </w:tc>
      </w:tr>
      <w:tr w:rsidR="00C521B3" w14:paraId="3E7CF40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85DE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7688B" w14:textId="77777777" w:rsidR="00C521B3" w:rsidRPr="001B1679" w:rsidRDefault="00C521B3" w:rsidP="00015975">
            <w:pPr>
              <w:pStyle w:val="TAL"/>
              <w:rPr>
                <w:sz w:val="16"/>
                <w:szCs w:val="16"/>
              </w:rPr>
            </w:pPr>
            <w:r w:rsidRPr="001B1679">
              <w:rPr>
                <w:sz w:val="16"/>
                <w:szCs w:val="16"/>
              </w:rPr>
              <w:t>Jishnu Aravindakshan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27F7A" w14:textId="77777777" w:rsidR="00C521B3" w:rsidRPr="001B1679" w:rsidRDefault="00C521B3" w:rsidP="00015975">
            <w:pPr>
              <w:pStyle w:val="TAL"/>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14324"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A96B0F" w14:textId="77777777" w:rsidR="00C521B3" w:rsidRPr="001B1679" w:rsidRDefault="00C521B3" w:rsidP="00015975">
            <w:pPr>
              <w:pStyle w:val="TAL"/>
              <w:rPr>
                <w:sz w:val="16"/>
                <w:szCs w:val="16"/>
              </w:rPr>
            </w:pPr>
            <w:r w:rsidRPr="001B1679">
              <w:rPr>
                <w:sz w:val="16"/>
                <w:szCs w:val="16"/>
              </w:rPr>
              <w:t>3GPPMEMBER</w:t>
            </w:r>
          </w:p>
        </w:tc>
      </w:tr>
      <w:tr w:rsidR="00C521B3" w14:paraId="5E969E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AA27ED"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A8D35" w14:textId="77777777" w:rsidR="00C521B3" w:rsidRPr="001B1679" w:rsidRDefault="00C521B3" w:rsidP="00015975">
            <w:pPr>
              <w:pStyle w:val="TAL"/>
              <w:rPr>
                <w:sz w:val="16"/>
                <w:szCs w:val="16"/>
              </w:rPr>
            </w:pPr>
            <w:r w:rsidRPr="001B1679">
              <w:rPr>
                <w:sz w:val="16"/>
                <w:szCs w:val="16"/>
              </w:rPr>
              <w:t>Dania Azem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8097E"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B0D51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EB43D8" w14:textId="77777777" w:rsidR="00C521B3" w:rsidRPr="001B1679" w:rsidRDefault="00C521B3" w:rsidP="00015975">
            <w:pPr>
              <w:pStyle w:val="TAL"/>
              <w:rPr>
                <w:sz w:val="16"/>
                <w:szCs w:val="16"/>
              </w:rPr>
            </w:pPr>
            <w:r w:rsidRPr="001B1679">
              <w:rPr>
                <w:sz w:val="16"/>
                <w:szCs w:val="16"/>
              </w:rPr>
              <w:t>3GPPMEMBER</w:t>
            </w:r>
          </w:p>
        </w:tc>
      </w:tr>
      <w:tr w:rsidR="00C521B3" w14:paraId="34A016A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51E0D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2C307E" w14:textId="77777777" w:rsidR="00C521B3" w:rsidRPr="001B1679" w:rsidRDefault="00C521B3" w:rsidP="00015975">
            <w:pPr>
              <w:pStyle w:val="TAL"/>
              <w:rPr>
                <w:sz w:val="16"/>
                <w:szCs w:val="16"/>
              </w:rPr>
            </w:pPr>
            <w:r w:rsidRPr="001B1679">
              <w:rPr>
                <w:sz w:val="16"/>
                <w:szCs w:val="16"/>
              </w:rPr>
              <w:t>Namiko Barada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F9B6"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148DD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238F6" w14:textId="77777777" w:rsidR="00C521B3" w:rsidRPr="001B1679" w:rsidRDefault="00C521B3" w:rsidP="00015975">
            <w:pPr>
              <w:pStyle w:val="TAL"/>
              <w:rPr>
                <w:sz w:val="16"/>
                <w:szCs w:val="16"/>
              </w:rPr>
            </w:pPr>
            <w:r w:rsidRPr="001B1679">
              <w:rPr>
                <w:sz w:val="16"/>
                <w:szCs w:val="16"/>
              </w:rPr>
              <w:t>3GPPMEMBER</w:t>
            </w:r>
          </w:p>
        </w:tc>
      </w:tr>
      <w:tr w:rsidR="00C521B3" w14:paraId="2EC409E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90C94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865167" w14:textId="77777777" w:rsidR="00C521B3" w:rsidRPr="001B1679" w:rsidRDefault="00C521B3" w:rsidP="00015975">
            <w:pPr>
              <w:pStyle w:val="TAL"/>
              <w:rPr>
                <w:sz w:val="16"/>
                <w:szCs w:val="16"/>
              </w:rPr>
            </w:pPr>
            <w:r w:rsidRPr="001B1679">
              <w:rPr>
                <w:sz w:val="16"/>
                <w:szCs w:val="16"/>
              </w:rPr>
              <w:t>Richard Bradbury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DC7A5" w14:textId="77777777" w:rsidR="00C521B3" w:rsidRPr="001B1679" w:rsidRDefault="00C521B3" w:rsidP="00015975">
            <w:pPr>
              <w:pStyle w:val="TAL"/>
              <w:rPr>
                <w:sz w:val="16"/>
                <w:szCs w:val="16"/>
              </w:rPr>
            </w:pPr>
            <w:r w:rsidRPr="001B1679">
              <w:rPr>
                <w:sz w:val="16"/>
                <w:szCs w:val="16"/>
              </w:rPr>
              <w:t>BBC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0B5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155754" w14:textId="77777777" w:rsidR="00C521B3" w:rsidRPr="001B1679" w:rsidRDefault="00C521B3" w:rsidP="00015975">
            <w:pPr>
              <w:pStyle w:val="TAL"/>
              <w:rPr>
                <w:sz w:val="16"/>
                <w:szCs w:val="16"/>
              </w:rPr>
            </w:pPr>
            <w:r w:rsidRPr="001B1679">
              <w:rPr>
                <w:sz w:val="16"/>
                <w:szCs w:val="16"/>
              </w:rPr>
              <w:t>3GPPMEMBER</w:t>
            </w:r>
          </w:p>
        </w:tc>
      </w:tr>
      <w:tr w:rsidR="00C521B3" w14:paraId="4DEED1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BDD63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ECA66" w14:textId="77777777" w:rsidR="00C521B3" w:rsidRPr="001B1679" w:rsidRDefault="00C521B3" w:rsidP="00015975">
            <w:pPr>
              <w:pStyle w:val="TAL"/>
              <w:rPr>
                <w:sz w:val="16"/>
                <w:szCs w:val="16"/>
              </w:rPr>
            </w:pPr>
            <w:r w:rsidRPr="001B1679">
              <w:rPr>
                <w:sz w:val="16"/>
                <w:szCs w:val="16"/>
              </w:rPr>
              <w:t>Antoine Burckard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379886"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334F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745508" w14:textId="77777777" w:rsidR="00C521B3" w:rsidRPr="001B1679" w:rsidRDefault="00C521B3" w:rsidP="00015975">
            <w:pPr>
              <w:pStyle w:val="TAL"/>
              <w:rPr>
                <w:sz w:val="16"/>
                <w:szCs w:val="16"/>
              </w:rPr>
            </w:pPr>
            <w:r w:rsidRPr="001B1679">
              <w:rPr>
                <w:sz w:val="16"/>
                <w:szCs w:val="16"/>
              </w:rPr>
              <w:t>3GPPORG_REP</w:t>
            </w:r>
          </w:p>
        </w:tc>
      </w:tr>
      <w:tr w:rsidR="00C521B3" w14:paraId="73AC750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DC5B5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8A27E" w14:textId="77777777" w:rsidR="00C521B3" w:rsidRPr="001B1679" w:rsidRDefault="00C521B3" w:rsidP="00015975">
            <w:pPr>
              <w:pStyle w:val="TAL"/>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EBB15" w14:textId="77777777" w:rsidR="00C521B3" w:rsidRPr="001B1679" w:rsidRDefault="00C521B3" w:rsidP="00015975">
            <w:pPr>
              <w:pStyle w:val="TAL"/>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BB90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6BF79" w14:textId="77777777" w:rsidR="00C521B3" w:rsidRPr="001B1679" w:rsidRDefault="00C521B3" w:rsidP="00015975">
            <w:pPr>
              <w:pStyle w:val="TAL"/>
              <w:rPr>
                <w:sz w:val="16"/>
                <w:szCs w:val="16"/>
              </w:rPr>
            </w:pPr>
            <w:r w:rsidRPr="001B1679">
              <w:rPr>
                <w:sz w:val="16"/>
                <w:szCs w:val="16"/>
              </w:rPr>
              <w:t>3GPPMEMBER</w:t>
            </w:r>
          </w:p>
        </w:tc>
      </w:tr>
      <w:tr w:rsidR="00C521B3" w14:paraId="265DCF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3435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C70A7" w14:textId="77777777" w:rsidR="00C521B3" w:rsidRPr="001B1679" w:rsidRDefault="00C521B3" w:rsidP="00015975">
            <w:pPr>
              <w:pStyle w:val="TAL"/>
              <w:rPr>
                <w:sz w:val="16"/>
                <w:szCs w:val="16"/>
              </w:rPr>
            </w:pPr>
            <w:r w:rsidRPr="001B1679">
              <w:rPr>
                <w:sz w:val="16"/>
                <w:szCs w:val="16"/>
              </w:rPr>
              <w:t>Wen-Yao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A61AD" w14:textId="77777777" w:rsidR="00C521B3" w:rsidRPr="001B1679" w:rsidRDefault="00C521B3" w:rsidP="00015975">
            <w:pPr>
              <w:pStyle w:val="TAL"/>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20D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57748" w14:textId="77777777" w:rsidR="00C521B3" w:rsidRPr="001B1679" w:rsidRDefault="00C521B3" w:rsidP="00015975">
            <w:pPr>
              <w:pStyle w:val="TAL"/>
              <w:rPr>
                <w:sz w:val="16"/>
                <w:szCs w:val="16"/>
              </w:rPr>
            </w:pPr>
            <w:r w:rsidRPr="001B1679">
              <w:rPr>
                <w:sz w:val="16"/>
                <w:szCs w:val="16"/>
              </w:rPr>
              <w:t>3GPPMEMBER</w:t>
            </w:r>
          </w:p>
        </w:tc>
      </w:tr>
      <w:tr w:rsidR="00C521B3" w14:paraId="41182F3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EAC93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35DCD6" w14:textId="77777777" w:rsidR="00C521B3" w:rsidRPr="001B1679" w:rsidRDefault="00C521B3" w:rsidP="00015975">
            <w:pPr>
              <w:pStyle w:val="TAL"/>
              <w:rPr>
                <w:sz w:val="16"/>
                <w:szCs w:val="16"/>
              </w:rPr>
            </w:pPr>
            <w:r w:rsidRPr="001B1679">
              <w:rPr>
                <w:sz w:val="16"/>
                <w:szCs w:val="16"/>
              </w:rPr>
              <w:t>Jingran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65A47A" w14:textId="77777777" w:rsidR="00C521B3" w:rsidRPr="001B1679" w:rsidRDefault="00C521B3" w:rsidP="00015975">
            <w:pPr>
              <w:pStyle w:val="TAL"/>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3D90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88B86E" w14:textId="77777777" w:rsidR="00C521B3" w:rsidRPr="001B1679" w:rsidRDefault="00C521B3" w:rsidP="00015975">
            <w:pPr>
              <w:pStyle w:val="TAL"/>
              <w:rPr>
                <w:sz w:val="16"/>
                <w:szCs w:val="16"/>
              </w:rPr>
            </w:pPr>
            <w:r w:rsidRPr="001B1679">
              <w:rPr>
                <w:sz w:val="16"/>
                <w:szCs w:val="16"/>
              </w:rPr>
              <w:t>3GPPMEMBER</w:t>
            </w:r>
          </w:p>
        </w:tc>
      </w:tr>
      <w:tr w:rsidR="00C521B3" w14:paraId="7671543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880B0"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CDB7C1" w14:textId="77777777" w:rsidR="00C521B3" w:rsidRPr="001B1679" w:rsidRDefault="00C521B3" w:rsidP="00015975">
            <w:pPr>
              <w:pStyle w:val="TAL"/>
              <w:rPr>
                <w:sz w:val="16"/>
                <w:szCs w:val="16"/>
              </w:rPr>
            </w:pPr>
            <w:r w:rsidRPr="001B1679">
              <w:rPr>
                <w:sz w:val="16"/>
                <w:szCs w:val="16"/>
              </w:rPr>
              <w:t>Liping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F3C76" w14:textId="77777777" w:rsidR="00C521B3" w:rsidRPr="001B1679" w:rsidRDefault="00C521B3" w:rsidP="00015975">
            <w:pPr>
              <w:pStyle w:val="TAL"/>
              <w:rPr>
                <w:sz w:val="16"/>
                <w:szCs w:val="16"/>
              </w:rPr>
            </w:pPr>
            <w:r w:rsidRPr="001B1679">
              <w:rPr>
                <w:sz w:val="16"/>
                <w:szCs w:val="16"/>
              </w:rPr>
              <w:t>HUGHES Network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F2A1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DDF02" w14:textId="77777777" w:rsidR="00C521B3" w:rsidRPr="001B1679" w:rsidRDefault="00C521B3" w:rsidP="00015975">
            <w:pPr>
              <w:pStyle w:val="TAL"/>
              <w:rPr>
                <w:sz w:val="16"/>
                <w:szCs w:val="16"/>
              </w:rPr>
            </w:pPr>
            <w:r w:rsidRPr="001B1679">
              <w:rPr>
                <w:sz w:val="16"/>
                <w:szCs w:val="16"/>
              </w:rPr>
              <w:t>3GPPMEMBER</w:t>
            </w:r>
          </w:p>
        </w:tc>
      </w:tr>
      <w:tr w:rsidR="00C521B3" w14:paraId="6E0CE6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07C2"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E9895" w14:textId="77777777" w:rsidR="00C521B3" w:rsidRPr="001B1679" w:rsidRDefault="00C521B3" w:rsidP="00015975">
            <w:pPr>
              <w:pStyle w:val="TAL"/>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0076C0"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88FC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115C41" w14:textId="77777777" w:rsidR="00C521B3" w:rsidRPr="001B1679" w:rsidRDefault="00C521B3" w:rsidP="00015975">
            <w:pPr>
              <w:pStyle w:val="TAL"/>
              <w:rPr>
                <w:sz w:val="16"/>
                <w:szCs w:val="16"/>
              </w:rPr>
            </w:pPr>
            <w:r w:rsidRPr="001B1679">
              <w:rPr>
                <w:sz w:val="16"/>
                <w:szCs w:val="16"/>
              </w:rPr>
              <w:t>3GPPMEMBER</w:t>
            </w:r>
          </w:p>
        </w:tc>
      </w:tr>
      <w:tr w:rsidR="00C521B3" w14:paraId="28E2CA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79C99"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FA71F" w14:textId="77777777" w:rsidR="00C521B3" w:rsidRPr="001B1679" w:rsidRDefault="00C521B3" w:rsidP="00015975">
            <w:pPr>
              <w:pStyle w:val="TAL"/>
              <w:rPr>
                <w:sz w:val="16"/>
                <w:szCs w:val="16"/>
              </w:rPr>
            </w:pPr>
            <w:r w:rsidRPr="001B1679">
              <w:rPr>
                <w:sz w:val="16"/>
                <w:szCs w:val="16"/>
              </w:rPr>
              <w:t>Zhuoyi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B2EBE"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3D311A"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17283" w14:textId="77777777" w:rsidR="00C521B3" w:rsidRPr="001B1679" w:rsidRDefault="00C521B3" w:rsidP="00015975">
            <w:pPr>
              <w:pStyle w:val="TAL"/>
              <w:rPr>
                <w:sz w:val="16"/>
                <w:szCs w:val="16"/>
              </w:rPr>
            </w:pPr>
            <w:r w:rsidRPr="001B1679">
              <w:rPr>
                <w:sz w:val="16"/>
                <w:szCs w:val="16"/>
              </w:rPr>
              <w:t>3GPPMEMBER</w:t>
            </w:r>
          </w:p>
        </w:tc>
      </w:tr>
      <w:tr w:rsidR="00C521B3" w14:paraId="28E142B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864CC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D3B45" w14:textId="77777777" w:rsidR="00C521B3" w:rsidRPr="001B1679" w:rsidRDefault="00C521B3" w:rsidP="00015975">
            <w:pPr>
              <w:pStyle w:val="TAL"/>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7CE5D"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488D9"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2B61D" w14:textId="77777777" w:rsidR="00C521B3" w:rsidRPr="001B1679" w:rsidRDefault="00C521B3" w:rsidP="00015975">
            <w:pPr>
              <w:pStyle w:val="TAL"/>
              <w:rPr>
                <w:sz w:val="16"/>
                <w:szCs w:val="16"/>
              </w:rPr>
            </w:pPr>
            <w:r w:rsidRPr="001B1679">
              <w:rPr>
                <w:sz w:val="16"/>
                <w:szCs w:val="16"/>
              </w:rPr>
              <w:t>3GPPMEMBER</w:t>
            </w:r>
          </w:p>
        </w:tc>
      </w:tr>
      <w:tr w:rsidR="00C521B3" w14:paraId="7C41458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A1C15"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A44026" w14:textId="77777777" w:rsidR="00C521B3" w:rsidRPr="001B1679" w:rsidRDefault="00C521B3" w:rsidP="00015975">
            <w:pPr>
              <w:pStyle w:val="TAL"/>
              <w:rPr>
                <w:sz w:val="16"/>
                <w:szCs w:val="16"/>
              </w:rPr>
            </w:pPr>
            <w:r w:rsidRPr="001B1679">
              <w:rPr>
                <w:sz w:val="16"/>
                <w:szCs w:val="16"/>
              </w:rPr>
              <w:t>CM Corbi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DC893" w14:textId="77777777" w:rsidR="00C521B3" w:rsidRPr="001B1679" w:rsidRDefault="00C521B3" w:rsidP="00015975">
            <w:pPr>
              <w:pStyle w:val="TAL"/>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446FEB"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64CE9" w14:textId="77777777" w:rsidR="00C521B3" w:rsidRPr="001B1679" w:rsidRDefault="00C521B3" w:rsidP="00015975">
            <w:pPr>
              <w:pStyle w:val="TAL"/>
              <w:rPr>
                <w:sz w:val="16"/>
                <w:szCs w:val="16"/>
              </w:rPr>
            </w:pPr>
            <w:r w:rsidRPr="001B1679">
              <w:rPr>
                <w:sz w:val="16"/>
                <w:szCs w:val="16"/>
              </w:rPr>
              <w:t>3GPPMEMBER</w:t>
            </w:r>
          </w:p>
        </w:tc>
      </w:tr>
      <w:tr w:rsidR="00C521B3" w14:paraId="46AC659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47546"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3F1BE" w14:textId="77777777" w:rsidR="00C521B3" w:rsidRPr="001B1679" w:rsidRDefault="00C521B3" w:rsidP="00015975">
            <w:pPr>
              <w:pStyle w:val="TAL"/>
              <w:rPr>
                <w:sz w:val="16"/>
                <w:szCs w:val="16"/>
              </w:rPr>
            </w:pPr>
            <w:r w:rsidRPr="001B1679">
              <w:rPr>
                <w:sz w:val="16"/>
                <w:szCs w:val="16"/>
              </w:rPr>
              <w:t>Shashi Das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DF4D9" w14:textId="77777777" w:rsidR="00C521B3" w:rsidRPr="001B1679" w:rsidRDefault="00C521B3" w:rsidP="00015975">
            <w:pPr>
              <w:pStyle w:val="TAL"/>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6CED2"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92BA7" w14:textId="77777777" w:rsidR="00C521B3" w:rsidRPr="001B1679" w:rsidRDefault="00C521B3" w:rsidP="00015975">
            <w:pPr>
              <w:pStyle w:val="TAL"/>
              <w:rPr>
                <w:sz w:val="16"/>
                <w:szCs w:val="16"/>
              </w:rPr>
            </w:pPr>
            <w:r w:rsidRPr="001B1679">
              <w:rPr>
                <w:sz w:val="16"/>
                <w:szCs w:val="16"/>
              </w:rPr>
              <w:t>3GPPMEMBER</w:t>
            </w:r>
          </w:p>
        </w:tc>
      </w:tr>
      <w:tr w:rsidR="00C521B3" w14:paraId="36C3668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C1DCA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A85C6" w14:textId="77777777" w:rsidR="00C521B3" w:rsidRPr="001B1679" w:rsidRDefault="00C521B3" w:rsidP="00015975">
            <w:pPr>
              <w:pStyle w:val="TAL"/>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2AE2FC"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52A02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D70ABA" w14:textId="77777777" w:rsidR="00C521B3" w:rsidRPr="001B1679" w:rsidRDefault="00C521B3" w:rsidP="00015975">
            <w:pPr>
              <w:pStyle w:val="TAL"/>
              <w:rPr>
                <w:sz w:val="16"/>
                <w:szCs w:val="16"/>
              </w:rPr>
            </w:pPr>
            <w:r w:rsidRPr="001B1679">
              <w:rPr>
                <w:sz w:val="16"/>
                <w:szCs w:val="16"/>
              </w:rPr>
              <w:t>3GPPMEMBER</w:t>
            </w:r>
          </w:p>
        </w:tc>
      </w:tr>
      <w:tr w:rsidR="00C521B3" w14:paraId="2FF0DA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4009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C00F23" w14:textId="77777777" w:rsidR="00C521B3" w:rsidRPr="001B1679" w:rsidRDefault="00C521B3" w:rsidP="00015975">
            <w:pPr>
              <w:pStyle w:val="TAL"/>
              <w:rPr>
                <w:sz w:val="16"/>
                <w:szCs w:val="16"/>
              </w:rPr>
            </w:pPr>
            <w:r w:rsidRPr="001B1679">
              <w:rPr>
                <w:sz w:val="16"/>
                <w:szCs w:val="16"/>
              </w:rPr>
              <w:t>Soham Desai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16AAA" w14:textId="77777777" w:rsidR="00C521B3" w:rsidRPr="001B1679" w:rsidRDefault="00C521B3" w:rsidP="00015975">
            <w:pPr>
              <w:pStyle w:val="TAL"/>
              <w:rPr>
                <w:sz w:val="16"/>
                <w:szCs w:val="16"/>
              </w:rPr>
            </w:pPr>
            <w:proofErr w:type="spellStart"/>
            <w:r w:rsidRPr="001B1679">
              <w:rPr>
                <w:sz w:val="16"/>
                <w:szCs w:val="16"/>
              </w:rPr>
              <w:t>Skylo</w:t>
            </w:r>
            <w:proofErr w:type="spellEnd"/>
            <w:r w:rsidRPr="001B1679">
              <w:rPr>
                <w:sz w:val="16"/>
                <w:szCs w:val="16"/>
              </w:rPr>
              <w:t xml:space="preserve">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5BC8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E9B84" w14:textId="77777777" w:rsidR="00C521B3" w:rsidRPr="001B1679" w:rsidRDefault="00C521B3" w:rsidP="00015975">
            <w:pPr>
              <w:pStyle w:val="TAL"/>
              <w:rPr>
                <w:sz w:val="16"/>
                <w:szCs w:val="16"/>
              </w:rPr>
            </w:pPr>
            <w:r w:rsidRPr="001B1679">
              <w:rPr>
                <w:sz w:val="16"/>
                <w:szCs w:val="16"/>
              </w:rPr>
              <w:t>3GPPMEMBER</w:t>
            </w:r>
          </w:p>
        </w:tc>
      </w:tr>
      <w:tr w:rsidR="00C521B3" w14:paraId="30638E3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FCB3D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BA1BD" w14:textId="77777777" w:rsidR="00C521B3" w:rsidRPr="001B1679" w:rsidRDefault="00C521B3" w:rsidP="00015975">
            <w:pPr>
              <w:pStyle w:val="TAL"/>
              <w:rPr>
                <w:sz w:val="16"/>
                <w:szCs w:val="16"/>
              </w:rPr>
            </w:pPr>
            <w:r w:rsidRPr="001B1679">
              <w:rPr>
                <w:sz w:val="16"/>
                <w:szCs w:val="16"/>
              </w:rPr>
              <w:t>Jo Dewaele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87B58" w14:textId="77777777" w:rsidR="00C521B3" w:rsidRPr="001B1679" w:rsidRDefault="00C521B3" w:rsidP="00015975">
            <w:pPr>
              <w:pStyle w:val="TAL"/>
              <w:rPr>
                <w:sz w:val="16"/>
                <w:szCs w:val="16"/>
              </w:rPr>
            </w:pPr>
            <w:r w:rsidRPr="001B1679">
              <w:rPr>
                <w:sz w:val="16"/>
                <w:szCs w:val="16"/>
              </w:rPr>
              <w:t>A.S.T.R.I.D. SA/NV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0B4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9655B9" w14:textId="77777777" w:rsidR="00C521B3" w:rsidRPr="001B1679" w:rsidRDefault="00C521B3" w:rsidP="00015975">
            <w:pPr>
              <w:pStyle w:val="TAL"/>
              <w:rPr>
                <w:sz w:val="16"/>
                <w:szCs w:val="16"/>
              </w:rPr>
            </w:pPr>
            <w:r w:rsidRPr="001B1679">
              <w:rPr>
                <w:sz w:val="16"/>
                <w:szCs w:val="16"/>
              </w:rPr>
              <w:t>3GPPMEMBER</w:t>
            </w:r>
          </w:p>
        </w:tc>
      </w:tr>
      <w:tr w:rsidR="00C521B3" w14:paraId="5FF1B3B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52F4E5"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9E223" w14:textId="77777777" w:rsidR="00C521B3" w:rsidRPr="001B1679" w:rsidRDefault="00C521B3" w:rsidP="00015975">
            <w:pPr>
              <w:pStyle w:val="TAL"/>
              <w:rPr>
                <w:sz w:val="16"/>
                <w:szCs w:val="16"/>
              </w:rPr>
            </w:pPr>
            <w:r w:rsidRPr="001B1679">
              <w:rPr>
                <w:sz w:val="16"/>
                <w:szCs w:val="16"/>
              </w:rPr>
              <w:t xml:space="preserve">Haruka </w:t>
            </w:r>
            <w:proofErr w:type="spellStart"/>
            <w:r w:rsidRPr="001B1679">
              <w:rPr>
                <w:sz w:val="16"/>
                <w:szCs w:val="16"/>
              </w:rPr>
              <w:t>Eitoku</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536C0" w14:textId="77777777" w:rsidR="00C521B3" w:rsidRPr="001B1679" w:rsidRDefault="00C521B3" w:rsidP="00015975">
            <w:pPr>
              <w:pStyle w:val="TAL"/>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23C04"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53E3F" w14:textId="77777777" w:rsidR="00C521B3" w:rsidRPr="001B1679" w:rsidRDefault="00C521B3" w:rsidP="00015975">
            <w:pPr>
              <w:pStyle w:val="TAL"/>
              <w:rPr>
                <w:sz w:val="16"/>
                <w:szCs w:val="16"/>
              </w:rPr>
            </w:pPr>
            <w:r w:rsidRPr="001B1679">
              <w:rPr>
                <w:sz w:val="16"/>
                <w:szCs w:val="16"/>
              </w:rPr>
              <w:t>3GPPMEMBER</w:t>
            </w:r>
          </w:p>
        </w:tc>
      </w:tr>
      <w:tr w:rsidR="00C521B3" w14:paraId="1C4B0E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8D34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EAD3A" w14:textId="77777777" w:rsidR="00C521B3" w:rsidRPr="001B1679" w:rsidRDefault="00C521B3" w:rsidP="00015975">
            <w:pPr>
              <w:pStyle w:val="TAL"/>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860C3" w14:textId="77777777" w:rsidR="00C521B3" w:rsidRPr="001B1679" w:rsidRDefault="00C521B3" w:rsidP="00015975">
            <w:pPr>
              <w:pStyle w:val="TAL"/>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4F8C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7A468" w14:textId="77777777" w:rsidR="00C521B3" w:rsidRPr="001B1679" w:rsidRDefault="00C521B3" w:rsidP="00015975">
            <w:pPr>
              <w:pStyle w:val="TAL"/>
              <w:rPr>
                <w:sz w:val="16"/>
                <w:szCs w:val="16"/>
              </w:rPr>
            </w:pPr>
            <w:r w:rsidRPr="001B1679">
              <w:rPr>
                <w:sz w:val="16"/>
                <w:szCs w:val="16"/>
              </w:rPr>
              <w:t>3GPPMEMBER</w:t>
            </w:r>
          </w:p>
        </w:tc>
      </w:tr>
      <w:tr w:rsidR="00C521B3" w14:paraId="35696F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D499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7C5563" w14:textId="77777777" w:rsidR="00C521B3" w:rsidRPr="001B1679" w:rsidRDefault="00C521B3" w:rsidP="00015975">
            <w:pPr>
              <w:pStyle w:val="TAL"/>
              <w:rPr>
                <w:sz w:val="16"/>
                <w:szCs w:val="16"/>
              </w:rPr>
            </w:pPr>
            <w:r w:rsidRPr="001B1679">
              <w:rPr>
                <w:sz w:val="16"/>
                <w:szCs w:val="16"/>
              </w:rPr>
              <w:t>Frederic Firmin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4674B"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B882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32D31" w14:textId="77777777" w:rsidR="00C521B3" w:rsidRPr="001B1679" w:rsidRDefault="00C521B3" w:rsidP="00015975">
            <w:pPr>
              <w:pStyle w:val="TAL"/>
              <w:rPr>
                <w:sz w:val="16"/>
                <w:szCs w:val="16"/>
              </w:rPr>
            </w:pPr>
            <w:r w:rsidRPr="001B1679">
              <w:rPr>
                <w:sz w:val="16"/>
                <w:szCs w:val="16"/>
              </w:rPr>
              <w:t>3GPPORG_REP</w:t>
            </w:r>
          </w:p>
        </w:tc>
      </w:tr>
      <w:tr w:rsidR="00C521B3" w14:paraId="5E64D9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F567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4818D" w14:textId="77777777" w:rsidR="00C521B3" w:rsidRPr="001B1679" w:rsidRDefault="00C521B3" w:rsidP="00015975">
            <w:pPr>
              <w:pStyle w:val="TAL"/>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AB6CC" w14:textId="77777777" w:rsidR="00C521B3" w:rsidRPr="001B1679" w:rsidRDefault="00C521B3" w:rsidP="00015975">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368E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8C59FB" w14:textId="77777777" w:rsidR="00C521B3" w:rsidRPr="001B1679" w:rsidRDefault="00C521B3" w:rsidP="00015975">
            <w:pPr>
              <w:pStyle w:val="TAL"/>
              <w:rPr>
                <w:sz w:val="16"/>
                <w:szCs w:val="16"/>
              </w:rPr>
            </w:pPr>
            <w:r w:rsidRPr="001B1679">
              <w:rPr>
                <w:sz w:val="16"/>
                <w:szCs w:val="16"/>
              </w:rPr>
              <w:t>3GPPORG_REP</w:t>
            </w:r>
          </w:p>
        </w:tc>
      </w:tr>
      <w:tr w:rsidR="00C521B3" w14:paraId="028CB1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079BE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5B15B" w14:textId="77777777" w:rsidR="00C521B3" w:rsidRPr="001B1679" w:rsidRDefault="00C521B3" w:rsidP="00015975">
            <w:pPr>
              <w:pStyle w:val="TAL"/>
              <w:rPr>
                <w:sz w:val="16"/>
                <w:szCs w:val="16"/>
              </w:rPr>
            </w:pPr>
            <w:r w:rsidRPr="001B1679">
              <w:rPr>
                <w:sz w:val="16"/>
                <w:szCs w:val="16"/>
              </w:rPr>
              <w:t>Borislav Glozman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A1DD3B" w14:textId="77777777" w:rsidR="00C521B3" w:rsidRPr="001B1679" w:rsidRDefault="00C521B3" w:rsidP="00015975">
            <w:pPr>
              <w:pStyle w:val="TAL"/>
              <w:rPr>
                <w:sz w:val="16"/>
                <w:szCs w:val="16"/>
              </w:rPr>
            </w:pPr>
            <w:r w:rsidRPr="001B1679">
              <w:rPr>
                <w:sz w:val="16"/>
                <w:szCs w:val="16"/>
              </w:rPr>
              <w:t>Amdocs Software Systems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0ECD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B9840" w14:textId="77777777" w:rsidR="00C521B3" w:rsidRPr="001B1679" w:rsidRDefault="00C521B3" w:rsidP="00015975">
            <w:pPr>
              <w:pStyle w:val="TAL"/>
              <w:rPr>
                <w:sz w:val="16"/>
                <w:szCs w:val="16"/>
              </w:rPr>
            </w:pPr>
            <w:r w:rsidRPr="001B1679">
              <w:rPr>
                <w:sz w:val="16"/>
                <w:szCs w:val="16"/>
              </w:rPr>
              <w:t>3GPPMEMBER</w:t>
            </w:r>
          </w:p>
        </w:tc>
      </w:tr>
      <w:tr w:rsidR="00C521B3" w14:paraId="3468BA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7EBAA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CC34CD" w14:textId="77777777" w:rsidR="00C521B3" w:rsidRPr="001B1679" w:rsidRDefault="00C521B3" w:rsidP="00015975">
            <w:pPr>
              <w:pStyle w:val="TAL"/>
              <w:rPr>
                <w:sz w:val="16"/>
                <w:szCs w:val="16"/>
              </w:rPr>
            </w:pPr>
            <w:r w:rsidRPr="001B1679">
              <w:rPr>
                <w:sz w:val="16"/>
                <w:szCs w:val="16"/>
              </w:rPr>
              <w:t xml:space="preserve">Florin </w:t>
            </w:r>
            <w:proofErr w:type="spellStart"/>
            <w:r w:rsidRPr="001B1679">
              <w:rPr>
                <w:sz w:val="16"/>
                <w:szCs w:val="16"/>
              </w:rPr>
              <w:t>Grec</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25E90" w14:textId="77777777" w:rsidR="00C521B3" w:rsidRPr="001B1679" w:rsidRDefault="00C521B3" w:rsidP="00015975">
            <w:pPr>
              <w:pStyle w:val="TAL"/>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C275BC"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B6258" w14:textId="77777777" w:rsidR="00C521B3" w:rsidRPr="001B1679" w:rsidRDefault="00C521B3" w:rsidP="00015975">
            <w:pPr>
              <w:pStyle w:val="TAL"/>
              <w:rPr>
                <w:sz w:val="16"/>
                <w:szCs w:val="16"/>
              </w:rPr>
            </w:pPr>
            <w:r w:rsidRPr="001B1679">
              <w:rPr>
                <w:sz w:val="16"/>
                <w:szCs w:val="16"/>
              </w:rPr>
              <w:t>3GPPMEMBER</w:t>
            </w:r>
          </w:p>
        </w:tc>
      </w:tr>
      <w:tr w:rsidR="00C521B3" w14:paraId="3B0BA9F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6661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84399" w14:textId="77777777" w:rsidR="00C521B3" w:rsidRPr="001B1679" w:rsidRDefault="00C521B3" w:rsidP="00015975">
            <w:pPr>
              <w:pStyle w:val="TAL"/>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60EFD"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D9C18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2F632" w14:textId="77777777" w:rsidR="00C521B3" w:rsidRPr="001B1679" w:rsidRDefault="00C521B3" w:rsidP="00015975">
            <w:pPr>
              <w:pStyle w:val="TAL"/>
              <w:rPr>
                <w:sz w:val="16"/>
                <w:szCs w:val="16"/>
              </w:rPr>
            </w:pPr>
            <w:r w:rsidRPr="001B1679">
              <w:rPr>
                <w:sz w:val="16"/>
                <w:szCs w:val="16"/>
              </w:rPr>
              <w:t>3GPPMEMBER</w:t>
            </w:r>
          </w:p>
        </w:tc>
      </w:tr>
      <w:tr w:rsidR="00C521B3" w14:paraId="6650C57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834AD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DB9843" w14:textId="77777777" w:rsidR="00C521B3" w:rsidRPr="001B1679" w:rsidRDefault="00C521B3" w:rsidP="00015975">
            <w:pPr>
              <w:pStyle w:val="TAL"/>
              <w:rPr>
                <w:sz w:val="16"/>
                <w:szCs w:val="16"/>
              </w:rPr>
            </w:pPr>
            <w:r w:rsidRPr="001B1679">
              <w:rPr>
                <w:sz w:val="16"/>
                <w:szCs w:val="16"/>
              </w:rPr>
              <w:t>Boren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20FA" w14:textId="77777777" w:rsidR="00C521B3" w:rsidRPr="001B1679" w:rsidRDefault="00C521B3" w:rsidP="00015975">
            <w:pPr>
              <w:pStyle w:val="TAL"/>
              <w:rPr>
                <w:sz w:val="16"/>
                <w:szCs w:val="16"/>
              </w:rPr>
            </w:pPr>
            <w:r w:rsidRPr="001B1679">
              <w:rPr>
                <w:sz w:val="16"/>
                <w:szCs w:val="16"/>
              </w:rPr>
              <w:t xml:space="preserve">Hangzhou </w:t>
            </w:r>
            <w:proofErr w:type="spellStart"/>
            <w:r w:rsidRPr="001B1679">
              <w:rPr>
                <w:sz w:val="16"/>
                <w:szCs w:val="16"/>
              </w:rPr>
              <w:t>Mengyuxiang</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6DA1B"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3A1BFF" w14:textId="77777777" w:rsidR="00C521B3" w:rsidRPr="001B1679" w:rsidRDefault="00C521B3" w:rsidP="00015975">
            <w:pPr>
              <w:pStyle w:val="TAL"/>
              <w:rPr>
                <w:sz w:val="16"/>
                <w:szCs w:val="16"/>
              </w:rPr>
            </w:pPr>
            <w:r w:rsidRPr="001B1679">
              <w:rPr>
                <w:sz w:val="16"/>
                <w:szCs w:val="16"/>
              </w:rPr>
              <w:t>3GPPMEMBER</w:t>
            </w:r>
          </w:p>
        </w:tc>
      </w:tr>
      <w:tr w:rsidR="00C521B3" w14:paraId="5C8D85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B4A9DE"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58D9B" w14:textId="77777777" w:rsidR="00C521B3" w:rsidRPr="001B1679" w:rsidRDefault="00C521B3" w:rsidP="00015975">
            <w:pPr>
              <w:pStyle w:val="TAL"/>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6329F" w14:textId="77777777" w:rsidR="00C521B3" w:rsidRPr="001B1679" w:rsidRDefault="00C521B3" w:rsidP="00015975">
            <w:pPr>
              <w:pStyle w:val="TAL"/>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80EA42"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7C06A" w14:textId="77777777" w:rsidR="00C521B3" w:rsidRPr="001B1679" w:rsidRDefault="00C521B3" w:rsidP="00015975">
            <w:pPr>
              <w:pStyle w:val="TAL"/>
              <w:rPr>
                <w:sz w:val="16"/>
                <w:szCs w:val="16"/>
              </w:rPr>
            </w:pPr>
            <w:r w:rsidRPr="001B1679">
              <w:rPr>
                <w:sz w:val="16"/>
                <w:szCs w:val="16"/>
              </w:rPr>
              <w:t>3GPPMEMBER</w:t>
            </w:r>
          </w:p>
        </w:tc>
      </w:tr>
      <w:tr w:rsidR="00C521B3" w14:paraId="422B19B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9C41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F4C44D" w14:textId="77777777" w:rsidR="00C521B3" w:rsidRPr="001B1679" w:rsidRDefault="00C521B3" w:rsidP="00015975">
            <w:pPr>
              <w:pStyle w:val="TAL"/>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BBA47"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61CD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4C74D6" w14:textId="77777777" w:rsidR="00C521B3" w:rsidRPr="001B1679" w:rsidRDefault="00C521B3" w:rsidP="00015975">
            <w:pPr>
              <w:pStyle w:val="TAL"/>
              <w:rPr>
                <w:sz w:val="16"/>
                <w:szCs w:val="16"/>
              </w:rPr>
            </w:pPr>
            <w:r w:rsidRPr="001B1679">
              <w:rPr>
                <w:sz w:val="16"/>
                <w:szCs w:val="16"/>
              </w:rPr>
              <w:t>3GPPMEMBER</w:t>
            </w:r>
          </w:p>
        </w:tc>
      </w:tr>
      <w:tr w:rsidR="00C521B3" w14:paraId="5B0AF2A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85A75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1A11A" w14:textId="77777777" w:rsidR="00C521B3" w:rsidRPr="001B1679" w:rsidRDefault="00C521B3" w:rsidP="00015975">
            <w:pPr>
              <w:pStyle w:val="TAL"/>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E3CE2" w14:textId="77777777" w:rsidR="00C521B3" w:rsidRPr="001B1679" w:rsidRDefault="00C521B3" w:rsidP="00015975">
            <w:pPr>
              <w:pStyle w:val="TAL"/>
              <w:rPr>
                <w:sz w:val="16"/>
                <w:szCs w:val="16"/>
              </w:rPr>
            </w:pPr>
            <w:proofErr w:type="spellStart"/>
            <w:r w:rsidRPr="001B1679">
              <w:rPr>
                <w:sz w:val="16"/>
                <w:szCs w:val="16"/>
              </w:rPr>
              <w:t>Spreadtrum</w:t>
            </w:r>
            <w:proofErr w:type="spellEnd"/>
            <w:r w:rsidRPr="001B1679">
              <w:rPr>
                <w:sz w:val="16"/>
                <w:szCs w:val="16"/>
              </w:rPr>
              <w:t xml:space="preserve">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28D2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E1650" w14:textId="77777777" w:rsidR="00C521B3" w:rsidRPr="001B1679" w:rsidRDefault="00C521B3" w:rsidP="00015975">
            <w:pPr>
              <w:pStyle w:val="TAL"/>
              <w:rPr>
                <w:sz w:val="16"/>
                <w:szCs w:val="16"/>
              </w:rPr>
            </w:pPr>
            <w:r w:rsidRPr="001B1679">
              <w:rPr>
                <w:sz w:val="16"/>
                <w:szCs w:val="16"/>
              </w:rPr>
              <w:t>3GPPMEMBER</w:t>
            </w:r>
          </w:p>
        </w:tc>
      </w:tr>
      <w:tr w:rsidR="00C521B3" w14:paraId="6C0E801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BA03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F77D7" w14:textId="77777777" w:rsidR="00C521B3" w:rsidRPr="001B1679" w:rsidRDefault="00C521B3" w:rsidP="00015975">
            <w:pPr>
              <w:pStyle w:val="TAL"/>
              <w:rPr>
                <w:sz w:val="16"/>
                <w:szCs w:val="16"/>
              </w:rPr>
            </w:pPr>
            <w:r w:rsidRPr="001B1679">
              <w:rPr>
                <w:sz w:val="16"/>
                <w:szCs w:val="16"/>
              </w:rPr>
              <w:t>Colby Harper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53C9B" w14:textId="77777777" w:rsidR="00C521B3" w:rsidRPr="001B1679" w:rsidRDefault="00C521B3" w:rsidP="00015975">
            <w:pPr>
              <w:pStyle w:val="TAL"/>
              <w:rPr>
                <w:sz w:val="16"/>
                <w:szCs w:val="16"/>
              </w:rPr>
            </w:pPr>
            <w:r w:rsidRPr="001B1679">
              <w:rPr>
                <w:sz w:val="16"/>
                <w:szCs w:val="16"/>
              </w:rPr>
              <w:t xml:space="preserve">Pivotal </w:t>
            </w:r>
            <w:proofErr w:type="spellStart"/>
            <w:r w:rsidRPr="001B1679">
              <w:rPr>
                <w:sz w:val="16"/>
                <w:szCs w:val="16"/>
              </w:rPr>
              <w:t>Commware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A30DC7"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5474B8" w14:textId="77777777" w:rsidR="00C521B3" w:rsidRPr="001B1679" w:rsidRDefault="00C521B3" w:rsidP="00015975">
            <w:pPr>
              <w:pStyle w:val="TAL"/>
              <w:rPr>
                <w:sz w:val="16"/>
                <w:szCs w:val="16"/>
              </w:rPr>
            </w:pPr>
            <w:r w:rsidRPr="001B1679">
              <w:rPr>
                <w:sz w:val="16"/>
                <w:szCs w:val="16"/>
              </w:rPr>
              <w:t>3GPPMEMBER</w:t>
            </w:r>
          </w:p>
        </w:tc>
      </w:tr>
      <w:tr w:rsidR="00C521B3" w14:paraId="73722E7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617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CEF84" w14:textId="77777777" w:rsidR="00C521B3" w:rsidRPr="001B1679" w:rsidRDefault="00C521B3" w:rsidP="00015975">
            <w:pPr>
              <w:pStyle w:val="TAL"/>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D6A13" w14:textId="77777777" w:rsidR="00C521B3" w:rsidRPr="001B1679" w:rsidRDefault="00C521B3" w:rsidP="00015975">
            <w:pPr>
              <w:pStyle w:val="TAL"/>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B53E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EF8F8" w14:textId="77777777" w:rsidR="00C521B3" w:rsidRPr="001B1679" w:rsidRDefault="00C521B3" w:rsidP="00015975">
            <w:pPr>
              <w:pStyle w:val="TAL"/>
              <w:rPr>
                <w:sz w:val="16"/>
                <w:szCs w:val="16"/>
              </w:rPr>
            </w:pPr>
            <w:r w:rsidRPr="001B1679">
              <w:rPr>
                <w:sz w:val="16"/>
                <w:szCs w:val="16"/>
              </w:rPr>
              <w:t>3GPPMEMBER</w:t>
            </w:r>
          </w:p>
        </w:tc>
      </w:tr>
      <w:tr w:rsidR="00C521B3" w14:paraId="6AC7806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C718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D1999" w14:textId="77777777" w:rsidR="00C521B3" w:rsidRPr="001B1679" w:rsidRDefault="00C521B3" w:rsidP="00015975">
            <w:pPr>
              <w:pStyle w:val="TAL"/>
              <w:rPr>
                <w:sz w:val="16"/>
                <w:szCs w:val="16"/>
              </w:rPr>
            </w:pPr>
            <w:proofErr w:type="spellStart"/>
            <w:r w:rsidRPr="001B1679">
              <w:rPr>
                <w:sz w:val="16"/>
                <w:szCs w:val="16"/>
              </w:rPr>
              <w:t>Sohei</w:t>
            </w:r>
            <w:proofErr w:type="spellEnd"/>
            <w:r w:rsidRPr="001B1679">
              <w:rPr>
                <w:sz w:val="16"/>
                <w:szCs w:val="16"/>
              </w:rPr>
              <w:t xml:space="preserve"> </w:t>
            </w:r>
            <w:proofErr w:type="spellStart"/>
            <w:r w:rsidRPr="001B1679">
              <w:rPr>
                <w:sz w:val="16"/>
                <w:szCs w:val="16"/>
              </w:rPr>
              <w:t>Itahara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BC14D"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35BB8"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29D41" w14:textId="77777777" w:rsidR="00C521B3" w:rsidRPr="001B1679" w:rsidRDefault="00C521B3" w:rsidP="00015975">
            <w:pPr>
              <w:pStyle w:val="TAL"/>
              <w:rPr>
                <w:sz w:val="16"/>
                <w:szCs w:val="16"/>
              </w:rPr>
            </w:pPr>
            <w:r w:rsidRPr="001B1679">
              <w:rPr>
                <w:sz w:val="16"/>
                <w:szCs w:val="16"/>
              </w:rPr>
              <w:t>3GPPMEMBER</w:t>
            </w:r>
          </w:p>
        </w:tc>
      </w:tr>
      <w:tr w:rsidR="00C521B3" w14:paraId="0936CB8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50B2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A39D4" w14:textId="77777777" w:rsidR="00C521B3" w:rsidRPr="001B1679" w:rsidRDefault="00C521B3" w:rsidP="00015975">
            <w:pPr>
              <w:pStyle w:val="TAL"/>
              <w:rPr>
                <w:sz w:val="16"/>
                <w:szCs w:val="16"/>
              </w:rPr>
            </w:pPr>
            <w:r w:rsidRPr="001B1679">
              <w:rPr>
                <w:sz w:val="16"/>
                <w:szCs w:val="16"/>
              </w:rPr>
              <w:t>Masaki 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93F41"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2C64C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3CB30" w14:textId="77777777" w:rsidR="00C521B3" w:rsidRPr="001B1679" w:rsidRDefault="00C521B3" w:rsidP="00015975">
            <w:pPr>
              <w:pStyle w:val="TAL"/>
              <w:rPr>
                <w:sz w:val="16"/>
                <w:szCs w:val="16"/>
              </w:rPr>
            </w:pPr>
            <w:r w:rsidRPr="001B1679">
              <w:rPr>
                <w:sz w:val="16"/>
                <w:szCs w:val="16"/>
              </w:rPr>
              <w:t>3GPPMEMBER</w:t>
            </w:r>
          </w:p>
        </w:tc>
      </w:tr>
      <w:tr w:rsidR="00C521B3" w14:paraId="6DCA3BC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2BB54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5D1C3" w14:textId="77777777" w:rsidR="00C521B3" w:rsidRPr="001B1679" w:rsidRDefault="00C521B3" w:rsidP="00015975">
            <w:pPr>
              <w:pStyle w:val="TAL"/>
              <w:rPr>
                <w:sz w:val="16"/>
                <w:szCs w:val="16"/>
              </w:rPr>
            </w:pPr>
            <w:r w:rsidRPr="001B1679">
              <w:rPr>
                <w:sz w:val="16"/>
                <w:szCs w:val="16"/>
              </w:rPr>
              <w:t>TSDSI Jaswal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CFA70"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050F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DCE24" w14:textId="77777777" w:rsidR="00C521B3" w:rsidRPr="001B1679" w:rsidRDefault="00C521B3" w:rsidP="00015975">
            <w:pPr>
              <w:pStyle w:val="TAL"/>
              <w:rPr>
                <w:sz w:val="16"/>
                <w:szCs w:val="16"/>
              </w:rPr>
            </w:pPr>
            <w:r w:rsidRPr="001B1679">
              <w:rPr>
                <w:sz w:val="16"/>
                <w:szCs w:val="16"/>
              </w:rPr>
              <w:t>3GPPORG_REP</w:t>
            </w:r>
          </w:p>
        </w:tc>
      </w:tr>
      <w:tr w:rsidR="00C521B3" w14:paraId="02DB56D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652A1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BE574" w14:textId="77777777" w:rsidR="00C521B3" w:rsidRPr="001B1679" w:rsidRDefault="00C521B3" w:rsidP="00015975">
            <w:pPr>
              <w:pStyle w:val="TAL"/>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E8915" w14:textId="77777777" w:rsidR="00C521B3" w:rsidRPr="001B1679" w:rsidRDefault="00C521B3" w:rsidP="00015975">
            <w:pPr>
              <w:pStyle w:val="TAL"/>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DB170"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CE21E" w14:textId="77777777" w:rsidR="00C521B3" w:rsidRPr="001B1679" w:rsidRDefault="00C521B3" w:rsidP="00015975">
            <w:pPr>
              <w:pStyle w:val="TAL"/>
              <w:rPr>
                <w:sz w:val="16"/>
                <w:szCs w:val="16"/>
              </w:rPr>
            </w:pPr>
            <w:r w:rsidRPr="001B1679">
              <w:rPr>
                <w:sz w:val="16"/>
                <w:szCs w:val="16"/>
              </w:rPr>
              <w:t>3GPPMEMBER</w:t>
            </w:r>
          </w:p>
        </w:tc>
      </w:tr>
      <w:tr w:rsidR="00C521B3" w14:paraId="130E81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A03E7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84CF2" w14:textId="77777777" w:rsidR="00C521B3" w:rsidRPr="001B1679" w:rsidRDefault="00C521B3" w:rsidP="00015975">
            <w:pPr>
              <w:pStyle w:val="TAL"/>
              <w:rPr>
                <w:sz w:val="16"/>
                <w:szCs w:val="16"/>
              </w:rPr>
            </w:pPr>
            <w:proofErr w:type="spellStart"/>
            <w:r w:rsidRPr="001B1679">
              <w:rPr>
                <w:sz w:val="16"/>
                <w:szCs w:val="16"/>
              </w:rPr>
              <w:t>Yunjian</w:t>
            </w:r>
            <w:proofErr w:type="spellEnd"/>
            <w:r w:rsidRPr="001B1679">
              <w:rPr>
                <w:sz w:val="16"/>
                <w:szCs w:val="16"/>
              </w:rPr>
              <w:t xml:space="preserve"> Jia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CACDD" w14:textId="77777777" w:rsidR="00C521B3" w:rsidRPr="001B1679" w:rsidRDefault="00C521B3" w:rsidP="00015975">
            <w:pPr>
              <w:pStyle w:val="TAL"/>
              <w:rPr>
                <w:sz w:val="16"/>
                <w:szCs w:val="16"/>
              </w:rPr>
            </w:pPr>
            <w:r w:rsidRPr="001B1679">
              <w:rPr>
                <w:sz w:val="16"/>
                <w:szCs w:val="16"/>
              </w:rPr>
              <w:t>Chongqing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0890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15BD5E" w14:textId="77777777" w:rsidR="00C521B3" w:rsidRPr="001B1679" w:rsidRDefault="00C521B3" w:rsidP="00015975">
            <w:pPr>
              <w:pStyle w:val="TAL"/>
              <w:rPr>
                <w:sz w:val="16"/>
                <w:szCs w:val="16"/>
              </w:rPr>
            </w:pPr>
            <w:r w:rsidRPr="001B1679">
              <w:rPr>
                <w:sz w:val="16"/>
                <w:szCs w:val="16"/>
              </w:rPr>
              <w:t>3GPPMEMBER</w:t>
            </w:r>
          </w:p>
        </w:tc>
      </w:tr>
      <w:tr w:rsidR="00C521B3" w14:paraId="135257B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0BC94"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F552E" w14:textId="77777777" w:rsidR="00C521B3" w:rsidRPr="001B1679" w:rsidRDefault="00C521B3" w:rsidP="00015975">
            <w:pPr>
              <w:pStyle w:val="TAL"/>
              <w:rPr>
                <w:sz w:val="16"/>
                <w:szCs w:val="16"/>
              </w:rPr>
            </w:pPr>
            <w:r w:rsidRPr="001B1679">
              <w:rPr>
                <w:sz w:val="16"/>
                <w:szCs w:val="16"/>
              </w:rPr>
              <w:t>Mengzhen Jian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039043"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2504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E8A09" w14:textId="77777777" w:rsidR="00C521B3" w:rsidRPr="001B1679" w:rsidRDefault="00C521B3" w:rsidP="00015975">
            <w:pPr>
              <w:pStyle w:val="TAL"/>
              <w:rPr>
                <w:sz w:val="16"/>
                <w:szCs w:val="16"/>
              </w:rPr>
            </w:pPr>
            <w:r w:rsidRPr="001B1679">
              <w:rPr>
                <w:sz w:val="16"/>
                <w:szCs w:val="16"/>
              </w:rPr>
              <w:t>3GPPMEMBER</w:t>
            </w:r>
          </w:p>
        </w:tc>
      </w:tr>
      <w:tr w:rsidR="00C521B3" w14:paraId="4F6C1D2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C805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D38607" w14:textId="77777777" w:rsidR="00C521B3" w:rsidRPr="001B1679" w:rsidRDefault="00C521B3" w:rsidP="00015975">
            <w:pPr>
              <w:pStyle w:val="TAL"/>
              <w:rPr>
                <w:sz w:val="16"/>
                <w:szCs w:val="16"/>
              </w:rPr>
            </w:pPr>
            <w:r w:rsidRPr="001B1679">
              <w:rPr>
                <w:sz w:val="16"/>
                <w:szCs w:val="16"/>
              </w:rPr>
              <w:t>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9BC3E" w14:textId="77777777" w:rsidR="00C521B3" w:rsidRPr="001B1679" w:rsidRDefault="00C521B3" w:rsidP="00015975">
            <w:pPr>
              <w:pStyle w:val="TAL"/>
              <w:rPr>
                <w:sz w:val="16"/>
                <w:szCs w:val="16"/>
              </w:rPr>
            </w:pPr>
            <w:r w:rsidRPr="001B1679">
              <w:rPr>
                <w:sz w:val="16"/>
                <w:szCs w:val="16"/>
              </w:rPr>
              <w:t>INSPUR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78079"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1875CE" w14:textId="77777777" w:rsidR="00C521B3" w:rsidRPr="001B1679" w:rsidRDefault="00C521B3" w:rsidP="00015975">
            <w:pPr>
              <w:pStyle w:val="TAL"/>
              <w:rPr>
                <w:sz w:val="16"/>
                <w:szCs w:val="16"/>
              </w:rPr>
            </w:pPr>
            <w:r w:rsidRPr="001B1679">
              <w:rPr>
                <w:sz w:val="16"/>
                <w:szCs w:val="16"/>
              </w:rPr>
              <w:t>3GPPMEMBER</w:t>
            </w:r>
          </w:p>
        </w:tc>
      </w:tr>
      <w:tr w:rsidR="00C521B3" w14:paraId="6955889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644C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A9F65D" w14:textId="77777777" w:rsidR="00C521B3" w:rsidRPr="001B1679" w:rsidRDefault="00C521B3" w:rsidP="00015975">
            <w:pPr>
              <w:pStyle w:val="TAL"/>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D26BA" w14:textId="77777777" w:rsidR="00C521B3" w:rsidRPr="001B1679" w:rsidRDefault="00C521B3" w:rsidP="00015975">
            <w:pPr>
              <w:pStyle w:val="TAL"/>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383D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49F06" w14:textId="77777777" w:rsidR="00C521B3" w:rsidRPr="001B1679" w:rsidRDefault="00C521B3" w:rsidP="00015975">
            <w:pPr>
              <w:pStyle w:val="TAL"/>
              <w:rPr>
                <w:sz w:val="16"/>
                <w:szCs w:val="16"/>
              </w:rPr>
            </w:pPr>
            <w:r w:rsidRPr="001B1679">
              <w:rPr>
                <w:sz w:val="16"/>
                <w:szCs w:val="16"/>
              </w:rPr>
              <w:t>3GPPMEMBER</w:t>
            </w:r>
          </w:p>
        </w:tc>
      </w:tr>
      <w:tr w:rsidR="00C521B3" w14:paraId="11396F2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4DEE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8B8B5" w14:textId="77777777" w:rsidR="00C521B3" w:rsidRPr="001B1679" w:rsidRDefault="00C521B3" w:rsidP="00015975">
            <w:pPr>
              <w:pStyle w:val="TAL"/>
              <w:rPr>
                <w:sz w:val="16"/>
                <w:szCs w:val="16"/>
              </w:rPr>
            </w:pPr>
            <w:r w:rsidRPr="001B1679">
              <w:rPr>
                <w:sz w:val="16"/>
                <w:szCs w:val="16"/>
              </w:rPr>
              <w:t>Kirtan Gopal Panda Kirtan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2E1B3"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98A1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343B5" w14:textId="77777777" w:rsidR="00C521B3" w:rsidRPr="001B1679" w:rsidRDefault="00C521B3" w:rsidP="00015975">
            <w:pPr>
              <w:pStyle w:val="TAL"/>
              <w:rPr>
                <w:sz w:val="16"/>
                <w:szCs w:val="16"/>
              </w:rPr>
            </w:pPr>
            <w:r w:rsidRPr="001B1679">
              <w:rPr>
                <w:sz w:val="16"/>
                <w:szCs w:val="16"/>
              </w:rPr>
              <w:t>3GPPMEMBER</w:t>
            </w:r>
          </w:p>
        </w:tc>
      </w:tr>
      <w:tr w:rsidR="00C521B3" w14:paraId="5C57E91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6A743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F8AF7C" w14:textId="77777777" w:rsidR="00C521B3" w:rsidRPr="001B1679" w:rsidRDefault="00C521B3" w:rsidP="00015975">
            <w:pPr>
              <w:pStyle w:val="TAL"/>
              <w:rPr>
                <w:sz w:val="16"/>
                <w:szCs w:val="16"/>
              </w:rPr>
            </w:pPr>
            <w:r w:rsidRPr="001B1679">
              <w:rPr>
                <w:sz w:val="16"/>
                <w:szCs w:val="16"/>
              </w:rPr>
              <w:t xml:space="preserve">Frank </w:t>
            </w:r>
            <w:proofErr w:type="spellStart"/>
            <w:r w:rsidRPr="001B1679">
              <w:rPr>
                <w:sz w:val="16"/>
                <w:szCs w:val="16"/>
              </w:rPr>
              <w:t>Koersten</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0CB31" w14:textId="77777777" w:rsidR="00C521B3" w:rsidRPr="001B1679" w:rsidRDefault="00C521B3" w:rsidP="00015975">
            <w:pPr>
              <w:pStyle w:val="TAL"/>
              <w:rPr>
                <w:sz w:val="16"/>
                <w:szCs w:val="16"/>
              </w:rPr>
            </w:pPr>
            <w:r w:rsidRPr="001B1679">
              <w:rPr>
                <w:sz w:val="16"/>
                <w:szCs w:val="16"/>
              </w:rPr>
              <w:t>BDBOS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2FD18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86AAEC" w14:textId="77777777" w:rsidR="00C521B3" w:rsidRPr="001B1679" w:rsidRDefault="00C521B3" w:rsidP="00015975">
            <w:pPr>
              <w:pStyle w:val="TAL"/>
              <w:rPr>
                <w:sz w:val="16"/>
                <w:szCs w:val="16"/>
              </w:rPr>
            </w:pPr>
            <w:r w:rsidRPr="001B1679">
              <w:rPr>
                <w:sz w:val="16"/>
                <w:szCs w:val="16"/>
              </w:rPr>
              <w:t>3GPPMEMBER</w:t>
            </w:r>
          </w:p>
        </w:tc>
      </w:tr>
      <w:tr w:rsidR="00C521B3" w14:paraId="32BBB5C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95EA8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530859" w14:textId="77777777" w:rsidR="00C521B3" w:rsidRPr="001B1679" w:rsidRDefault="00C521B3" w:rsidP="00015975">
            <w:pPr>
              <w:pStyle w:val="TAL"/>
              <w:rPr>
                <w:sz w:val="16"/>
                <w:szCs w:val="16"/>
              </w:rPr>
            </w:pPr>
            <w:r w:rsidRPr="001B1679">
              <w:rPr>
                <w:sz w:val="16"/>
                <w:szCs w:val="16"/>
              </w:rPr>
              <w:t>Lance Kong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406DD" w14:textId="77777777" w:rsidR="00C521B3" w:rsidRPr="001B1679" w:rsidRDefault="00C521B3" w:rsidP="00015975">
            <w:pPr>
              <w:pStyle w:val="TAL"/>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81F8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1E76AE" w14:textId="77777777" w:rsidR="00C521B3" w:rsidRPr="001B1679" w:rsidRDefault="00C521B3" w:rsidP="00015975">
            <w:pPr>
              <w:pStyle w:val="TAL"/>
              <w:rPr>
                <w:sz w:val="16"/>
                <w:szCs w:val="16"/>
              </w:rPr>
            </w:pPr>
            <w:r w:rsidRPr="001B1679">
              <w:rPr>
                <w:sz w:val="16"/>
                <w:szCs w:val="16"/>
              </w:rPr>
              <w:t>3GPPMEMBER</w:t>
            </w:r>
          </w:p>
        </w:tc>
      </w:tr>
      <w:tr w:rsidR="00C521B3" w14:paraId="03E040A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9281F"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51A22" w14:textId="77777777" w:rsidR="00C521B3" w:rsidRPr="001B1679" w:rsidRDefault="00C521B3" w:rsidP="00015975">
            <w:pPr>
              <w:pStyle w:val="TAL"/>
              <w:rPr>
                <w:sz w:val="16"/>
                <w:szCs w:val="16"/>
              </w:rPr>
            </w:pPr>
            <w:r w:rsidRPr="001B1679">
              <w:rPr>
                <w:sz w:val="16"/>
                <w:szCs w:val="16"/>
              </w:rPr>
              <w:t>Yvette Koza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886144" w14:textId="77777777" w:rsidR="00C521B3" w:rsidRPr="001B1679" w:rsidRDefault="00C521B3" w:rsidP="00015975">
            <w:pPr>
              <w:pStyle w:val="TAL"/>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8628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8429C" w14:textId="77777777" w:rsidR="00C521B3" w:rsidRPr="001B1679" w:rsidRDefault="00C521B3" w:rsidP="00015975">
            <w:pPr>
              <w:pStyle w:val="TAL"/>
              <w:rPr>
                <w:sz w:val="16"/>
                <w:szCs w:val="16"/>
              </w:rPr>
            </w:pPr>
            <w:r w:rsidRPr="001B1679">
              <w:rPr>
                <w:sz w:val="16"/>
                <w:szCs w:val="16"/>
              </w:rPr>
              <w:t>3GPPMEMBER</w:t>
            </w:r>
          </w:p>
        </w:tc>
      </w:tr>
      <w:tr w:rsidR="00C521B3" w14:paraId="232005D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1D024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EE8104" w14:textId="77777777" w:rsidR="00C521B3" w:rsidRPr="001B1679" w:rsidRDefault="00C521B3" w:rsidP="00015975">
            <w:pPr>
              <w:pStyle w:val="TAL"/>
              <w:rPr>
                <w:sz w:val="16"/>
                <w:szCs w:val="16"/>
              </w:rPr>
            </w:pPr>
            <w:proofErr w:type="spellStart"/>
            <w:r w:rsidRPr="001B1679">
              <w:rPr>
                <w:sz w:val="16"/>
                <w:szCs w:val="16"/>
              </w:rPr>
              <w:t>Moyukh</w:t>
            </w:r>
            <w:proofErr w:type="spellEnd"/>
            <w:r w:rsidRPr="001B1679">
              <w:rPr>
                <w:sz w:val="16"/>
                <w:szCs w:val="16"/>
              </w:rPr>
              <w:t xml:space="preserve"> </w:t>
            </w:r>
            <w:proofErr w:type="spellStart"/>
            <w:r w:rsidRPr="001B1679">
              <w:rPr>
                <w:sz w:val="16"/>
                <w:szCs w:val="16"/>
              </w:rPr>
              <w:t>Laha</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85B03"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82C93"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42DCDD" w14:textId="77777777" w:rsidR="00C521B3" w:rsidRPr="001B1679" w:rsidRDefault="00C521B3" w:rsidP="00015975">
            <w:pPr>
              <w:pStyle w:val="TAL"/>
              <w:rPr>
                <w:sz w:val="16"/>
                <w:szCs w:val="16"/>
              </w:rPr>
            </w:pPr>
            <w:r w:rsidRPr="001B1679">
              <w:rPr>
                <w:sz w:val="16"/>
                <w:szCs w:val="16"/>
              </w:rPr>
              <w:t>3GPPMEMBER</w:t>
            </w:r>
          </w:p>
        </w:tc>
      </w:tr>
      <w:tr w:rsidR="00C521B3" w14:paraId="626414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8CF71A"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06CCD" w14:textId="77777777" w:rsidR="00C521B3" w:rsidRPr="001B1679" w:rsidRDefault="00C521B3" w:rsidP="00015975">
            <w:pPr>
              <w:pStyle w:val="TAL"/>
              <w:rPr>
                <w:sz w:val="16"/>
                <w:szCs w:val="16"/>
              </w:rPr>
            </w:pPr>
            <w:r w:rsidRPr="001B1679">
              <w:rPr>
                <w:sz w:val="16"/>
                <w:szCs w:val="16"/>
              </w:rPr>
              <w:t>Bo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AAB78"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00DF"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B4287" w14:textId="77777777" w:rsidR="00C521B3" w:rsidRPr="001B1679" w:rsidRDefault="00C521B3" w:rsidP="00015975">
            <w:pPr>
              <w:pStyle w:val="TAL"/>
              <w:rPr>
                <w:sz w:val="16"/>
                <w:szCs w:val="16"/>
              </w:rPr>
            </w:pPr>
            <w:r w:rsidRPr="001B1679">
              <w:rPr>
                <w:sz w:val="16"/>
                <w:szCs w:val="16"/>
              </w:rPr>
              <w:t>3GPPMEMBER</w:t>
            </w:r>
          </w:p>
        </w:tc>
      </w:tr>
      <w:tr w:rsidR="00C521B3" w14:paraId="5D9628A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1BB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02D92" w14:textId="77777777" w:rsidR="00C521B3" w:rsidRPr="001B1679" w:rsidRDefault="00C521B3" w:rsidP="00015975">
            <w:pPr>
              <w:pStyle w:val="TAL"/>
              <w:rPr>
                <w:sz w:val="16"/>
                <w:szCs w:val="16"/>
              </w:rPr>
            </w:pPr>
            <w:r w:rsidRPr="001B1679">
              <w:rPr>
                <w:sz w:val="16"/>
                <w:szCs w:val="16"/>
              </w:rPr>
              <w:t>Brian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E1263C" w14:textId="77777777" w:rsidR="00C521B3" w:rsidRPr="001B1679" w:rsidRDefault="00C521B3" w:rsidP="00015975">
            <w:pPr>
              <w:pStyle w:val="TAL"/>
              <w:rPr>
                <w:sz w:val="16"/>
                <w:szCs w:val="16"/>
              </w:rPr>
            </w:pPr>
            <w:r w:rsidRPr="001B1679">
              <w:rPr>
                <w:sz w:val="16"/>
                <w:szCs w:val="16"/>
              </w:rPr>
              <w:t>Dolby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84B0B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7C9CC0" w14:textId="77777777" w:rsidR="00C521B3" w:rsidRPr="001B1679" w:rsidRDefault="00C521B3" w:rsidP="00015975">
            <w:pPr>
              <w:pStyle w:val="TAL"/>
              <w:rPr>
                <w:sz w:val="16"/>
                <w:szCs w:val="16"/>
              </w:rPr>
            </w:pPr>
            <w:r w:rsidRPr="001B1679">
              <w:rPr>
                <w:sz w:val="16"/>
                <w:szCs w:val="16"/>
              </w:rPr>
              <w:t>3GPPMEMBER</w:t>
            </w:r>
          </w:p>
        </w:tc>
      </w:tr>
      <w:tr w:rsidR="00C521B3" w14:paraId="7A9B31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A32DCB"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20A062" w14:textId="77777777" w:rsidR="00C521B3" w:rsidRPr="001B1679" w:rsidRDefault="00C521B3" w:rsidP="00015975">
            <w:pPr>
              <w:pStyle w:val="TAL"/>
              <w:rPr>
                <w:sz w:val="16"/>
                <w:szCs w:val="16"/>
              </w:rPr>
            </w:pPr>
            <w:proofErr w:type="spellStart"/>
            <w:r w:rsidRPr="001B1679">
              <w:rPr>
                <w:sz w:val="16"/>
                <w:szCs w:val="16"/>
              </w:rPr>
              <w:t>Hyeyoung</w:t>
            </w:r>
            <w:proofErr w:type="spellEnd"/>
            <w:r w:rsidRPr="001B1679">
              <w:rPr>
                <w:sz w:val="16"/>
                <w:szCs w:val="16"/>
              </w:rPr>
              <w:t xml:space="preserve"> </w:t>
            </w:r>
            <w:proofErr w:type="spellStart"/>
            <w:r w:rsidRPr="001B1679">
              <w:rPr>
                <w:sz w:val="16"/>
                <w:szCs w:val="16"/>
              </w:rPr>
              <w:t>Esthel</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5AF0F" w14:textId="77777777" w:rsidR="00C521B3" w:rsidRPr="001B1679" w:rsidRDefault="00C521B3" w:rsidP="00015975">
            <w:pPr>
              <w:pStyle w:val="TAL"/>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BC06"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F0978" w14:textId="77777777" w:rsidR="00C521B3" w:rsidRPr="001B1679" w:rsidRDefault="00C521B3" w:rsidP="00015975">
            <w:pPr>
              <w:pStyle w:val="TAL"/>
              <w:rPr>
                <w:sz w:val="16"/>
                <w:szCs w:val="16"/>
              </w:rPr>
            </w:pPr>
            <w:r w:rsidRPr="001B1679">
              <w:rPr>
                <w:sz w:val="16"/>
                <w:szCs w:val="16"/>
              </w:rPr>
              <w:t>3GPPORG_REP</w:t>
            </w:r>
          </w:p>
        </w:tc>
      </w:tr>
      <w:tr w:rsidR="00C521B3" w14:paraId="5D2074A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D59D8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8B8E1" w14:textId="77777777" w:rsidR="00C521B3" w:rsidRPr="001B1679" w:rsidRDefault="00C521B3" w:rsidP="00015975">
            <w:pPr>
              <w:pStyle w:val="TAL"/>
              <w:rPr>
                <w:sz w:val="16"/>
                <w:szCs w:val="16"/>
              </w:rPr>
            </w:pPr>
            <w:proofErr w:type="spellStart"/>
            <w:r w:rsidRPr="001B1679">
              <w:rPr>
                <w:sz w:val="16"/>
                <w:szCs w:val="16"/>
              </w:rPr>
              <w:t>SeongJun</w:t>
            </w:r>
            <w:proofErr w:type="spellEnd"/>
            <w:r w:rsidRPr="001B1679">
              <w:rPr>
                <w:sz w:val="16"/>
                <w:szCs w:val="16"/>
              </w:rPr>
              <w:t xml:space="preserve">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9671A" w14:textId="77777777" w:rsidR="00C521B3" w:rsidRPr="001B1679" w:rsidRDefault="00C521B3" w:rsidP="00015975">
            <w:pPr>
              <w:pStyle w:val="TAL"/>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548B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30FC2" w14:textId="77777777" w:rsidR="00C521B3" w:rsidRPr="001B1679" w:rsidRDefault="00C521B3" w:rsidP="00015975">
            <w:pPr>
              <w:pStyle w:val="TAL"/>
              <w:rPr>
                <w:sz w:val="16"/>
                <w:szCs w:val="16"/>
              </w:rPr>
            </w:pPr>
            <w:r w:rsidRPr="001B1679">
              <w:rPr>
                <w:sz w:val="16"/>
                <w:szCs w:val="16"/>
              </w:rPr>
              <w:t>3GPPMEMBER</w:t>
            </w:r>
          </w:p>
        </w:tc>
      </w:tr>
      <w:tr w:rsidR="00C521B3" w14:paraId="289D132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8B33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71134F" w14:textId="77777777" w:rsidR="00C521B3" w:rsidRPr="001B1679" w:rsidRDefault="00C521B3" w:rsidP="00015975">
            <w:pPr>
              <w:pStyle w:val="TAL"/>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EA9F8" w14:textId="77777777" w:rsidR="00C521B3" w:rsidRPr="001B1679" w:rsidRDefault="00C521B3" w:rsidP="00015975">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CB7AF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3A2B54" w14:textId="77777777" w:rsidR="00C521B3" w:rsidRPr="001B1679" w:rsidRDefault="00C521B3" w:rsidP="00015975">
            <w:pPr>
              <w:pStyle w:val="TAL"/>
              <w:rPr>
                <w:sz w:val="16"/>
                <w:szCs w:val="16"/>
              </w:rPr>
            </w:pPr>
            <w:r w:rsidRPr="001B1679">
              <w:rPr>
                <w:sz w:val="16"/>
                <w:szCs w:val="16"/>
              </w:rPr>
              <w:t>3GPPMEMBER</w:t>
            </w:r>
          </w:p>
        </w:tc>
      </w:tr>
      <w:tr w:rsidR="00C521B3" w14:paraId="430CC01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F5812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67E2BF" w14:textId="77777777" w:rsidR="00C521B3" w:rsidRPr="001B1679" w:rsidRDefault="00C521B3" w:rsidP="00015975">
            <w:pPr>
              <w:pStyle w:val="TAL"/>
              <w:rPr>
                <w:sz w:val="16"/>
                <w:szCs w:val="16"/>
              </w:rPr>
            </w:pPr>
            <w:r w:rsidRPr="001B1679">
              <w:rPr>
                <w:sz w:val="16"/>
                <w:szCs w:val="16"/>
              </w:rPr>
              <w:t>Volker Leisse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9AB7"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65CCF"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43547B" w14:textId="77777777" w:rsidR="00C521B3" w:rsidRPr="001B1679" w:rsidRDefault="00C521B3" w:rsidP="00015975">
            <w:pPr>
              <w:pStyle w:val="TAL"/>
              <w:rPr>
                <w:sz w:val="16"/>
                <w:szCs w:val="16"/>
              </w:rPr>
            </w:pPr>
            <w:r w:rsidRPr="001B1679">
              <w:rPr>
                <w:sz w:val="16"/>
                <w:szCs w:val="16"/>
              </w:rPr>
              <w:t>3GPPMEMBER</w:t>
            </w:r>
          </w:p>
        </w:tc>
      </w:tr>
      <w:tr w:rsidR="00C521B3" w14:paraId="586947B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31D7D1"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1663D" w14:textId="77777777" w:rsidR="00C521B3" w:rsidRPr="001B1679" w:rsidRDefault="00C521B3" w:rsidP="00015975">
            <w:pPr>
              <w:pStyle w:val="TAL"/>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BE88F" w14:textId="77777777" w:rsidR="00C521B3" w:rsidRPr="001B1679" w:rsidRDefault="00C521B3" w:rsidP="00015975">
            <w:pPr>
              <w:pStyle w:val="TAL"/>
              <w:rPr>
                <w:sz w:val="16"/>
                <w:szCs w:val="16"/>
              </w:rPr>
            </w:pPr>
            <w:proofErr w:type="spellStart"/>
            <w:r w:rsidRPr="001B1679">
              <w:rPr>
                <w:sz w:val="16"/>
                <w:szCs w:val="16"/>
              </w:rPr>
              <w:t>Baicells</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858AD8"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2C5296" w14:textId="77777777" w:rsidR="00C521B3" w:rsidRPr="001B1679" w:rsidRDefault="00C521B3" w:rsidP="00015975">
            <w:pPr>
              <w:pStyle w:val="TAL"/>
              <w:rPr>
                <w:sz w:val="16"/>
                <w:szCs w:val="16"/>
              </w:rPr>
            </w:pPr>
            <w:r w:rsidRPr="001B1679">
              <w:rPr>
                <w:sz w:val="16"/>
                <w:szCs w:val="16"/>
              </w:rPr>
              <w:t>3GPPMEMBER</w:t>
            </w:r>
          </w:p>
        </w:tc>
      </w:tr>
      <w:tr w:rsidR="00C521B3" w14:paraId="5050109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02D3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45220" w14:textId="77777777" w:rsidR="00C521B3" w:rsidRPr="001B1679" w:rsidRDefault="00C521B3" w:rsidP="00015975">
            <w:pPr>
              <w:pStyle w:val="TAL"/>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F9514" w14:textId="77777777" w:rsidR="00C521B3" w:rsidRPr="001B1679" w:rsidRDefault="00C521B3" w:rsidP="00015975">
            <w:pPr>
              <w:pStyle w:val="TAL"/>
              <w:rPr>
                <w:sz w:val="16"/>
                <w:szCs w:val="16"/>
              </w:rPr>
            </w:pPr>
            <w:proofErr w:type="spellStart"/>
            <w:r w:rsidRPr="001B1679">
              <w:rPr>
                <w:sz w:val="16"/>
                <w:szCs w:val="16"/>
              </w:rPr>
              <w:t>AsiaInfo</w:t>
            </w:r>
            <w:proofErr w:type="spellEnd"/>
            <w:r w:rsidRPr="001B1679">
              <w:rPr>
                <w:sz w:val="16"/>
                <w:szCs w:val="16"/>
              </w:rPr>
              <w:t xml:space="preserve"> Technologies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6F90E"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D714B" w14:textId="77777777" w:rsidR="00C521B3" w:rsidRPr="001B1679" w:rsidRDefault="00C521B3" w:rsidP="00015975">
            <w:pPr>
              <w:pStyle w:val="TAL"/>
              <w:rPr>
                <w:sz w:val="16"/>
                <w:szCs w:val="16"/>
              </w:rPr>
            </w:pPr>
            <w:r w:rsidRPr="001B1679">
              <w:rPr>
                <w:sz w:val="16"/>
                <w:szCs w:val="16"/>
              </w:rPr>
              <w:t>3GPPMEMBER</w:t>
            </w:r>
          </w:p>
        </w:tc>
      </w:tr>
      <w:tr w:rsidR="00C521B3" w14:paraId="6756261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9D34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4B9493" w14:textId="77777777" w:rsidR="00C521B3" w:rsidRPr="001B1679" w:rsidRDefault="00C521B3" w:rsidP="00015975">
            <w:pPr>
              <w:pStyle w:val="TAL"/>
              <w:rPr>
                <w:sz w:val="16"/>
                <w:szCs w:val="16"/>
              </w:rPr>
            </w:pPr>
            <w:r w:rsidRPr="001B1679">
              <w:rPr>
                <w:sz w:val="16"/>
                <w:szCs w:val="16"/>
              </w:rPr>
              <w:t xml:space="preserve">Ma </w:t>
            </w:r>
            <w:proofErr w:type="spellStart"/>
            <w:r w:rsidRPr="001B1679">
              <w:rPr>
                <w:sz w:val="16"/>
                <w:szCs w:val="16"/>
              </w:rPr>
              <w:t>Liangping</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FAB4F" w14:textId="77777777" w:rsidR="00C521B3" w:rsidRPr="001B1679" w:rsidRDefault="00C521B3" w:rsidP="00015975">
            <w:pPr>
              <w:pStyle w:val="TAL"/>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BE2B8"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591C6" w14:textId="77777777" w:rsidR="00C521B3" w:rsidRPr="001B1679" w:rsidRDefault="00C521B3" w:rsidP="00015975">
            <w:pPr>
              <w:pStyle w:val="TAL"/>
              <w:rPr>
                <w:sz w:val="16"/>
                <w:szCs w:val="16"/>
              </w:rPr>
            </w:pPr>
            <w:r w:rsidRPr="001B1679">
              <w:rPr>
                <w:sz w:val="16"/>
                <w:szCs w:val="16"/>
              </w:rPr>
              <w:t>3GPPMEMBER</w:t>
            </w:r>
          </w:p>
        </w:tc>
      </w:tr>
      <w:tr w:rsidR="00C521B3" w14:paraId="6824337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00B71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CF308" w14:textId="77777777" w:rsidR="00C521B3" w:rsidRPr="001B1679" w:rsidRDefault="00C521B3" w:rsidP="00015975">
            <w:pPr>
              <w:pStyle w:val="TAL"/>
              <w:rPr>
                <w:sz w:val="16"/>
                <w:szCs w:val="16"/>
              </w:rPr>
            </w:pPr>
            <w:r w:rsidRPr="001B1679">
              <w:rPr>
                <w:sz w:val="16"/>
                <w:szCs w:val="16"/>
              </w:rPr>
              <w:t>Rainer Liebhart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42F2F" w14:textId="77777777" w:rsidR="00C521B3" w:rsidRPr="001B1679" w:rsidRDefault="00C521B3" w:rsidP="00015975">
            <w:pPr>
              <w:pStyle w:val="TAL"/>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2D72B"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D57633" w14:textId="77777777" w:rsidR="00C521B3" w:rsidRPr="001B1679" w:rsidRDefault="00C521B3" w:rsidP="00015975">
            <w:pPr>
              <w:pStyle w:val="TAL"/>
              <w:rPr>
                <w:sz w:val="16"/>
                <w:szCs w:val="16"/>
              </w:rPr>
            </w:pPr>
            <w:r w:rsidRPr="001B1679">
              <w:rPr>
                <w:sz w:val="16"/>
                <w:szCs w:val="16"/>
              </w:rPr>
              <w:t>3GPPMEMBER</w:t>
            </w:r>
          </w:p>
        </w:tc>
      </w:tr>
      <w:tr w:rsidR="00C521B3" w14:paraId="46B865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6DA6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86A061" w14:textId="77777777" w:rsidR="00C521B3" w:rsidRPr="001B1679" w:rsidRDefault="00C521B3" w:rsidP="00015975">
            <w:pPr>
              <w:pStyle w:val="TAL"/>
              <w:rPr>
                <w:sz w:val="16"/>
                <w:szCs w:val="16"/>
              </w:rPr>
            </w:pPr>
            <w:proofErr w:type="spellStart"/>
            <w:r w:rsidRPr="001B1679">
              <w:rPr>
                <w:sz w:val="16"/>
                <w:szCs w:val="16"/>
              </w:rPr>
              <w:t>Suhwan</w:t>
            </w:r>
            <w:proofErr w:type="spellEnd"/>
            <w:r w:rsidRPr="001B1679">
              <w:rPr>
                <w:sz w:val="16"/>
                <w:szCs w:val="16"/>
              </w:rPr>
              <w:t xml:space="preserve">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36ABA" w14:textId="77777777" w:rsidR="00C521B3" w:rsidRPr="001B1679" w:rsidRDefault="00C521B3" w:rsidP="00015975">
            <w:pPr>
              <w:pStyle w:val="TAL"/>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231F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A3D894" w14:textId="77777777" w:rsidR="00C521B3" w:rsidRPr="001B1679" w:rsidRDefault="00C521B3" w:rsidP="00015975">
            <w:pPr>
              <w:pStyle w:val="TAL"/>
              <w:rPr>
                <w:sz w:val="16"/>
                <w:szCs w:val="16"/>
              </w:rPr>
            </w:pPr>
            <w:r w:rsidRPr="001B1679">
              <w:rPr>
                <w:sz w:val="16"/>
                <w:szCs w:val="16"/>
              </w:rPr>
              <w:t>3GPPMEMBER</w:t>
            </w:r>
          </w:p>
        </w:tc>
      </w:tr>
      <w:tr w:rsidR="00C521B3" w14:paraId="0998F82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133C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FFCF4" w14:textId="77777777" w:rsidR="00C521B3" w:rsidRPr="001B1679" w:rsidRDefault="00C521B3" w:rsidP="00015975">
            <w:pPr>
              <w:pStyle w:val="TAL"/>
              <w:rPr>
                <w:sz w:val="16"/>
                <w:szCs w:val="16"/>
              </w:rPr>
            </w:pPr>
            <w:proofErr w:type="spellStart"/>
            <w:r w:rsidRPr="001B1679">
              <w:rPr>
                <w:sz w:val="16"/>
                <w:szCs w:val="16"/>
              </w:rPr>
              <w:t>Siyang</w:t>
            </w:r>
            <w:proofErr w:type="spellEnd"/>
            <w:r w:rsidRPr="001B1679">
              <w:rPr>
                <w:sz w:val="16"/>
                <w:szCs w:val="16"/>
              </w:rPr>
              <w:t xml:space="preserv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7DA75"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48EB9"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42F58" w14:textId="77777777" w:rsidR="00C521B3" w:rsidRPr="001B1679" w:rsidRDefault="00C521B3" w:rsidP="00015975">
            <w:pPr>
              <w:pStyle w:val="TAL"/>
              <w:rPr>
                <w:sz w:val="16"/>
                <w:szCs w:val="16"/>
              </w:rPr>
            </w:pPr>
            <w:r w:rsidRPr="001B1679">
              <w:rPr>
                <w:sz w:val="16"/>
                <w:szCs w:val="16"/>
              </w:rPr>
              <w:t>3GPPMEMBER</w:t>
            </w:r>
          </w:p>
        </w:tc>
      </w:tr>
      <w:tr w:rsidR="00C521B3" w14:paraId="5416FC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5621C"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41B9DE" w14:textId="77777777" w:rsidR="00C521B3" w:rsidRPr="001B1679" w:rsidRDefault="00C521B3" w:rsidP="00015975">
            <w:pPr>
              <w:pStyle w:val="TAL"/>
              <w:rPr>
                <w:sz w:val="16"/>
                <w:szCs w:val="16"/>
              </w:rPr>
            </w:pPr>
            <w:r w:rsidRPr="001B1679">
              <w:rPr>
                <w:sz w:val="16"/>
                <w:szCs w:val="16"/>
              </w:rPr>
              <w:t>Yubing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4507D"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0B94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9FD765" w14:textId="77777777" w:rsidR="00C521B3" w:rsidRPr="001B1679" w:rsidRDefault="00C521B3" w:rsidP="00015975">
            <w:pPr>
              <w:pStyle w:val="TAL"/>
              <w:rPr>
                <w:sz w:val="16"/>
                <w:szCs w:val="16"/>
              </w:rPr>
            </w:pPr>
            <w:r w:rsidRPr="001B1679">
              <w:rPr>
                <w:sz w:val="16"/>
                <w:szCs w:val="16"/>
              </w:rPr>
              <w:t>3GPPMEMBER</w:t>
            </w:r>
          </w:p>
        </w:tc>
      </w:tr>
      <w:tr w:rsidR="00C521B3" w14:paraId="11145DB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F21BF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289779" w14:textId="77777777" w:rsidR="00C521B3" w:rsidRPr="001B1679" w:rsidRDefault="00C521B3" w:rsidP="00015975">
            <w:pPr>
              <w:pStyle w:val="TAL"/>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7B946" w14:textId="77777777" w:rsidR="00C521B3" w:rsidRPr="001B1679" w:rsidRDefault="00C521B3" w:rsidP="00015975">
            <w:pPr>
              <w:pStyle w:val="TAL"/>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B94BC"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5D620" w14:textId="77777777" w:rsidR="00C521B3" w:rsidRPr="001B1679" w:rsidRDefault="00C521B3" w:rsidP="00015975">
            <w:pPr>
              <w:pStyle w:val="TAL"/>
              <w:rPr>
                <w:sz w:val="16"/>
                <w:szCs w:val="16"/>
              </w:rPr>
            </w:pPr>
            <w:r w:rsidRPr="001B1679">
              <w:rPr>
                <w:sz w:val="16"/>
                <w:szCs w:val="16"/>
              </w:rPr>
              <w:t>3GPPMEMBER</w:t>
            </w:r>
          </w:p>
        </w:tc>
      </w:tr>
      <w:tr w:rsidR="00C521B3" w14:paraId="6336A2F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5B47D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0A6BA" w14:textId="77777777" w:rsidR="00C521B3" w:rsidRPr="001B1679" w:rsidRDefault="00C521B3" w:rsidP="00015975">
            <w:pPr>
              <w:pStyle w:val="TAL"/>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90550" w14:textId="77777777" w:rsidR="00C521B3" w:rsidRPr="001B1679" w:rsidRDefault="00C521B3" w:rsidP="00015975">
            <w:pPr>
              <w:pStyle w:val="TAL"/>
              <w:rPr>
                <w:sz w:val="16"/>
                <w:szCs w:val="16"/>
              </w:rPr>
            </w:pPr>
            <w:r w:rsidRPr="001B1679">
              <w:rPr>
                <w:sz w:val="16"/>
                <w:szCs w:val="16"/>
              </w:rPr>
              <w:t>Intel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D9C71"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674E61" w14:textId="77777777" w:rsidR="00C521B3" w:rsidRPr="001B1679" w:rsidRDefault="00C521B3" w:rsidP="00015975">
            <w:pPr>
              <w:pStyle w:val="TAL"/>
              <w:rPr>
                <w:sz w:val="16"/>
                <w:szCs w:val="16"/>
              </w:rPr>
            </w:pPr>
            <w:r w:rsidRPr="001B1679">
              <w:rPr>
                <w:sz w:val="16"/>
                <w:szCs w:val="16"/>
              </w:rPr>
              <w:t>3GPPMEMBER</w:t>
            </w:r>
          </w:p>
        </w:tc>
      </w:tr>
      <w:tr w:rsidR="00C521B3" w14:paraId="1505EDA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170C17"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379BD6" w14:textId="77777777" w:rsidR="00C521B3" w:rsidRPr="001B1679" w:rsidRDefault="00C521B3" w:rsidP="00015975">
            <w:pPr>
              <w:pStyle w:val="TAL"/>
              <w:rPr>
                <w:sz w:val="16"/>
                <w:szCs w:val="16"/>
              </w:rPr>
            </w:pPr>
            <w:r w:rsidRPr="001B1679">
              <w:rPr>
                <w:sz w:val="16"/>
                <w:szCs w:val="16"/>
              </w:rPr>
              <w:t>Ling LV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20D2D" w14:textId="77777777" w:rsidR="00C521B3" w:rsidRPr="001B1679" w:rsidRDefault="00C521B3" w:rsidP="00015975">
            <w:pPr>
              <w:pStyle w:val="TAL"/>
              <w:rPr>
                <w:sz w:val="16"/>
                <w:szCs w:val="16"/>
              </w:rPr>
            </w:pPr>
            <w:proofErr w:type="spellStart"/>
            <w:r w:rsidRPr="001B1679">
              <w:rPr>
                <w:sz w:val="16"/>
                <w:szCs w:val="16"/>
              </w:rPr>
              <w:t>Quectel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A0462D"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B0E31E" w14:textId="77777777" w:rsidR="00C521B3" w:rsidRPr="001B1679" w:rsidRDefault="00C521B3" w:rsidP="00015975">
            <w:pPr>
              <w:pStyle w:val="TAL"/>
              <w:rPr>
                <w:sz w:val="16"/>
                <w:szCs w:val="16"/>
              </w:rPr>
            </w:pPr>
            <w:r w:rsidRPr="001B1679">
              <w:rPr>
                <w:sz w:val="16"/>
                <w:szCs w:val="16"/>
              </w:rPr>
              <w:t>3GPPMEMBER</w:t>
            </w:r>
          </w:p>
        </w:tc>
      </w:tr>
      <w:tr w:rsidR="00C521B3" w14:paraId="50B6765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7A43B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53BA5" w14:textId="77777777" w:rsidR="00C521B3" w:rsidRPr="001B1679" w:rsidRDefault="00C521B3" w:rsidP="00015975">
            <w:pPr>
              <w:pStyle w:val="TAL"/>
              <w:rPr>
                <w:sz w:val="16"/>
                <w:szCs w:val="16"/>
              </w:rPr>
            </w:pPr>
            <w:r w:rsidRPr="001B1679">
              <w:rPr>
                <w:sz w:val="16"/>
                <w:szCs w:val="16"/>
              </w:rPr>
              <w:t>Santhoshkumar 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DF333" w14:textId="77777777" w:rsidR="00C521B3" w:rsidRPr="001B1679" w:rsidRDefault="00C521B3" w:rsidP="00015975">
            <w:pPr>
              <w:pStyle w:val="TAL"/>
              <w:rPr>
                <w:sz w:val="16"/>
                <w:szCs w:val="16"/>
              </w:rPr>
            </w:pPr>
            <w:proofErr w:type="spellStart"/>
            <w:r w:rsidRPr="001B1679">
              <w:rPr>
                <w:sz w:val="16"/>
                <w:szCs w:val="16"/>
              </w:rPr>
              <w:t>CEWiT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79F3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45AA7" w14:textId="77777777" w:rsidR="00C521B3" w:rsidRPr="001B1679" w:rsidRDefault="00C521B3" w:rsidP="00015975">
            <w:pPr>
              <w:pStyle w:val="TAL"/>
              <w:rPr>
                <w:sz w:val="16"/>
                <w:szCs w:val="16"/>
              </w:rPr>
            </w:pPr>
            <w:r w:rsidRPr="001B1679">
              <w:rPr>
                <w:sz w:val="16"/>
                <w:szCs w:val="16"/>
              </w:rPr>
              <w:t>3GPPMEMBER</w:t>
            </w:r>
          </w:p>
        </w:tc>
      </w:tr>
      <w:tr w:rsidR="00C521B3" w14:paraId="6F2C555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E62B8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2196D7" w14:textId="77777777" w:rsidR="00C521B3" w:rsidRPr="001B1679" w:rsidRDefault="00C521B3" w:rsidP="00015975">
            <w:pPr>
              <w:pStyle w:val="TAL"/>
              <w:rPr>
                <w:sz w:val="16"/>
                <w:szCs w:val="16"/>
              </w:rPr>
            </w:pPr>
            <w:r w:rsidRPr="001B1679">
              <w:rPr>
                <w:sz w:val="16"/>
                <w:szCs w:val="16"/>
              </w:rPr>
              <w:t>Sudeep M Vamanan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48F0C" w14:textId="77777777" w:rsidR="00C521B3" w:rsidRPr="001B1679" w:rsidRDefault="00C521B3" w:rsidP="00015975">
            <w:pPr>
              <w:pStyle w:val="TAL"/>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0A12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2BD7D" w14:textId="77777777" w:rsidR="00C521B3" w:rsidRPr="001B1679" w:rsidRDefault="00C521B3" w:rsidP="00015975">
            <w:pPr>
              <w:pStyle w:val="TAL"/>
              <w:rPr>
                <w:sz w:val="16"/>
                <w:szCs w:val="16"/>
              </w:rPr>
            </w:pPr>
            <w:r w:rsidRPr="001B1679">
              <w:rPr>
                <w:sz w:val="16"/>
                <w:szCs w:val="16"/>
              </w:rPr>
              <w:t>3GPPMEMBER</w:t>
            </w:r>
          </w:p>
        </w:tc>
      </w:tr>
      <w:tr w:rsidR="00C521B3" w14:paraId="7331FAC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2471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FE139A" w14:textId="77777777" w:rsidR="00C521B3" w:rsidRPr="001B1679" w:rsidRDefault="00C521B3" w:rsidP="00015975">
            <w:pPr>
              <w:pStyle w:val="TAL"/>
              <w:rPr>
                <w:sz w:val="16"/>
                <w:szCs w:val="16"/>
              </w:rPr>
            </w:pPr>
            <w:r w:rsidRPr="001B1679">
              <w:rPr>
                <w:sz w:val="16"/>
                <w:szCs w:val="16"/>
              </w:rPr>
              <w:t>Vijay Madan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2B10B"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ED26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29B5D7" w14:textId="77777777" w:rsidR="00C521B3" w:rsidRPr="001B1679" w:rsidRDefault="00C521B3" w:rsidP="00015975">
            <w:pPr>
              <w:pStyle w:val="TAL"/>
              <w:rPr>
                <w:sz w:val="16"/>
                <w:szCs w:val="16"/>
              </w:rPr>
            </w:pPr>
            <w:r w:rsidRPr="001B1679">
              <w:rPr>
                <w:sz w:val="16"/>
                <w:szCs w:val="16"/>
              </w:rPr>
              <w:t>3GPPORG_REP</w:t>
            </w:r>
          </w:p>
        </w:tc>
      </w:tr>
      <w:tr w:rsidR="00C521B3" w14:paraId="6CF5B9D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6F9ADC"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94C4A9" w14:textId="77777777" w:rsidR="00C521B3" w:rsidRPr="001B1679" w:rsidRDefault="00C521B3" w:rsidP="00015975">
            <w:pPr>
              <w:pStyle w:val="TAL"/>
              <w:rPr>
                <w:sz w:val="16"/>
                <w:szCs w:val="16"/>
              </w:rPr>
            </w:pPr>
            <w:r w:rsidRPr="001B1679">
              <w:rPr>
                <w:sz w:val="16"/>
                <w:szCs w:val="16"/>
              </w:rPr>
              <w:t>Hiroyo Masuda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95FF7" w14:textId="77777777" w:rsidR="00C521B3" w:rsidRPr="001B1679" w:rsidRDefault="00C521B3" w:rsidP="00015975">
            <w:pPr>
              <w:pStyle w:val="TAL"/>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32EA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228D7" w14:textId="77777777" w:rsidR="00C521B3" w:rsidRPr="001B1679" w:rsidRDefault="00C521B3" w:rsidP="00015975">
            <w:pPr>
              <w:pStyle w:val="TAL"/>
              <w:rPr>
                <w:sz w:val="16"/>
                <w:szCs w:val="16"/>
              </w:rPr>
            </w:pPr>
            <w:r w:rsidRPr="001B1679">
              <w:rPr>
                <w:sz w:val="16"/>
                <w:szCs w:val="16"/>
              </w:rPr>
              <w:t>3GPPMEMBER</w:t>
            </w:r>
          </w:p>
        </w:tc>
      </w:tr>
      <w:tr w:rsidR="00C521B3" w14:paraId="002572A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E8337F"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C4B4E" w14:textId="77777777" w:rsidR="00C521B3" w:rsidRPr="001B1679" w:rsidRDefault="00C521B3" w:rsidP="00015975">
            <w:pPr>
              <w:pStyle w:val="TAL"/>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1C3B5" w14:textId="77777777" w:rsidR="00C521B3" w:rsidRPr="001B1679" w:rsidRDefault="00C521B3" w:rsidP="00015975">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DBE7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708830" w14:textId="77777777" w:rsidR="00C521B3" w:rsidRPr="001B1679" w:rsidRDefault="00C521B3" w:rsidP="00015975">
            <w:pPr>
              <w:pStyle w:val="TAL"/>
              <w:rPr>
                <w:sz w:val="16"/>
                <w:szCs w:val="16"/>
              </w:rPr>
            </w:pPr>
            <w:r w:rsidRPr="001B1679">
              <w:rPr>
                <w:sz w:val="16"/>
                <w:szCs w:val="16"/>
              </w:rPr>
              <w:t>3GPPMEMBER</w:t>
            </w:r>
          </w:p>
        </w:tc>
      </w:tr>
      <w:tr w:rsidR="00C521B3" w14:paraId="359E1FE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D3D8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1D2B80" w14:textId="77777777" w:rsidR="00C521B3" w:rsidRPr="001B1679" w:rsidRDefault="00C521B3" w:rsidP="00015975">
            <w:pPr>
              <w:pStyle w:val="TAL"/>
              <w:rPr>
                <w:sz w:val="16"/>
                <w:szCs w:val="16"/>
              </w:rPr>
            </w:pPr>
            <w:r w:rsidRPr="001B1679">
              <w:rPr>
                <w:sz w:val="16"/>
                <w:szCs w:val="16"/>
              </w:rPr>
              <w:t>Ajay Kumar Mittal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A80C0"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CA28E1"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8F257D" w14:textId="77777777" w:rsidR="00C521B3" w:rsidRPr="001B1679" w:rsidRDefault="00C521B3" w:rsidP="00015975">
            <w:pPr>
              <w:pStyle w:val="TAL"/>
              <w:rPr>
                <w:sz w:val="16"/>
                <w:szCs w:val="16"/>
              </w:rPr>
            </w:pPr>
            <w:r w:rsidRPr="001B1679">
              <w:rPr>
                <w:sz w:val="16"/>
                <w:szCs w:val="16"/>
              </w:rPr>
              <w:t>3GPPORG_REP</w:t>
            </w:r>
          </w:p>
        </w:tc>
      </w:tr>
      <w:tr w:rsidR="00C521B3" w14:paraId="7A4E595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39AAB2"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62BBB" w14:textId="77777777" w:rsidR="00C521B3" w:rsidRPr="001B1679" w:rsidRDefault="00C521B3" w:rsidP="00015975">
            <w:pPr>
              <w:pStyle w:val="TAL"/>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88032" w14:textId="77777777" w:rsidR="00C521B3" w:rsidRPr="001B1679" w:rsidRDefault="00C521B3" w:rsidP="00015975">
            <w:pPr>
              <w:pStyle w:val="TAL"/>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AE125"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C2042" w14:textId="77777777" w:rsidR="00C521B3" w:rsidRPr="001B1679" w:rsidRDefault="00C521B3" w:rsidP="00015975">
            <w:pPr>
              <w:pStyle w:val="TAL"/>
              <w:rPr>
                <w:sz w:val="16"/>
                <w:szCs w:val="16"/>
              </w:rPr>
            </w:pPr>
            <w:r w:rsidRPr="001B1679">
              <w:rPr>
                <w:sz w:val="16"/>
                <w:szCs w:val="16"/>
              </w:rPr>
              <w:t>3GPPMEMBER</w:t>
            </w:r>
          </w:p>
        </w:tc>
      </w:tr>
      <w:tr w:rsidR="00C521B3" w14:paraId="243A7AE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C574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0DB1AE" w14:textId="77777777" w:rsidR="00C521B3" w:rsidRPr="001B1679" w:rsidRDefault="00C521B3" w:rsidP="00015975">
            <w:pPr>
              <w:pStyle w:val="TAL"/>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64C42"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8571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2FD42" w14:textId="77777777" w:rsidR="00C521B3" w:rsidRPr="001B1679" w:rsidRDefault="00C521B3" w:rsidP="00015975">
            <w:pPr>
              <w:pStyle w:val="TAL"/>
              <w:rPr>
                <w:sz w:val="16"/>
                <w:szCs w:val="16"/>
              </w:rPr>
            </w:pPr>
            <w:r w:rsidRPr="001B1679">
              <w:rPr>
                <w:sz w:val="16"/>
                <w:szCs w:val="16"/>
              </w:rPr>
              <w:t>3GPPMEMBER</w:t>
            </w:r>
          </w:p>
        </w:tc>
      </w:tr>
      <w:tr w:rsidR="00C521B3" w14:paraId="5978986C"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9FD6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CA700B" w14:textId="77777777" w:rsidR="00C521B3" w:rsidRPr="001B1679" w:rsidRDefault="00C521B3" w:rsidP="00015975">
            <w:pPr>
              <w:pStyle w:val="TAL"/>
              <w:rPr>
                <w:sz w:val="16"/>
                <w:szCs w:val="16"/>
              </w:rPr>
            </w:pPr>
            <w:r w:rsidRPr="001B1679">
              <w:rPr>
                <w:sz w:val="16"/>
                <w:szCs w:val="16"/>
              </w:rPr>
              <w:t xml:space="preserve">Satish </w:t>
            </w:r>
            <w:proofErr w:type="spellStart"/>
            <w:r w:rsidRPr="001B1679">
              <w:rPr>
                <w:sz w:val="16"/>
                <w:szCs w:val="16"/>
              </w:rPr>
              <w:t>Nanjunda</w:t>
            </w:r>
            <w:proofErr w:type="spellEnd"/>
            <w:r w:rsidRPr="001B1679">
              <w:rPr>
                <w:sz w:val="16"/>
                <w:szCs w:val="16"/>
              </w:rPr>
              <w:t xml:space="preserve">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92EF0" w14:textId="77777777" w:rsidR="00C521B3" w:rsidRPr="001B1679" w:rsidRDefault="00C521B3" w:rsidP="00015975">
            <w:pPr>
              <w:pStyle w:val="TAL"/>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A77F6"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692336" w14:textId="77777777" w:rsidR="00C521B3" w:rsidRPr="001B1679" w:rsidRDefault="00C521B3" w:rsidP="00015975">
            <w:pPr>
              <w:pStyle w:val="TAL"/>
              <w:rPr>
                <w:sz w:val="16"/>
                <w:szCs w:val="16"/>
              </w:rPr>
            </w:pPr>
            <w:r w:rsidRPr="001B1679">
              <w:rPr>
                <w:sz w:val="16"/>
                <w:szCs w:val="16"/>
              </w:rPr>
              <w:t>3GPPMEMBER</w:t>
            </w:r>
          </w:p>
        </w:tc>
      </w:tr>
      <w:tr w:rsidR="00C521B3" w14:paraId="7BA530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7C3DD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5DAD22" w14:textId="77777777" w:rsidR="00C521B3" w:rsidRPr="001B1679" w:rsidRDefault="00C521B3" w:rsidP="00015975">
            <w:pPr>
              <w:pStyle w:val="TAL"/>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7E27E" w14:textId="77777777" w:rsidR="00C521B3" w:rsidRPr="001B1679" w:rsidRDefault="00C521B3" w:rsidP="00015975">
            <w:pPr>
              <w:pStyle w:val="TAL"/>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8F75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53F97" w14:textId="77777777" w:rsidR="00C521B3" w:rsidRPr="001B1679" w:rsidRDefault="00C521B3" w:rsidP="00015975">
            <w:pPr>
              <w:pStyle w:val="TAL"/>
              <w:rPr>
                <w:sz w:val="16"/>
                <w:szCs w:val="16"/>
              </w:rPr>
            </w:pPr>
            <w:r w:rsidRPr="001B1679">
              <w:rPr>
                <w:sz w:val="16"/>
                <w:szCs w:val="16"/>
              </w:rPr>
              <w:t>3GPPMEMBER</w:t>
            </w:r>
          </w:p>
        </w:tc>
      </w:tr>
      <w:tr w:rsidR="00C521B3" w14:paraId="16BC791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5154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A3B67" w14:textId="77777777" w:rsidR="00C521B3" w:rsidRPr="001B1679" w:rsidRDefault="00C521B3" w:rsidP="00015975">
            <w:pPr>
              <w:pStyle w:val="TAL"/>
              <w:rPr>
                <w:sz w:val="16"/>
                <w:szCs w:val="16"/>
              </w:rPr>
            </w:pPr>
            <w:r w:rsidRPr="001B1679">
              <w:rPr>
                <w:sz w:val="16"/>
                <w:szCs w:val="16"/>
              </w:rPr>
              <w:t>Ashok Kumar Nayak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5ADFE"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0BF5E"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A47AD" w14:textId="77777777" w:rsidR="00C521B3" w:rsidRPr="001B1679" w:rsidRDefault="00C521B3" w:rsidP="00015975">
            <w:pPr>
              <w:pStyle w:val="TAL"/>
              <w:rPr>
                <w:sz w:val="16"/>
                <w:szCs w:val="16"/>
              </w:rPr>
            </w:pPr>
            <w:r w:rsidRPr="001B1679">
              <w:rPr>
                <w:sz w:val="16"/>
                <w:szCs w:val="16"/>
              </w:rPr>
              <w:t>3GPPMEMBER</w:t>
            </w:r>
          </w:p>
        </w:tc>
      </w:tr>
      <w:tr w:rsidR="00C521B3" w14:paraId="138D5B0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7F0907"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A3F6D" w14:textId="77777777" w:rsidR="00C521B3" w:rsidRPr="001B1679" w:rsidRDefault="00C521B3" w:rsidP="00015975">
            <w:pPr>
              <w:pStyle w:val="TAL"/>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00DB8" w14:textId="77777777" w:rsidR="00C521B3" w:rsidRPr="001B1679" w:rsidRDefault="00C521B3" w:rsidP="00015975">
            <w:pPr>
              <w:pStyle w:val="TAL"/>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0B0C82"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EBA7B3" w14:textId="77777777" w:rsidR="00C521B3" w:rsidRPr="001B1679" w:rsidRDefault="00C521B3" w:rsidP="00015975">
            <w:pPr>
              <w:pStyle w:val="TAL"/>
              <w:rPr>
                <w:sz w:val="16"/>
                <w:szCs w:val="16"/>
              </w:rPr>
            </w:pPr>
            <w:r w:rsidRPr="001B1679">
              <w:rPr>
                <w:sz w:val="16"/>
                <w:szCs w:val="16"/>
              </w:rPr>
              <w:t>3GPPMEMBER</w:t>
            </w:r>
          </w:p>
        </w:tc>
      </w:tr>
      <w:tr w:rsidR="00C521B3" w14:paraId="2BC29A6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E96BE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CCF97" w14:textId="77777777" w:rsidR="00C521B3" w:rsidRPr="001B1679" w:rsidRDefault="00C521B3" w:rsidP="00015975">
            <w:pPr>
              <w:pStyle w:val="TAL"/>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48B75"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6B2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684F9A" w14:textId="77777777" w:rsidR="00C521B3" w:rsidRPr="001B1679" w:rsidRDefault="00C521B3" w:rsidP="00015975">
            <w:pPr>
              <w:pStyle w:val="TAL"/>
              <w:rPr>
                <w:sz w:val="16"/>
                <w:szCs w:val="16"/>
              </w:rPr>
            </w:pPr>
            <w:r w:rsidRPr="001B1679">
              <w:rPr>
                <w:sz w:val="16"/>
                <w:szCs w:val="16"/>
              </w:rPr>
              <w:t>3GPPMEMBER</w:t>
            </w:r>
          </w:p>
        </w:tc>
      </w:tr>
      <w:tr w:rsidR="00C521B3" w14:paraId="6B013EB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AABBAF" w14:textId="77777777" w:rsidR="00C521B3" w:rsidRPr="001B1679" w:rsidRDefault="00C521B3" w:rsidP="00015975">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EF06FC" w14:textId="77777777" w:rsidR="00C521B3" w:rsidRPr="001B1679" w:rsidRDefault="00C521B3" w:rsidP="00015975">
            <w:pPr>
              <w:pStyle w:val="TAL"/>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BC64B" w14:textId="77777777" w:rsidR="00C521B3" w:rsidRPr="001B1679" w:rsidRDefault="00C521B3" w:rsidP="00015975">
            <w:pPr>
              <w:pStyle w:val="TAL"/>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2EF6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48340B" w14:textId="77777777" w:rsidR="00C521B3" w:rsidRPr="001B1679" w:rsidRDefault="00C521B3" w:rsidP="00015975">
            <w:pPr>
              <w:pStyle w:val="TAL"/>
              <w:rPr>
                <w:sz w:val="16"/>
                <w:szCs w:val="16"/>
              </w:rPr>
            </w:pPr>
            <w:r w:rsidRPr="001B1679">
              <w:rPr>
                <w:sz w:val="16"/>
                <w:szCs w:val="16"/>
              </w:rPr>
              <w:t>3GPPMEMBER</w:t>
            </w:r>
          </w:p>
        </w:tc>
      </w:tr>
      <w:tr w:rsidR="00C521B3" w14:paraId="2FC5D2E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0FA6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42E18" w14:textId="77777777" w:rsidR="00C521B3" w:rsidRPr="001B1679" w:rsidRDefault="00C521B3" w:rsidP="00015975">
            <w:pPr>
              <w:pStyle w:val="TAL"/>
              <w:rPr>
                <w:sz w:val="16"/>
                <w:szCs w:val="16"/>
              </w:rPr>
            </w:pPr>
            <w:r w:rsidRPr="001B1679">
              <w:rPr>
                <w:sz w:val="16"/>
                <w:szCs w:val="16"/>
              </w:rPr>
              <w:t>Robert Olesen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92A47" w14:textId="77777777" w:rsidR="00C521B3" w:rsidRPr="001B1679" w:rsidRDefault="00C521B3" w:rsidP="00015975">
            <w:pPr>
              <w:pStyle w:val="TAL"/>
              <w:rPr>
                <w:sz w:val="16"/>
                <w:szCs w:val="16"/>
              </w:rPr>
            </w:pPr>
            <w:r w:rsidRPr="001B1679">
              <w:rPr>
                <w:sz w:val="16"/>
                <w:szCs w:val="16"/>
              </w:rPr>
              <w:t>OQTEC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7E4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FB7BB7" w14:textId="77777777" w:rsidR="00C521B3" w:rsidRPr="001B1679" w:rsidRDefault="00C521B3" w:rsidP="00015975">
            <w:pPr>
              <w:pStyle w:val="TAL"/>
              <w:rPr>
                <w:sz w:val="16"/>
                <w:szCs w:val="16"/>
              </w:rPr>
            </w:pPr>
            <w:r w:rsidRPr="001B1679">
              <w:rPr>
                <w:sz w:val="16"/>
                <w:szCs w:val="16"/>
              </w:rPr>
              <w:t>3GPPMEMBER</w:t>
            </w:r>
          </w:p>
        </w:tc>
      </w:tr>
      <w:tr w:rsidR="00C521B3" w14:paraId="4AE0165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39B7D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DD871" w14:textId="77777777" w:rsidR="00C521B3" w:rsidRPr="001B1679" w:rsidRDefault="00C521B3" w:rsidP="00015975">
            <w:pPr>
              <w:pStyle w:val="TAL"/>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54923"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836E4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A53DD" w14:textId="77777777" w:rsidR="00C521B3" w:rsidRPr="001B1679" w:rsidRDefault="00C521B3" w:rsidP="00015975">
            <w:pPr>
              <w:pStyle w:val="TAL"/>
              <w:rPr>
                <w:sz w:val="16"/>
                <w:szCs w:val="16"/>
              </w:rPr>
            </w:pPr>
            <w:r w:rsidRPr="001B1679">
              <w:rPr>
                <w:sz w:val="16"/>
                <w:szCs w:val="16"/>
              </w:rPr>
              <w:t>3GPPMEMBER</w:t>
            </w:r>
          </w:p>
        </w:tc>
      </w:tr>
      <w:tr w:rsidR="00C521B3" w14:paraId="0024404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68F6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7937CB" w14:textId="77777777" w:rsidR="00C521B3" w:rsidRPr="001B1679" w:rsidRDefault="00C521B3" w:rsidP="00015975">
            <w:pPr>
              <w:pStyle w:val="TAL"/>
              <w:rPr>
                <w:sz w:val="16"/>
                <w:szCs w:val="16"/>
              </w:rPr>
            </w:pPr>
            <w:r w:rsidRPr="001B1679">
              <w:rPr>
                <w:sz w:val="16"/>
                <w:szCs w:val="16"/>
              </w:rPr>
              <w:t>Jungshin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E2F81" w14:textId="77777777" w:rsidR="00C521B3" w:rsidRPr="001B1679" w:rsidRDefault="00C521B3" w:rsidP="00015975">
            <w:pPr>
              <w:pStyle w:val="TAL"/>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129A6"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B7B193" w14:textId="77777777" w:rsidR="00C521B3" w:rsidRPr="001B1679" w:rsidRDefault="00C521B3" w:rsidP="00015975">
            <w:pPr>
              <w:pStyle w:val="TAL"/>
              <w:rPr>
                <w:sz w:val="16"/>
                <w:szCs w:val="16"/>
              </w:rPr>
            </w:pPr>
            <w:r w:rsidRPr="001B1679">
              <w:rPr>
                <w:sz w:val="16"/>
                <w:szCs w:val="16"/>
              </w:rPr>
              <w:t>3GPPMEMBER</w:t>
            </w:r>
          </w:p>
        </w:tc>
      </w:tr>
      <w:tr w:rsidR="00C521B3" w14:paraId="1849AB9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C39308"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EC5135" w14:textId="77777777" w:rsidR="00C521B3" w:rsidRPr="001B1679" w:rsidRDefault="00C521B3" w:rsidP="00015975">
            <w:pPr>
              <w:pStyle w:val="TAL"/>
              <w:rPr>
                <w:sz w:val="16"/>
                <w:szCs w:val="16"/>
              </w:rPr>
            </w:pPr>
            <w:r w:rsidRPr="001B1679">
              <w:rPr>
                <w:sz w:val="16"/>
                <w:szCs w:val="16"/>
              </w:rPr>
              <w:t>Sergio Pozo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4220E" w14:textId="77777777" w:rsidR="00C521B3" w:rsidRPr="001B1679" w:rsidRDefault="00C521B3" w:rsidP="00015975">
            <w:pPr>
              <w:pStyle w:val="TAL"/>
              <w:rPr>
                <w:sz w:val="16"/>
                <w:szCs w:val="16"/>
              </w:rPr>
            </w:pPr>
            <w:r w:rsidRPr="001B1679">
              <w:rPr>
                <w:sz w:val="16"/>
                <w:szCs w:val="16"/>
              </w:rPr>
              <w:t>Vodafone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B4C7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042A7" w14:textId="77777777" w:rsidR="00C521B3" w:rsidRPr="001B1679" w:rsidRDefault="00C521B3" w:rsidP="00015975">
            <w:pPr>
              <w:pStyle w:val="TAL"/>
              <w:rPr>
                <w:sz w:val="16"/>
                <w:szCs w:val="16"/>
              </w:rPr>
            </w:pPr>
            <w:r w:rsidRPr="001B1679">
              <w:rPr>
                <w:sz w:val="16"/>
                <w:szCs w:val="16"/>
              </w:rPr>
              <w:t>3GPPMEMBER</w:t>
            </w:r>
          </w:p>
        </w:tc>
      </w:tr>
      <w:tr w:rsidR="00C521B3" w14:paraId="315F1E4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490FDB"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22763" w14:textId="77777777" w:rsidR="00C521B3" w:rsidRPr="001B1679" w:rsidRDefault="00C521B3" w:rsidP="00015975">
            <w:pPr>
              <w:pStyle w:val="TAL"/>
              <w:rPr>
                <w:sz w:val="16"/>
                <w:szCs w:val="16"/>
              </w:rPr>
            </w:pPr>
            <w:r w:rsidRPr="001B1679">
              <w:rPr>
                <w:sz w:val="16"/>
                <w:szCs w:val="16"/>
              </w:rPr>
              <w:t>Wen Qi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DF136" w14:textId="77777777" w:rsidR="00C521B3" w:rsidRPr="001B1679" w:rsidRDefault="00C521B3" w:rsidP="00015975">
            <w:pPr>
              <w:pStyle w:val="TAL"/>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B5BD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F1BED" w14:textId="77777777" w:rsidR="00C521B3" w:rsidRPr="001B1679" w:rsidRDefault="00C521B3" w:rsidP="00015975">
            <w:pPr>
              <w:pStyle w:val="TAL"/>
              <w:rPr>
                <w:sz w:val="16"/>
                <w:szCs w:val="16"/>
              </w:rPr>
            </w:pPr>
            <w:r w:rsidRPr="001B1679">
              <w:rPr>
                <w:sz w:val="16"/>
                <w:szCs w:val="16"/>
              </w:rPr>
              <w:t>3GPPMEMBER</w:t>
            </w:r>
          </w:p>
        </w:tc>
      </w:tr>
      <w:tr w:rsidR="00C521B3" w14:paraId="2F712D4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185E35"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2F2BE" w14:textId="77777777" w:rsidR="00C521B3" w:rsidRPr="001B1679" w:rsidRDefault="00C521B3" w:rsidP="00015975">
            <w:pPr>
              <w:pStyle w:val="TAL"/>
              <w:rPr>
                <w:sz w:val="16"/>
                <w:szCs w:val="16"/>
              </w:rPr>
            </w:pPr>
            <w:r w:rsidRPr="001B1679">
              <w:rPr>
                <w:sz w:val="16"/>
                <w:szCs w:val="16"/>
              </w:rPr>
              <w:t>Sreenath Ramanath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7348B" w14:textId="77777777" w:rsidR="00C521B3" w:rsidRPr="001B1679" w:rsidRDefault="00C521B3" w:rsidP="00015975">
            <w:pPr>
              <w:pStyle w:val="TAL"/>
              <w:rPr>
                <w:sz w:val="16"/>
                <w:szCs w:val="16"/>
              </w:rPr>
            </w:pPr>
            <w:r w:rsidRPr="001B1679">
              <w:rPr>
                <w:sz w:val="16"/>
                <w:szCs w:val="16"/>
              </w:rPr>
              <w:t>Lekha Wireless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7AA5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4D959C" w14:textId="77777777" w:rsidR="00C521B3" w:rsidRPr="001B1679" w:rsidRDefault="00C521B3" w:rsidP="00015975">
            <w:pPr>
              <w:pStyle w:val="TAL"/>
              <w:rPr>
                <w:sz w:val="16"/>
                <w:szCs w:val="16"/>
              </w:rPr>
            </w:pPr>
            <w:r w:rsidRPr="001B1679">
              <w:rPr>
                <w:sz w:val="16"/>
                <w:szCs w:val="16"/>
              </w:rPr>
              <w:t>3GPPMEMBER</w:t>
            </w:r>
          </w:p>
        </w:tc>
      </w:tr>
      <w:tr w:rsidR="00C521B3" w14:paraId="3251088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E2F20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CE730" w14:textId="77777777" w:rsidR="00C521B3" w:rsidRPr="001B1679" w:rsidRDefault="00C521B3" w:rsidP="00015975">
            <w:pPr>
              <w:pStyle w:val="TAL"/>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E100D"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AA6F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4A02A" w14:textId="77777777" w:rsidR="00C521B3" w:rsidRPr="001B1679" w:rsidRDefault="00C521B3" w:rsidP="00015975">
            <w:pPr>
              <w:pStyle w:val="TAL"/>
              <w:rPr>
                <w:sz w:val="16"/>
                <w:szCs w:val="16"/>
              </w:rPr>
            </w:pPr>
            <w:r w:rsidRPr="001B1679">
              <w:rPr>
                <w:sz w:val="16"/>
                <w:szCs w:val="16"/>
              </w:rPr>
              <w:t>3GPPMEMBER</w:t>
            </w:r>
          </w:p>
        </w:tc>
      </w:tr>
      <w:tr w:rsidR="00C521B3" w14:paraId="2CBEB8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C20A4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0187C" w14:textId="77777777" w:rsidR="00C521B3" w:rsidRPr="001B1679" w:rsidRDefault="00C521B3" w:rsidP="00015975">
            <w:pPr>
              <w:pStyle w:val="TAL"/>
              <w:rPr>
                <w:sz w:val="16"/>
                <w:szCs w:val="16"/>
              </w:rPr>
            </w:pPr>
            <w:r w:rsidRPr="001B1679">
              <w:rPr>
                <w:sz w:val="16"/>
                <w:szCs w:val="16"/>
              </w:rPr>
              <w:t>Ch Santosh Reddy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821B8" w14:textId="77777777" w:rsidR="00C521B3" w:rsidRPr="001B1679" w:rsidRDefault="00C521B3" w:rsidP="00015975">
            <w:pPr>
              <w:pStyle w:val="TAL"/>
              <w:rPr>
                <w:sz w:val="16"/>
                <w:szCs w:val="16"/>
              </w:rPr>
            </w:pPr>
            <w:r w:rsidRPr="001B1679">
              <w:rPr>
                <w:sz w:val="16"/>
                <w:szCs w:val="16"/>
              </w:rPr>
              <w:t>IIT, Kharagpur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24D0F"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321A6" w14:textId="77777777" w:rsidR="00C521B3" w:rsidRPr="001B1679" w:rsidRDefault="00C521B3" w:rsidP="00015975">
            <w:pPr>
              <w:pStyle w:val="TAL"/>
              <w:rPr>
                <w:sz w:val="16"/>
                <w:szCs w:val="16"/>
              </w:rPr>
            </w:pPr>
            <w:r w:rsidRPr="001B1679">
              <w:rPr>
                <w:sz w:val="16"/>
                <w:szCs w:val="16"/>
              </w:rPr>
              <w:t>3GPPMEMBER</w:t>
            </w:r>
          </w:p>
        </w:tc>
      </w:tr>
      <w:tr w:rsidR="00C521B3" w14:paraId="6672FCB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A7569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B0A09D" w14:textId="77777777" w:rsidR="00C521B3" w:rsidRPr="001B1679" w:rsidRDefault="00C521B3" w:rsidP="00015975">
            <w:pPr>
              <w:pStyle w:val="TAL"/>
              <w:rPr>
                <w:sz w:val="16"/>
                <w:szCs w:val="16"/>
              </w:rPr>
            </w:pPr>
            <w:r w:rsidRPr="001B1679">
              <w:rPr>
                <w:sz w:val="16"/>
                <w:szCs w:val="16"/>
              </w:rPr>
              <w:t>Anirudha Sahoo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0E79C2" w14:textId="77777777" w:rsidR="00C521B3" w:rsidRPr="001B1679" w:rsidRDefault="00C521B3" w:rsidP="00015975">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61CF5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BD123" w14:textId="77777777" w:rsidR="00C521B3" w:rsidRPr="001B1679" w:rsidRDefault="00C521B3" w:rsidP="00015975">
            <w:pPr>
              <w:pStyle w:val="TAL"/>
              <w:rPr>
                <w:sz w:val="16"/>
                <w:szCs w:val="16"/>
              </w:rPr>
            </w:pPr>
            <w:r w:rsidRPr="001B1679">
              <w:rPr>
                <w:sz w:val="16"/>
                <w:szCs w:val="16"/>
              </w:rPr>
              <w:t>3GPPMEMBER</w:t>
            </w:r>
          </w:p>
        </w:tc>
      </w:tr>
      <w:tr w:rsidR="00C521B3" w14:paraId="70C760E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55B98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AF045" w14:textId="77777777" w:rsidR="00C521B3" w:rsidRPr="001B1679" w:rsidRDefault="00C521B3" w:rsidP="00015975">
            <w:pPr>
              <w:pStyle w:val="TAL"/>
              <w:rPr>
                <w:sz w:val="16"/>
                <w:szCs w:val="16"/>
              </w:rPr>
            </w:pPr>
            <w:r w:rsidRPr="001B1679">
              <w:rPr>
                <w:sz w:val="16"/>
                <w:szCs w:val="16"/>
              </w:rPr>
              <w:t>Cristina Seibert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A04F72" w14:textId="77777777" w:rsidR="00C521B3" w:rsidRPr="001B1679" w:rsidRDefault="00C521B3" w:rsidP="00015975">
            <w:pPr>
              <w:pStyle w:val="TAL"/>
              <w:rPr>
                <w:sz w:val="16"/>
                <w:szCs w:val="16"/>
              </w:rPr>
            </w:pPr>
            <w:proofErr w:type="spellStart"/>
            <w:r w:rsidRPr="001B1679">
              <w:rPr>
                <w:sz w:val="16"/>
                <w:szCs w:val="16"/>
              </w:rPr>
              <w:t>NextNav</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14B416"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D8A82" w14:textId="77777777" w:rsidR="00C521B3" w:rsidRPr="001B1679" w:rsidRDefault="00C521B3" w:rsidP="00015975">
            <w:pPr>
              <w:pStyle w:val="TAL"/>
              <w:rPr>
                <w:sz w:val="16"/>
                <w:szCs w:val="16"/>
              </w:rPr>
            </w:pPr>
            <w:r w:rsidRPr="001B1679">
              <w:rPr>
                <w:sz w:val="16"/>
                <w:szCs w:val="16"/>
              </w:rPr>
              <w:t>3GPPMEMBER</w:t>
            </w:r>
          </w:p>
        </w:tc>
      </w:tr>
      <w:tr w:rsidR="00C521B3" w14:paraId="6526D9C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CBF21"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D26BC" w14:textId="77777777" w:rsidR="00C521B3" w:rsidRPr="001B1679" w:rsidRDefault="00C521B3" w:rsidP="00015975">
            <w:pPr>
              <w:pStyle w:val="TAL"/>
              <w:rPr>
                <w:sz w:val="16"/>
                <w:szCs w:val="16"/>
              </w:rPr>
            </w:pPr>
            <w:r w:rsidRPr="001B1679">
              <w:rPr>
                <w:sz w:val="16"/>
                <w:szCs w:val="16"/>
              </w:rPr>
              <w:t>Sapan Shah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3DAA7" w14:textId="77777777" w:rsidR="00C521B3" w:rsidRPr="001B1679" w:rsidRDefault="00C521B3" w:rsidP="00015975">
            <w:pPr>
              <w:pStyle w:val="TAL"/>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482923"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EEFEB" w14:textId="77777777" w:rsidR="00C521B3" w:rsidRPr="001B1679" w:rsidRDefault="00C521B3" w:rsidP="00015975">
            <w:pPr>
              <w:pStyle w:val="TAL"/>
              <w:rPr>
                <w:sz w:val="16"/>
                <w:szCs w:val="16"/>
              </w:rPr>
            </w:pPr>
            <w:r w:rsidRPr="001B1679">
              <w:rPr>
                <w:sz w:val="16"/>
                <w:szCs w:val="16"/>
              </w:rPr>
              <w:t>3GPPMEMBER</w:t>
            </w:r>
          </w:p>
        </w:tc>
      </w:tr>
      <w:tr w:rsidR="00C521B3" w14:paraId="69D4DC1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E2F4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E81A78" w14:textId="77777777" w:rsidR="00C521B3" w:rsidRPr="001B1679" w:rsidRDefault="00C521B3" w:rsidP="00015975">
            <w:pPr>
              <w:pStyle w:val="TAL"/>
              <w:rPr>
                <w:sz w:val="16"/>
                <w:szCs w:val="16"/>
              </w:rPr>
            </w:pPr>
            <w:r w:rsidRPr="001B1679">
              <w:rPr>
                <w:sz w:val="16"/>
                <w:szCs w:val="16"/>
              </w:rPr>
              <w:t>Chao Shang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C5479" w14:textId="77777777" w:rsidR="00C521B3" w:rsidRPr="001B1679" w:rsidRDefault="00C521B3" w:rsidP="00015975">
            <w:pPr>
              <w:pStyle w:val="TAL"/>
              <w:rPr>
                <w:sz w:val="16"/>
                <w:szCs w:val="16"/>
              </w:rPr>
            </w:pPr>
            <w:proofErr w:type="spellStart"/>
            <w:r w:rsidRPr="001B1679">
              <w:rPr>
                <w:sz w:val="16"/>
                <w:szCs w:val="16"/>
              </w:rPr>
              <w:t>Xidian</w:t>
            </w:r>
            <w:proofErr w:type="spellEnd"/>
            <w:r w:rsidRPr="001B1679">
              <w:rPr>
                <w:sz w:val="16"/>
                <w:szCs w:val="16"/>
              </w:rPr>
              <w:t xml:space="preserv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1687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28F01" w14:textId="77777777" w:rsidR="00C521B3" w:rsidRPr="001B1679" w:rsidRDefault="00C521B3" w:rsidP="00015975">
            <w:pPr>
              <w:pStyle w:val="TAL"/>
              <w:rPr>
                <w:sz w:val="16"/>
                <w:szCs w:val="16"/>
              </w:rPr>
            </w:pPr>
            <w:r w:rsidRPr="001B1679">
              <w:rPr>
                <w:sz w:val="16"/>
                <w:szCs w:val="16"/>
              </w:rPr>
              <w:t>3GPPMEMBER</w:t>
            </w:r>
          </w:p>
        </w:tc>
      </w:tr>
      <w:tr w:rsidR="00C521B3" w14:paraId="3C45D8C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D8B6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97E60" w14:textId="77777777" w:rsidR="00C521B3" w:rsidRPr="001B1679" w:rsidRDefault="00C521B3" w:rsidP="00015975">
            <w:pPr>
              <w:pStyle w:val="TAL"/>
              <w:rPr>
                <w:sz w:val="16"/>
                <w:szCs w:val="16"/>
              </w:rPr>
            </w:pPr>
            <w:r w:rsidRPr="001B1679">
              <w:rPr>
                <w:sz w:val="16"/>
                <w:szCs w:val="16"/>
              </w:rPr>
              <w:t>JING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21D2A" w14:textId="77777777" w:rsidR="00C521B3" w:rsidRPr="001B1679" w:rsidRDefault="00C521B3" w:rsidP="00015975">
            <w:pPr>
              <w:pStyle w:val="TAL"/>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5AA81"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6ACCF7" w14:textId="77777777" w:rsidR="00C521B3" w:rsidRPr="001B1679" w:rsidRDefault="00C521B3" w:rsidP="00015975">
            <w:pPr>
              <w:pStyle w:val="TAL"/>
              <w:rPr>
                <w:sz w:val="16"/>
                <w:szCs w:val="16"/>
              </w:rPr>
            </w:pPr>
            <w:r w:rsidRPr="001B1679">
              <w:rPr>
                <w:sz w:val="16"/>
                <w:szCs w:val="16"/>
              </w:rPr>
              <w:t>3GPPORG_REP</w:t>
            </w:r>
          </w:p>
        </w:tc>
      </w:tr>
      <w:tr w:rsidR="00C521B3" w14:paraId="54C843D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9205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7B1E66" w14:textId="77777777" w:rsidR="00C521B3" w:rsidRPr="001B1679" w:rsidRDefault="00C521B3" w:rsidP="00015975">
            <w:pPr>
              <w:pStyle w:val="TAL"/>
              <w:rPr>
                <w:sz w:val="16"/>
                <w:szCs w:val="16"/>
              </w:rPr>
            </w:pPr>
            <w:r w:rsidRPr="001B1679">
              <w:rPr>
                <w:sz w:val="16"/>
                <w:szCs w:val="16"/>
              </w:rPr>
              <w:t>Xiao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9F2A5"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EE5146"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B0C025" w14:textId="77777777" w:rsidR="00C521B3" w:rsidRPr="001B1679" w:rsidRDefault="00C521B3" w:rsidP="00015975">
            <w:pPr>
              <w:pStyle w:val="TAL"/>
              <w:rPr>
                <w:sz w:val="16"/>
                <w:szCs w:val="16"/>
              </w:rPr>
            </w:pPr>
            <w:r w:rsidRPr="001B1679">
              <w:rPr>
                <w:sz w:val="16"/>
                <w:szCs w:val="16"/>
              </w:rPr>
              <w:t>3GPPMEMBER</w:t>
            </w:r>
          </w:p>
        </w:tc>
      </w:tr>
      <w:tr w:rsidR="00C521B3" w14:paraId="79236B7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FD811" w14:textId="77777777" w:rsidR="00C521B3" w:rsidRPr="001B1679" w:rsidRDefault="00C521B3" w:rsidP="00015975">
            <w:pPr>
              <w:pStyle w:val="TAL"/>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70BDCC" w14:textId="77777777" w:rsidR="00C521B3" w:rsidRPr="001B1679" w:rsidRDefault="00C521B3" w:rsidP="00015975">
            <w:pPr>
              <w:pStyle w:val="TAL"/>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E08BC" w14:textId="77777777" w:rsidR="00C521B3" w:rsidRPr="001B1679" w:rsidRDefault="00C521B3" w:rsidP="00015975">
            <w:pPr>
              <w:pStyle w:val="TAL"/>
              <w:rPr>
                <w:sz w:val="16"/>
                <w:szCs w:val="16"/>
              </w:rPr>
            </w:pPr>
            <w:r w:rsidRPr="001B1679">
              <w:rPr>
                <w:sz w:val="16"/>
                <w:szCs w:val="16"/>
              </w:rPr>
              <w:t>NTPU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1F507"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1FA7D" w14:textId="77777777" w:rsidR="00C521B3" w:rsidRPr="001B1679" w:rsidRDefault="00C521B3" w:rsidP="00015975">
            <w:pPr>
              <w:pStyle w:val="TAL"/>
              <w:rPr>
                <w:sz w:val="16"/>
                <w:szCs w:val="16"/>
              </w:rPr>
            </w:pPr>
            <w:r w:rsidRPr="001B1679">
              <w:rPr>
                <w:sz w:val="16"/>
                <w:szCs w:val="16"/>
              </w:rPr>
              <w:t>3GPPMEMBER</w:t>
            </w:r>
          </w:p>
        </w:tc>
      </w:tr>
      <w:tr w:rsidR="00C521B3" w14:paraId="3EC4A8A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DCCA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020826" w14:textId="77777777" w:rsidR="00C521B3" w:rsidRPr="001B1679" w:rsidRDefault="00C521B3" w:rsidP="00015975">
            <w:pPr>
              <w:pStyle w:val="TAL"/>
              <w:rPr>
                <w:sz w:val="16"/>
                <w:szCs w:val="16"/>
              </w:rPr>
            </w:pPr>
            <w:r w:rsidRPr="001B1679">
              <w:rPr>
                <w:sz w:val="16"/>
                <w:szCs w:val="16"/>
              </w:rPr>
              <w:t>ABHISHEK KUMAR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F8AF3" w14:textId="77777777" w:rsidR="00C521B3" w:rsidRPr="001B1679" w:rsidRDefault="00C521B3" w:rsidP="00015975">
            <w:pPr>
              <w:pStyle w:val="TAL"/>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824A8C"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28E29" w14:textId="77777777" w:rsidR="00C521B3" w:rsidRPr="001B1679" w:rsidRDefault="00C521B3" w:rsidP="00015975">
            <w:pPr>
              <w:pStyle w:val="TAL"/>
              <w:rPr>
                <w:sz w:val="16"/>
                <w:szCs w:val="16"/>
              </w:rPr>
            </w:pPr>
            <w:r w:rsidRPr="001B1679">
              <w:rPr>
                <w:sz w:val="16"/>
                <w:szCs w:val="16"/>
              </w:rPr>
              <w:t>3GPPMEMBER</w:t>
            </w:r>
          </w:p>
        </w:tc>
      </w:tr>
      <w:tr w:rsidR="00C521B3" w14:paraId="5BA9AB6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875F9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A2765" w14:textId="77777777" w:rsidR="00C521B3" w:rsidRPr="001B1679" w:rsidRDefault="00C521B3" w:rsidP="00015975">
            <w:pPr>
              <w:pStyle w:val="TAL"/>
              <w:rPr>
                <w:sz w:val="16"/>
                <w:szCs w:val="16"/>
              </w:rPr>
            </w:pPr>
            <w:r w:rsidRPr="001B1679">
              <w:rPr>
                <w:sz w:val="16"/>
                <w:szCs w:val="16"/>
              </w:rPr>
              <w:t>Sweta Singh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65934" w14:textId="77777777" w:rsidR="00C521B3" w:rsidRPr="001B1679" w:rsidRDefault="00C521B3" w:rsidP="00015975">
            <w:pPr>
              <w:pStyle w:val="TAL"/>
              <w:rPr>
                <w:sz w:val="16"/>
                <w:szCs w:val="16"/>
              </w:rPr>
            </w:pPr>
            <w:r w:rsidRPr="001B1679">
              <w:rPr>
                <w:sz w:val="16"/>
                <w:szCs w:val="16"/>
              </w:rPr>
              <w:t>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9287B"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A2FBFB" w14:textId="77777777" w:rsidR="00C521B3" w:rsidRPr="001B1679" w:rsidRDefault="00C521B3" w:rsidP="00015975">
            <w:pPr>
              <w:pStyle w:val="TAL"/>
              <w:rPr>
                <w:sz w:val="16"/>
                <w:szCs w:val="16"/>
              </w:rPr>
            </w:pPr>
            <w:r w:rsidRPr="001B1679">
              <w:rPr>
                <w:sz w:val="16"/>
                <w:szCs w:val="16"/>
              </w:rPr>
              <w:t>3GPPORG_REP</w:t>
            </w:r>
          </w:p>
        </w:tc>
      </w:tr>
      <w:tr w:rsidR="00C521B3" w14:paraId="1D3D29F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21FC8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21DB7" w14:textId="77777777" w:rsidR="00C521B3" w:rsidRPr="001B1679" w:rsidRDefault="00C521B3" w:rsidP="00015975">
            <w:pPr>
              <w:pStyle w:val="TAL"/>
              <w:rPr>
                <w:sz w:val="16"/>
                <w:szCs w:val="16"/>
              </w:rPr>
            </w:pPr>
            <w:r w:rsidRPr="001B1679">
              <w:rPr>
                <w:sz w:val="16"/>
                <w:szCs w:val="16"/>
              </w:rPr>
              <w:t xml:space="preserve">Antoine </w:t>
            </w:r>
            <w:proofErr w:type="spellStart"/>
            <w:r w:rsidRPr="001B1679">
              <w:rPr>
                <w:sz w:val="16"/>
                <w:szCs w:val="16"/>
              </w:rPr>
              <w:t>Soyoh</w:t>
            </w:r>
            <w:proofErr w:type="spellEnd"/>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AB851" w14:textId="77777777" w:rsidR="00C521B3" w:rsidRPr="001B1679" w:rsidRDefault="00C521B3" w:rsidP="00015975">
            <w:pPr>
              <w:pStyle w:val="TAL"/>
              <w:rPr>
                <w:sz w:val="16"/>
                <w:szCs w:val="16"/>
              </w:rPr>
            </w:pPr>
            <w:r w:rsidRPr="001B1679">
              <w:rPr>
                <w:sz w:val="16"/>
                <w:szCs w:val="16"/>
              </w:rPr>
              <w:t xml:space="preserve">U.S. Department of </w:t>
            </w:r>
            <w:proofErr w:type="spellStart"/>
            <w:r w:rsidRPr="001B1679">
              <w:rPr>
                <w:sz w:val="16"/>
                <w:szCs w:val="16"/>
              </w:rPr>
              <w:t>Defense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DD629"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2DE1D4" w14:textId="77777777" w:rsidR="00C521B3" w:rsidRPr="001B1679" w:rsidRDefault="00C521B3" w:rsidP="00015975">
            <w:pPr>
              <w:pStyle w:val="TAL"/>
              <w:rPr>
                <w:sz w:val="16"/>
                <w:szCs w:val="16"/>
              </w:rPr>
            </w:pPr>
            <w:r w:rsidRPr="001B1679">
              <w:rPr>
                <w:sz w:val="16"/>
                <w:szCs w:val="16"/>
              </w:rPr>
              <w:t>3GPPMEMBER</w:t>
            </w:r>
          </w:p>
        </w:tc>
      </w:tr>
      <w:tr w:rsidR="00C521B3" w14:paraId="6A3E09C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F48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7DFA5" w14:textId="77777777" w:rsidR="00C521B3" w:rsidRPr="001B1679" w:rsidRDefault="00C521B3" w:rsidP="00015975">
            <w:pPr>
              <w:pStyle w:val="TAL"/>
              <w:rPr>
                <w:sz w:val="16"/>
                <w:szCs w:val="16"/>
              </w:rPr>
            </w:pPr>
            <w:r w:rsidRPr="001B1679">
              <w:rPr>
                <w:sz w:val="16"/>
                <w:szCs w:val="16"/>
              </w:rPr>
              <w:t>Sundar Sriram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B77D6"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11DB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EC310" w14:textId="77777777" w:rsidR="00C521B3" w:rsidRPr="001B1679" w:rsidRDefault="00C521B3" w:rsidP="00015975">
            <w:pPr>
              <w:pStyle w:val="TAL"/>
              <w:rPr>
                <w:sz w:val="16"/>
                <w:szCs w:val="16"/>
              </w:rPr>
            </w:pPr>
            <w:r w:rsidRPr="001B1679">
              <w:rPr>
                <w:sz w:val="16"/>
                <w:szCs w:val="16"/>
              </w:rPr>
              <w:t>3GPPMEMBER</w:t>
            </w:r>
          </w:p>
        </w:tc>
      </w:tr>
      <w:tr w:rsidR="00C521B3" w14:paraId="251CD3F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096C9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977BCD" w14:textId="77777777" w:rsidR="00C521B3" w:rsidRPr="001B1679" w:rsidRDefault="00C521B3" w:rsidP="00015975">
            <w:pPr>
              <w:pStyle w:val="TAL"/>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541FD" w14:textId="77777777" w:rsidR="00C521B3" w:rsidRPr="001B1679" w:rsidRDefault="00C521B3" w:rsidP="00015975">
            <w:pPr>
              <w:pStyle w:val="TAL"/>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14A92"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469DB3" w14:textId="77777777" w:rsidR="00C521B3" w:rsidRPr="001B1679" w:rsidRDefault="00C521B3" w:rsidP="00015975">
            <w:pPr>
              <w:pStyle w:val="TAL"/>
              <w:rPr>
                <w:sz w:val="16"/>
                <w:szCs w:val="16"/>
              </w:rPr>
            </w:pPr>
            <w:r w:rsidRPr="001B1679">
              <w:rPr>
                <w:sz w:val="16"/>
                <w:szCs w:val="16"/>
              </w:rPr>
              <w:t>3GPPMEMBER</w:t>
            </w:r>
          </w:p>
        </w:tc>
      </w:tr>
      <w:tr w:rsidR="00C521B3" w14:paraId="12B72B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FD6368"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DB6618" w14:textId="77777777" w:rsidR="00C521B3" w:rsidRPr="001B1679" w:rsidRDefault="00C521B3" w:rsidP="00015975">
            <w:pPr>
              <w:pStyle w:val="TAL"/>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89456" w14:textId="77777777" w:rsidR="00C521B3" w:rsidRPr="001B1679" w:rsidRDefault="00C521B3" w:rsidP="00015975">
            <w:pPr>
              <w:pStyle w:val="TAL"/>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8F9D7A"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9434A" w14:textId="77777777" w:rsidR="00C521B3" w:rsidRPr="001B1679" w:rsidRDefault="00C521B3" w:rsidP="00015975">
            <w:pPr>
              <w:pStyle w:val="TAL"/>
              <w:rPr>
                <w:sz w:val="16"/>
                <w:szCs w:val="16"/>
              </w:rPr>
            </w:pPr>
            <w:r w:rsidRPr="001B1679">
              <w:rPr>
                <w:sz w:val="16"/>
                <w:szCs w:val="16"/>
              </w:rPr>
              <w:t>3GPPMEMBER</w:t>
            </w:r>
          </w:p>
        </w:tc>
      </w:tr>
      <w:tr w:rsidR="00C521B3" w14:paraId="3379933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1CE5D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B0832" w14:textId="77777777" w:rsidR="00C521B3" w:rsidRPr="001B1679" w:rsidRDefault="00C521B3" w:rsidP="00015975">
            <w:pPr>
              <w:pStyle w:val="TAL"/>
              <w:rPr>
                <w:sz w:val="16"/>
                <w:szCs w:val="16"/>
              </w:rPr>
            </w:pPr>
            <w:proofErr w:type="spellStart"/>
            <w:r w:rsidRPr="001B1679">
              <w:rPr>
                <w:sz w:val="16"/>
                <w:szCs w:val="16"/>
              </w:rPr>
              <w:t>Kyungjoo</w:t>
            </w:r>
            <w:proofErr w:type="spellEnd"/>
            <w:r w:rsidRPr="001B1679">
              <w:rPr>
                <w:sz w:val="16"/>
                <w:szCs w:val="16"/>
              </w:rPr>
              <w:t xml:space="preserve"> Grace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62B22" w14:textId="77777777" w:rsidR="00C521B3" w:rsidRPr="001B1679" w:rsidRDefault="00C521B3" w:rsidP="00015975">
            <w:pPr>
              <w:pStyle w:val="TAL"/>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1AC0D"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825812" w14:textId="77777777" w:rsidR="00C521B3" w:rsidRPr="001B1679" w:rsidRDefault="00C521B3" w:rsidP="00015975">
            <w:pPr>
              <w:pStyle w:val="TAL"/>
              <w:rPr>
                <w:sz w:val="16"/>
                <w:szCs w:val="16"/>
              </w:rPr>
            </w:pPr>
            <w:r w:rsidRPr="001B1679">
              <w:rPr>
                <w:sz w:val="16"/>
                <w:szCs w:val="16"/>
              </w:rPr>
              <w:t>3GPPMEMBER</w:t>
            </w:r>
          </w:p>
        </w:tc>
      </w:tr>
      <w:tr w:rsidR="00C521B3" w14:paraId="0F41180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1754D"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E0062" w14:textId="77777777" w:rsidR="00C521B3" w:rsidRPr="001B1679" w:rsidRDefault="00C521B3" w:rsidP="00015975">
            <w:pPr>
              <w:pStyle w:val="TAL"/>
              <w:rPr>
                <w:sz w:val="16"/>
                <w:szCs w:val="16"/>
              </w:rPr>
            </w:pPr>
            <w:r w:rsidRPr="001B1679">
              <w:rPr>
                <w:sz w:val="16"/>
                <w:szCs w:val="16"/>
              </w:rPr>
              <w:t>Jihoon Sung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1A1A4" w14:textId="77777777" w:rsidR="00C521B3" w:rsidRPr="001B1679" w:rsidRDefault="00C521B3" w:rsidP="00015975">
            <w:pPr>
              <w:pStyle w:val="TAL"/>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2FC1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E3E18" w14:textId="77777777" w:rsidR="00C521B3" w:rsidRPr="001B1679" w:rsidRDefault="00C521B3" w:rsidP="00015975">
            <w:pPr>
              <w:pStyle w:val="TAL"/>
              <w:rPr>
                <w:sz w:val="16"/>
                <w:szCs w:val="16"/>
              </w:rPr>
            </w:pPr>
            <w:r w:rsidRPr="001B1679">
              <w:rPr>
                <w:sz w:val="16"/>
                <w:szCs w:val="16"/>
              </w:rPr>
              <w:t>3GPPMEMBER</w:t>
            </w:r>
          </w:p>
        </w:tc>
      </w:tr>
      <w:tr w:rsidR="00C521B3" w14:paraId="7775BF14"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43A14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90023A" w14:textId="77777777" w:rsidR="00C521B3" w:rsidRPr="001B1679" w:rsidRDefault="00C521B3" w:rsidP="00015975">
            <w:pPr>
              <w:pStyle w:val="TAL"/>
              <w:rPr>
                <w:sz w:val="16"/>
                <w:szCs w:val="16"/>
              </w:rPr>
            </w:pPr>
            <w:r w:rsidRPr="001B1679">
              <w:rPr>
                <w:sz w:val="16"/>
                <w:szCs w:val="16"/>
              </w:rPr>
              <w:t>Akito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638E"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21B6C"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02DA19" w14:textId="77777777" w:rsidR="00C521B3" w:rsidRPr="001B1679" w:rsidRDefault="00C521B3" w:rsidP="00015975">
            <w:pPr>
              <w:pStyle w:val="TAL"/>
              <w:rPr>
                <w:sz w:val="16"/>
                <w:szCs w:val="16"/>
              </w:rPr>
            </w:pPr>
            <w:r w:rsidRPr="001B1679">
              <w:rPr>
                <w:sz w:val="16"/>
                <w:szCs w:val="16"/>
              </w:rPr>
              <w:t>3GPPMEMBER</w:t>
            </w:r>
          </w:p>
        </w:tc>
      </w:tr>
      <w:tr w:rsidR="00C521B3" w14:paraId="145310D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065D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BFC173" w14:textId="77777777" w:rsidR="00C521B3" w:rsidRPr="001B1679" w:rsidRDefault="00C521B3" w:rsidP="00015975">
            <w:pPr>
              <w:pStyle w:val="TAL"/>
              <w:rPr>
                <w:sz w:val="16"/>
                <w:szCs w:val="16"/>
              </w:rPr>
            </w:pPr>
            <w:r w:rsidRPr="001B1679">
              <w:rPr>
                <w:sz w:val="16"/>
                <w:szCs w:val="16"/>
              </w:rPr>
              <w:t>Masaki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D123F"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1E0F0"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FF4051" w14:textId="77777777" w:rsidR="00C521B3" w:rsidRPr="001B1679" w:rsidRDefault="00C521B3" w:rsidP="00015975">
            <w:pPr>
              <w:pStyle w:val="TAL"/>
              <w:rPr>
                <w:sz w:val="16"/>
                <w:szCs w:val="16"/>
              </w:rPr>
            </w:pPr>
            <w:r w:rsidRPr="001B1679">
              <w:rPr>
                <w:sz w:val="16"/>
                <w:szCs w:val="16"/>
              </w:rPr>
              <w:t>3GPPMEMBER</w:t>
            </w:r>
          </w:p>
        </w:tc>
      </w:tr>
      <w:tr w:rsidR="00C521B3" w14:paraId="32FE284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99810"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B921A" w14:textId="77777777" w:rsidR="00C521B3" w:rsidRPr="001B1679" w:rsidRDefault="00C521B3" w:rsidP="00015975">
            <w:pPr>
              <w:pStyle w:val="TAL"/>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0C5B0"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CCD67"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0A171" w14:textId="77777777" w:rsidR="00C521B3" w:rsidRPr="001B1679" w:rsidRDefault="00C521B3" w:rsidP="00015975">
            <w:pPr>
              <w:pStyle w:val="TAL"/>
              <w:rPr>
                <w:sz w:val="16"/>
                <w:szCs w:val="16"/>
              </w:rPr>
            </w:pPr>
            <w:r w:rsidRPr="001B1679">
              <w:rPr>
                <w:sz w:val="16"/>
                <w:szCs w:val="16"/>
              </w:rPr>
              <w:t>3GPPMEMBER</w:t>
            </w:r>
          </w:p>
        </w:tc>
      </w:tr>
      <w:tr w:rsidR="00C521B3" w14:paraId="48C2E4C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5CA096"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897516" w14:textId="77777777" w:rsidR="00C521B3" w:rsidRPr="001B1679" w:rsidRDefault="00C521B3" w:rsidP="00015975">
            <w:pPr>
              <w:pStyle w:val="TAL"/>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5D7142" w14:textId="77777777" w:rsidR="00C521B3" w:rsidRPr="001B1679" w:rsidRDefault="00C521B3" w:rsidP="00015975">
            <w:pPr>
              <w:pStyle w:val="TAL"/>
              <w:rPr>
                <w:sz w:val="16"/>
                <w:szCs w:val="16"/>
              </w:rPr>
            </w:pPr>
            <w:r w:rsidRPr="001B1679">
              <w:rPr>
                <w:sz w:val="16"/>
                <w:szCs w:val="16"/>
              </w:rPr>
              <w:t>OTECH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EC785"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C90B49" w14:textId="77777777" w:rsidR="00C521B3" w:rsidRPr="001B1679" w:rsidRDefault="00C521B3" w:rsidP="00015975">
            <w:pPr>
              <w:pStyle w:val="TAL"/>
              <w:rPr>
                <w:sz w:val="16"/>
                <w:szCs w:val="16"/>
              </w:rPr>
            </w:pPr>
            <w:r w:rsidRPr="001B1679">
              <w:rPr>
                <w:sz w:val="16"/>
                <w:szCs w:val="16"/>
              </w:rPr>
              <w:t>3GPPMEMBER</w:t>
            </w:r>
          </w:p>
        </w:tc>
      </w:tr>
      <w:tr w:rsidR="00C521B3" w14:paraId="2596D78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CFB0D5"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BFD5F5" w14:textId="77777777" w:rsidR="00C521B3" w:rsidRPr="001B1679" w:rsidRDefault="00C521B3" w:rsidP="00015975">
            <w:pPr>
              <w:pStyle w:val="TAL"/>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01E80" w14:textId="77777777" w:rsidR="00C521B3" w:rsidRPr="001B1679" w:rsidRDefault="00C521B3" w:rsidP="00015975">
            <w:pPr>
              <w:pStyle w:val="TAL"/>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EF02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F4E2D" w14:textId="77777777" w:rsidR="00C521B3" w:rsidRPr="001B1679" w:rsidRDefault="00C521B3" w:rsidP="00015975">
            <w:pPr>
              <w:pStyle w:val="TAL"/>
              <w:rPr>
                <w:sz w:val="16"/>
                <w:szCs w:val="16"/>
              </w:rPr>
            </w:pPr>
            <w:r w:rsidRPr="001B1679">
              <w:rPr>
                <w:sz w:val="16"/>
                <w:szCs w:val="16"/>
              </w:rPr>
              <w:t>3GPPMEMBER</w:t>
            </w:r>
          </w:p>
        </w:tc>
      </w:tr>
      <w:tr w:rsidR="00C521B3" w14:paraId="458C9C4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8602B"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E1594" w14:textId="77777777" w:rsidR="00C521B3" w:rsidRPr="001B1679" w:rsidRDefault="00C521B3" w:rsidP="00015975">
            <w:pPr>
              <w:pStyle w:val="TAL"/>
              <w:rPr>
                <w:sz w:val="16"/>
                <w:szCs w:val="16"/>
              </w:rPr>
            </w:pPr>
            <w:r w:rsidRPr="001B1679">
              <w:rPr>
                <w:sz w:val="16"/>
                <w:szCs w:val="16"/>
              </w:rPr>
              <w:t>Nassima Toumi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EC54E" w14:textId="77777777" w:rsidR="00C521B3" w:rsidRPr="001B1679" w:rsidRDefault="00C521B3" w:rsidP="00015975">
            <w:pPr>
              <w:pStyle w:val="TAL"/>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4027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EC9B3" w14:textId="77777777" w:rsidR="00C521B3" w:rsidRPr="001B1679" w:rsidRDefault="00C521B3" w:rsidP="00015975">
            <w:pPr>
              <w:pStyle w:val="TAL"/>
              <w:rPr>
                <w:sz w:val="16"/>
                <w:szCs w:val="16"/>
              </w:rPr>
            </w:pPr>
            <w:r w:rsidRPr="001B1679">
              <w:rPr>
                <w:sz w:val="16"/>
                <w:szCs w:val="16"/>
              </w:rPr>
              <w:t>3GPPMEMBER</w:t>
            </w:r>
          </w:p>
        </w:tc>
      </w:tr>
      <w:tr w:rsidR="00C521B3" w14:paraId="20129A72"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48891"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07F9AB" w14:textId="77777777" w:rsidR="00C521B3" w:rsidRPr="001B1679" w:rsidRDefault="00C521B3" w:rsidP="00015975">
            <w:pPr>
              <w:pStyle w:val="TAL"/>
              <w:rPr>
                <w:sz w:val="16"/>
                <w:szCs w:val="16"/>
              </w:rPr>
            </w:pPr>
            <w:r w:rsidRPr="001B1679">
              <w:rPr>
                <w:sz w:val="16"/>
                <w:szCs w:val="16"/>
              </w:rPr>
              <w:t>Nishith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1EA8A" w14:textId="77777777" w:rsidR="00C521B3" w:rsidRPr="001B1679" w:rsidRDefault="00C521B3" w:rsidP="00015975">
            <w:pPr>
              <w:pStyle w:val="TAL"/>
              <w:rPr>
                <w:sz w:val="16"/>
                <w:szCs w:val="16"/>
              </w:rPr>
            </w:pPr>
            <w:r w:rsidRPr="001B1679">
              <w:rPr>
                <w:sz w:val="16"/>
                <w:szCs w:val="16"/>
              </w:rPr>
              <w:t>National Spectrum Consortium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F8CAC"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46279" w14:textId="77777777" w:rsidR="00C521B3" w:rsidRPr="001B1679" w:rsidRDefault="00C521B3" w:rsidP="00015975">
            <w:pPr>
              <w:pStyle w:val="TAL"/>
              <w:rPr>
                <w:sz w:val="16"/>
                <w:szCs w:val="16"/>
              </w:rPr>
            </w:pPr>
            <w:r w:rsidRPr="001B1679">
              <w:rPr>
                <w:sz w:val="16"/>
                <w:szCs w:val="16"/>
              </w:rPr>
              <w:t>3GPPMEMBER</w:t>
            </w:r>
          </w:p>
        </w:tc>
      </w:tr>
      <w:tr w:rsidR="00C521B3" w14:paraId="195BF2BF"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BBCC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56B45" w14:textId="77777777" w:rsidR="00C521B3" w:rsidRPr="001B1679" w:rsidRDefault="00C521B3" w:rsidP="00015975">
            <w:pPr>
              <w:pStyle w:val="TAL"/>
              <w:rPr>
                <w:sz w:val="16"/>
                <w:szCs w:val="16"/>
              </w:rPr>
            </w:pPr>
            <w:r w:rsidRPr="001B1679">
              <w:rPr>
                <w:sz w:val="16"/>
                <w:szCs w:val="16"/>
              </w:rPr>
              <w:t>Sanjesh Tripathi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0F528" w14:textId="77777777" w:rsidR="00C521B3" w:rsidRPr="001B1679" w:rsidRDefault="00C521B3" w:rsidP="00015975">
            <w:pPr>
              <w:pStyle w:val="TAL"/>
              <w:rPr>
                <w:sz w:val="16"/>
                <w:szCs w:val="16"/>
              </w:rPr>
            </w:pPr>
            <w:r w:rsidRPr="001B1679">
              <w:rPr>
                <w:sz w:val="16"/>
                <w:szCs w:val="16"/>
              </w:rPr>
              <w:t>INVAS Technologies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39D720"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FEA710" w14:textId="77777777" w:rsidR="00C521B3" w:rsidRPr="001B1679" w:rsidRDefault="00C521B3" w:rsidP="00015975">
            <w:pPr>
              <w:pStyle w:val="TAL"/>
              <w:rPr>
                <w:sz w:val="16"/>
                <w:szCs w:val="16"/>
              </w:rPr>
            </w:pPr>
            <w:r w:rsidRPr="001B1679">
              <w:rPr>
                <w:sz w:val="16"/>
                <w:szCs w:val="16"/>
              </w:rPr>
              <w:t>3GPPMEMBER</w:t>
            </w:r>
          </w:p>
        </w:tc>
      </w:tr>
      <w:tr w:rsidR="00C521B3" w14:paraId="2F8B6D5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C4C5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AC12F" w14:textId="77777777" w:rsidR="00C521B3" w:rsidRPr="001B1679" w:rsidRDefault="00C521B3" w:rsidP="00015975">
            <w:pPr>
              <w:pStyle w:val="TAL"/>
              <w:rPr>
                <w:sz w:val="16"/>
                <w:szCs w:val="16"/>
              </w:rPr>
            </w:pPr>
            <w:r w:rsidRPr="001B1679">
              <w:rPr>
                <w:sz w:val="16"/>
                <w:szCs w:val="16"/>
              </w:rPr>
              <w:t>Shinichiro Tsuda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21ED6" w14:textId="77777777" w:rsidR="00C521B3" w:rsidRPr="001B1679" w:rsidRDefault="00C521B3" w:rsidP="00015975">
            <w:pPr>
              <w:pStyle w:val="TAL"/>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05CDD5"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65945" w14:textId="77777777" w:rsidR="00C521B3" w:rsidRPr="001B1679" w:rsidRDefault="00C521B3" w:rsidP="00015975">
            <w:pPr>
              <w:pStyle w:val="TAL"/>
              <w:rPr>
                <w:sz w:val="16"/>
                <w:szCs w:val="16"/>
              </w:rPr>
            </w:pPr>
            <w:r w:rsidRPr="001B1679">
              <w:rPr>
                <w:sz w:val="16"/>
                <w:szCs w:val="16"/>
              </w:rPr>
              <w:t>3GPPMEMBER</w:t>
            </w:r>
          </w:p>
        </w:tc>
      </w:tr>
      <w:tr w:rsidR="00C521B3" w14:paraId="6C3169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E1160"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D4BE4" w14:textId="77777777" w:rsidR="00C521B3" w:rsidRPr="001B1679" w:rsidRDefault="00C521B3" w:rsidP="00015975">
            <w:pPr>
              <w:pStyle w:val="TAL"/>
              <w:rPr>
                <w:sz w:val="16"/>
                <w:szCs w:val="16"/>
              </w:rPr>
            </w:pPr>
            <w:r w:rsidRPr="001B1679">
              <w:rPr>
                <w:sz w:val="16"/>
                <w:szCs w:val="16"/>
              </w:rPr>
              <w:t>LINGASAMY 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556A0" w14:textId="77777777" w:rsidR="00C521B3" w:rsidRPr="001B1679" w:rsidRDefault="00C521B3" w:rsidP="00015975">
            <w:pPr>
              <w:pStyle w:val="TAL"/>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90814"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7937A" w14:textId="77777777" w:rsidR="00C521B3" w:rsidRPr="001B1679" w:rsidRDefault="00C521B3" w:rsidP="00015975">
            <w:pPr>
              <w:pStyle w:val="TAL"/>
              <w:rPr>
                <w:sz w:val="16"/>
                <w:szCs w:val="16"/>
              </w:rPr>
            </w:pPr>
            <w:r w:rsidRPr="001B1679">
              <w:rPr>
                <w:sz w:val="16"/>
                <w:szCs w:val="16"/>
              </w:rPr>
              <w:t>3GPPMEMBER</w:t>
            </w:r>
          </w:p>
        </w:tc>
      </w:tr>
      <w:tr w:rsidR="00C521B3" w14:paraId="16A18A4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9F32A9"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7592E" w14:textId="77777777" w:rsidR="00C521B3" w:rsidRPr="001B1679" w:rsidRDefault="00C521B3" w:rsidP="00015975">
            <w:pPr>
              <w:pStyle w:val="TAL"/>
              <w:rPr>
                <w:sz w:val="16"/>
                <w:szCs w:val="16"/>
              </w:rPr>
            </w:pPr>
            <w:r w:rsidRPr="001B1679">
              <w:rPr>
                <w:sz w:val="16"/>
                <w:szCs w:val="16"/>
              </w:rPr>
              <w:t>Genadi Velev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5271C" w14:textId="77777777" w:rsidR="00C521B3" w:rsidRPr="001B1679" w:rsidRDefault="00C521B3" w:rsidP="00015975">
            <w:pPr>
              <w:pStyle w:val="TAL"/>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A1824"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8CF50C" w14:textId="77777777" w:rsidR="00C521B3" w:rsidRPr="001B1679" w:rsidRDefault="00C521B3" w:rsidP="00015975">
            <w:pPr>
              <w:pStyle w:val="TAL"/>
              <w:rPr>
                <w:sz w:val="16"/>
                <w:szCs w:val="16"/>
              </w:rPr>
            </w:pPr>
            <w:r w:rsidRPr="001B1679">
              <w:rPr>
                <w:sz w:val="16"/>
                <w:szCs w:val="16"/>
              </w:rPr>
              <w:t>3GPPMEMBER</w:t>
            </w:r>
          </w:p>
        </w:tc>
      </w:tr>
      <w:tr w:rsidR="00C521B3" w14:paraId="0237E48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2931E"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2D11E" w14:textId="77777777" w:rsidR="00C521B3" w:rsidRPr="001B1679" w:rsidRDefault="00C521B3" w:rsidP="00015975">
            <w:pPr>
              <w:pStyle w:val="TAL"/>
              <w:rPr>
                <w:sz w:val="16"/>
                <w:szCs w:val="16"/>
              </w:rPr>
            </w:pPr>
            <w:r w:rsidRPr="001B1679">
              <w:rPr>
                <w:sz w:val="16"/>
                <w:szCs w:val="16"/>
              </w:rPr>
              <w:t>SANDEEP VERMA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D6954" w14:textId="77777777" w:rsidR="00C521B3" w:rsidRPr="001B1679" w:rsidRDefault="00C521B3" w:rsidP="00015975">
            <w:pPr>
              <w:pStyle w:val="TAL"/>
              <w:rPr>
                <w:sz w:val="16"/>
                <w:szCs w:val="16"/>
              </w:rPr>
            </w:pPr>
            <w:r w:rsidRPr="001B1679">
              <w:rPr>
                <w:sz w:val="16"/>
                <w:szCs w:val="16"/>
              </w:rPr>
              <w:t>IIT Delhi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EE980D" w14:textId="77777777" w:rsidR="00C521B3" w:rsidRPr="001B1679" w:rsidRDefault="00C521B3" w:rsidP="00015975">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C1112" w14:textId="77777777" w:rsidR="00C521B3" w:rsidRPr="001B1679" w:rsidRDefault="00C521B3" w:rsidP="00015975">
            <w:pPr>
              <w:pStyle w:val="TAL"/>
              <w:rPr>
                <w:sz w:val="16"/>
                <w:szCs w:val="16"/>
              </w:rPr>
            </w:pPr>
            <w:r w:rsidRPr="001B1679">
              <w:rPr>
                <w:sz w:val="16"/>
                <w:szCs w:val="16"/>
              </w:rPr>
              <w:t>3GPPMEMBER</w:t>
            </w:r>
          </w:p>
        </w:tc>
      </w:tr>
      <w:tr w:rsidR="00C521B3" w14:paraId="70E2BCD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47457F"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41D7EF" w14:textId="77777777" w:rsidR="00C521B3" w:rsidRPr="001B1679" w:rsidRDefault="00C521B3" w:rsidP="00015975">
            <w:pPr>
              <w:pStyle w:val="TAL"/>
              <w:rPr>
                <w:sz w:val="16"/>
                <w:szCs w:val="16"/>
              </w:rPr>
            </w:pPr>
            <w:proofErr w:type="spellStart"/>
            <w:r w:rsidRPr="001B1679">
              <w:rPr>
                <w:sz w:val="16"/>
                <w:szCs w:val="16"/>
              </w:rPr>
              <w:t>Hanbai</w:t>
            </w:r>
            <w:proofErr w:type="spellEnd"/>
            <w:r w:rsidRPr="001B1679">
              <w:rPr>
                <w:sz w:val="16"/>
                <w:szCs w:val="16"/>
              </w:rPr>
              <w:t xml:space="preserv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05982F" w14:textId="77777777" w:rsidR="00C521B3" w:rsidRPr="001B1679" w:rsidRDefault="00C521B3" w:rsidP="00015975">
            <w:pPr>
              <w:pStyle w:val="TAL"/>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C0AEE"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C2DB8" w14:textId="77777777" w:rsidR="00C521B3" w:rsidRPr="001B1679" w:rsidRDefault="00C521B3" w:rsidP="00015975">
            <w:pPr>
              <w:pStyle w:val="TAL"/>
              <w:rPr>
                <w:sz w:val="16"/>
                <w:szCs w:val="16"/>
              </w:rPr>
            </w:pPr>
            <w:r w:rsidRPr="001B1679">
              <w:rPr>
                <w:sz w:val="16"/>
                <w:szCs w:val="16"/>
              </w:rPr>
              <w:t>3GPPMEMBER</w:t>
            </w:r>
          </w:p>
        </w:tc>
      </w:tr>
      <w:tr w:rsidR="00C521B3" w14:paraId="3B7DC80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36B82"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0272D" w14:textId="77777777" w:rsidR="00C521B3" w:rsidRPr="001B1679" w:rsidRDefault="00C521B3" w:rsidP="00015975">
            <w:pPr>
              <w:pStyle w:val="TAL"/>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1BD817" w14:textId="77777777" w:rsidR="00C521B3" w:rsidRPr="001B1679" w:rsidRDefault="00C521B3" w:rsidP="00015975">
            <w:pPr>
              <w:pStyle w:val="TAL"/>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DD62D"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4E64CC" w14:textId="77777777" w:rsidR="00C521B3" w:rsidRPr="001B1679" w:rsidRDefault="00C521B3" w:rsidP="00015975">
            <w:pPr>
              <w:pStyle w:val="TAL"/>
              <w:rPr>
                <w:sz w:val="16"/>
                <w:szCs w:val="16"/>
              </w:rPr>
            </w:pPr>
            <w:r w:rsidRPr="001B1679">
              <w:rPr>
                <w:sz w:val="16"/>
                <w:szCs w:val="16"/>
              </w:rPr>
              <w:t>3GPPMEMBER</w:t>
            </w:r>
          </w:p>
        </w:tc>
      </w:tr>
      <w:tr w:rsidR="00C521B3" w14:paraId="711047A8"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010FB"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4855DB" w14:textId="77777777" w:rsidR="00C521B3" w:rsidRPr="001B1679" w:rsidRDefault="00C521B3" w:rsidP="00015975">
            <w:pPr>
              <w:pStyle w:val="TAL"/>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2A93F" w14:textId="77777777" w:rsidR="00C521B3" w:rsidRPr="001B1679" w:rsidRDefault="00C521B3" w:rsidP="00015975">
            <w:pPr>
              <w:pStyle w:val="TAL"/>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3A4EF"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B56DD" w14:textId="77777777" w:rsidR="00C521B3" w:rsidRPr="001B1679" w:rsidRDefault="00C521B3" w:rsidP="00015975">
            <w:pPr>
              <w:pStyle w:val="TAL"/>
              <w:rPr>
                <w:sz w:val="16"/>
                <w:szCs w:val="16"/>
              </w:rPr>
            </w:pPr>
            <w:r w:rsidRPr="001B1679">
              <w:rPr>
                <w:sz w:val="16"/>
                <w:szCs w:val="16"/>
              </w:rPr>
              <w:t>3GPPMEMBER</w:t>
            </w:r>
          </w:p>
        </w:tc>
      </w:tr>
      <w:tr w:rsidR="00C521B3" w14:paraId="51010FC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9DD1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4565C" w14:textId="77777777" w:rsidR="00C521B3" w:rsidRPr="001B1679" w:rsidRDefault="00C521B3" w:rsidP="00015975">
            <w:pPr>
              <w:pStyle w:val="TAL"/>
              <w:rPr>
                <w:sz w:val="16"/>
                <w:szCs w:val="16"/>
              </w:rPr>
            </w:pPr>
            <w:r w:rsidRPr="001B1679">
              <w:rPr>
                <w:sz w:val="16"/>
                <w:szCs w:val="16"/>
              </w:rPr>
              <w:t>Xinpeng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1E36F" w14:textId="77777777" w:rsidR="00C521B3" w:rsidRPr="001B1679" w:rsidRDefault="00C521B3" w:rsidP="00015975">
            <w:pPr>
              <w:pStyle w:val="TAL"/>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EEF543"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3E050" w14:textId="77777777" w:rsidR="00C521B3" w:rsidRPr="001B1679" w:rsidRDefault="00C521B3" w:rsidP="00015975">
            <w:pPr>
              <w:pStyle w:val="TAL"/>
              <w:rPr>
                <w:sz w:val="16"/>
                <w:szCs w:val="16"/>
              </w:rPr>
            </w:pPr>
            <w:r w:rsidRPr="001B1679">
              <w:rPr>
                <w:sz w:val="16"/>
                <w:szCs w:val="16"/>
              </w:rPr>
              <w:t>3GPPMEMBER</w:t>
            </w:r>
          </w:p>
        </w:tc>
      </w:tr>
      <w:tr w:rsidR="00C521B3" w14:paraId="0FCD17F6"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7911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64851" w14:textId="77777777" w:rsidR="00C521B3" w:rsidRPr="001B1679" w:rsidRDefault="00C521B3" w:rsidP="00015975">
            <w:pPr>
              <w:pStyle w:val="TAL"/>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13C45" w14:textId="77777777" w:rsidR="00C521B3" w:rsidRPr="001B1679" w:rsidRDefault="00C521B3" w:rsidP="00015975">
            <w:pPr>
              <w:pStyle w:val="TAL"/>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D1EBD3"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0BF71" w14:textId="77777777" w:rsidR="00C521B3" w:rsidRPr="001B1679" w:rsidRDefault="00C521B3" w:rsidP="00015975">
            <w:pPr>
              <w:pStyle w:val="TAL"/>
              <w:rPr>
                <w:sz w:val="16"/>
                <w:szCs w:val="16"/>
              </w:rPr>
            </w:pPr>
            <w:r w:rsidRPr="001B1679">
              <w:rPr>
                <w:sz w:val="16"/>
                <w:szCs w:val="16"/>
              </w:rPr>
              <w:t>3GPPMEMBER</w:t>
            </w:r>
          </w:p>
        </w:tc>
      </w:tr>
      <w:tr w:rsidR="00C521B3" w14:paraId="0469E86E"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1CFDE6" w14:textId="77777777" w:rsidR="00C521B3" w:rsidRPr="001B1679" w:rsidRDefault="00C521B3" w:rsidP="00015975">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54FF9" w14:textId="77777777" w:rsidR="00C521B3" w:rsidRPr="001B1679" w:rsidRDefault="00C521B3" w:rsidP="00015975">
            <w:pPr>
              <w:pStyle w:val="TAL"/>
              <w:rPr>
                <w:sz w:val="16"/>
                <w:szCs w:val="16"/>
              </w:rPr>
            </w:pPr>
            <w:proofErr w:type="spellStart"/>
            <w:r w:rsidRPr="001B1679">
              <w:rPr>
                <w:sz w:val="16"/>
                <w:szCs w:val="16"/>
              </w:rPr>
              <w:t>Pingye</w:t>
            </w:r>
            <w:proofErr w:type="spellEnd"/>
            <w:r w:rsidRPr="001B1679">
              <w:rPr>
                <w:sz w:val="16"/>
                <w:szCs w:val="16"/>
              </w:rPr>
              <w:t xml:space="preserve">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9E11E" w14:textId="77777777" w:rsidR="00C521B3" w:rsidRPr="001B1679" w:rsidRDefault="00C521B3" w:rsidP="00015975">
            <w:pPr>
              <w:pStyle w:val="TAL"/>
              <w:rPr>
                <w:sz w:val="16"/>
                <w:szCs w:val="16"/>
              </w:rPr>
            </w:pPr>
            <w:proofErr w:type="spellStart"/>
            <w:r w:rsidRPr="001B1679">
              <w:rPr>
                <w:sz w:val="16"/>
                <w:szCs w:val="16"/>
              </w:rPr>
              <w:t>Pengcheng</w:t>
            </w:r>
            <w:proofErr w:type="spellEnd"/>
            <w:r w:rsidRPr="001B1679">
              <w:rPr>
                <w:sz w:val="16"/>
                <w:szCs w:val="16"/>
              </w:rPr>
              <w:t xml:space="preserve">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E17A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3F81F9" w14:textId="77777777" w:rsidR="00C521B3" w:rsidRPr="001B1679" w:rsidRDefault="00C521B3" w:rsidP="00015975">
            <w:pPr>
              <w:pStyle w:val="TAL"/>
              <w:rPr>
                <w:sz w:val="16"/>
                <w:szCs w:val="16"/>
              </w:rPr>
            </w:pPr>
            <w:r w:rsidRPr="001B1679">
              <w:rPr>
                <w:sz w:val="16"/>
                <w:szCs w:val="16"/>
              </w:rPr>
              <w:t>3GPPMEMBER</w:t>
            </w:r>
          </w:p>
        </w:tc>
      </w:tr>
      <w:tr w:rsidR="00C521B3" w14:paraId="087E8F3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067590"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8F899" w14:textId="77777777" w:rsidR="00C521B3" w:rsidRPr="001B1679" w:rsidRDefault="00C521B3" w:rsidP="00015975">
            <w:pPr>
              <w:pStyle w:val="TAL"/>
              <w:rPr>
                <w:sz w:val="16"/>
                <w:szCs w:val="16"/>
              </w:rPr>
            </w:pPr>
            <w:r w:rsidRPr="001B1679">
              <w:rPr>
                <w:sz w:val="16"/>
                <w:szCs w:val="16"/>
              </w:rPr>
              <w:t>Lihui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5ACA0" w14:textId="77777777" w:rsidR="00C521B3" w:rsidRPr="001B1679" w:rsidRDefault="00C521B3" w:rsidP="00015975">
            <w:pPr>
              <w:pStyle w:val="TAL"/>
              <w:rPr>
                <w:sz w:val="16"/>
                <w:szCs w:val="16"/>
              </w:rPr>
            </w:pPr>
            <w:r w:rsidRPr="001B1679">
              <w:rPr>
                <w:sz w:val="16"/>
                <w:szCs w:val="16"/>
              </w:rPr>
              <w:t>Dongguan OPPO Precision Elec.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C1B96"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3B42CC" w14:textId="77777777" w:rsidR="00C521B3" w:rsidRPr="001B1679" w:rsidRDefault="00C521B3" w:rsidP="00015975">
            <w:pPr>
              <w:pStyle w:val="TAL"/>
              <w:rPr>
                <w:sz w:val="16"/>
                <w:szCs w:val="16"/>
              </w:rPr>
            </w:pPr>
            <w:r w:rsidRPr="001B1679">
              <w:rPr>
                <w:sz w:val="16"/>
                <w:szCs w:val="16"/>
              </w:rPr>
              <w:t>3GPPMEMBER</w:t>
            </w:r>
          </w:p>
        </w:tc>
      </w:tr>
      <w:tr w:rsidR="00C521B3" w14:paraId="3D949231"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9C5D6"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A929" w14:textId="77777777" w:rsidR="00C521B3" w:rsidRPr="001B1679" w:rsidRDefault="00C521B3" w:rsidP="00015975">
            <w:pPr>
              <w:pStyle w:val="TAL"/>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18501" w14:textId="77777777" w:rsidR="00C521B3" w:rsidRPr="001B1679" w:rsidRDefault="00C521B3" w:rsidP="00015975">
            <w:pPr>
              <w:pStyle w:val="TAL"/>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83BA0"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42ECF" w14:textId="77777777" w:rsidR="00C521B3" w:rsidRPr="001B1679" w:rsidRDefault="00C521B3" w:rsidP="00015975">
            <w:pPr>
              <w:pStyle w:val="TAL"/>
              <w:rPr>
                <w:sz w:val="16"/>
                <w:szCs w:val="16"/>
              </w:rPr>
            </w:pPr>
            <w:r w:rsidRPr="001B1679">
              <w:rPr>
                <w:sz w:val="16"/>
                <w:szCs w:val="16"/>
              </w:rPr>
              <w:t>3GPPMEMBER</w:t>
            </w:r>
          </w:p>
        </w:tc>
      </w:tr>
      <w:tr w:rsidR="00C521B3" w14:paraId="098E103A"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B93739"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83BE1" w14:textId="77777777" w:rsidR="00C521B3" w:rsidRPr="001B1679" w:rsidRDefault="00C521B3" w:rsidP="00015975">
            <w:pPr>
              <w:pStyle w:val="TAL"/>
              <w:rPr>
                <w:sz w:val="16"/>
                <w:szCs w:val="16"/>
              </w:rPr>
            </w:pPr>
            <w:r w:rsidRPr="001B1679">
              <w:rPr>
                <w:sz w:val="16"/>
                <w:szCs w:val="16"/>
              </w:rPr>
              <w:t>Yali Yan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E0D16" w14:textId="77777777" w:rsidR="00C521B3" w:rsidRPr="001B1679" w:rsidRDefault="00C521B3" w:rsidP="00015975">
            <w:pPr>
              <w:pStyle w:val="TAL"/>
              <w:rPr>
                <w:sz w:val="16"/>
                <w:szCs w:val="16"/>
              </w:rPr>
            </w:pPr>
            <w:proofErr w:type="spellStart"/>
            <w:r w:rsidRPr="001B1679">
              <w:rPr>
                <w:sz w:val="16"/>
                <w:szCs w:val="16"/>
              </w:rPr>
              <w:t>HuaWei</w:t>
            </w:r>
            <w:proofErr w:type="spellEnd"/>
            <w:r w:rsidRPr="001B1679">
              <w:rPr>
                <w:sz w:val="16"/>
                <w:szCs w:val="16"/>
              </w:rPr>
              <w:t xml:space="preserve">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909D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FB58E5" w14:textId="77777777" w:rsidR="00C521B3" w:rsidRPr="001B1679" w:rsidRDefault="00C521B3" w:rsidP="00015975">
            <w:pPr>
              <w:pStyle w:val="TAL"/>
              <w:rPr>
                <w:sz w:val="16"/>
                <w:szCs w:val="16"/>
              </w:rPr>
            </w:pPr>
            <w:r w:rsidRPr="001B1679">
              <w:rPr>
                <w:sz w:val="16"/>
                <w:szCs w:val="16"/>
              </w:rPr>
              <w:t>3GPPMEMBER</w:t>
            </w:r>
          </w:p>
        </w:tc>
      </w:tr>
      <w:tr w:rsidR="00C521B3" w14:paraId="6B40F72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113C0A"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92399" w14:textId="77777777" w:rsidR="00C521B3" w:rsidRPr="001B1679" w:rsidRDefault="00C521B3" w:rsidP="00015975">
            <w:pPr>
              <w:pStyle w:val="TAL"/>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787DD" w14:textId="77777777" w:rsidR="00C521B3" w:rsidRPr="001B1679" w:rsidRDefault="00C521B3" w:rsidP="00015975">
            <w:pPr>
              <w:pStyle w:val="TAL"/>
              <w:rPr>
                <w:sz w:val="16"/>
                <w:szCs w:val="16"/>
              </w:rPr>
            </w:pPr>
            <w:proofErr w:type="spellStart"/>
            <w:r w:rsidRPr="001B1679">
              <w:rPr>
                <w:sz w:val="16"/>
                <w:szCs w:val="16"/>
              </w:rPr>
              <w:t>CableLabs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3F6B0" w14:textId="77777777" w:rsidR="00C521B3" w:rsidRPr="001B1679" w:rsidRDefault="00C521B3" w:rsidP="00015975">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DB89C3" w14:textId="77777777" w:rsidR="00C521B3" w:rsidRPr="001B1679" w:rsidRDefault="00C521B3" w:rsidP="00015975">
            <w:pPr>
              <w:pStyle w:val="TAL"/>
              <w:rPr>
                <w:sz w:val="16"/>
                <w:szCs w:val="16"/>
              </w:rPr>
            </w:pPr>
            <w:r w:rsidRPr="001B1679">
              <w:rPr>
                <w:sz w:val="16"/>
                <w:szCs w:val="16"/>
              </w:rPr>
              <w:t>3GPPMEMBER</w:t>
            </w:r>
          </w:p>
        </w:tc>
      </w:tr>
      <w:tr w:rsidR="00C521B3" w14:paraId="46DDD36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5649A4"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53F484" w14:textId="77777777" w:rsidR="00C521B3" w:rsidRPr="001B1679" w:rsidRDefault="00C521B3" w:rsidP="00015975">
            <w:pPr>
              <w:pStyle w:val="TAL"/>
              <w:rPr>
                <w:sz w:val="16"/>
                <w:szCs w:val="16"/>
              </w:rPr>
            </w:pPr>
            <w:proofErr w:type="spellStart"/>
            <w:r w:rsidRPr="001B1679">
              <w:rPr>
                <w:sz w:val="16"/>
                <w:szCs w:val="16"/>
              </w:rPr>
              <w:t>Seungjun</w:t>
            </w:r>
            <w:proofErr w:type="spellEnd"/>
            <w:r w:rsidRPr="001B1679">
              <w:rPr>
                <w:sz w:val="16"/>
                <w:szCs w:val="16"/>
              </w:rPr>
              <w:t xml:space="preserv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840EC" w14:textId="77777777" w:rsidR="00C521B3" w:rsidRPr="001B1679" w:rsidRDefault="00C521B3" w:rsidP="00015975">
            <w:pPr>
              <w:pStyle w:val="TAL"/>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3F76D3"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BE555E" w14:textId="77777777" w:rsidR="00C521B3" w:rsidRPr="001B1679" w:rsidRDefault="00C521B3" w:rsidP="00015975">
            <w:pPr>
              <w:pStyle w:val="TAL"/>
              <w:rPr>
                <w:sz w:val="16"/>
                <w:szCs w:val="16"/>
              </w:rPr>
            </w:pPr>
            <w:r w:rsidRPr="001B1679">
              <w:rPr>
                <w:sz w:val="16"/>
                <w:szCs w:val="16"/>
              </w:rPr>
              <w:t>3GPPMEMBER</w:t>
            </w:r>
          </w:p>
        </w:tc>
      </w:tr>
      <w:tr w:rsidR="00C521B3" w14:paraId="635305E5"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034772"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D8A905" w14:textId="77777777" w:rsidR="00C521B3" w:rsidRPr="001B1679" w:rsidRDefault="00C521B3" w:rsidP="00015975">
            <w:pPr>
              <w:pStyle w:val="TAL"/>
              <w:rPr>
                <w:sz w:val="16"/>
                <w:szCs w:val="16"/>
              </w:rPr>
            </w:pPr>
            <w:r w:rsidRPr="001B1679">
              <w:rPr>
                <w:sz w:val="16"/>
                <w:szCs w:val="16"/>
              </w:rPr>
              <w:t>Andy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8FF09" w14:textId="77777777" w:rsidR="00C521B3" w:rsidRPr="001B1679" w:rsidRDefault="00C521B3" w:rsidP="00015975">
            <w:pPr>
              <w:pStyle w:val="TAL"/>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CA40E" w14:textId="77777777" w:rsidR="00C521B3" w:rsidRPr="001B1679" w:rsidRDefault="00C521B3" w:rsidP="00015975">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EE983C" w14:textId="77777777" w:rsidR="00C521B3" w:rsidRPr="001B1679" w:rsidRDefault="00C521B3" w:rsidP="00015975">
            <w:pPr>
              <w:pStyle w:val="TAL"/>
              <w:rPr>
                <w:sz w:val="16"/>
                <w:szCs w:val="16"/>
              </w:rPr>
            </w:pPr>
            <w:r w:rsidRPr="001B1679">
              <w:rPr>
                <w:sz w:val="16"/>
                <w:szCs w:val="16"/>
              </w:rPr>
              <w:t>3GPPMEMBER</w:t>
            </w:r>
          </w:p>
        </w:tc>
      </w:tr>
      <w:tr w:rsidR="00C521B3" w14:paraId="0B80D169"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602B4" w14:textId="77777777" w:rsidR="00C521B3" w:rsidRPr="001B1679" w:rsidRDefault="00C521B3" w:rsidP="00015975">
            <w:pPr>
              <w:pStyle w:val="TAL"/>
              <w:rPr>
                <w:sz w:val="16"/>
                <w:szCs w:val="16"/>
              </w:rPr>
            </w:pPr>
            <w:proofErr w:type="spellStart"/>
            <w:r w:rsidRPr="001B1679">
              <w:rPr>
                <w:sz w:val="16"/>
                <w:szCs w:val="16"/>
              </w:rPr>
              <w:t>Dr.</w:t>
            </w:r>
            <w:proofErr w:type="spellEnd"/>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26511" w14:textId="77777777" w:rsidR="00C521B3" w:rsidRPr="001B1679" w:rsidRDefault="00C521B3" w:rsidP="00015975">
            <w:pPr>
              <w:pStyle w:val="TAL"/>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C276E" w14:textId="77777777" w:rsidR="00C521B3" w:rsidRPr="001B1679" w:rsidRDefault="00C521B3" w:rsidP="00015975">
            <w:pPr>
              <w:pStyle w:val="TAL"/>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160E1"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E813E" w14:textId="77777777" w:rsidR="00C521B3" w:rsidRPr="001B1679" w:rsidRDefault="00C521B3" w:rsidP="00015975">
            <w:pPr>
              <w:pStyle w:val="TAL"/>
              <w:rPr>
                <w:sz w:val="16"/>
                <w:szCs w:val="16"/>
              </w:rPr>
            </w:pPr>
            <w:r w:rsidRPr="001B1679">
              <w:rPr>
                <w:sz w:val="16"/>
                <w:szCs w:val="16"/>
              </w:rPr>
              <w:t>3GPPMEMBER</w:t>
            </w:r>
          </w:p>
        </w:tc>
      </w:tr>
      <w:tr w:rsidR="00C521B3" w14:paraId="39F857A0"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E7139" w14:textId="77777777" w:rsidR="00C521B3" w:rsidRPr="001B1679" w:rsidRDefault="00C521B3" w:rsidP="00015975">
            <w:pPr>
              <w:pStyle w:val="TAL"/>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A8DDF" w14:textId="77777777" w:rsidR="00C521B3" w:rsidRPr="001B1679" w:rsidRDefault="00C521B3" w:rsidP="00015975">
            <w:pPr>
              <w:pStyle w:val="TAL"/>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A168A6" w14:textId="77777777" w:rsidR="00C521B3" w:rsidRPr="001B1679" w:rsidRDefault="00C521B3" w:rsidP="00015975">
            <w:pPr>
              <w:pStyle w:val="TAL"/>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86A77"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593FFB" w14:textId="77777777" w:rsidR="00C521B3" w:rsidRPr="001B1679" w:rsidRDefault="00C521B3" w:rsidP="00015975">
            <w:pPr>
              <w:pStyle w:val="TAL"/>
              <w:rPr>
                <w:sz w:val="16"/>
                <w:szCs w:val="16"/>
              </w:rPr>
            </w:pPr>
            <w:r w:rsidRPr="001B1679">
              <w:rPr>
                <w:sz w:val="16"/>
                <w:szCs w:val="16"/>
              </w:rPr>
              <w:t>3GPPMEMBER</w:t>
            </w:r>
          </w:p>
        </w:tc>
      </w:tr>
      <w:tr w:rsidR="00C521B3" w14:paraId="48BEADE3"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66DFE"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F66D16" w14:textId="77777777" w:rsidR="00C521B3" w:rsidRPr="001B1679" w:rsidRDefault="00C521B3" w:rsidP="00015975">
            <w:pPr>
              <w:pStyle w:val="TAL"/>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3A73B" w14:textId="77777777" w:rsidR="00C521B3" w:rsidRPr="001B1679" w:rsidRDefault="00C521B3" w:rsidP="00015975">
            <w:pPr>
              <w:pStyle w:val="TAL"/>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34BC9" w14:textId="77777777" w:rsidR="00C521B3" w:rsidRPr="001B1679" w:rsidRDefault="00C521B3" w:rsidP="00015975">
            <w:pPr>
              <w:pStyle w:val="TAL"/>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F578E" w14:textId="77777777" w:rsidR="00C521B3" w:rsidRPr="001B1679" w:rsidRDefault="00C521B3" w:rsidP="00015975">
            <w:pPr>
              <w:pStyle w:val="TAL"/>
              <w:rPr>
                <w:sz w:val="16"/>
                <w:szCs w:val="16"/>
              </w:rPr>
            </w:pPr>
            <w:r w:rsidRPr="001B1679">
              <w:rPr>
                <w:sz w:val="16"/>
                <w:szCs w:val="16"/>
              </w:rPr>
              <w:t>3GPPMEMBER</w:t>
            </w:r>
          </w:p>
        </w:tc>
      </w:tr>
      <w:tr w:rsidR="00C521B3" w14:paraId="3A7360ED"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1CC5C"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9B8AA" w14:textId="77777777" w:rsidR="00C521B3" w:rsidRPr="001B1679" w:rsidRDefault="00C521B3" w:rsidP="00015975">
            <w:pPr>
              <w:pStyle w:val="TAL"/>
              <w:rPr>
                <w:sz w:val="16"/>
                <w:szCs w:val="16"/>
              </w:rPr>
            </w:pPr>
            <w:r w:rsidRPr="001B1679">
              <w:rPr>
                <w:sz w:val="16"/>
                <w:szCs w:val="16"/>
              </w:rPr>
              <w:t>Fenqin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E4A65" w14:textId="77777777" w:rsidR="00C521B3" w:rsidRPr="001B1679" w:rsidRDefault="00C521B3" w:rsidP="00015975">
            <w:pPr>
              <w:pStyle w:val="TAL"/>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8C91A" w14:textId="77777777" w:rsidR="00C521B3" w:rsidRPr="001B1679" w:rsidRDefault="00C521B3" w:rsidP="00015975">
            <w:pPr>
              <w:pStyle w:val="TAL"/>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7BE11" w14:textId="77777777" w:rsidR="00C521B3" w:rsidRPr="001B1679" w:rsidRDefault="00C521B3" w:rsidP="00015975">
            <w:pPr>
              <w:pStyle w:val="TAL"/>
              <w:rPr>
                <w:sz w:val="16"/>
                <w:szCs w:val="16"/>
              </w:rPr>
            </w:pPr>
            <w:r w:rsidRPr="001B1679">
              <w:rPr>
                <w:sz w:val="16"/>
                <w:szCs w:val="16"/>
              </w:rPr>
              <w:t>3GPPMEMBER</w:t>
            </w:r>
          </w:p>
        </w:tc>
      </w:tr>
      <w:tr w:rsidR="00C521B3" w14:paraId="523D0DFB"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A3A43"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7A1832" w14:textId="77777777" w:rsidR="00C521B3" w:rsidRPr="001B1679" w:rsidRDefault="00C521B3" w:rsidP="00015975">
            <w:pPr>
              <w:pStyle w:val="TAL"/>
              <w:rPr>
                <w:sz w:val="16"/>
                <w:szCs w:val="16"/>
              </w:rPr>
            </w:pPr>
            <w:r w:rsidRPr="001B1679">
              <w:rPr>
                <w:sz w:val="16"/>
                <w:szCs w:val="16"/>
              </w:rPr>
              <w:t>Qianghua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FF19BE" w14:textId="77777777" w:rsidR="00C521B3" w:rsidRPr="001B1679" w:rsidRDefault="00C521B3" w:rsidP="00015975">
            <w:pPr>
              <w:pStyle w:val="TAL"/>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8B7739" w14:textId="77777777" w:rsidR="00C521B3" w:rsidRPr="001B1679" w:rsidRDefault="00C521B3" w:rsidP="00015975">
            <w:pPr>
              <w:pStyle w:val="TAL"/>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9A072" w14:textId="77777777" w:rsidR="00C521B3" w:rsidRPr="001B1679" w:rsidRDefault="00C521B3" w:rsidP="00015975">
            <w:pPr>
              <w:pStyle w:val="TAL"/>
              <w:rPr>
                <w:sz w:val="16"/>
                <w:szCs w:val="16"/>
              </w:rPr>
            </w:pPr>
            <w:r w:rsidRPr="001B1679">
              <w:rPr>
                <w:sz w:val="16"/>
                <w:szCs w:val="16"/>
              </w:rPr>
              <w:t>3GPPMEMBER</w:t>
            </w:r>
          </w:p>
        </w:tc>
      </w:tr>
      <w:tr w:rsidR="00C521B3" w14:paraId="5C9292F7" w14:textId="77777777" w:rsidTr="00015975">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E247D" w14:textId="77777777" w:rsidR="00C521B3" w:rsidRPr="001B1679" w:rsidRDefault="00C521B3" w:rsidP="00015975">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DA7BC4" w14:textId="77777777" w:rsidR="00C521B3" w:rsidRPr="001B1679" w:rsidRDefault="00C521B3" w:rsidP="00015975">
            <w:pPr>
              <w:pStyle w:val="TAL"/>
              <w:rPr>
                <w:sz w:val="16"/>
                <w:szCs w:val="16"/>
              </w:rPr>
            </w:pPr>
            <w:r w:rsidRPr="001B1679">
              <w:rPr>
                <w:sz w:val="16"/>
                <w:szCs w:val="16"/>
              </w:rPr>
              <w:t>Zengbao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AFC6D" w14:textId="77777777" w:rsidR="00C521B3" w:rsidRPr="001B1679" w:rsidRDefault="00C521B3" w:rsidP="00015975">
            <w:pPr>
              <w:pStyle w:val="TAL"/>
              <w:rPr>
                <w:sz w:val="16"/>
                <w:szCs w:val="16"/>
              </w:rPr>
            </w:pPr>
            <w:r w:rsidRPr="001B1679">
              <w:rPr>
                <w:sz w:val="16"/>
                <w:szCs w:val="16"/>
              </w:rPr>
              <w:t>BUPT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429C7F" w14:textId="77777777" w:rsidR="00C521B3" w:rsidRPr="001B1679" w:rsidRDefault="00C521B3" w:rsidP="00015975">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A5EC5" w14:textId="77777777" w:rsidR="00C521B3" w:rsidRPr="001B1679" w:rsidRDefault="00C521B3" w:rsidP="00015975">
            <w:pPr>
              <w:pStyle w:val="TAL"/>
              <w:rPr>
                <w:sz w:val="16"/>
                <w:szCs w:val="16"/>
              </w:rPr>
            </w:pPr>
            <w:r w:rsidRPr="001B1679">
              <w:rPr>
                <w:sz w:val="16"/>
                <w:szCs w:val="16"/>
              </w:rPr>
              <w:t>3GPPMEMBER</w:t>
            </w:r>
          </w:p>
        </w:tc>
      </w:tr>
    </w:tbl>
    <w:p w14:paraId="7E1D010B" w14:textId="77777777" w:rsidR="00C521B3" w:rsidRDefault="00C521B3" w:rsidP="00C521B3">
      <w:r>
        <w:t>128 Entries</w:t>
      </w:r>
    </w:p>
    <w:p w14:paraId="39BDF1BE" w14:textId="77777777" w:rsidR="00C521B3" w:rsidRDefault="00C521B3" w:rsidP="00C521B3"/>
    <w:p w14:paraId="46EFCB7B" w14:textId="77777777" w:rsidR="00C521B3" w:rsidRDefault="00C521B3" w:rsidP="00C521B3">
      <w:pPr>
        <w:spacing w:after="160" w:line="259" w:lineRule="auto"/>
      </w:pPr>
      <w:r>
        <w:br w:type="page"/>
      </w:r>
    </w:p>
    <w:p w14:paraId="785E1621" w14:textId="77777777" w:rsidR="00C521B3" w:rsidRDefault="00C521B3" w:rsidP="00C521B3">
      <w:pPr>
        <w:pStyle w:val="Heading9"/>
      </w:pPr>
      <w:bookmarkStart w:id="146" w:name="_Toc153785330"/>
      <w:r>
        <w:t>ANNEX D</w:t>
      </w:r>
      <w:r>
        <w:tab/>
        <w:t>Incoming and Outgoing Liaison Statements</w:t>
      </w:r>
      <w:bookmarkEnd w:id="146"/>
    </w:p>
    <w:p w14:paraId="4C83F822" w14:textId="77777777" w:rsidR="00C521B3" w:rsidRDefault="00C521B3" w:rsidP="00C521B3">
      <w:pPr>
        <w:pStyle w:val="Heading1"/>
      </w:pPr>
      <w:bookmarkStart w:id="147" w:name="_Toc153785331"/>
      <w:r>
        <w:t>D.1</w:t>
      </w:r>
      <w:r>
        <w:tab/>
        <w:t>Incoming LSs</w:t>
      </w:r>
      <w:bookmarkEnd w:id="147"/>
    </w:p>
    <w:p w14:paraId="7DD30BD6" w14:textId="77777777" w:rsidR="00C521B3" w:rsidRDefault="00C521B3" w:rsidP="00C521B3">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C521B3" w14:paraId="36D67295"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7A08A1" w14:textId="77777777" w:rsidR="00C521B3" w:rsidRDefault="00C521B3" w:rsidP="00015975">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A9D3F0" w14:textId="77777777" w:rsidR="00C521B3" w:rsidRDefault="00C521B3" w:rsidP="00015975">
            <w:pPr>
              <w:pStyle w:val="TAH"/>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349B05" w14:textId="77777777" w:rsidR="00C521B3" w:rsidRDefault="00C521B3" w:rsidP="00015975">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2BD9F8" w14:textId="77777777" w:rsidR="00C521B3" w:rsidRDefault="00C521B3" w:rsidP="00015975">
            <w:pPr>
              <w:pStyle w:val="TAH"/>
            </w:pPr>
            <w:proofErr w:type="spellStart"/>
            <w:r w:rsidRPr="00BB3F37">
              <w:t>Orig_TD</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55E00C" w14:textId="77777777" w:rsidR="00C521B3" w:rsidRDefault="00C521B3" w:rsidP="00015975">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812E36" w14:textId="77777777" w:rsidR="00C521B3" w:rsidRDefault="00C521B3" w:rsidP="00015975">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D69F37" w14:textId="77777777" w:rsidR="00C521B3" w:rsidRDefault="00C521B3" w:rsidP="00015975">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A6D367" w14:textId="77777777" w:rsidR="00C521B3" w:rsidRDefault="00C521B3" w:rsidP="00015975">
            <w:pPr>
              <w:pStyle w:val="TAH"/>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08E8C3" w14:textId="77777777" w:rsidR="00C521B3" w:rsidRDefault="00C521B3" w:rsidP="00015975">
            <w:pPr>
              <w:pStyle w:val="TAH"/>
            </w:pPr>
            <w:r w:rsidRPr="00BB3F37">
              <w:t>Status</w:t>
            </w:r>
          </w:p>
        </w:tc>
      </w:tr>
      <w:tr w:rsidR="00C521B3" w14:paraId="2CA5281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68DC7" w14:textId="77777777" w:rsidR="00C521B3" w:rsidRPr="001B1679" w:rsidRDefault="00C521B3" w:rsidP="00015975">
            <w:pPr>
              <w:pStyle w:val="TAL"/>
              <w:rPr>
                <w:sz w:val="16"/>
                <w:szCs w:val="16"/>
              </w:rPr>
            </w:pPr>
            <w:r w:rsidRPr="001B1679">
              <w:rPr>
                <w:sz w:val="16"/>
                <w:szCs w:val="16"/>
              </w:rPr>
              <w:t>SP-231207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A9E85B" w14:textId="77777777" w:rsidR="00C521B3" w:rsidRPr="001B1679" w:rsidRDefault="00C521B3" w:rsidP="00015975">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43B576" w14:textId="77777777" w:rsidR="00C521B3" w:rsidRPr="001B1679" w:rsidRDefault="00C521B3" w:rsidP="00015975">
            <w:pPr>
              <w:pStyle w:val="TAL"/>
              <w:rPr>
                <w:sz w:val="16"/>
                <w:szCs w:val="16"/>
              </w:rPr>
            </w:pPr>
            <w:r w:rsidRPr="001B1679">
              <w:rPr>
                <w:sz w:val="16"/>
                <w:szCs w:val="16"/>
              </w:rPr>
              <w:t>LS from SA WG4: Reply LS on alignment of activities on UE data collection, reporting and event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557DE" w14:textId="77777777" w:rsidR="00C521B3" w:rsidRPr="001B1679" w:rsidRDefault="00C521B3" w:rsidP="00015975">
            <w:pPr>
              <w:pStyle w:val="TAL"/>
              <w:rPr>
                <w:sz w:val="16"/>
                <w:szCs w:val="16"/>
              </w:rPr>
            </w:pPr>
            <w:r w:rsidRPr="001B1679">
              <w:rPr>
                <w:sz w:val="16"/>
                <w:szCs w:val="16"/>
              </w:rPr>
              <w:t>S4-231092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8BDFC"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D3A52"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34A76"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BC4F3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3782E3" w14:textId="77777777" w:rsidR="00C521B3" w:rsidRPr="001B1679" w:rsidRDefault="00C521B3" w:rsidP="00015975">
            <w:pPr>
              <w:pStyle w:val="TAL"/>
              <w:rPr>
                <w:sz w:val="16"/>
                <w:szCs w:val="16"/>
              </w:rPr>
            </w:pPr>
            <w:r w:rsidRPr="001B1679">
              <w:rPr>
                <w:sz w:val="16"/>
                <w:szCs w:val="16"/>
              </w:rPr>
              <w:t>Noted</w:t>
            </w:r>
          </w:p>
        </w:tc>
      </w:tr>
      <w:tr w:rsidR="00C521B3" w14:paraId="6BFBD0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0BEB8" w14:textId="77777777" w:rsidR="00C521B3" w:rsidRPr="001B1679" w:rsidRDefault="00C521B3" w:rsidP="00015975">
            <w:pPr>
              <w:pStyle w:val="TAL"/>
              <w:rPr>
                <w:sz w:val="16"/>
                <w:szCs w:val="16"/>
              </w:rPr>
            </w:pPr>
            <w:r w:rsidRPr="001B1679">
              <w:rPr>
                <w:sz w:val="16"/>
                <w:szCs w:val="16"/>
              </w:rPr>
              <w:t>SP-231208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17F0C" w14:textId="77777777" w:rsidR="00C521B3" w:rsidRPr="001B1679" w:rsidRDefault="00C521B3" w:rsidP="00015975">
            <w:pPr>
              <w:pStyle w:val="TAL"/>
              <w:rPr>
                <w:sz w:val="16"/>
                <w:szCs w:val="16"/>
              </w:rPr>
            </w:pPr>
            <w:r w:rsidRPr="001B1679">
              <w:rPr>
                <w:sz w:val="16"/>
                <w:szCs w:val="16"/>
              </w:rPr>
              <w:t>5G-ACIA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3BFE9" w14:textId="77777777" w:rsidR="00C521B3" w:rsidRPr="001B1679" w:rsidRDefault="00C521B3" w:rsidP="00015975">
            <w:pPr>
              <w:pStyle w:val="TAL"/>
              <w:rPr>
                <w:sz w:val="16"/>
                <w:szCs w:val="16"/>
              </w:rPr>
            </w:pPr>
            <w:r w:rsidRPr="001B1679">
              <w:rPr>
                <w:sz w:val="16"/>
                <w:szCs w:val="16"/>
              </w:rPr>
              <w:t xml:space="preserve">LS from 5G-ACIA: Using 5G </w:t>
            </w:r>
            <w:proofErr w:type="spellStart"/>
            <w:r w:rsidRPr="001B1679">
              <w:rPr>
                <w:sz w:val="16"/>
                <w:szCs w:val="16"/>
              </w:rPr>
              <w:t>sidelink</w:t>
            </w:r>
            <w:proofErr w:type="spellEnd"/>
            <w:r w:rsidRPr="001B1679">
              <w:rPr>
                <w:sz w:val="16"/>
                <w:szCs w:val="16"/>
              </w:rPr>
              <w:t xml:space="preserve"> in industrial factory applications - use cases and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60B3C" w14:textId="77777777" w:rsidR="00C521B3" w:rsidRPr="001B1679" w:rsidRDefault="00C521B3" w:rsidP="00015975">
            <w:pPr>
              <w:pStyle w:val="TAL"/>
              <w:rPr>
                <w:sz w:val="16"/>
                <w:szCs w:val="16"/>
              </w:rPr>
            </w:pPr>
            <w:r w:rsidRPr="001B1679">
              <w:rPr>
                <w:sz w:val="16"/>
                <w:szCs w:val="16"/>
              </w:rPr>
              <w:t>5G-ACIA-LS-2023-WI063-001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9E279"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22887" w14:textId="77777777" w:rsidR="00C521B3" w:rsidRPr="001B1679" w:rsidRDefault="00C521B3" w:rsidP="00015975">
            <w:pPr>
              <w:pStyle w:val="TAL"/>
              <w:rPr>
                <w:sz w:val="16"/>
                <w:szCs w:val="16"/>
              </w:rPr>
            </w:pPr>
            <w:r w:rsidRPr="001B1679">
              <w:rPr>
                <w:sz w:val="16"/>
                <w:szCs w:val="16"/>
              </w:rPr>
              <w:t>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9A486" w14:textId="77777777" w:rsidR="00C521B3" w:rsidRPr="001B1679" w:rsidRDefault="00C521B3" w:rsidP="00015975">
            <w:pPr>
              <w:pStyle w:val="TAL"/>
              <w:rPr>
                <w:sz w:val="16"/>
                <w:szCs w:val="16"/>
              </w:rPr>
            </w:pPr>
            <w:r w:rsidRPr="001B1679">
              <w:rPr>
                <w:sz w:val="16"/>
                <w:szCs w:val="16"/>
              </w:rPr>
              <w:t>5G-ACIA_White_Paper_Using_5G_Sidelink</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598E9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FC52B" w14:textId="77777777" w:rsidR="00C521B3" w:rsidRPr="001B1679" w:rsidRDefault="00C521B3" w:rsidP="00015975">
            <w:pPr>
              <w:pStyle w:val="TAL"/>
              <w:rPr>
                <w:sz w:val="16"/>
                <w:szCs w:val="16"/>
              </w:rPr>
            </w:pPr>
            <w:r w:rsidRPr="001B1679">
              <w:rPr>
                <w:sz w:val="16"/>
                <w:szCs w:val="16"/>
              </w:rPr>
              <w:t>Noted</w:t>
            </w:r>
          </w:p>
        </w:tc>
      </w:tr>
      <w:tr w:rsidR="00C521B3" w14:paraId="3DD0B5D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8220D8" w14:textId="77777777" w:rsidR="00C521B3" w:rsidRPr="001B1679" w:rsidRDefault="00C521B3" w:rsidP="00015975">
            <w:pPr>
              <w:pStyle w:val="TAL"/>
              <w:rPr>
                <w:sz w:val="16"/>
                <w:szCs w:val="16"/>
              </w:rPr>
            </w:pPr>
            <w:r w:rsidRPr="001B1679">
              <w:rPr>
                <w:sz w:val="16"/>
                <w:szCs w:val="16"/>
              </w:rPr>
              <w:t>SP-231209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32D2C4" w14:textId="77777777" w:rsidR="00C521B3" w:rsidRPr="001B1679" w:rsidRDefault="00C521B3" w:rsidP="00015975">
            <w:pPr>
              <w:pStyle w:val="TAL"/>
              <w:rPr>
                <w:sz w:val="16"/>
                <w:szCs w:val="16"/>
              </w:rPr>
            </w:pPr>
            <w:r w:rsidRPr="001B1679">
              <w:rPr>
                <w:sz w:val="16"/>
                <w:szCs w:val="16"/>
              </w:rPr>
              <w:t>ITU-T SG20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C69F0" w14:textId="77777777" w:rsidR="00C521B3" w:rsidRPr="001B1679" w:rsidRDefault="00C521B3" w:rsidP="00015975">
            <w:pPr>
              <w:pStyle w:val="TAL"/>
              <w:rPr>
                <w:sz w:val="16"/>
                <w:szCs w:val="16"/>
              </w:rPr>
            </w:pPr>
            <w:r w:rsidRPr="001B1679">
              <w:rPr>
                <w:sz w:val="16"/>
                <w:szCs w:val="16"/>
              </w:rPr>
              <w:t xml:space="preserve">LS from ITU-T SG20: LS on the consent of draft Recommendation ITU-T Y.4493 (ex </w:t>
            </w:r>
            <w:proofErr w:type="spellStart"/>
            <w:r w:rsidRPr="001B1679">
              <w:rPr>
                <w:sz w:val="16"/>
                <w:szCs w:val="16"/>
              </w:rPr>
              <w:t>Y.IoT</w:t>
            </w:r>
            <w:proofErr w:type="spellEnd"/>
            <w:r w:rsidRPr="001B1679">
              <w:rPr>
                <w:sz w:val="16"/>
                <w:szCs w:val="16"/>
              </w:rPr>
              <w:t>-AOS-</w:t>
            </w:r>
            <w:proofErr w:type="spellStart"/>
            <w:r w:rsidRPr="001B1679">
              <w:rPr>
                <w:sz w:val="16"/>
                <w:szCs w:val="16"/>
              </w:rPr>
              <w:t>prot</w:t>
            </w:r>
            <w:proofErr w:type="spellEnd"/>
            <w:r w:rsidRPr="001B1679">
              <w:rPr>
                <w:sz w:val="16"/>
                <w:szCs w:val="16"/>
              </w:rPr>
              <w:t>) 'Autonomic operations support protocols in the Internet of things'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0919FE" w14:textId="77777777" w:rsidR="00C521B3" w:rsidRPr="001B1679" w:rsidRDefault="00C521B3" w:rsidP="00015975">
            <w:pPr>
              <w:pStyle w:val="TAL"/>
              <w:rPr>
                <w:sz w:val="16"/>
                <w:szCs w:val="16"/>
              </w:rPr>
            </w:pPr>
            <w:r w:rsidRPr="001B1679">
              <w:rPr>
                <w:sz w:val="16"/>
                <w:szCs w:val="16"/>
              </w:rPr>
              <w:t>ls96-cover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6FE37" w14:textId="77777777" w:rsidR="00C521B3" w:rsidRPr="001B1679" w:rsidRDefault="00C521B3" w:rsidP="00015975">
            <w:pPr>
              <w:pStyle w:val="TAL"/>
              <w:rPr>
                <w:sz w:val="16"/>
                <w:szCs w:val="16"/>
              </w:rPr>
            </w:pPr>
            <w:r w:rsidRPr="001B1679">
              <w:rPr>
                <w:sz w:val="16"/>
                <w:szCs w:val="16"/>
              </w:rPr>
              <w:t>ITU-T SG11, IRTF, IETF, ETSI, 3GPP, IEEE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C34EC2"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B14CF5" w14:textId="77777777" w:rsidR="00C521B3" w:rsidRPr="001B1679" w:rsidRDefault="00C521B3" w:rsidP="00015975">
            <w:pPr>
              <w:pStyle w:val="TAL"/>
              <w:rPr>
                <w:sz w:val="16"/>
                <w:szCs w:val="16"/>
              </w:rPr>
            </w:pPr>
            <w:r w:rsidRPr="001B1679">
              <w:rPr>
                <w:sz w:val="16"/>
                <w:szCs w:val="16"/>
              </w:rPr>
              <w:t>ITU-T Y.4493 (ls96-attach1.pdf)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21CC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7807D1" w14:textId="77777777" w:rsidR="00C521B3" w:rsidRPr="001B1679" w:rsidRDefault="00C521B3" w:rsidP="00015975">
            <w:pPr>
              <w:pStyle w:val="TAL"/>
              <w:rPr>
                <w:sz w:val="16"/>
                <w:szCs w:val="16"/>
              </w:rPr>
            </w:pPr>
            <w:r w:rsidRPr="001B1679">
              <w:rPr>
                <w:sz w:val="16"/>
                <w:szCs w:val="16"/>
              </w:rPr>
              <w:t>Noted</w:t>
            </w:r>
          </w:p>
        </w:tc>
      </w:tr>
      <w:tr w:rsidR="00C521B3" w14:paraId="21FE715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DDD06E" w14:textId="77777777" w:rsidR="00C521B3" w:rsidRPr="001B1679" w:rsidRDefault="00C521B3" w:rsidP="00015975">
            <w:pPr>
              <w:pStyle w:val="TAL"/>
              <w:rPr>
                <w:sz w:val="16"/>
                <w:szCs w:val="16"/>
              </w:rPr>
            </w:pPr>
            <w:r w:rsidRPr="001B1679">
              <w:rPr>
                <w:sz w:val="16"/>
                <w:szCs w:val="16"/>
              </w:rPr>
              <w:t>SP-231210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1CA13" w14:textId="77777777" w:rsidR="00C521B3" w:rsidRPr="001B1679" w:rsidRDefault="00C521B3" w:rsidP="00015975">
            <w:pPr>
              <w:pStyle w:val="TAL"/>
              <w:rPr>
                <w:sz w:val="16"/>
                <w:szCs w:val="16"/>
              </w:rPr>
            </w:pPr>
            <w:r w:rsidRPr="001B1679">
              <w:rPr>
                <w:sz w:val="16"/>
                <w:szCs w:val="16"/>
              </w:rPr>
              <w:t>ITU-T SG2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22AFF" w14:textId="77777777" w:rsidR="00C521B3" w:rsidRPr="001B1679" w:rsidRDefault="00C521B3" w:rsidP="00015975">
            <w:pPr>
              <w:pStyle w:val="TAL"/>
              <w:rPr>
                <w:sz w:val="16"/>
                <w:szCs w:val="16"/>
              </w:rPr>
            </w:pPr>
            <w:r w:rsidRPr="001B1679">
              <w:rPr>
                <w:sz w:val="16"/>
                <w:szCs w:val="16"/>
              </w:rPr>
              <w:t xml:space="preserve">LS from ITU-T SG2: LS on the initiation of a new work item on draft Supplement ITU-T </w:t>
            </w:r>
            <w:proofErr w:type="spellStart"/>
            <w:r w:rsidRPr="001B1679">
              <w:rPr>
                <w:sz w:val="16"/>
                <w:szCs w:val="16"/>
              </w:rPr>
              <w:t>Y.Sup.VFS</w:t>
            </w:r>
            <w:proofErr w:type="spellEnd"/>
            <w:r w:rsidRPr="001B1679">
              <w:rPr>
                <w:sz w:val="16"/>
                <w:szCs w:val="16"/>
              </w:rPr>
              <w:t xml:space="preserve"> 'Functional architecture of connected vehicle formation supporting based on edge computing'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84849" w14:textId="77777777" w:rsidR="00C521B3" w:rsidRPr="001B1679" w:rsidRDefault="00C521B3" w:rsidP="00015975">
            <w:pPr>
              <w:pStyle w:val="TAL"/>
              <w:rPr>
                <w:sz w:val="16"/>
                <w:szCs w:val="16"/>
              </w:rPr>
            </w:pPr>
            <w:r w:rsidRPr="001B1679">
              <w:rPr>
                <w:sz w:val="16"/>
                <w:szCs w:val="16"/>
              </w:rPr>
              <w:t>ls102-cover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9F594" w14:textId="77777777" w:rsidR="00C521B3" w:rsidRPr="001B1679" w:rsidRDefault="00C521B3" w:rsidP="00015975">
            <w:pPr>
              <w:pStyle w:val="TAL"/>
              <w:rPr>
                <w:sz w:val="16"/>
                <w:szCs w:val="16"/>
              </w:rPr>
            </w:pPr>
            <w:r w:rsidRPr="001B1679">
              <w:rPr>
                <w:sz w:val="16"/>
                <w:szCs w:val="16"/>
              </w:rPr>
              <w:t>ITU-T SG13, ITU-T SG16, 3GPP, ISO/TC204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8F1F89"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B98C7C" w14:textId="77777777" w:rsidR="00C521B3" w:rsidRPr="001B1679" w:rsidRDefault="00C521B3" w:rsidP="00015975">
            <w:pPr>
              <w:pStyle w:val="TAL"/>
              <w:rPr>
                <w:sz w:val="16"/>
                <w:szCs w:val="16"/>
              </w:rPr>
            </w:pPr>
            <w:r w:rsidRPr="001B1679">
              <w:rPr>
                <w:sz w:val="16"/>
                <w:szCs w:val="16"/>
              </w:rPr>
              <w:t>SG20-TD1003-R1 (ls102-attach1.pdf)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F2FF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0C691" w14:textId="77777777" w:rsidR="00C521B3" w:rsidRPr="001B1679" w:rsidRDefault="00C521B3" w:rsidP="00015975">
            <w:pPr>
              <w:pStyle w:val="TAL"/>
              <w:rPr>
                <w:sz w:val="16"/>
                <w:szCs w:val="16"/>
              </w:rPr>
            </w:pPr>
            <w:r w:rsidRPr="001B1679">
              <w:rPr>
                <w:sz w:val="16"/>
                <w:szCs w:val="16"/>
              </w:rPr>
              <w:t>Noted</w:t>
            </w:r>
          </w:p>
        </w:tc>
      </w:tr>
      <w:tr w:rsidR="00C521B3" w14:paraId="2D61405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F913E" w14:textId="77777777" w:rsidR="00C521B3" w:rsidRPr="001B1679" w:rsidRDefault="00C521B3" w:rsidP="00015975">
            <w:pPr>
              <w:pStyle w:val="TAL"/>
              <w:rPr>
                <w:sz w:val="16"/>
                <w:szCs w:val="16"/>
              </w:rPr>
            </w:pPr>
            <w:r w:rsidRPr="001B1679">
              <w:rPr>
                <w:sz w:val="16"/>
                <w:szCs w:val="16"/>
              </w:rPr>
              <w:t>SP-231211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83C18E" w14:textId="77777777" w:rsidR="00C521B3" w:rsidRPr="001B1679" w:rsidRDefault="00C521B3" w:rsidP="00015975">
            <w:pPr>
              <w:pStyle w:val="TAL"/>
              <w:rPr>
                <w:sz w:val="16"/>
                <w:szCs w:val="16"/>
              </w:rPr>
            </w:pPr>
            <w:r w:rsidRPr="001B1679">
              <w:rPr>
                <w:sz w:val="16"/>
                <w:szCs w:val="16"/>
              </w:rPr>
              <w:t>NGMN Board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A529BF" w14:textId="77777777" w:rsidR="00C521B3" w:rsidRPr="001B1679" w:rsidRDefault="00C521B3" w:rsidP="00015975">
            <w:pPr>
              <w:pStyle w:val="TAL"/>
              <w:rPr>
                <w:sz w:val="16"/>
                <w:szCs w:val="16"/>
              </w:rPr>
            </w:pPr>
            <w:r w:rsidRPr="001B1679">
              <w:rPr>
                <w:sz w:val="16"/>
                <w:szCs w:val="16"/>
              </w:rPr>
              <w:t>LS from NGMN Board: NGMN Liaison Statement to 3GPP regarding a new NGMN Board 6G Publication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F50F7" w14:textId="77777777" w:rsidR="00C521B3" w:rsidRPr="001B1679" w:rsidRDefault="00C521B3" w:rsidP="00015975">
            <w:pPr>
              <w:pStyle w:val="TAL"/>
              <w:rPr>
                <w:sz w:val="16"/>
                <w:szCs w:val="16"/>
              </w:rPr>
            </w:pPr>
            <w:r w:rsidRPr="001B1679">
              <w:rPr>
                <w:sz w:val="16"/>
                <w:szCs w:val="16"/>
              </w:rPr>
              <w:t>LS to 3GPP 6GPS V1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11DFA2" w14:textId="77777777" w:rsidR="00C521B3" w:rsidRPr="001B1679" w:rsidRDefault="00C521B3" w:rsidP="00015975">
            <w:pPr>
              <w:pStyle w:val="TAL"/>
              <w:rPr>
                <w:sz w:val="16"/>
                <w:szCs w:val="16"/>
              </w:rPr>
            </w:pPr>
            <w:r w:rsidRPr="001B1679">
              <w:rPr>
                <w:sz w:val="16"/>
                <w:szCs w:val="16"/>
              </w:rPr>
              <w:t>3GPP PCG, 3GPP OP, TSG RAN,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D23C4"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1EED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4A9BD"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F08669" w14:textId="77777777" w:rsidR="00C521B3" w:rsidRPr="001B1679" w:rsidRDefault="00C521B3" w:rsidP="00015975">
            <w:pPr>
              <w:pStyle w:val="TAL"/>
              <w:rPr>
                <w:sz w:val="16"/>
                <w:szCs w:val="16"/>
              </w:rPr>
            </w:pPr>
            <w:r w:rsidRPr="001B1679">
              <w:rPr>
                <w:sz w:val="16"/>
                <w:szCs w:val="16"/>
              </w:rPr>
              <w:t>Noted</w:t>
            </w:r>
          </w:p>
        </w:tc>
      </w:tr>
      <w:tr w:rsidR="00C521B3" w14:paraId="5EA8DDB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D128F" w14:textId="77777777" w:rsidR="00C521B3" w:rsidRPr="001B1679" w:rsidRDefault="00C521B3" w:rsidP="00015975">
            <w:pPr>
              <w:pStyle w:val="TAL"/>
              <w:rPr>
                <w:sz w:val="16"/>
                <w:szCs w:val="16"/>
              </w:rPr>
            </w:pPr>
            <w:r w:rsidRPr="001B1679">
              <w:rPr>
                <w:sz w:val="16"/>
                <w:szCs w:val="16"/>
              </w:rPr>
              <w:t>SP-231212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DB517"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91596" w14:textId="77777777" w:rsidR="00C521B3" w:rsidRPr="001B1679" w:rsidRDefault="00C521B3" w:rsidP="00015975">
            <w:pPr>
              <w:pStyle w:val="TAL"/>
              <w:rPr>
                <w:sz w:val="16"/>
                <w:szCs w:val="16"/>
              </w:rPr>
            </w:pPr>
            <w:r w:rsidRPr="001B1679">
              <w:rPr>
                <w:sz w:val="16"/>
                <w:szCs w:val="16"/>
              </w:rPr>
              <w:t>LS from GSMA 5GMRR: LS reply to S3-233786 and S3-234296 on the introduction of the domain ipxnetwork.org and clarifications of the Outsourced SEPP and Hosted SEPP deployment scenarios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DFA5A" w14:textId="77777777" w:rsidR="00C521B3" w:rsidRPr="001B1679" w:rsidRDefault="00C521B3" w:rsidP="00015975">
            <w:pPr>
              <w:pStyle w:val="TAL"/>
              <w:rPr>
                <w:sz w:val="16"/>
                <w:szCs w:val="16"/>
              </w:rPr>
            </w:pPr>
            <w:r w:rsidRPr="001B1679">
              <w:rPr>
                <w:sz w:val="16"/>
                <w:szCs w:val="16"/>
              </w:rPr>
              <w:t>5GMRR Doc 44_36r1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A270A"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86407" w14:textId="77777777" w:rsidR="00C521B3" w:rsidRPr="001B1679" w:rsidRDefault="00C521B3" w:rsidP="00015975">
            <w:pPr>
              <w:pStyle w:val="TAL"/>
              <w:rPr>
                <w:sz w:val="16"/>
                <w:szCs w:val="16"/>
              </w:rPr>
            </w:pPr>
            <w:r w:rsidRPr="001B1679">
              <w:rPr>
                <w:sz w:val="16"/>
                <w:szCs w:val="16"/>
              </w:rPr>
              <w:t>TSG SA, SA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723FA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FCA3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DB22A" w14:textId="77777777" w:rsidR="00C521B3" w:rsidRPr="001B1679" w:rsidRDefault="00C521B3" w:rsidP="00015975">
            <w:pPr>
              <w:pStyle w:val="TAL"/>
              <w:rPr>
                <w:sz w:val="16"/>
                <w:szCs w:val="16"/>
              </w:rPr>
            </w:pPr>
            <w:r w:rsidRPr="001B1679">
              <w:rPr>
                <w:sz w:val="16"/>
                <w:szCs w:val="16"/>
              </w:rPr>
              <w:t>Noted</w:t>
            </w:r>
          </w:p>
        </w:tc>
      </w:tr>
      <w:tr w:rsidR="00C521B3" w14:paraId="2F36491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E4A8A" w14:textId="77777777" w:rsidR="00C521B3" w:rsidRPr="001B1679" w:rsidRDefault="00C521B3" w:rsidP="00015975">
            <w:pPr>
              <w:pStyle w:val="TAL"/>
              <w:rPr>
                <w:sz w:val="16"/>
                <w:szCs w:val="16"/>
              </w:rPr>
            </w:pPr>
            <w:r w:rsidRPr="001B1679">
              <w:rPr>
                <w:sz w:val="16"/>
                <w:szCs w:val="16"/>
              </w:rPr>
              <w:t>SP-231213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E452F" w14:textId="77777777" w:rsidR="00C521B3" w:rsidRPr="001B1679" w:rsidRDefault="00C521B3" w:rsidP="00015975">
            <w:pPr>
              <w:pStyle w:val="TAL"/>
              <w:rPr>
                <w:sz w:val="16"/>
                <w:szCs w:val="16"/>
              </w:rPr>
            </w:pPr>
            <w:r w:rsidRPr="001B1679">
              <w:rPr>
                <w:sz w:val="16"/>
                <w:szCs w:val="16"/>
              </w:rPr>
              <w:t>ITU-T CITS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0E6A0" w14:textId="77777777" w:rsidR="00C521B3" w:rsidRPr="001B1679" w:rsidRDefault="00C521B3" w:rsidP="00015975">
            <w:pPr>
              <w:pStyle w:val="TAL"/>
              <w:rPr>
                <w:sz w:val="16"/>
                <w:szCs w:val="16"/>
              </w:rPr>
            </w:pPr>
            <w:r w:rsidRPr="001B1679">
              <w:rPr>
                <w:sz w:val="16"/>
                <w:szCs w:val="16"/>
              </w:rPr>
              <w:t>LS from ITU-T CITS: LS on the establishment of an Expert Group on Communications Technology for Automated Driving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9C7E10" w14:textId="77777777" w:rsidR="00C521B3" w:rsidRPr="001B1679" w:rsidRDefault="00C521B3" w:rsidP="00015975">
            <w:pPr>
              <w:pStyle w:val="TAL"/>
              <w:rPr>
                <w:sz w:val="16"/>
                <w:szCs w:val="16"/>
              </w:rPr>
            </w:pPr>
            <w:r w:rsidRPr="001B1679">
              <w:rPr>
                <w:sz w:val="16"/>
                <w:szCs w:val="16"/>
              </w:rPr>
              <w:t>CITS-LS14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9D020E" w14:textId="77777777" w:rsidR="00C521B3" w:rsidRPr="001B1679" w:rsidRDefault="00C521B3" w:rsidP="00015975">
            <w:pPr>
              <w:pStyle w:val="TAL"/>
              <w:rPr>
                <w:sz w:val="16"/>
                <w:szCs w:val="16"/>
              </w:rPr>
            </w:pPr>
            <w:r w:rsidRPr="001B1679">
              <w:rPr>
                <w:sz w:val="16"/>
                <w:szCs w:val="16"/>
              </w:rPr>
              <w:t>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4AF8C" w14:textId="77777777" w:rsidR="00C521B3" w:rsidRPr="001B1679" w:rsidRDefault="00C521B3" w:rsidP="00015975">
            <w:pPr>
              <w:pStyle w:val="TAL"/>
              <w:rPr>
                <w:sz w:val="16"/>
                <w:szCs w:val="16"/>
              </w:rPr>
            </w:pPr>
            <w:r w:rsidRPr="001B1679">
              <w:rPr>
                <w:sz w:val="16"/>
                <w:szCs w:val="16"/>
              </w:rPr>
              <w:t>ITU-T TSAG, SG 2, SG 3, SG 5, SG 9, SG 11, SG 13, SG 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F6D3E"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EC622"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03BB53" w14:textId="77777777" w:rsidR="00C521B3" w:rsidRPr="001B1679" w:rsidRDefault="00C521B3" w:rsidP="00015975">
            <w:pPr>
              <w:pStyle w:val="TAL"/>
              <w:rPr>
                <w:sz w:val="16"/>
                <w:szCs w:val="16"/>
              </w:rPr>
            </w:pPr>
            <w:r w:rsidRPr="001B1679">
              <w:rPr>
                <w:sz w:val="16"/>
                <w:szCs w:val="16"/>
              </w:rPr>
              <w:t>Noted</w:t>
            </w:r>
          </w:p>
        </w:tc>
      </w:tr>
      <w:tr w:rsidR="00C521B3" w14:paraId="5F153C9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F499B" w14:textId="77777777" w:rsidR="00C521B3" w:rsidRPr="001B1679" w:rsidRDefault="00C521B3" w:rsidP="00015975">
            <w:pPr>
              <w:pStyle w:val="TAL"/>
              <w:rPr>
                <w:sz w:val="16"/>
                <w:szCs w:val="16"/>
              </w:rPr>
            </w:pPr>
            <w:r w:rsidRPr="001B1679">
              <w:rPr>
                <w:sz w:val="16"/>
                <w:szCs w:val="16"/>
              </w:rPr>
              <w:t>SP-231214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D78D03" w14:textId="77777777" w:rsidR="00C521B3" w:rsidRPr="001B1679" w:rsidRDefault="00C521B3" w:rsidP="00015975">
            <w:pPr>
              <w:pStyle w:val="TAL"/>
              <w:rPr>
                <w:sz w:val="16"/>
                <w:szCs w:val="16"/>
              </w:rPr>
            </w:pPr>
            <w:r w:rsidRPr="001B1679">
              <w:rPr>
                <w:sz w:val="16"/>
                <w:szCs w:val="16"/>
              </w:rPr>
              <w:t>ETSI SAI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96D6E" w14:textId="77777777" w:rsidR="00C521B3" w:rsidRPr="001B1679" w:rsidRDefault="00C521B3" w:rsidP="00015975">
            <w:pPr>
              <w:pStyle w:val="TAL"/>
              <w:rPr>
                <w:sz w:val="16"/>
                <w:szCs w:val="16"/>
              </w:rPr>
            </w:pPr>
            <w:r w:rsidRPr="001B1679">
              <w:rPr>
                <w:sz w:val="16"/>
                <w:szCs w:val="16"/>
              </w:rPr>
              <w:t>LS from ETSI SAI: LS to SA, SA3 and SA5 on potential collaboration between 3GPP SA3/SA5 and ETSI SAI ISG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F7D76B" w14:textId="77777777" w:rsidR="00C521B3" w:rsidRPr="001B1679" w:rsidRDefault="00C521B3" w:rsidP="00015975">
            <w:pPr>
              <w:pStyle w:val="TAL"/>
              <w:rPr>
                <w:sz w:val="16"/>
                <w:szCs w:val="16"/>
              </w:rPr>
            </w:pPr>
            <w:r w:rsidRPr="001B1679">
              <w:rPr>
                <w:sz w:val="16"/>
                <w:szCs w:val="16"/>
              </w:rPr>
              <w:t>SAI(23)18a007r4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0287E" w14:textId="77777777" w:rsidR="00C521B3" w:rsidRPr="001B1679" w:rsidRDefault="00C521B3" w:rsidP="00015975">
            <w:pPr>
              <w:pStyle w:val="TAL"/>
              <w:rPr>
                <w:sz w:val="16"/>
                <w:szCs w:val="16"/>
              </w:rPr>
            </w:pPr>
            <w:r w:rsidRPr="001B1679">
              <w:rPr>
                <w:sz w:val="16"/>
                <w:szCs w:val="16"/>
              </w:rPr>
              <w:t>TSG SA,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E5717" w14:textId="77777777" w:rsidR="00C521B3" w:rsidRPr="001B1679" w:rsidRDefault="00C521B3" w:rsidP="00015975">
            <w:pPr>
              <w:pStyle w:val="TAL"/>
              <w:rPr>
                <w:sz w:val="16"/>
                <w:szCs w:val="16"/>
              </w:rPr>
            </w:pPr>
            <w:r w:rsidRPr="001B1679">
              <w:rPr>
                <w:sz w:val="16"/>
                <w:szCs w:val="16"/>
              </w:rPr>
              <w:t>ITU-T SG13, SG17, ITU-R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00E15"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917D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956A20" w14:textId="77777777" w:rsidR="00C521B3" w:rsidRPr="001B1679" w:rsidRDefault="00C521B3" w:rsidP="00015975">
            <w:pPr>
              <w:pStyle w:val="TAL"/>
              <w:rPr>
                <w:sz w:val="16"/>
                <w:szCs w:val="16"/>
              </w:rPr>
            </w:pPr>
            <w:r w:rsidRPr="001B1679">
              <w:rPr>
                <w:sz w:val="16"/>
                <w:szCs w:val="16"/>
              </w:rPr>
              <w:t>Noted</w:t>
            </w:r>
          </w:p>
        </w:tc>
      </w:tr>
      <w:tr w:rsidR="00C521B3" w14:paraId="6764BE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26D6F" w14:textId="77777777" w:rsidR="00C521B3" w:rsidRPr="001B1679" w:rsidRDefault="00C521B3" w:rsidP="00015975">
            <w:pPr>
              <w:pStyle w:val="TAL"/>
              <w:rPr>
                <w:sz w:val="16"/>
                <w:szCs w:val="16"/>
              </w:rPr>
            </w:pPr>
            <w:r w:rsidRPr="001B1679">
              <w:rPr>
                <w:sz w:val="16"/>
                <w:szCs w:val="16"/>
              </w:rPr>
              <w:t>SP-231215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D0979" w14:textId="77777777" w:rsidR="00C521B3" w:rsidRPr="001B1679" w:rsidRDefault="00C521B3" w:rsidP="00015975">
            <w:pPr>
              <w:pStyle w:val="TAL"/>
              <w:rPr>
                <w:sz w:val="16"/>
                <w:szCs w:val="16"/>
              </w:rPr>
            </w:pPr>
            <w:r w:rsidRPr="001B1679">
              <w:rPr>
                <w:sz w:val="16"/>
                <w:szCs w:val="16"/>
              </w:rPr>
              <w:t>CT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1521A" w14:textId="77777777" w:rsidR="00C521B3" w:rsidRPr="001B1679" w:rsidRDefault="00C521B3" w:rsidP="00015975">
            <w:pPr>
              <w:pStyle w:val="TAL"/>
              <w:rPr>
                <w:sz w:val="16"/>
                <w:szCs w:val="16"/>
              </w:rPr>
            </w:pPr>
            <w:r w:rsidRPr="001B1679">
              <w:rPr>
                <w:sz w:val="16"/>
                <w:szCs w:val="16"/>
              </w:rPr>
              <w:t>LS from CT WG4: LS on modifications for PRINS middle box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7A5E8" w14:textId="77777777" w:rsidR="00C521B3" w:rsidRPr="001B1679" w:rsidRDefault="00C521B3" w:rsidP="00015975">
            <w:pPr>
              <w:pStyle w:val="TAL"/>
              <w:rPr>
                <w:sz w:val="16"/>
                <w:szCs w:val="16"/>
              </w:rPr>
            </w:pPr>
            <w:r w:rsidRPr="001B1679">
              <w:rPr>
                <w:sz w:val="16"/>
                <w:szCs w:val="16"/>
              </w:rPr>
              <w:t>C4-234666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495DD"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61E4C" w14:textId="77777777" w:rsidR="00C521B3" w:rsidRPr="001B1679" w:rsidRDefault="00C521B3" w:rsidP="00015975">
            <w:pPr>
              <w:pStyle w:val="TAL"/>
              <w:rPr>
                <w:sz w:val="16"/>
                <w:szCs w:val="16"/>
              </w:rPr>
            </w:pPr>
            <w:r w:rsidRPr="001B1679">
              <w:rPr>
                <w:sz w:val="16"/>
                <w:szCs w:val="16"/>
              </w:rPr>
              <w:t>TSG CT, GSMA NG 5GMRR, SA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5096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5717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E5736" w14:textId="77777777" w:rsidR="00C521B3" w:rsidRPr="001B1679" w:rsidRDefault="00C521B3" w:rsidP="00015975">
            <w:pPr>
              <w:pStyle w:val="TAL"/>
              <w:rPr>
                <w:sz w:val="16"/>
                <w:szCs w:val="16"/>
              </w:rPr>
            </w:pPr>
            <w:r w:rsidRPr="001B1679">
              <w:rPr>
                <w:sz w:val="16"/>
                <w:szCs w:val="16"/>
              </w:rPr>
              <w:t>Noted</w:t>
            </w:r>
          </w:p>
        </w:tc>
      </w:tr>
      <w:tr w:rsidR="00C521B3" w14:paraId="19AF02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4C02D" w14:textId="77777777" w:rsidR="00C521B3" w:rsidRPr="001B1679" w:rsidRDefault="00C521B3" w:rsidP="00015975">
            <w:pPr>
              <w:pStyle w:val="TAL"/>
              <w:rPr>
                <w:sz w:val="16"/>
                <w:szCs w:val="16"/>
              </w:rPr>
            </w:pPr>
            <w:r w:rsidRPr="001B1679">
              <w:rPr>
                <w:sz w:val="16"/>
                <w:szCs w:val="16"/>
              </w:rPr>
              <w:t>SP-231216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AD4707" w14:textId="77777777" w:rsidR="00C521B3" w:rsidRPr="001B1679" w:rsidRDefault="00C521B3" w:rsidP="00015975">
            <w:pPr>
              <w:pStyle w:val="TAL"/>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AB8BA" w14:textId="77777777" w:rsidR="00C521B3" w:rsidRPr="001B1679" w:rsidRDefault="00C521B3" w:rsidP="00015975">
            <w:pPr>
              <w:pStyle w:val="TAL"/>
              <w:rPr>
                <w:sz w:val="16"/>
                <w:szCs w:val="16"/>
              </w:rPr>
            </w:pPr>
            <w:r w:rsidRPr="001B1679">
              <w:rPr>
                <w:sz w:val="16"/>
                <w:szCs w:val="16"/>
              </w:rPr>
              <w:t>LS from SA WG2: LS on AI/ML Core Network enhancements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D8199" w14:textId="77777777" w:rsidR="00C521B3" w:rsidRPr="001B1679" w:rsidRDefault="00C521B3" w:rsidP="00015975">
            <w:pPr>
              <w:pStyle w:val="TAL"/>
              <w:rPr>
                <w:sz w:val="16"/>
                <w:szCs w:val="16"/>
              </w:rPr>
            </w:pPr>
            <w:r w:rsidRPr="001B1679">
              <w:rPr>
                <w:sz w:val="16"/>
                <w:szCs w:val="16"/>
              </w:rPr>
              <w:t>S2-2311921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C1B61B" w14:textId="77777777" w:rsidR="00C521B3" w:rsidRPr="001B1679" w:rsidRDefault="00C521B3" w:rsidP="00015975">
            <w:pPr>
              <w:pStyle w:val="TAL"/>
              <w:rPr>
                <w:sz w:val="16"/>
                <w:szCs w:val="16"/>
              </w:rPr>
            </w:pPr>
            <w:r w:rsidRPr="001B1679">
              <w:rPr>
                <w:sz w:val="16"/>
                <w:szCs w:val="16"/>
              </w:rPr>
              <w:t>TSG RAN, RAN WG1, RAN WG2,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3F675"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2DFBD"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E2B75"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5DA27" w14:textId="77777777" w:rsidR="00C521B3" w:rsidRPr="001B1679" w:rsidRDefault="00C521B3" w:rsidP="00015975">
            <w:pPr>
              <w:pStyle w:val="TAL"/>
              <w:rPr>
                <w:sz w:val="16"/>
                <w:szCs w:val="16"/>
              </w:rPr>
            </w:pPr>
            <w:r w:rsidRPr="001B1679">
              <w:rPr>
                <w:sz w:val="16"/>
                <w:szCs w:val="16"/>
              </w:rPr>
              <w:t>Noted</w:t>
            </w:r>
          </w:p>
        </w:tc>
      </w:tr>
      <w:tr w:rsidR="00C521B3" w14:paraId="2567E7E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75527" w14:textId="77777777" w:rsidR="00C521B3" w:rsidRPr="001B1679" w:rsidRDefault="00C521B3" w:rsidP="00015975">
            <w:pPr>
              <w:pStyle w:val="TAL"/>
              <w:rPr>
                <w:sz w:val="16"/>
                <w:szCs w:val="16"/>
              </w:rPr>
            </w:pPr>
            <w:r w:rsidRPr="001B1679">
              <w:rPr>
                <w:sz w:val="16"/>
                <w:szCs w:val="16"/>
              </w:rPr>
              <w:t>SP-231217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8AA091"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ECDFD" w14:textId="77777777" w:rsidR="00C521B3" w:rsidRPr="001B1679" w:rsidRDefault="00C521B3" w:rsidP="00015975">
            <w:pPr>
              <w:pStyle w:val="TAL"/>
              <w:rPr>
                <w:sz w:val="16"/>
                <w:szCs w:val="16"/>
              </w:rPr>
            </w:pPr>
            <w:r w:rsidRPr="001B1679">
              <w:rPr>
                <w:sz w:val="16"/>
                <w:szCs w:val="16"/>
              </w:rPr>
              <w:t>LS from SA WG5: Reply to Liaison Statement from ETSI EE 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151A8" w14:textId="77777777" w:rsidR="00C521B3" w:rsidRPr="001B1679" w:rsidRDefault="00C521B3" w:rsidP="00015975">
            <w:pPr>
              <w:pStyle w:val="TAL"/>
              <w:rPr>
                <w:sz w:val="16"/>
                <w:szCs w:val="16"/>
              </w:rPr>
            </w:pPr>
            <w:r w:rsidRPr="001B1679">
              <w:rPr>
                <w:sz w:val="16"/>
                <w:szCs w:val="16"/>
              </w:rPr>
              <w:t>S5-236930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65F7D" w14:textId="77777777" w:rsidR="00C521B3" w:rsidRPr="001B1679" w:rsidRDefault="00C521B3" w:rsidP="00015975">
            <w:pPr>
              <w:pStyle w:val="TAL"/>
              <w:rPr>
                <w:sz w:val="16"/>
                <w:szCs w:val="16"/>
              </w:rPr>
            </w:pPr>
            <w:r w:rsidRPr="001B1679">
              <w:rPr>
                <w:sz w:val="16"/>
                <w:szCs w:val="16"/>
              </w:rPr>
              <w:t>ETSI EE EEPS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A26DC" w14:textId="77777777" w:rsidR="00C521B3" w:rsidRPr="001B1679" w:rsidRDefault="00C521B3" w:rsidP="00015975">
            <w:pPr>
              <w:pStyle w:val="TAL"/>
              <w:rPr>
                <w:sz w:val="16"/>
                <w:szCs w:val="16"/>
              </w:rPr>
            </w:pPr>
            <w:r w:rsidRPr="001B1679">
              <w:rPr>
                <w:sz w:val="16"/>
                <w:szCs w:val="16"/>
              </w:rPr>
              <w:t>ITUT SG5,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D1A7B4"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B7FC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2CC64" w14:textId="77777777" w:rsidR="00C521B3" w:rsidRPr="001B1679" w:rsidRDefault="00C521B3" w:rsidP="00015975">
            <w:pPr>
              <w:pStyle w:val="TAL"/>
              <w:rPr>
                <w:sz w:val="16"/>
                <w:szCs w:val="16"/>
              </w:rPr>
            </w:pPr>
            <w:r w:rsidRPr="001B1679">
              <w:rPr>
                <w:sz w:val="16"/>
                <w:szCs w:val="16"/>
              </w:rPr>
              <w:t>Noted</w:t>
            </w:r>
          </w:p>
        </w:tc>
      </w:tr>
      <w:tr w:rsidR="00C521B3" w14:paraId="66468DC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85F03" w14:textId="77777777" w:rsidR="00C521B3" w:rsidRPr="001B1679" w:rsidRDefault="00C521B3" w:rsidP="00015975">
            <w:pPr>
              <w:pStyle w:val="TAL"/>
              <w:rPr>
                <w:sz w:val="16"/>
                <w:szCs w:val="16"/>
              </w:rPr>
            </w:pPr>
            <w:r w:rsidRPr="001B1679">
              <w:rPr>
                <w:sz w:val="16"/>
                <w:szCs w:val="16"/>
              </w:rPr>
              <w:t>SP-231218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1C49D"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00A2AA" w14:textId="77777777" w:rsidR="00C521B3" w:rsidRPr="001B1679" w:rsidRDefault="00C521B3" w:rsidP="00015975">
            <w:pPr>
              <w:pStyle w:val="TAL"/>
              <w:rPr>
                <w:sz w:val="16"/>
                <w:szCs w:val="16"/>
              </w:rPr>
            </w:pPr>
            <w:r w:rsidRPr="001B1679">
              <w:rPr>
                <w:sz w:val="16"/>
                <w:szCs w:val="16"/>
              </w:rPr>
              <w:t>LS from SA WG6: LS on developing a security solution for PINAPP architecture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D0F53" w14:textId="77777777" w:rsidR="00C521B3" w:rsidRPr="001B1679" w:rsidRDefault="00C521B3" w:rsidP="00015975">
            <w:pPr>
              <w:pStyle w:val="TAL"/>
              <w:rPr>
                <w:sz w:val="16"/>
                <w:szCs w:val="16"/>
              </w:rPr>
            </w:pPr>
            <w:r w:rsidRPr="001B1679">
              <w:rPr>
                <w:sz w:val="16"/>
                <w:szCs w:val="16"/>
              </w:rPr>
              <w:t>S6-233112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F1CC81"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F332C" w14:textId="77777777" w:rsidR="00C521B3" w:rsidRPr="001B1679" w:rsidRDefault="00C521B3" w:rsidP="00015975">
            <w:pPr>
              <w:pStyle w:val="TAL"/>
              <w:rPr>
                <w:sz w:val="16"/>
                <w:szCs w:val="16"/>
              </w:rPr>
            </w:pPr>
            <w:r w:rsidRPr="001B1679">
              <w:rPr>
                <w:sz w:val="16"/>
                <w:szCs w:val="16"/>
              </w:rPr>
              <w:t>CT WG3, 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9B15AC"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B368A"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7F172" w14:textId="77777777" w:rsidR="00C521B3" w:rsidRPr="001B1679" w:rsidRDefault="00C521B3" w:rsidP="00015975">
            <w:pPr>
              <w:pStyle w:val="TAL"/>
              <w:rPr>
                <w:sz w:val="16"/>
                <w:szCs w:val="16"/>
              </w:rPr>
            </w:pPr>
            <w:r w:rsidRPr="001B1679">
              <w:rPr>
                <w:sz w:val="16"/>
                <w:szCs w:val="16"/>
              </w:rPr>
              <w:t>Noted</w:t>
            </w:r>
          </w:p>
        </w:tc>
      </w:tr>
      <w:tr w:rsidR="00C521B3" w14:paraId="437B207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A3D06" w14:textId="77777777" w:rsidR="00C521B3" w:rsidRPr="001B1679" w:rsidRDefault="00C521B3" w:rsidP="00015975">
            <w:pPr>
              <w:pStyle w:val="TAL"/>
              <w:rPr>
                <w:sz w:val="16"/>
                <w:szCs w:val="16"/>
              </w:rPr>
            </w:pPr>
            <w:r w:rsidRPr="001B1679">
              <w:rPr>
                <w:sz w:val="16"/>
                <w:szCs w:val="16"/>
              </w:rPr>
              <w:t>SP-231219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3E352"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4C051"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2C342" w14:textId="77777777" w:rsidR="00C521B3" w:rsidRPr="001B1679" w:rsidRDefault="00C521B3" w:rsidP="00015975">
            <w:pPr>
              <w:pStyle w:val="TAL"/>
              <w:rPr>
                <w:sz w:val="16"/>
                <w:szCs w:val="16"/>
              </w:rPr>
            </w:pPr>
            <w:r w:rsidRPr="001B1679">
              <w:rPr>
                <w:sz w:val="16"/>
                <w:szCs w:val="16"/>
              </w:rPr>
              <w:t>5GMRR Doc 45_13r7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89A107"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37285" w14:textId="77777777" w:rsidR="00C521B3" w:rsidRPr="001B1679" w:rsidRDefault="00C521B3" w:rsidP="00015975">
            <w:pPr>
              <w:pStyle w:val="TAL"/>
              <w:rPr>
                <w:sz w:val="16"/>
                <w:szCs w:val="16"/>
              </w:rPr>
            </w:pPr>
            <w:r w:rsidRPr="001B1679">
              <w:rPr>
                <w:sz w:val="16"/>
                <w:szCs w:val="16"/>
              </w:rPr>
              <w:t>TSG SA, SA WG1,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7D1E3A"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D5C9B"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66F5D" w14:textId="77777777" w:rsidR="00C521B3" w:rsidRPr="001B1679" w:rsidRDefault="00C521B3" w:rsidP="00015975">
            <w:pPr>
              <w:pStyle w:val="TAL"/>
              <w:rPr>
                <w:sz w:val="16"/>
                <w:szCs w:val="16"/>
              </w:rPr>
            </w:pPr>
            <w:r w:rsidRPr="001B1679">
              <w:rPr>
                <w:sz w:val="16"/>
                <w:szCs w:val="16"/>
              </w:rPr>
              <w:t>Noted</w:t>
            </w:r>
          </w:p>
        </w:tc>
      </w:tr>
      <w:tr w:rsidR="00C521B3" w14:paraId="1B297B2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89133" w14:textId="77777777" w:rsidR="00C521B3" w:rsidRPr="001B1679" w:rsidRDefault="00C521B3" w:rsidP="00015975">
            <w:pPr>
              <w:pStyle w:val="TAL"/>
              <w:rPr>
                <w:sz w:val="16"/>
                <w:szCs w:val="16"/>
              </w:rPr>
            </w:pPr>
            <w:r w:rsidRPr="001B1679">
              <w:rPr>
                <w:sz w:val="16"/>
                <w:szCs w:val="16"/>
              </w:rPr>
              <w:t>SP-231220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73EED" w14:textId="77777777" w:rsidR="00C521B3" w:rsidRPr="001B1679" w:rsidRDefault="00C521B3" w:rsidP="00015975">
            <w:pPr>
              <w:pStyle w:val="TAL"/>
              <w:rPr>
                <w:sz w:val="16"/>
                <w:szCs w:val="16"/>
              </w:rPr>
            </w:pPr>
            <w:r w:rsidRPr="001B1679">
              <w:rPr>
                <w:sz w:val="16"/>
                <w:szCs w:val="16"/>
              </w:rPr>
              <w:t>GSMA 5GMRR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5C512" w14:textId="77777777" w:rsidR="00C521B3" w:rsidRPr="001B1679" w:rsidRDefault="00C521B3" w:rsidP="00015975">
            <w:pPr>
              <w:pStyle w:val="TAL"/>
              <w:rPr>
                <w:sz w:val="16"/>
                <w:szCs w:val="16"/>
              </w:rPr>
            </w:pPr>
            <w:r w:rsidRPr="001B1679">
              <w:rPr>
                <w:sz w:val="16"/>
                <w:szCs w:val="16"/>
              </w:rPr>
              <w:t>LS from GSMA 5GMRR: Elaborated LS reply to S3-234350 on Roaming Hub requirements as applicable to the Modified PRINS solution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5F523" w14:textId="77777777" w:rsidR="00C521B3" w:rsidRPr="001B1679" w:rsidRDefault="00C521B3" w:rsidP="00015975">
            <w:pPr>
              <w:pStyle w:val="TAL"/>
              <w:rPr>
                <w:sz w:val="16"/>
                <w:szCs w:val="16"/>
              </w:rPr>
            </w:pPr>
            <w:r w:rsidRPr="001B1679">
              <w:rPr>
                <w:sz w:val="16"/>
                <w:szCs w:val="16"/>
              </w:rPr>
              <w:t>5GMRR Doc 45_14r7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A495C"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5D1BD3" w14:textId="77777777" w:rsidR="00C521B3" w:rsidRPr="001B1679" w:rsidRDefault="00C521B3" w:rsidP="00015975">
            <w:pPr>
              <w:pStyle w:val="TAL"/>
              <w:rPr>
                <w:sz w:val="16"/>
                <w:szCs w:val="16"/>
              </w:rPr>
            </w:pPr>
            <w:r w:rsidRPr="001B1679">
              <w:rPr>
                <w:sz w:val="16"/>
                <w:szCs w:val="16"/>
              </w:rPr>
              <w:t>TSG SA, SA WG1, SA WG2, TSG CT,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1397B"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6F6A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05B40" w14:textId="77777777" w:rsidR="00C521B3" w:rsidRPr="001B1679" w:rsidRDefault="00C521B3" w:rsidP="00015975">
            <w:pPr>
              <w:pStyle w:val="TAL"/>
              <w:rPr>
                <w:sz w:val="16"/>
                <w:szCs w:val="16"/>
              </w:rPr>
            </w:pPr>
            <w:r w:rsidRPr="001B1679">
              <w:rPr>
                <w:sz w:val="16"/>
                <w:szCs w:val="16"/>
              </w:rPr>
              <w:t>Noted</w:t>
            </w:r>
          </w:p>
        </w:tc>
      </w:tr>
      <w:tr w:rsidR="00C521B3" w14:paraId="4145A5E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660C91" w14:textId="77777777" w:rsidR="00C521B3" w:rsidRPr="001B1679" w:rsidRDefault="00C521B3" w:rsidP="00015975">
            <w:pPr>
              <w:pStyle w:val="TAL"/>
              <w:rPr>
                <w:sz w:val="16"/>
                <w:szCs w:val="16"/>
              </w:rPr>
            </w:pPr>
            <w:r w:rsidRPr="001B1679">
              <w:rPr>
                <w:sz w:val="16"/>
                <w:szCs w:val="16"/>
              </w:rPr>
              <w:t>SP-231221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CCD26" w14:textId="77777777" w:rsidR="00C521B3" w:rsidRPr="001B1679" w:rsidRDefault="00C521B3" w:rsidP="00015975">
            <w:pPr>
              <w:pStyle w:val="TAL"/>
              <w:rPr>
                <w:sz w:val="16"/>
                <w:szCs w:val="16"/>
              </w:rPr>
            </w:pPr>
            <w:r w:rsidRPr="001B1679">
              <w:rPr>
                <w:sz w:val="16"/>
                <w:szCs w:val="16"/>
              </w:rPr>
              <w:t>ITU-T JCA-IMT2000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706AB" w14:textId="77777777" w:rsidR="00C521B3" w:rsidRPr="001B1679" w:rsidRDefault="00C521B3" w:rsidP="00015975">
            <w:pPr>
              <w:pStyle w:val="TAL"/>
              <w:rPr>
                <w:sz w:val="16"/>
                <w:szCs w:val="16"/>
              </w:rPr>
            </w:pPr>
            <w:r w:rsidRPr="001B1679">
              <w:rPr>
                <w:sz w:val="16"/>
                <w:szCs w:val="16"/>
              </w:rPr>
              <w:t>LS from ITU-T JCA-IMT2000: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79C20" w14:textId="77777777" w:rsidR="00C521B3" w:rsidRPr="001B1679" w:rsidRDefault="00C521B3" w:rsidP="00015975">
            <w:pPr>
              <w:pStyle w:val="TAL"/>
              <w:rPr>
                <w:sz w:val="16"/>
                <w:szCs w:val="16"/>
              </w:rPr>
            </w:pPr>
            <w:r w:rsidRPr="001B1679">
              <w:rPr>
                <w:sz w:val="16"/>
                <w:szCs w:val="16"/>
              </w:rPr>
              <w:t>sp17-jca-imt2020-oLS-00014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D2E79" w14:textId="77777777" w:rsidR="00C521B3" w:rsidRPr="001B1679" w:rsidRDefault="00C521B3" w:rsidP="00015975">
            <w:pPr>
              <w:pStyle w:val="TAL"/>
              <w:rPr>
                <w:sz w:val="16"/>
                <w:szCs w:val="16"/>
              </w:rPr>
            </w:pPr>
            <w:proofErr w:type="spellStart"/>
            <w:r w:rsidRPr="001B1679">
              <w:rPr>
                <w:sz w:val="16"/>
                <w:szCs w:val="16"/>
              </w:rPr>
              <w:t>EXternal</w:t>
            </w:r>
            <w:proofErr w:type="spellEnd"/>
            <w:r w:rsidRPr="001B1679">
              <w:rPr>
                <w:sz w:val="16"/>
                <w:szCs w:val="16"/>
              </w:rPr>
              <w:t xml:space="preserve">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8CB04D"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43ED5"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B487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719CC" w14:textId="77777777" w:rsidR="00C521B3" w:rsidRPr="001B1679" w:rsidRDefault="00C521B3" w:rsidP="00015975">
            <w:pPr>
              <w:pStyle w:val="TAL"/>
              <w:rPr>
                <w:sz w:val="16"/>
                <w:szCs w:val="16"/>
              </w:rPr>
            </w:pPr>
            <w:r w:rsidRPr="001B1679">
              <w:rPr>
                <w:sz w:val="16"/>
                <w:szCs w:val="16"/>
              </w:rPr>
              <w:t>Noted</w:t>
            </w:r>
          </w:p>
        </w:tc>
      </w:tr>
      <w:tr w:rsidR="00C521B3" w14:paraId="5EB63F8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F9DC31" w14:textId="77777777" w:rsidR="00C521B3" w:rsidRPr="001B1679" w:rsidRDefault="00C521B3" w:rsidP="00015975">
            <w:pPr>
              <w:pStyle w:val="TAL"/>
              <w:rPr>
                <w:sz w:val="16"/>
                <w:szCs w:val="16"/>
              </w:rPr>
            </w:pPr>
            <w:r w:rsidRPr="001B1679">
              <w:rPr>
                <w:sz w:val="16"/>
                <w:szCs w:val="16"/>
              </w:rPr>
              <w:t>SP-231222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11EC4" w14:textId="77777777" w:rsidR="00C521B3" w:rsidRPr="001B1679" w:rsidRDefault="00C521B3" w:rsidP="00015975">
            <w:pPr>
              <w:pStyle w:val="TAL"/>
              <w:rPr>
                <w:sz w:val="16"/>
                <w:szCs w:val="16"/>
              </w:rPr>
            </w:pPr>
            <w:r w:rsidRPr="001B1679">
              <w:rPr>
                <w:sz w:val="16"/>
                <w:szCs w:val="16"/>
              </w:rPr>
              <w:t>ITU-T SG13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60C4F" w14:textId="77777777" w:rsidR="00C521B3" w:rsidRPr="001B1679" w:rsidRDefault="00C521B3" w:rsidP="00015975">
            <w:pPr>
              <w:pStyle w:val="TAL"/>
              <w:rPr>
                <w:sz w:val="16"/>
                <w:szCs w:val="16"/>
              </w:rPr>
            </w:pPr>
            <w:r w:rsidRPr="001B1679">
              <w:rPr>
                <w:sz w:val="16"/>
                <w:szCs w:val="16"/>
              </w:rPr>
              <w:t xml:space="preserve">LS from ITU-T SG13: LS on initiation of new work item ITU-T </w:t>
            </w:r>
            <w:proofErr w:type="spellStart"/>
            <w:r w:rsidRPr="001B1679">
              <w:rPr>
                <w:sz w:val="16"/>
                <w:szCs w:val="16"/>
              </w:rPr>
              <w:t>Y.ecs-reqts</w:t>
            </w:r>
            <w:proofErr w:type="spellEnd"/>
            <w:r w:rsidRPr="001B1679">
              <w:rPr>
                <w:sz w:val="16"/>
                <w:szCs w:val="16"/>
              </w:rPr>
              <w:t xml:space="preserve"> 'Edge computing Functional requirements of edge computing service (ECS)'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31B01" w14:textId="77777777" w:rsidR="00C521B3" w:rsidRPr="001B1679" w:rsidRDefault="00C521B3" w:rsidP="00015975">
            <w:pPr>
              <w:pStyle w:val="TAL"/>
              <w:rPr>
                <w:sz w:val="16"/>
                <w:szCs w:val="16"/>
              </w:rPr>
            </w:pPr>
            <w:r w:rsidRPr="001B1679">
              <w:rPr>
                <w:sz w:val="16"/>
                <w:szCs w:val="16"/>
              </w:rPr>
              <w:t>SG13-LS129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FA2D9" w14:textId="77777777" w:rsidR="00C521B3" w:rsidRPr="001B1679" w:rsidRDefault="00C521B3" w:rsidP="00015975">
            <w:pPr>
              <w:pStyle w:val="TAL"/>
              <w:rPr>
                <w:sz w:val="16"/>
                <w:szCs w:val="16"/>
              </w:rPr>
            </w:pPr>
            <w:r w:rsidRPr="001B1679">
              <w:rPr>
                <w:sz w:val="16"/>
                <w:szCs w:val="16"/>
              </w:rPr>
              <w:t>ITU-T SG11, SG16, SG20, ISO/IEC JTC 1/SC 38, ETSI, IETF,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71C20"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EC16F" w14:textId="77777777" w:rsidR="00C521B3" w:rsidRPr="001B1679" w:rsidRDefault="00C521B3" w:rsidP="00015975">
            <w:pPr>
              <w:pStyle w:val="TAL"/>
              <w:rPr>
                <w:sz w:val="16"/>
                <w:szCs w:val="16"/>
              </w:rPr>
            </w:pPr>
            <w:r w:rsidRPr="001B1679">
              <w:rPr>
                <w:sz w:val="16"/>
                <w:szCs w:val="16"/>
              </w:rPr>
              <w:t>SG13-LS129_att.pdf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F6F94"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859B5" w14:textId="77777777" w:rsidR="00C521B3" w:rsidRPr="001B1679" w:rsidRDefault="00C521B3" w:rsidP="00015975">
            <w:pPr>
              <w:pStyle w:val="TAL"/>
              <w:rPr>
                <w:sz w:val="16"/>
                <w:szCs w:val="16"/>
              </w:rPr>
            </w:pPr>
            <w:r w:rsidRPr="001B1679">
              <w:rPr>
                <w:sz w:val="16"/>
                <w:szCs w:val="16"/>
              </w:rPr>
              <w:t>Noted</w:t>
            </w:r>
          </w:p>
        </w:tc>
      </w:tr>
      <w:tr w:rsidR="00C521B3" w14:paraId="646329F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028E3" w14:textId="77777777" w:rsidR="00C521B3" w:rsidRPr="001B1679" w:rsidRDefault="00C521B3" w:rsidP="00015975">
            <w:pPr>
              <w:pStyle w:val="TAL"/>
              <w:rPr>
                <w:sz w:val="16"/>
                <w:szCs w:val="16"/>
              </w:rPr>
            </w:pPr>
            <w:r w:rsidRPr="001B1679">
              <w:rPr>
                <w:sz w:val="16"/>
                <w:szCs w:val="16"/>
              </w:rPr>
              <w:t>SP-231223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D5632" w14:textId="77777777" w:rsidR="00C521B3" w:rsidRPr="001B1679" w:rsidRDefault="00C521B3" w:rsidP="00015975">
            <w:pPr>
              <w:pStyle w:val="TAL"/>
              <w:rPr>
                <w:sz w:val="16"/>
                <w:szCs w:val="16"/>
              </w:rPr>
            </w:pPr>
            <w:r w:rsidRPr="001B1679">
              <w:rPr>
                <w:sz w:val="16"/>
                <w:szCs w:val="16"/>
              </w:rPr>
              <w:t>CT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08BCF" w14:textId="77777777" w:rsidR="00C521B3" w:rsidRPr="001B1679" w:rsidRDefault="00C521B3" w:rsidP="00015975">
            <w:pPr>
              <w:pStyle w:val="TAL"/>
              <w:rPr>
                <w:sz w:val="16"/>
                <w:szCs w:val="16"/>
              </w:rPr>
            </w:pPr>
            <w:r w:rsidRPr="001B1679">
              <w:rPr>
                <w:sz w:val="16"/>
                <w:szCs w:val="16"/>
              </w:rPr>
              <w:t>LS from CT WG3: Reply LS on CAPIF extensibility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0879F" w14:textId="77777777" w:rsidR="00C521B3" w:rsidRPr="001B1679" w:rsidRDefault="00C521B3" w:rsidP="00015975">
            <w:pPr>
              <w:pStyle w:val="TAL"/>
              <w:rPr>
                <w:sz w:val="16"/>
                <w:szCs w:val="16"/>
              </w:rPr>
            </w:pPr>
            <w:r w:rsidRPr="001B1679">
              <w:rPr>
                <w:sz w:val="16"/>
                <w:szCs w:val="16"/>
              </w:rPr>
              <w:t>C3-235619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FCFAE" w14:textId="77777777" w:rsidR="00C521B3" w:rsidRPr="001B1679" w:rsidRDefault="00C521B3" w:rsidP="00015975">
            <w:pPr>
              <w:pStyle w:val="TAL"/>
              <w:rPr>
                <w:sz w:val="16"/>
                <w:szCs w:val="16"/>
              </w:rPr>
            </w:pPr>
            <w:r w:rsidRPr="001B1679">
              <w:rPr>
                <w:sz w:val="16"/>
                <w:szCs w:val="16"/>
              </w:rPr>
              <w:t>SA WG3,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F15DC" w14:textId="77777777" w:rsidR="00C521B3" w:rsidRPr="001B1679" w:rsidRDefault="00C521B3" w:rsidP="00015975">
            <w:pPr>
              <w:pStyle w:val="TAL"/>
              <w:rPr>
                <w:sz w:val="16"/>
                <w:szCs w:val="16"/>
              </w:rPr>
            </w:pPr>
            <w:r w:rsidRPr="001B1679">
              <w:rPr>
                <w:sz w:val="16"/>
                <w:szCs w:val="16"/>
              </w:rPr>
              <w:t>ETSI ISG MEC, 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675FB" w14:textId="77777777" w:rsidR="00C521B3" w:rsidRPr="001B1679" w:rsidRDefault="00C521B3" w:rsidP="00015975">
            <w:pPr>
              <w:pStyle w:val="TAL"/>
              <w:rPr>
                <w:sz w:val="16"/>
                <w:szCs w:val="16"/>
              </w:rPr>
            </w:pPr>
            <w:r w:rsidRPr="001B1679">
              <w:rPr>
                <w:sz w:val="16"/>
                <w:szCs w:val="16"/>
              </w:rPr>
              <w:t>CR#0691 (TS 29.122, C3-234524), CR#0300 (TS 29.222, C3-234525)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90EF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F685A" w14:textId="77777777" w:rsidR="00C521B3" w:rsidRPr="001B1679" w:rsidRDefault="00C521B3" w:rsidP="00015975">
            <w:pPr>
              <w:pStyle w:val="TAL"/>
              <w:rPr>
                <w:sz w:val="16"/>
                <w:szCs w:val="16"/>
              </w:rPr>
            </w:pPr>
            <w:r w:rsidRPr="001B1679">
              <w:rPr>
                <w:sz w:val="16"/>
                <w:szCs w:val="16"/>
              </w:rPr>
              <w:t>Noted</w:t>
            </w:r>
          </w:p>
        </w:tc>
      </w:tr>
      <w:tr w:rsidR="00C521B3" w14:paraId="1D4F0E0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F0BA7" w14:textId="77777777" w:rsidR="00C521B3" w:rsidRPr="001B1679" w:rsidRDefault="00C521B3" w:rsidP="00015975">
            <w:pPr>
              <w:pStyle w:val="TAL"/>
              <w:rPr>
                <w:sz w:val="16"/>
                <w:szCs w:val="16"/>
              </w:rPr>
            </w:pPr>
            <w:r w:rsidRPr="001B1679">
              <w:rPr>
                <w:sz w:val="16"/>
                <w:szCs w:val="16"/>
              </w:rPr>
              <w:t>SP-231224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EF4B6" w14:textId="77777777" w:rsidR="00C521B3" w:rsidRPr="001B1679" w:rsidRDefault="00C521B3" w:rsidP="00015975">
            <w:pPr>
              <w:pStyle w:val="TAL"/>
              <w:rPr>
                <w:sz w:val="16"/>
                <w:szCs w:val="16"/>
              </w:rPr>
            </w:pPr>
            <w:r w:rsidRPr="001B1679">
              <w:rPr>
                <w:sz w:val="16"/>
                <w:szCs w:val="16"/>
              </w:rPr>
              <w:t>RAN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ECB4C" w14:textId="77777777" w:rsidR="00C521B3" w:rsidRPr="001B1679" w:rsidRDefault="00C521B3" w:rsidP="00015975">
            <w:pPr>
              <w:pStyle w:val="TAL"/>
              <w:rPr>
                <w:sz w:val="16"/>
                <w:szCs w:val="16"/>
              </w:rPr>
            </w:pPr>
            <w:r w:rsidRPr="001B1679">
              <w:rPr>
                <w:sz w:val="16"/>
                <w:szCs w:val="16"/>
              </w:rPr>
              <w:t>LS from RAN WG3: Reply to LS on AI/ML Core Network enhancements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A1300" w14:textId="77777777" w:rsidR="00C521B3" w:rsidRPr="001B1679" w:rsidRDefault="00C521B3" w:rsidP="00015975">
            <w:pPr>
              <w:pStyle w:val="TAL"/>
              <w:rPr>
                <w:sz w:val="16"/>
                <w:szCs w:val="16"/>
              </w:rPr>
            </w:pPr>
            <w:r w:rsidRPr="001B1679">
              <w:rPr>
                <w:sz w:val="16"/>
                <w:szCs w:val="16"/>
              </w:rPr>
              <w:t>R3-237745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7D285"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42B42" w14:textId="77777777" w:rsidR="00C521B3" w:rsidRPr="001B1679" w:rsidRDefault="00C521B3" w:rsidP="00015975">
            <w:pPr>
              <w:pStyle w:val="TAL"/>
              <w:rPr>
                <w:sz w:val="16"/>
                <w:szCs w:val="16"/>
              </w:rPr>
            </w:pPr>
            <w:r w:rsidRPr="001B1679">
              <w:rPr>
                <w:sz w:val="16"/>
                <w:szCs w:val="16"/>
              </w:rPr>
              <w:t>TSG RAN, RAN WG1, RAN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C4EE1"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AE7A6"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5CA4F" w14:textId="77777777" w:rsidR="00C521B3" w:rsidRPr="001B1679" w:rsidRDefault="00C521B3" w:rsidP="00015975">
            <w:pPr>
              <w:pStyle w:val="TAL"/>
              <w:rPr>
                <w:sz w:val="16"/>
                <w:szCs w:val="16"/>
              </w:rPr>
            </w:pPr>
            <w:r w:rsidRPr="001B1679">
              <w:rPr>
                <w:sz w:val="16"/>
                <w:szCs w:val="16"/>
              </w:rPr>
              <w:t>Noted</w:t>
            </w:r>
          </w:p>
        </w:tc>
      </w:tr>
      <w:tr w:rsidR="00C521B3" w14:paraId="33A1B3F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DA9190" w14:textId="77777777" w:rsidR="00C521B3" w:rsidRPr="001B1679" w:rsidRDefault="00C521B3" w:rsidP="00015975">
            <w:pPr>
              <w:pStyle w:val="TAL"/>
              <w:rPr>
                <w:sz w:val="16"/>
                <w:szCs w:val="16"/>
              </w:rPr>
            </w:pPr>
            <w:r w:rsidRPr="001B1679">
              <w:rPr>
                <w:sz w:val="16"/>
                <w:szCs w:val="16"/>
              </w:rPr>
              <w:t>SP-231225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F2BC9" w14:textId="77777777" w:rsidR="00C521B3" w:rsidRPr="001B1679" w:rsidRDefault="00C521B3" w:rsidP="00015975">
            <w:pPr>
              <w:pStyle w:val="TAL"/>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0F9C35" w14:textId="77777777" w:rsidR="00C521B3" w:rsidRPr="001B1679" w:rsidRDefault="00C521B3" w:rsidP="00015975">
            <w:pPr>
              <w:pStyle w:val="TAL"/>
              <w:rPr>
                <w:sz w:val="16"/>
                <w:szCs w:val="16"/>
              </w:rPr>
            </w:pPr>
            <w:r w:rsidRPr="001B1679">
              <w:rPr>
                <w:sz w:val="16"/>
                <w:szCs w:val="16"/>
              </w:rPr>
              <w:t>LS from SA WG1: Reply LS on requirements for slice-based PLMN selection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85D17" w14:textId="77777777" w:rsidR="00C521B3" w:rsidRPr="001B1679" w:rsidRDefault="00C521B3" w:rsidP="00015975">
            <w:pPr>
              <w:pStyle w:val="TAL"/>
              <w:rPr>
                <w:sz w:val="16"/>
                <w:szCs w:val="16"/>
              </w:rPr>
            </w:pPr>
            <w:r w:rsidRPr="001B1679">
              <w:rPr>
                <w:sz w:val="16"/>
                <w:szCs w:val="16"/>
              </w:rPr>
              <w:t>S1-233272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83245" w14:textId="77777777" w:rsidR="00C521B3" w:rsidRPr="001B1679" w:rsidRDefault="00C521B3" w:rsidP="00015975">
            <w:pPr>
              <w:pStyle w:val="TAL"/>
              <w:rPr>
                <w:sz w:val="16"/>
                <w:szCs w:val="16"/>
              </w:rPr>
            </w:pPr>
            <w:r w:rsidRPr="001B1679">
              <w:rPr>
                <w:sz w:val="16"/>
                <w:szCs w:val="16"/>
              </w:rPr>
              <w:t>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D3EA9" w14:textId="77777777" w:rsidR="00C521B3" w:rsidRPr="001B1679" w:rsidRDefault="00C521B3" w:rsidP="00015975">
            <w:pPr>
              <w:pStyle w:val="TAL"/>
              <w:rPr>
                <w:sz w:val="16"/>
                <w:szCs w:val="16"/>
              </w:rPr>
            </w:pPr>
            <w:r w:rsidRPr="001B1679">
              <w:rPr>
                <w:sz w:val="16"/>
                <w:szCs w:val="16"/>
              </w:rPr>
              <w:t>TSG SA, TSG CT,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998B5" w14:textId="77777777" w:rsidR="00C521B3" w:rsidRPr="001B1679" w:rsidRDefault="00C521B3" w:rsidP="00015975">
            <w:pPr>
              <w:pStyle w:val="TAL"/>
              <w:rPr>
                <w:sz w:val="16"/>
                <w:szCs w:val="16"/>
              </w:rPr>
            </w:pPr>
            <w:r w:rsidRPr="001B1679">
              <w:rPr>
                <w:sz w:val="16"/>
                <w:szCs w:val="16"/>
              </w:rPr>
              <w:t>CR 0733 to TS 22.261 V18.11.0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4444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B25B0" w14:textId="77777777" w:rsidR="00C521B3" w:rsidRPr="001B1679" w:rsidRDefault="00C521B3" w:rsidP="00015975">
            <w:pPr>
              <w:pStyle w:val="TAL"/>
              <w:rPr>
                <w:sz w:val="16"/>
                <w:szCs w:val="16"/>
              </w:rPr>
            </w:pPr>
            <w:r w:rsidRPr="001B1679">
              <w:rPr>
                <w:sz w:val="16"/>
                <w:szCs w:val="16"/>
              </w:rPr>
              <w:t>Noted</w:t>
            </w:r>
          </w:p>
        </w:tc>
      </w:tr>
      <w:tr w:rsidR="00C521B3" w14:paraId="4A396F8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82F635" w14:textId="77777777" w:rsidR="00C521B3" w:rsidRPr="001B1679" w:rsidRDefault="00C521B3" w:rsidP="00015975">
            <w:pPr>
              <w:pStyle w:val="TAL"/>
              <w:rPr>
                <w:sz w:val="16"/>
                <w:szCs w:val="16"/>
              </w:rPr>
            </w:pPr>
            <w:r w:rsidRPr="001B1679">
              <w:rPr>
                <w:sz w:val="16"/>
                <w:szCs w:val="16"/>
              </w:rPr>
              <w:t>SP-231226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C2E6B" w14:textId="77777777" w:rsidR="00C521B3" w:rsidRPr="001B1679" w:rsidRDefault="00C521B3" w:rsidP="00015975">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D6636" w14:textId="77777777" w:rsidR="00C521B3" w:rsidRPr="001B1679" w:rsidRDefault="00C521B3" w:rsidP="00015975">
            <w:pPr>
              <w:pStyle w:val="TAL"/>
              <w:rPr>
                <w:sz w:val="16"/>
                <w:szCs w:val="16"/>
              </w:rPr>
            </w:pPr>
            <w:r w:rsidRPr="001B1679">
              <w:rPr>
                <w:sz w:val="16"/>
                <w:szCs w:val="16"/>
              </w:rPr>
              <w:t>LS from SA WG3: Reply LS on potential collaboration between 3GPP SA3 and ETSI SAI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46E6F4" w14:textId="77777777" w:rsidR="00C521B3" w:rsidRPr="001B1679" w:rsidRDefault="00C521B3" w:rsidP="00015975">
            <w:pPr>
              <w:pStyle w:val="TAL"/>
              <w:rPr>
                <w:sz w:val="16"/>
                <w:szCs w:val="16"/>
              </w:rPr>
            </w:pPr>
            <w:r w:rsidRPr="001B1679">
              <w:rPr>
                <w:sz w:val="16"/>
                <w:szCs w:val="16"/>
              </w:rPr>
              <w:t>S3-235007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70777"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63E91" w14:textId="77777777" w:rsidR="00C521B3" w:rsidRPr="001B1679" w:rsidRDefault="00C521B3" w:rsidP="00015975">
            <w:pPr>
              <w:pStyle w:val="TAL"/>
              <w:rPr>
                <w:sz w:val="16"/>
                <w:szCs w:val="16"/>
              </w:rPr>
            </w:pPr>
            <w:r w:rsidRPr="001B1679">
              <w:rPr>
                <w:sz w:val="16"/>
                <w:szCs w:val="16"/>
              </w:rPr>
              <w:t>TSG SA,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B0E74"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6407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E33A1F" w14:textId="77777777" w:rsidR="00C521B3" w:rsidRPr="001B1679" w:rsidRDefault="00C521B3" w:rsidP="00015975">
            <w:pPr>
              <w:pStyle w:val="TAL"/>
              <w:rPr>
                <w:sz w:val="16"/>
                <w:szCs w:val="16"/>
              </w:rPr>
            </w:pPr>
            <w:r w:rsidRPr="001B1679">
              <w:rPr>
                <w:sz w:val="16"/>
                <w:szCs w:val="16"/>
              </w:rPr>
              <w:t>Noted</w:t>
            </w:r>
          </w:p>
        </w:tc>
      </w:tr>
      <w:tr w:rsidR="00C521B3" w14:paraId="25F93BD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8ABB7" w14:textId="77777777" w:rsidR="00C521B3" w:rsidRPr="001B1679" w:rsidRDefault="00C521B3" w:rsidP="00015975">
            <w:pPr>
              <w:pStyle w:val="TAL"/>
              <w:rPr>
                <w:sz w:val="16"/>
                <w:szCs w:val="16"/>
              </w:rPr>
            </w:pPr>
            <w:r w:rsidRPr="001B1679">
              <w:rPr>
                <w:sz w:val="16"/>
                <w:szCs w:val="16"/>
              </w:rPr>
              <w:t>SP-231227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603DAE" w14:textId="77777777" w:rsidR="00C521B3" w:rsidRPr="001B1679" w:rsidRDefault="00C521B3" w:rsidP="00015975">
            <w:pPr>
              <w:pStyle w:val="TAL"/>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B30E0" w14:textId="77777777" w:rsidR="00C521B3" w:rsidRPr="001B1679" w:rsidRDefault="00C521B3" w:rsidP="00015975">
            <w:pPr>
              <w:pStyle w:val="TAL"/>
              <w:rPr>
                <w:sz w:val="16"/>
                <w:szCs w:val="16"/>
              </w:rPr>
            </w:pPr>
            <w:r w:rsidRPr="001B1679">
              <w:rPr>
                <w:sz w:val="16"/>
                <w:szCs w:val="16"/>
              </w:rPr>
              <w:t>LS Reply on developing a security solution for PINAPP architecture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ED419" w14:textId="77777777" w:rsidR="00C521B3" w:rsidRPr="001B1679" w:rsidRDefault="00C521B3" w:rsidP="00015975">
            <w:pPr>
              <w:pStyle w:val="TAL"/>
              <w:rPr>
                <w:sz w:val="16"/>
                <w:szCs w:val="16"/>
              </w:rPr>
            </w:pPr>
            <w:r w:rsidRPr="001B1679">
              <w:rPr>
                <w:sz w:val="16"/>
                <w:szCs w:val="16"/>
              </w:rPr>
              <w:t>S3-235074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B8AF0" w14:textId="77777777" w:rsidR="00C521B3" w:rsidRPr="001B1679" w:rsidRDefault="00C521B3" w:rsidP="00015975">
            <w:pPr>
              <w:pStyle w:val="TAL"/>
              <w:rPr>
                <w:sz w:val="16"/>
                <w:szCs w:val="16"/>
              </w:rPr>
            </w:pPr>
            <w:r w:rsidRPr="001B1679">
              <w:rPr>
                <w:sz w:val="16"/>
                <w:szCs w:val="16"/>
              </w:rPr>
              <w:t>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ADFA71" w14:textId="77777777" w:rsidR="00C521B3" w:rsidRPr="001B1679" w:rsidRDefault="00C521B3" w:rsidP="00015975">
            <w:pPr>
              <w:pStyle w:val="TAL"/>
              <w:rPr>
                <w:sz w:val="16"/>
                <w:szCs w:val="16"/>
              </w:rPr>
            </w:pPr>
            <w:r w:rsidRPr="001B1679">
              <w:rPr>
                <w:sz w:val="16"/>
                <w:szCs w:val="16"/>
              </w:rPr>
              <w:t>CT WG3, CT WG1,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DB869"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87B9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B56AE" w14:textId="77777777" w:rsidR="00C521B3" w:rsidRPr="001B1679" w:rsidRDefault="00C521B3" w:rsidP="00015975">
            <w:pPr>
              <w:pStyle w:val="TAL"/>
              <w:rPr>
                <w:sz w:val="16"/>
                <w:szCs w:val="16"/>
              </w:rPr>
            </w:pPr>
            <w:r w:rsidRPr="001B1679">
              <w:rPr>
                <w:sz w:val="16"/>
                <w:szCs w:val="16"/>
              </w:rPr>
              <w:t>Noted</w:t>
            </w:r>
          </w:p>
        </w:tc>
      </w:tr>
      <w:tr w:rsidR="00C521B3" w14:paraId="1B592B8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9466C" w14:textId="77777777" w:rsidR="00C521B3" w:rsidRPr="001B1679" w:rsidRDefault="00C521B3" w:rsidP="00015975">
            <w:pPr>
              <w:pStyle w:val="TAL"/>
              <w:rPr>
                <w:sz w:val="16"/>
                <w:szCs w:val="16"/>
              </w:rPr>
            </w:pPr>
            <w:r w:rsidRPr="001B1679">
              <w:rPr>
                <w:sz w:val="16"/>
                <w:szCs w:val="16"/>
              </w:rPr>
              <w:t>SP-231228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8F9A96" w14:textId="77777777" w:rsidR="00C521B3" w:rsidRPr="001B1679" w:rsidRDefault="00C521B3" w:rsidP="00015975">
            <w:pPr>
              <w:pStyle w:val="TAL"/>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2A6846" w14:textId="77777777" w:rsidR="00C521B3" w:rsidRPr="001B1679" w:rsidRDefault="00C521B3" w:rsidP="00015975">
            <w:pPr>
              <w:pStyle w:val="TAL"/>
              <w:rPr>
                <w:sz w:val="16"/>
                <w:szCs w:val="16"/>
              </w:rPr>
            </w:pPr>
            <w:r w:rsidRPr="001B1679">
              <w:rPr>
                <w:sz w:val="16"/>
                <w:szCs w:val="16"/>
              </w:rPr>
              <w:t>LS from SA WG4: Reply LS on documenting code normatively in 3GPP Forge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F21F7" w14:textId="77777777" w:rsidR="00C521B3" w:rsidRPr="001B1679" w:rsidRDefault="00C521B3" w:rsidP="00015975">
            <w:pPr>
              <w:pStyle w:val="TAL"/>
              <w:rPr>
                <w:sz w:val="16"/>
                <w:szCs w:val="16"/>
              </w:rPr>
            </w:pPr>
            <w:r w:rsidRPr="001B1679">
              <w:rPr>
                <w:sz w:val="16"/>
                <w:szCs w:val="16"/>
              </w:rPr>
              <w:t>S4-231915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6E715" w14:textId="77777777" w:rsidR="00C521B3" w:rsidRPr="001B1679" w:rsidRDefault="00C521B3" w:rsidP="00015975">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BEF1D"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10740"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FE25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9FC85" w14:textId="77777777" w:rsidR="00C521B3" w:rsidRPr="001B1679" w:rsidRDefault="00C521B3" w:rsidP="00015975">
            <w:pPr>
              <w:pStyle w:val="TAL"/>
              <w:rPr>
                <w:sz w:val="16"/>
                <w:szCs w:val="16"/>
              </w:rPr>
            </w:pPr>
            <w:r w:rsidRPr="001B1679">
              <w:rPr>
                <w:sz w:val="16"/>
                <w:szCs w:val="16"/>
              </w:rPr>
              <w:t>Noted</w:t>
            </w:r>
          </w:p>
        </w:tc>
      </w:tr>
      <w:tr w:rsidR="00C521B3" w14:paraId="4CBF29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85A4C" w14:textId="77777777" w:rsidR="00C521B3" w:rsidRPr="001B1679" w:rsidRDefault="00C521B3" w:rsidP="00015975">
            <w:pPr>
              <w:pStyle w:val="TAL"/>
              <w:rPr>
                <w:sz w:val="16"/>
                <w:szCs w:val="16"/>
              </w:rPr>
            </w:pPr>
            <w:r w:rsidRPr="001B1679">
              <w:rPr>
                <w:sz w:val="16"/>
                <w:szCs w:val="16"/>
              </w:rPr>
              <w:t>SP-231284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CF78A"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1527B" w14:textId="77777777" w:rsidR="00C521B3" w:rsidRPr="001B1679" w:rsidRDefault="00C521B3" w:rsidP="00015975">
            <w:pPr>
              <w:pStyle w:val="TAL"/>
              <w:rPr>
                <w:sz w:val="16"/>
                <w:szCs w:val="16"/>
              </w:rPr>
            </w:pPr>
            <w:r w:rsidRPr="001B1679">
              <w:rPr>
                <w:sz w:val="16"/>
                <w:szCs w:val="16"/>
              </w:rPr>
              <w:t xml:space="preserve">LS from SA WG5: LS on issues with Packet </w:t>
            </w:r>
            <w:proofErr w:type="spellStart"/>
            <w:r w:rsidRPr="001B1679">
              <w:rPr>
                <w:sz w:val="16"/>
                <w:szCs w:val="16"/>
              </w:rPr>
              <w:t>Uu</w:t>
            </w:r>
            <w:proofErr w:type="spellEnd"/>
            <w:r w:rsidRPr="001B1679">
              <w:rPr>
                <w:sz w:val="16"/>
                <w:szCs w:val="16"/>
              </w:rPr>
              <w:t xml:space="preserve"> Loss Rate with delay threshold in the DL per DRB per UE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6215C" w14:textId="77777777" w:rsidR="00C521B3" w:rsidRPr="001B1679" w:rsidRDefault="00C521B3" w:rsidP="00015975">
            <w:pPr>
              <w:pStyle w:val="TAL"/>
              <w:rPr>
                <w:sz w:val="16"/>
                <w:szCs w:val="16"/>
              </w:rPr>
            </w:pPr>
            <w:r w:rsidRPr="001B1679">
              <w:rPr>
                <w:sz w:val="16"/>
                <w:szCs w:val="16"/>
              </w:rPr>
              <w:t>S5-237941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A96BE" w14:textId="77777777" w:rsidR="00C521B3" w:rsidRPr="001B1679" w:rsidRDefault="00C521B3" w:rsidP="00015975">
            <w:pPr>
              <w:pStyle w:val="TAL"/>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5EC6F" w14:textId="77777777" w:rsidR="00C521B3" w:rsidRPr="001B1679" w:rsidRDefault="00C521B3" w:rsidP="00015975">
            <w:pPr>
              <w:pStyle w:val="TAL"/>
              <w:rPr>
                <w:sz w:val="16"/>
                <w:szCs w:val="16"/>
              </w:rPr>
            </w:pPr>
            <w:r w:rsidRPr="001B1679">
              <w:rPr>
                <w:sz w:val="16"/>
                <w:szCs w:val="16"/>
              </w:rPr>
              <w:t>TSG SA,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C505E"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3EB5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70247" w14:textId="77777777" w:rsidR="00C521B3" w:rsidRPr="001B1679" w:rsidRDefault="00C521B3" w:rsidP="00015975">
            <w:pPr>
              <w:pStyle w:val="TAL"/>
              <w:rPr>
                <w:sz w:val="16"/>
                <w:szCs w:val="16"/>
              </w:rPr>
            </w:pPr>
            <w:r w:rsidRPr="001B1679">
              <w:rPr>
                <w:sz w:val="16"/>
                <w:szCs w:val="16"/>
              </w:rPr>
              <w:t>Noted</w:t>
            </w:r>
          </w:p>
        </w:tc>
      </w:tr>
      <w:tr w:rsidR="00C521B3" w14:paraId="33C1372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F6B94" w14:textId="77777777" w:rsidR="00C521B3" w:rsidRPr="001B1679" w:rsidRDefault="00C521B3" w:rsidP="00015975">
            <w:pPr>
              <w:pStyle w:val="TAL"/>
              <w:rPr>
                <w:sz w:val="16"/>
                <w:szCs w:val="16"/>
              </w:rPr>
            </w:pPr>
            <w:r w:rsidRPr="001B1679">
              <w:rPr>
                <w:sz w:val="16"/>
                <w:szCs w:val="16"/>
              </w:rPr>
              <w:t>SP-231285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EE568"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39C0D" w14:textId="77777777" w:rsidR="00C521B3" w:rsidRPr="001B1679" w:rsidRDefault="00C521B3" w:rsidP="00015975">
            <w:pPr>
              <w:pStyle w:val="TAL"/>
              <w:rPr>
                <w:sz w:val="16"/>
                <w:szCs w:val="16"/>
              </w:rPr>
            </w:pPr>
            <w:r w:rsidRPr="001B1679">
              <w:rPr>
                <w:sz w:val="16"/>
                <w:szCs w:val="16"/>
              </w:rPr>
              <w:t>LS from SA WG5: LS on network energy related information exposure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66D52" w14:textId="77777777" w:rsidR="00C521B3" w:rsidRPr="001B1679" w:rsidRDefault="00C521B3" w:rsidP="00015975">
            <w:pPr>
              <w:pStyle w:val="TAL"/>
              <w:rPr>
                <w:sz w:val="16"/>
                <w:szCs w:val="16"/>
              </w:rPr>
            </w:pPr>
            <w:r w:rsidRPr="001B1679">
              <w:rPr>
                <w:sz w:val="16"/>
                <w:szCs w:val="16"/>
              </w:rPr>
              <w:t>S5-238106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0CD162"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C97A57" w14:textId="77777777" w:rsidR="00C521B3" w:rsidRPr="001B1679" w:rsidRDefault="00C521B3" w:rsidP="00015975">
            <w:pPr>
              <w:pStyle w:val="TAL"/>
              <w:rPr>
                <w:sz w:val="16"/>
                <w:szCs w:val="16"/>
              </w:rPr>
            </w:pPr>
            <w:r w:rsidRPr="001B1679">
              <w:rPr>
                <w:sz w:val="16"/>
                <w:szCs w:val="16"/>
              </w:rPr>
              <w:t>TSG SA,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717F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107AE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81E5A" w14:textId="77777777" w:rsidR="00C521B3" w:rsidRPr="001B1679" w:rsidRDefault="00C521B3" w:rsidP="00015975">
            <w:pPr>
              <w:pStyle w:val="TAL"/>
              <w:rPr>
                <w:sz w:val="16"/>
                <w:szCs w:val="16"/>
              </w:rPr>
            </w:pPr>
            <w:r w:rsidRPr="001B1679">
              <w:rPr>
                <w:sz w:val="16"/>
                <w:szCs w:val="16"/>
              </w:rPr>
              <w:t>Noted</w:t>
            </w:r>
          </w:p>
        </w:tc>
      </w:tr>
      <w:tr w:rsidR="00C521B3" w14:paraId="6A83D05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6D2EC1" w14:textId="77777777" w:rsidR="00C521B3" w:rsidRPr="001B1679" w:rsidRDefault="00C521B3" w:rsidP="00015975">
            <w:pPr>
              <w:pStyle w:val="TAL"/>
              <w:rPr>
                <w:sz w:val="16"/>
                <w:szCs w:val="16"/>
              </w:rPr>
            </w:pPr>
            <w:r w:rsidRPr="001B1679">
              <w:rPr>
                <w:sz w:val="16"/>
                <w:szCs w:val="16"/>
              </w:rPr>
              <w:t>SP-231286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7714F"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2E3AE" w14:textId="77777777" w:rsidR="00C521B3" w:rsidRPr="001B1679" w:rsidRDefault="00C521B3" w:rsidP="00015975">
            <w:pPr>
              <w:pStyle w:val="TAL"/>
              <w:rPr>
                <w:sz w:val="16"/>
                <w:szCs w:val="16"/>
              </w:rPr>
            </w:pPr>
            <w:r w:rsidRPr="001B1679">
              <w:rPr>
                <w:sz w:val="16"/>
                <w:szCs w:val="16"/>
              </w:rPr>
              <w:t>LS from SA WG5: LS on the progress update of AI/ML Management specifications in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46FA" w14:textId="77777777" w:rsidR="00C521B3" w:rsidRPr="001B1679" w:rsidRDefault="00C521B3" w:rsidP="00015975">
            <w:pPr>
              <w:pStyle w:val="TAL"/>
              <w:rPr>
                <w:sz w:val="16"/>
                <w:szCs w:val="16"/>
              </w:rPr>
            </w:pPr>
            <w:r w:rsidRPr="001B1679">
              <w:rPr>
                <w:sz w:val="16"/>
                <w:szCs w:val="16"/>
              </w:rPr>
              <w:t>S5-238107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0CA93" w14:textId="77777777" w:rsidR="00C521B3" w:rsidRPr="001B1679" w:rsidRDefault="00C521B3" w:rsidP="00015975">
            <w:pPr>
              <w:pStyle w:val="TAL"/>
              <w:rPr>
                <w:sz w:val="16"/>
                <w:szCs w:val="16"/>
              </w:rPr>
            </w:pPr>
            <w:r w:rsidRPr="001B1679">
              <w:rPr>
                <w:sz w:val="16"/>
                <w:szCs w:val="16"/>
              </w:rPr>
              <w:t>RAN WG1, RAN WG2, RAN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836A7" w14:textId="77777777" w:rsidR="00C521B3" w:rsidRPr="001B1679" w:rsidRDefault="00C521B3" w:rsidP="00015975">
            <w:pPr>
              <w:pStyle w:val="TAL"/>
              <w:rPr>
                <w:sz w:val="16"/>
                <w:szCs w:val="16"/>
              </w:rPr>
            </w:pPr>
            <w:r w:rsidRPr="001B1679">
              <w:rPr>
                <w:sz w:val="16"/>
                <w:szCs w:val="16"/>
              </w:rPr>
              <w:t>SA WG1, 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588EC"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B2A0EC"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459C0" w14:textId="77777777" w:rsidR="00C521B3" w:rsidRPr="001B1679" w:rsidRDefault="00C521B3" w:rsidP="00015975">
            <w:pPr>
              <w:pStyle w:val="TAL"/>
              <w:rPr>
                <w:sz w:val="16"/>
                <w:szCs w:val="16"/>
              </w:rPr>
            </w:pPr>
            <w:r w:rsidRPr="001B1679">
              <w:rPr>
                <w:sz w:val="16"/>
                <w:szCs w:val="16"/>
              </w:rPr>
              <w:t>Noted</w:t>
            </w:r>
          </w:p>
        </w:tc>
      </w:tr>
      <w:tr w:rsidR="00C521B3" w14:paraId="122E579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BD51F" w14:textId="77777777" w:rsidR="00C521B3" w:rsidRPr="001B1679" w:rsidRDefault="00C521B3" w:rsidP="00015975">
            <w:pPr>
              <w:pStyle w:val="TAL"/>
              <w:rPr>
                <w:sz w:val="16"/>
                <w:szCs w:val="16"/>
              </w:rPr>
            </w:pPr>
            <w:r w:rsidRPr="001B1679">
              <w:rPr>
                <w:sz w:val="16"/>
                <w:szCs w:val="16"/>
              </w:rPr>
              <w:t>SP-231287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BDF5A" w14:textId="77777777" w:rsidR="00C521B3" w:rsidRPr="001B1679" w:rsidRDefault="00C521B3" w:rsidP="00015975">
            <w:pPr>
              <w:pStyle w:val="TAL"/>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45868" w14:textId="77777777" w:rsidR="00C521B3" w:rsidRPr="001B1679" w:rsidRDefault="00C521B3" w:rsidP="00015975">
            <w:pPr>
              <w:pStyle w:val="TAL"/>
              <w:rPr>
                <w:sz w:val="16"/>
                <w:szCs w:val="16"/>
              </w:rPr>
            </w:pPr>
            <w:r w:rsidRPr="001B1679">
              <w:rPr>
                <w:sz w:val="16"/>
                <w:szCs w:val="16"/>
              </w:rPr>
              <w:t>LS from SA WG5: Reply LS to LS to 3GPP re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C09062" w14:textId="77777777" w:rsidR="00C521B3" w:rsidRPr="001B1679" w:rsidRDefault="00C521B3" w:rsidP="00015975">
            <w:pPr>
              <w:pStyle w:val="TAL"/>
              <w:rPr>
                <w:sz w:val="16"/>
                <w:szCs w:val="16"/>
              </w:rPr>
            </w:pPr>
            <w:r w:rsidRPr="001B1679">
              <w:rPr>
                <w:sz w:val="16"/>
                <w:szCs w:val="16"/>
              </w:rPr>
              <w:t>S5-238140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6FCA28" w14:textId="77777777" w:rsidR="00C521B3" w:rsidRPr="001B1679" w:rsidRDefault="00C521B3" w:rsidP="00015975">
            <w:pPr>
              <w:pStyle w:val="TAL"/>
              <w:rPr>
                <w:sz w:val="16"/>
                <w:szCs w:val="16"/>
              </w:rPr>
            </w:pPr>
            <w:r w:rsidRPr="001B1679">
              <w:rPr>
                <w:sz w:val="16"/>
                <w:szCs w:val="16"/>
              </w:rPr>
              <w:t>TSG SA,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B301A"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151E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FD986" w14:textId="77777777" w:rsidR="00C521B3" w:rsidRPr="001B1679" w:rsidRDefault="00C521B3" w:rsidP="00015975">
            <w:pPr>
              <w:pStyle w:val="TAL"/>
              <w:rPr>
                <w:sz w:val="16"/>
                <w:szCs w:val="16"/>
              </w:rPr>
            </w:pPr>
            <w:r w:rsidRPr="001B1679">
              <w:rPr>
                <w:sz w:val="16"/>
                <w:szCs w:val="16"/>
              </w:rPr>
              <w:t>SP-231533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88B8C" w14:textId="77777777" w:rsidR="00C521B3" w:rsidRPr="001B1679" w:rsidRDefault="00C521B3" w:rsidP="00015975">
            <w:pPr>
              <w:pStyle w:val="TAL"/>
              <w:rPr>
                <w:sz w:val="16"/>
                <w:szCs w:val="16"/>
              </w:rPr>
            </w:pPr>
            <w:r w:rsidRPr="001B1679">
              <w:rPr>
                <w:sz w:val="16"/>
                <w:szCs w:val="16"/>
              </w:rPr>
              <w:t>Noted</w:t>
            </w:r>
          </w:p>
        </w:tc>
      </w:tr>
      <w:tr w:rsidR="00C521B3" w14:paraId="3132DF7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344FA" w14:textId="77777777" w:rsidR="00C521B3" w:rsidRPr="001B1679" w:rsidRDefault="00C521B3" w:rsidP="00015975">
            <w:pPr>
              <w:pStyle w:val="TAL"/>
              <w:rPr>
                <w:sz w:val="16"/>
                <w:szCs w:val="16"/>
              </w:rPr>
            </w:pPr>
            <w:r w:rsidRPr="001B1679">
              <w:rPr>
                <w:sz w:val="16"/>
                <w:szCs w:val="16"/>
              </w:rPr>
              <w:t>SP-231288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9EDBC"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8200A3" w14:textId="77777777" w:rsidR="00C521B3" w:rsidRPr="001B1679" w:rsidRDefault="00C521B3" w:rsidP="00015975">
            <w:pPr>
              <w:pStyle w:val="TAL"/>
              <w:rPr>
                <w:sz w:val="16"/>
                <w:szCs w:val="16"/>
              </w:rPr>
            </w:pPr>
            <w:r w:rsidRPr="001B1679">
              <w:rPr>
                <w:sz w:val="16"/>
                <w:szCs w:val="16"/>
              </w:rPr>
              <w:t>LS on Coordination of work for UAS_Ph3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5F6807" w14:textId="77777777" w:rsidR="00C521B3" w:rsidRPr="001B1679" w:rsidRDefault="00C521B3" w:rsidP="00015975">
            <w:pPr>
              <w:pStyle w:val="TAL"/>
              <w:rPr>
                <w:sz w:val="16"/>
                <w:szCs w:val="16"/>
              </w:rPr>
            </w:pPr>
            <w:r w:rsidRPr="001B1679">
              <w:rPr>
                <w:sz w:val="16"/>
                <w:szCs w:val="16"/>
              </w:rPr>
              <w:t>S6-234027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67CEE" w14:textId="77777777" w:rsidR="00C521B3" w:rsidRPr="001B1679" w:rsidRDefault="00C521B3" w:rsidP="00015975">
            <w:pPr>
              <w:pStyle w:val="TAL"/>
              <w:rPr>
                <w:sz w:val="16"/>
                <w:szCs w:val="16"/>
              </w:rPr>
            </w:pPr>
            <w:r w:rsidRPr="001B1679">
              <w:rPr>
                <w:sz w:val="16"/>
                <w:szCs w:val="16"/>
              </w:rPr>
              <w:t>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938CA1"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6D1FB" w14:textId="77777777" w:rsidR="00C521B3" w:rsidRPr="001B1679" w:rsidRDefault="00C521B3" w:rsidP="00015975">
            <w:pPr>
              <w:pStyle w:val="TAL"/>
              <w:rPr>
                <w:sz w:val="16"/>
                <w:szCs w:val="16"/>
              </w:rPr>
            </w:pPr>
            <w:r w:rsidRPr="001B1679">
              <w:rPr>
                <w:sz w:val="16"/>
                <w:szCs w:val="16"/>
              </w:rPr>
              <w:t>S6-233453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26DB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6DB2C" w14:textId="77777777" w:rsidR="00C521B3" w:rsidRPr="001B1679" w:rsidRDefault="00C521B3" w:rsidP="00015975">
            <w:pPr>
              <w:pStyle w:val="TAL"/>
              <w:rPr>
                <w:sz w:val="16"/>
                <w:szCs w:val="16"/>
              </w:rPr>
            </w:pPr>
            <w:r w:rsidRPr="001B1679">
              <w:rPr>
                <w:sz w:val="16"/>
                <w:szCs w:val="16"/>
              </w:rPr>
              <w:t>Noted</w:t>
            </w:r>
          </w:p>
        </w:tc>
      </w:tr>
      <w:tr w:rsidR="00C521B3" w14:paraId="3329B88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B449E1" w14:textId="77777777" w:rsidR="00C521B3" w:rsidRPr="001B1679" w:rsidRDefault="00C521B3" w:rsidP="00015975">
            <w:pPr>
              <w:pStyle w:val="TAL"/>
              <w:rPr>
                <w:sz w:val="16"/>
                <w:szCs w:val="16"/>
              </w:rPr>
            </w:pPr>
            <w:r w:rsidRPr="001B1679">
              <w:rPr>
                <w:sz w:val="16"/>
                <w:szCs w:val="16"/>
              </w:rPr>
              <w:t>SP-231289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2E833" w14:textId="77777777" w:rsidR="00C521B3" w:rsidRPr="001B1679" w:rsidRDefault="00C521B3" w:rsidP="00015975">
            <w:pPr>
              <w:pStyle w:val="TAL"/>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12AD7D" w14:textId="77777777" w:rsidR="00C521B3" w:rsidRPr="001B1679" w:rsidRDefault="00C521B3" w:rsidP="00015975">
            <w:pPr>
              <w:pStyle w:val="TAL"/>
              <w:rPr>
                <w:sz w:val="16"/>
                <w:szCs w:val="16"/>
              </w:rPr>
            </w:pPr>
            <w:r w:rsidRPr="001B1679">
              <w:rPr>
                <w:sz w:val="16"/>
                <w:szCs w:val="16"/>
              </w:rPr>
              <w:t>LS from SA WG6: 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680C2" w14:textId="77777777" w:rsidR="00C521B3" w:rsidRPr="001B1679" w:rsidRDefault="00C521B3" w:rsidP="00015975">
            <w:pPr>
              <w:pStyle w:val="TAL"/>
              <w:rPr>
                <w:sz w:val="16"/>
                <w:szCs w:val="16"/>
              </w:rPr>
            </w:pPr>
            <w:r w:rsidRPr="001B1679">
              <w:rPr>
                <w:sz w:val="16"/>
                <w:szCs w:val="16"/>
              </w:rPr>
              <w:t>S6-234063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65F21"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C47DD"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2D98B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87D7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342E2" w14:textId="77777777" w:rsidR="00C521B3" w:rsidRPr="001B1679" w:rsidRDefault="00C521B3" w:rsidP="00015975">
            <w:pPr>
              <w:pStyle w:val="TAL"/>
              <w:rPr>
                <w:sz w:val="16"/>
                <w:szCs w:val="16"/>
              </w:rPr>
            </w:pPr>
            <w:r w:rsidRPr="001B1679">
              <w:rPr>
                <w:sz w:val="16"/>
                <w:szCs w:val="16"/>
              </w:rPr>
              <w:t>Noted</w:t>
            </w:r>
          </w:p>
        </w:tc>
      </w:tr>
      <w:tr w:rsidR="00C521B3" w14:paraId="4A8459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930D7" w14:textId="77777777" w:rsidR="00C521B3" w:rsidRPr="001B1679" w:rsidRDefault="00C521B3" w:rsidP="00015975">
            <w:pPr>
              <w:pStyle w:val="TAL"/>
              <w:rPr>
                <w:sz w:val="16"/>
                <w:szCs w:val="16"/>
              </w:rPr>
            </w:pPr>
            <w:r w:rsidRPr="001B1679">
              <w:rPr>
                <w:sz w:val="16"/>
                <w:szCs w:val="16"/>
              </w:rPr>
              <w:t>SP-231446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F3967A" w14:textId="77777777" w:rsidR="00C521B3" w:rsidRPr="001B1679" w:rsidRDefault="00C521B3" w:rsidP="00015975">
            <w:pPr>
              <w:pStyle w:val="TAL"/>
              <w:rPr>
                <w:sz w:val="16"/>
                <w:szCs w:val="16"/>
              </w:rPr>
            </w:pPr>
            <w:r w:rsidRPr="001B1679">
              <w:rPr>
                <w:sz w:val="16"/>
                <w:szCs w:val="16"/>
              </w:rPr>
              <w:t>ETSI ISG ISAC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08F28" w14:textId="77777777" w:rsidR="00C521B3" w:rsidRPr="001B1679" w:rsidRDefault="00C521B3" w:rsidP="00015975">
            <w:pPr>
              <w:pStyle w:val="TAL"/>
              <w:rPr>
                <w:sz w:val="16"/>
                <w:szCs w:val="16"/>
              </w:rPr>
            </w:pPr>
            <w:r w:rsidRPr="001B1679">
              <w:rPr>
                <w:sz w:val="16"/>
                <w:szCs w:val="16"/>
              </w:rPr>
              <w:t>LS from ETSI ISG ISAC: Launch of new ETSI ISG ISAC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093EC" w14:textId="77777777" w:rsidR="00C521B3" w:rsidRPr="001B1679" w:rsidRDefault="00C521B3" w:rsidP="00015975">
            <w:pPr>
              <w:pStyle w:val="TAL"/>
              <w:rPr>
                <w:sz w:val="16"/>
                <w:szCs w:val="16"/>
              </w:rPr>
            </w:pPr>
            <w:r w:rsidRPr="001B1679">
              <w:rPr>
                <w:sz w:val="16"/>
                <w:szCs w:val="16"/>
              </w:rPr>
              <w:t>ISC(23)000016r1</w:t>
            </w:r>
            <w:r>
              <w:tab/>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7ACE2" w14:textId="77777777" w:rsidR="00C521B3" w:rsidRPr="001B1679" w:rsidRDefault="00C521B3" w:rsidP="00015975">
            <w:pPr>
              <w:pStyle w:val="TAL"/>
              <w:rPr>
                <w:sz w:val="16"/>
                <w:szCs w:val="16"/>
              </w:rPr>
            </w:pPr>
            <w:r w:rsidRPr="001B1679">
              <w:rPr>
                <w:sz w:val="16"/>
                <w:szCs w:val="16"/>
              </w:rPr>
              <w:t>3GPP and External Bodies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051D6"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0629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44C79"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68835" w14:textId="77777777" w:rsidR="00C521B3" w:rsidRPr="001B1679" w:rsidRDefault="00C521B3" w:rsidP="00015975">
            <w:pPr>
              <w:pStyle w:val="TAL"/>
              <w:rPr>
                <w:sz w:val="16"/>
                <w:szCs w:val="16"/>
              </w:rPr>
            </w:pPr>
            <w:r w:rsidRPr="001B1679">
              <w:rPr>
                <w:sz w:val="16"/>
                <w:szCs w:val="16"/>
              </w:rPr>
              <w:t>Noted</w:t>
            </w:r>
          </w:p>
        </w:tc>
      </w:tr>
      <w:tr w:rsidR="00C521B3" w14:paraId="12384F3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714EF0" w14:textId="77777777" w:rsidR="00C521B3" w:rsidRPr="001B1679" w:rsidRDefault="00C521B3" w:rsidP="00015975">
            <w:pPr>
              <w:pStyle w:val="TAL"/>
              <w:rPr>
                <w:sz w:val="16"/>
                <w:szCs w:val="16"/>
              </w:rPr>
            </w:pPr>
            <w:r w:rsidRPr="001B1679">
              <w:rPr>
                <w:sz w:val="16"/>
                <w:szCs w:val="16"/>
              </w:rPr>
              <w:t>SP-231447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EE2826" w14:textId="77777777" w:rsidR="00C521B3" w:rsidRPr="001B1679" w:rsidRDefault="00C521B3" w:rsidP="00015975">
            <w:pPr>
              <w:pStyle w:val="TAL"/>
              <w:rPr>
                <w:sz w:val="16"/>
                <w:szCs w:val="16"/>
              </w:rPr>
            </w:pPr>
            <w:r w:rsidRPr="001B1679">
              <w:rPr>
                <w:sz w:val="16"/>
                <w:szCs w:val="16"/>
              </w:rPr>
              <w:t>GSOA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872746" w14:textId="77777777" w:rsidR="00C521B3" w:rsidRPr="001B1679" w:rsidRDefault="00C521B3" w:rsidP="00015975">
            <w:pPr>
              <w:pStyle w:val="TAL"/>
              <w:rPr>
                <w:sz w:val="16"/>
                <w:szCs w:val="16"/>
              </w:rPr>
            </w:pPr>
            <w:r w:rsidRPr="001B1679">
              <w:rPr>
                <w:sz w:val="16"/>
                <w:szCs w:val="16"/>
              </w:rPr>
              <w:t>LS from GSOA: 3GPP NTN Based Satellite Networks - Deployment Considerations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FA90BB" w14:textId="77777777" w:rsidR="00C521B3" w:rsidRPr="001B1679" w:rsidRDefault="00C521B3" w:rsidP="00015975">
            <w:pPr>
              <w:pStyle w:val="TAL"/>
              <w:rPr>
                <w:sz w:val="16"/>
                <w:szCs w:val="16"/>
              </w:rPr>
            </w:pPr>
            <w:proofErr w:type="spellStart"/>
            <w:r w:rsidRPr="001B1679">
              <w:rPr>
                <w:sz w:val="16"/>
                <w:szCs w:val="16"/>
              </w:rPr>
              <w:t>LSin</w:t>
            </w:r>
            <w:proofErr w:type="spellEnd"/>
            <w:r w:rsidRPr="001B1679">
              <w:rPr>
                <w:sz w:val="16"/>
                <w:szCs w:val="16"/>
              </w:rPr>
              <w:t>-GSOA on 3GPP NTN Based Satellite Networks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8F29C7"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29AF3"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F263C" w14:textId="77777777" w:rsidR="00C521B3" w:rsidRPr="001B1679" w:rsidRDefault="00C521B3" w:rsidP="00015975">
            <w:pPr>
              <w:pStyle w:val="TAL"/>
              <w:rPr>
                <w:sz w:val="16"/>
                <w:szCs w:val="16"/>
              </w:rPr>
            </w:pPr>
            <w:r w:rsidRPr="001B1679">
              <w:rPr>
                <w:sz w:val="16"/>
                <w:szCs w:val="16"/>
              </w:rPr>
              <w:t xml:space="preserve">Paper </w:t>
            </w:r>
            <w:proofErr w:type="spellStart"/>
            <w:r w:rsidRPr="001B1679">
              <w:rPr>
                <w:sz w:val="16"/>
                <w:szCs w:val="16"/>
              </w:rPr>
              <w:t>Attachment_GSOA</w:t>
            </w:r>
            <w:proofErr w:type="spellEnd"/>
            <w:r w:rsidRPr="001B1679">
              <w:rPr>
                <w:sz w:val="16"/>
                <w:szCs w:val="16"/>
              </w:rPr>
              <w:t xml:space="preserve"> D2D 2023.pdf</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A89FD"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C7F9C" w14:textId="77777777" w:rsidR="00C521B3" w:rsidRPr="001B1679" w:rsidRDefault="00C521B3" w:rsidP="00015975">
            <w:pPr>
              <w:pStyle w:val="TAL"/>
              <w:rPr>
                <w:sz w:val="16"/>
                <w:szCs w:val="16"/>
              </w:rPr>
            </w:pPr>
            <w:r w:rsidRPr="001B1679">
              <w:rPr>
                <w:sz w:val="16"/>
                <w:szCs w:val="16"/>
              </w:rPr>
              <w:t>Noted</w:t>
            </w:r>
          </w:p>
        </w:tc>
      </w:tr>
      <w:tr w:rsidR="00C521B3" w14:paraId="4BF07DB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334F7" w14:textId="77777777" w:rsidR="00C521B3" w:rsidRPr="001B1679" w:rsidRDefault="00C521B3" w:rsidP="00015975">
            <w:pPr>
              <w:pStyle w:val="TAL"/>
              <w:rPr>
                <w:sz w:val="16"/>
                <w:szCs w:val="16"/>
              </w:rPr>
            </w:pPr>
            <w:r w:rsidRPr="001B1679">
              <w:rPr>
                <w:sz w:val="16"/>
                <w:szCs w:val="16"/>
              </w:rPr>
              <w:t>SP-231514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3AE9D" w14:textId="77777777" w:rsidR="00C521B3" w:rsidRPr="001B1679" w:rsidRDefault="00C521B3" w:rsidP="00015975">
            <w:pPr>
              <w:pStyle w:val="TAL"/>
              <w:rPr>
                <w:sz w:val="16"/>
                <w:szCs w:val="16"/>
              </w:rPr>
            </w:pPr>
            <w:r w:rsidRPr="001B1679">
              <w:rPr>
                <w:sz w:val="16"/>
                <w:szCs w:val="16"/>
              </w:rPr>
              <w:t>TCCA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E906D" w14:textId="77777777" w:rsidR="00C521B3" w:rsidRPr="001B1679" w:rsidRDefault="00C521B3" w:rsidP="00015975">
            <w:pPr>
              <w:pStyle w:val="TAL"/>
              <w:rPr>
                <w:sz w:val="16"/>
                <w:szCs w:val="16"/>
              </w:rPr>
            </w:pPr>
            <w:r w:rsidRPr="001B1679">
              <w:rPr>
                <w:sz w:val="16"/>
                <w:szCs w:val="16"/>
              </w:rPr>
              <w:t xml:space="preserve">LS from TCCA: LS on Release 19 prioritisation D2D </w:t>
            </w:r>
            <w:proofErr w:type="spellStart"/>
            <w:r w:rsidRPr="001B1679">
              <w:rPr>
                <w:sz w:val="16"/>
                <w:szCs w:val="16"/>
              </w:rPr>
              <w:t>sidelink</w:t>
            </w:r>
            <w:proofErr w:type="spellEnd"/>
            <w:r w:rsidRPr="001B1679">
              <w:rPr>
                <w:sz w:val="16"/>
                <w:szCs w:val="16"/>
              </w:rPr>
              <w:t xml:space="preserve"> enhancement multi-hop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7AC2A" w14:textId="77777777" w:rsidR="00C521B3" w:rsidRPr="001B1679" w:rsidRDefault="00C521B3" w:rsidP="00015975">
            <w:pPr>
              <w:pStyle w:val="TAL"/>
              <w:rPr>
                <w:sz w:val="16"/>
                <w:szCs w:val="16"/>
              </w:rPr>
            </w:pPr>
            <w:r w:rsidRPr="001B1679">
              <w:rPr>
                <w:sz w:val="16"/>
                <w:szCs w:val="16"/>
              </w:rPr>
              <w:t>TCCA-LS-to-RAN_SA_102-Edinburgh-20231130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F4D026" w14:textId="77777777" w:rsidR="00C521B3" w:rsidRPr="001B1679" w:rsidRDefault="00C521B3" w:rsidP="00015975">
            <w:pPr>
              <w:pStyle w:val="TAL"/>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23C9C"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C21C8"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8F231"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9FF115" w14:textId="77777777" w:rsidR="00C521B3" w:rsidRPr="001B1679" w:rsidRDefault="00C521B3" w:rsidP="00015975">
            <w:pPr>
              <w:pStyle w:val="TAL"/>
              <w:rPr>
                <w:sz w:val="16"/>
                <w:szCs w:val="16"/>
              </w:rPr>
            </w:pPr>
            <w:r w:rsidRPr="001B1679">
              <w:rPr>
                <w:sz w:val="16"/>
                <w:szCs w:val="16"/>
              </w:rPr>
              <w:t>Noted</w:t>
            </w:r>
          </w:p>
        </w:tc>
      </w:tr>
      <w:tr w:rsidR="00C521B3" w14:paraId="4AA5C73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362BE" w14:textId="77777777" w:rsidR="00C521B3" w:rsidRPr="001B1679" w:rsidRDefault="00C521B3" w:rsidP="00015975">
            <w:pPr>
              <w:pStyle w:val="TAL"/>
              <w:rPr>
                <w:sz w:val="16"/>
                <w:szCs w:val="16"/>
              </w:rPr>
            </w:pPr>
            <w:r w:rsidRPr="001B1679">
              <w:rPr>
                <w:sz w:val="16"/>
                <w:szCs w:val="16"/>
              </w:rPr>
              <w:t>SP-231589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FF2A2" w14:textId="77777777" w:rsidR="00C521B3" w:rsidRPr="001B1679" w:rsidRDefault="00C521B3" w:rsidP="00015975">
            <w:pPr>
              <w:pStyle w:val="TAL"/>
              <w:rPr>
                <w:sz w:val="16"/>
                <w:szCs w:val="16"/>
              </w:rPr>
            </w:pPr>
            <w:r w:rsidRPr="001B1679">
              <w:rPr>
                <w:sz w:val="16"/>
                <w:szCs w:val="16"/>
              </w:rPr>
              <w:t>ETSI EE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CC0200" w14:textId="77777777" w:rsidR="00C521B3" w:rsidRPr="001B1679" w:rsidRDefault="00C521B3" w:rsidP="00015975">
            <w:pPr>
              <w:pStyle w:val="TAL"/>
              <w:rPr>
                <w:sz w:val="16"/>
                <w:szCs w:val="16"/>
              </w:rPr>
            </w:pPr>
            <w:r w:rsidRPr="001B1679">
              <w:rPr>
                <w:sz w:val="16"/>
                <w:szCs w:val="16"/>
              </w:rPr>
              <w:t>LS from ETSI EE: Liaison statement to 3GPP SA5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588F9" w14:textId="77777777" w:rsidR="00C521B3" w:rsidRPr="001B1679" w:rsidRDefault="00C521B3" w:rsidP="00015975">
            <w:pPr>
              <w:pStyle w:val="TAL"/>
              <w:rPr>
                <w:sz w:val="16"/>
                <w:szCs w:val="16"/>
              </w:rPr>
            </w:pPr>
            <w:r w:rsidRPr="001B1679">
              <w:rPr>
                <w:sz w:val="16"/>
                <w:szCs w:val="16"/>
              </w:rPr>
              <w:t>EE(23)064031r1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14A388" w14:textId="77777777" w:rsidR="00C521B3" w:rsidRPr="001B1679" w:rsidRDefault="00C521B3" w:rsidP="00015975">
            <w:pPr>
              <w:pStyle w:val="TAL"/>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26189"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4A96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385CC"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00B17D" w14:textId="77777777" w:rsidR="00C521B3" w:rsidRPr="001B1679" w:rsidRDefault="00C521B3" w:rsidP="00015975">
            <w:pPr>
              <w:pStyle w:val="TAL"/>
              <w:rPr>
                <w:sz w:val="16"/>
                <w:szCs w:val="16"/>
              </w:rPr>
            </w:pPr>
            <w:r w:rsidRPr="001B1679">
              <w:rPr>
                <w:sz w:val="16"/>
                <w:szCs w:val="16"/>
              </w:rPr>
              <w:t>Noted</w:t>
            </w:r>
          </w:p>
        </w:tc>
      </w:tr>
      <w:tr w:rsidR="00C521B3" w14:paraId="3A1C142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7D19C" w14:textId="77777777" w:rsidR="00C521B3" w:rsidRPr="001B1679" w:rsidRDefault="00C521B3" w:rsidP="00015975">
            <w:pPr>
              <w:pStyle w:val="TAL"/>
              <w:rPr>
                <w:sz w:val="16"/>
                <w:szCs w:val="16"/>
              </w:rPr>
            </w:pPr>
            <w:r w:rsidRPr="001B1679">
              <w:rPr>
                <w:sz w:val="16"/>
                <w:szCs w:val="16"/>
              </w:rPr>
              <w:t>SP-231700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911E97" w14:textId="77777777" w:rsidR="00C521B3" w:rsidRPr="001B1679" w:rsidRDefault="00C521B3" w:rsidP="00015975">
            <w:pPr>
              <w:pStyle w:val="TAL"/>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8DA7" w14:textId="77777777" w:rsidR="00C521B3" w:rsidRPr="001B1679" w:rsidRDefault="00C521B3" w:rsidP="00015975">
            <w:pPr>
              <w:pStyle w:val="TAL"/>
              <w:rPr>
                <w:sz w:val="16"/>
                <w:szCs w:val="16"/>
              </w:rPr>
            </w:pPr>
            <w:r w:rsidRPr="001B1679">
              <w:rPr>
                <w:sz w:val="16"/>
                <w:szCs w:val="16"/>
              </w:rPr>
              <w:t>LS from TSG RAN: DRAFT LTI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A10D0" w14:textId="77777777" w:rsidR="00C521B3" w:rsidRPr="001B1679" w:rsidRDefault="00C521B3" w:rsidP="00015975">
            <w:pPr>
              <w:pStyle w:val="TAL"/>
              <w:rPr>
                <w:sz w:val="16"/>
                <w:szCs w:val="16"/>
              </w:rPr>
            </w:pPr>
            <w:r w:rsidRPr="001B1679">
              <w:rPr>
                <w:sz w:val="16"/>
                <w:szCs w:val="16"/>
              </w:rPr>
              <w:t>RP-233981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3F0E7" w14:textId="77777777" w:rsidR="00C521B3" w:rsidRPr="001B1679" w:rsidRDefault="00C521B3" w:rsidP="00015975">
            <w:pPr>
              <w:pStyle w:val="TAL"/>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D92A1" w14:textId="77777777" w:rsidR="00C521B3" w:rsidRPr="001B1679" w:rsidRDefault="00C521B3" w:rsidP="00015975">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EF39F" w14:textId="77777777" w:rsidR="00C521B3" w:rsidRPr="001B1679" w:rsidRDefault="00C521B3" w:rsidP="00015975">
            <w:pPr>
              <w:pStyle w:val="TAL"/>
              <w:rPr>
                <w:sz w:val="16"/>
                <w:szCs w:val="16"/>
              </w:rPr>
            </w:pPr>
            <w:r w:rsidRPr="001B1679">
              <w:rPr>
                <w:sz w:val="16"/>
                <w:szCs w:val="16"/>
              </w:rPr>
              <w:t>SAT_COMP_IMT-2020 SUBMISSION 1 (RIT), SAT_COMP_IMT-2020 SUBMISSION 1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4D906"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A6B935" w14:textId="77777777" w:rsidR="00C521B3" w:rsidRPr="001B1679" w:rsidRDefault="00C521B3" w:rsidP="00015975">
            <w:pPr>
              <w:pStyle w:val="TAL"/>
              <w:rPr>
                <w:sz w:val="16"/>
                <w:szCs w:val="16"/>
              </w:rPr>
            </w:pPr>
            <w:r w:rsidRPr="001B1679">
              <w:rPr>
                <w:sz w:val="16"/>
                <w:szCs w:val="16"/>
              </w:rPr>
              <w:t>Endorsed</w:t>
            </w:r>
          </w:p>
        </w:tc>
      </w:tr>
    </w:tbl>
    <w:p w14:paraId="623EC7CE" w14:textId="77777777" w:rsidR="00C521B3" w:rsidRDefault="00C521B3" w:rsidP="00C521B3">
      <w:r>
        <w:t>33 Entries</w:t>
      </w:r>
    </w:p>
    <w:p w14:paraId="1D84124A" w14:textId="77777777" w:rsidR="00C521B3" w:rsidRDefault="00C521B3" w:rsidP="00C521B3"/>
    <w:p w14:paraId="6EBE5C4C" w14:textId="77777777" w:rsidR="00C521B3" w:rsidRDefault="00C521B3" w:rsidP="00C521B3">
      <w:pPr>
        <w:pStyle w:val="Heading1"/>
      </w:pPr>
      <w:bookmarkStart w:id="148" w:name="_Toc153785332"/>
      <w:r>
        <w:t>D.2</w:t>
      </w:r>
      <w:r>
        <w:tab/>
        <w:t>Outgoing LSs</w:t>
      </w:r>
      <w:bookmarkEnd w:id="148"/>
    </w:p>
    <w:p w14:paraId="17E7D163" w14:textId="77777777" w:rsidR="00C521B3" w:rsidRDefault="00C521B3" w:rsidP="00C521B3">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C521B3" w14:paraId="7D1ACFFD"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588D85" w14:textId="77777777" w:rsidR="00C521B3" w:rsidRDefault="00C521B3" w:rsidP="00015975">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39F6E3" w14:textId="77777777" w:rsidR="00C521B3" w:rsidRDefault="00C521B3" w:rsidP="00015975">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C15EEC" w14:textId="77777777" w:rsidR="00C521B3" w:rsidRDefault="00C521B3" w:rsidP="00015975">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635242" w14:textId="77777777" w:rsidR="00C521B3" w:rsidRDefault="00C521B3" w:rsidP="00015975">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57959A" w14:textId="77777777" w:rsidR="00C521B3" w:rsidRDefault="00C521B3" w:rsidP="00015975">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1316CE" w14:textId="77777777" w:rsidR="00C521B3" w:rsidRDefault="00C521B3" w:rsidP="00015975">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5E98DB" w14:textId="77777777" w:rsidR="00C521B3" w:rsidRDefault="00C521B3" w:rsidP="00015975">
            <w:pPr>
              <w:pStyle w:val="TAH"/>
            </w:pPr>
            <w:r w:rsidRPr="00BB3F37">
              <w:t>Status</w:t>
            </w:r>
          </w:p>
        </w:tc>
      </w:tr>
      <w:tr w:rsidR="00C521B3" w14:paraId="732E9C9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A133A" w14:textId="77777777" w:rsidR="00C521B3" w:rsidRPr="001B1679" w:rsidRDefault="00C521B3" w:rsidP="00015975">
            <w:pPr>
              <w:pStyle w:val="TAL"/>
              <w:rPr>
                <w:sz w:val="16"/>
                <w:szCs w:val="16"/>
              </w:rPr>
            </w:pPr>
            <w:r w:rsidRPr="001B1679">
              <w:rPr>
                <w:sz w:val="16"/>
                <w:szCs w:val="16"/>
              </w:rPr>
              <w:t>SP-231668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B04459" w14:textId="77777777" w:rsidR="00C521B3" w:rsidRPr="001B1679" w:rsidRDefault="00C521B3" w:rsidP="00015975">
            <w:pPr>
              <w:pStyle w:val="TAL"/>
              <w:rPr>
                <w:sz w:val="16"/>
                <w:szCs w:val="16"/>
              </w:rPr>
            </w:pPr>
            <w:r>
              <w:rPr>
                <w:sz w:val="16"/>
                <w:szCs w:val="16"/>
              </w:rPr>
              <w:t>Reply LS to GSMA on Monitoring of Encrypted 5GS Signalling Traffic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B17F3" w14:textId="77777777" w:rsidR="00C521B3" w:rsidRPr="001B1679" w:rsidRDefault="00C521B3" w:rsidP="00015975">
            <w:pPr>
              <w:pStyle w:val="TAL"/>
              <w:rPr>
                <w:sz w:val="16"/>
                <w:szCs w:val="16"/>
              </w:rPr>
            </w:pPr>
            <w:r w:rsidRPr="001B1679">
              <w:rPr>
                <w:sz w:val="16"/>
                <w:szCs w:val="16"/>
              </w:rPr>
              <w:t>GSMA 5GPKIWP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128470" w14:textId="77777777" w:rsidR="00C521B3" w:rsidRPr="001B1679" w:rsidRDefault="00C521B3" w:rsidP="00015975">
            <w:pPr>
              <w:pStyle w:val="TAL"/>
              <w:rPr>
                <w:sz w:val="16"/>
                <w:szCs w:val="16"/>
              </w:rPr>
            </w:pPr>
            <w:r w:rsidRPr="001B1679">
              <w:rPr>
                <w:sz w:val="16"/>
                <w:szCs w:val="16"/>
              </w:rPr>
              <w:t>SA WG2, SA WG5,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6FC19D"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636082"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79FEBE" w14:textId="77777777" w:rsidR="00C521B3" w:rsidRPr="001B1679" w:rsidRDefault="00C521B3" w:rsidP="00015975">
            <w:pPr>
              <w:pStyle w:val="TAL"/>
              <w:rPr>
                <w:sz w:val="16"/>
                <w:szCs w:val="16"/>
              </w:rPr>
            </w:pPr>
            <w:r w:rsidRPr="001B1679">
              <w:rPr>
                <w:sz w:val="16"/>
                <w:szCs w:val="16"/>
              </w:rPr>
              <w:t>Approved</w:t>
            </w:r>
          </w:p>
        </w:tc>
      </w:tr>
      <w:tr w:rsidR="00C521B3" w14:paraId="4ADFFB6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AE17D" w14:textId="77777777" w:rsidR="00C521B3" w:rsidRPr="001B1679" w:rsidRDefault="00C521B3" w:rsidP="00015975">
            <w:pPr>
              <w:pStyle w:val="TAL"/>
              <w:rPr>
                <w:sz w:val="16"/>
                <w:szCs w:val="16"/>
              </w:rPr>
            </w:pPr>
            <w:r w:rsidRPr="001B1679">
              <w:rPr>
                <w:sz w:val="16"/>
                <w:szCs w:val="16"/>
              </w:rPr>
              <w:t>SP-231778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969EE" w14:textId="77777777" w:rsidR="00C521B3" w:rsidRPr="001B1679" w:rsidRDefault="00C521B3" w:rsidP="00015975">
            <w:pPr>
              <w:pStyle w:val="TAL"/>
              <w:rPr>
                <w:sz w:val="16"/>
                <w:szCs w:val="16"/>
              </w:rPr>
            </w:pPr>
            <w:r>
              <w:rPr>
                <w:sz w:val="16"/>
                <w:szCs w:val="16"/>
              </w:rPr>
              <w:t>LS on collaboration and alignment of 3GPP defined application enablers with 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918A0D" w14:textId="77777777" w:rsidR="00C521B3" w:rsidRPr="001B1679" w:rsidRDefault="00C521B3" w:rsidP="00015975">
            <w:pPr>
              <w:pStyle w:val="TAL"/>
              <w:rPr>
                <w:sz w:val="16"/>
                <w:szCs w:val="16"/>
              </w:rPr>
            </w:pPr>
            <w:r w:rsidRPr="001B1679">
              <w:rPr>
                <w:sz w:val="16"/>
                <w:szCs w:val="16"/>
              </w:rPr>
              <w:t>GSMA Open Gateway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6A1692" w14:textId="77777777" w:rsidR="00C521B3" w:rsidRPr="001B1679" w:rsidRDefault="00C521B3" w:rsidP="00015975">
            <w:pPr>
              <w:pStyle w:val="TAL"/>
              <w:rPr>
                <w:sz w:val="16"/>
                <w:szCs w:val="16"/>
              </w:rPr>
            </w:pPr>
            <w:r w:rsidRPr="001B1679">
              <w:rPr>
                <w:sz w:val="16"/>
                <w:szCs w:val="16"/>
              </w:rPr>
              <w:t>GSMA OPG, SA WG2, SA WG5,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F0D6FF"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4ED7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C7FA74" w14:textId="77777777" w:rsidR="00C521B3" w:rsidRPr="001B1679" w:rsidRDefault="00C521B3" w:rsidP="00015975">
            <w:pPr>
              <w:pStyle w:val="TAL"/>
              <w:rPr>
                <w:sz w:val="16"/>
                <w:szCs w:val="16"/>
              </w:rPr>
            </w:pPr>
            <w:r w:rsidRPr="001B1679">
              <w:rPr>
                <w:sz w:val="16"/>
                <w:szCs w:val="16"/>
              </w:rPr>
              <w:t>Approved</w:t>
            </w:r>
          </w:p>
        </w:tc>
      </w:tr>
      <w:tr w:rsidR="00C521B3" w14:paraId="3B50099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C47EF" w14:textId="77777777" w:rsidR="00C521B3" w:rsidRPr="001B1679" w:rsidRDefault="00C521B3" w:rsidP="00015975">
            <w:pPr>
              <w:pStyle w:val="TAL"/>
              <w:rPr>
                <w:sz w:val="16"/>
                <w:szCs w:val="16"/>
              </w:rPr>
            </w:pPr>
            <w:r w:rsidRPr="001B1679">
              <w:rPr>
                <w:sz w:val="16"/>
                <w:szCs w:val="16"/>
              </w:rPr>
              <w:t>SP-231782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04111" w14:textId="77777777" w:rsidR="00C521B3" w:rsidRPr="001B1679" w:rsidRDefault="00C521B3" w:rsidP="00015975">
            <w:pPr>
              <w:pStyle w:val="TAL"/>
              <w:rPr>
                <w:sz w:val="16"/>
                <w:szCs w:val="16"/>
              </w:rPr>
            </w:pPr>
            <w:r>
              <w:rPr>
                <w:sz w:val="16"/>
                <w:szCs w:val="16"/>
              </w:rPr>
              <w:t>LS on Prohibition of GEA1 &amp; GEA2 Support in all releases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CE737" w14:textId="77777777" w:rsidR="00C521B3" w:rsidRPr="001B1679" w:rsidRDefault="00C521B3" w:rsidP="00015975">
            <w:pPr>
              <w:pStyle w:val="TAL"/>
              <w:rPr>
                <w:sz w:val="16"/>
                <w:szCs w:val="16"/>
              </w:rPr>
            </w:pPr>
            <w:r w:rsidRPr="001B1679">
              <w:rPr>
                <w:sz w:val="16"/>
                <w:szCs w:val="16"/>
              </w:rPr>
              <w:t>RAN WG5, GCF Steering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EF121B" w14:textId="77777777" w:rsidR="00C521B3" w:rsidRPr="001B1679" w:rsidRDefault="00C521B3" w:rsidP="00015975">
            <w:pPr>
              <w:pStyle w:val="TAL"/>
              <w:rPr>
                <w:sz w:val="16"/>
                <w:szCs w:val="16"/>
              </w:rPr>
            </w:pPr>
            <w:r w:rsidRPr="001B1679">
              <w:rPr>
                <w:sz w:val="16"/>
                <w:szCs w:val="16"/>
              </w:rPr>
              <w:t>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669A7" w14:textId="77777777" w:rsidR="00C521B3" w:rsidRPr="001B1679" w:rsidRDefault="00C521B3" w:rsidP="00015975">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00F5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8ACF6" w14:textId="77777777" w:rsidR="00C521B3" w:rsidRPr="001B1679" w:rsidRDefault="00C521B3" w:rsidP="00015975">
            <w:pPr>
              <w:pStyle w:val="TAL"/>
              <w:rPr>
                <w:sz w:val="16"/>
                <w:szCs w:val="16"/>
              </w:rPr>
            </w:pPr>
            <w:r w:rsidRPr="001B1679">
              <w:rPr>
                <w:sz w:val="16"/>
                <w:szCs w:val="16"/>
              </w:rPr>
              <w:t>Approved</w:t>
            </w:r>
          </w:p>
        </w:tc>
      </w:tr>
      <w:tr w:rsidR="00C521B3" w:rsidRPr="009E613D" w14:paraId="3BFFC8B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8DF1B5" w14:textId="77777777" w:rsidR="00C521B3" w:rsidRPr="009E613D" w:rsidRDefault="00C521B3" w:rsidP="00015975">
            <w:pPr>
              <w:pStyle w:val="TAL"/>
              <w:rPr>
                <w:color w:val="0000FF"/>
                <w:sz w:val="16"/>
                <w:szCs w:val="16"/>
              </w:rPr>
            </w:pPr>
            <w:r w:rsidRPr="009E613D">
              <w:rPr>
                <w:color w:val="0000FF"/>
                <w:sz w:val="16"/>
                <w:szCs w:val="16"/>
              </w:rPr>
              <w:t>SP-231700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7E512B" w14:textId="77777777" w:rsidR="00C521B3" w:rsidRPr="009E613D" w:rsidRDefault="00C521B3" w:rsidP="00015975">
            <w:pPr>
              <w:pStyle w:val="TAL"/>
              <w:rPr>
                <w:color w:val="0000FF"/>
                <w:sz w:val="16"/>
                <w:szCs w:val="16"/>
              </w:rPr>
            </w:pPr>
            <w:r w:rsidRPr="009E613D">
              <w:rPr>
                <w:color w:val="0000FF"/>
                <w:sz w:val="16"/>
                <w:szCs w:val="16"/>
              </w:rPr>
              <w:t>LS from TSG RAN: DRAFT LTI on 3GPP submission towards IMT-2020 Satellite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FCC31A" w14:textId="77777777" w:rsidR="00C521B3" w:rsidRPr="009E613D" w:rsidRDefault="00C521B3" w:rsidP="00015975">
            <w:pPr>
              <w:pStyle w:val="TAL"/>
              <w:rPr>
                <w:color w:val="0000FF"/>
                <w:sz w:val="16"/>
                <w:szCs w:val="16"/>
              </w:rPr>
            </w:pPr>
            <w:r w:rsidRPr="009E613D">
              <w:rPr>
                <w:color w:val="0000FF"/>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5862C" w14:textId="77777777" w:rsidR="00C521B3" w:rsidRPr="009E613D" w:rsidRDefault="00C521B3" w:rsidP="00015975">
            <w:pPr>
              <w:pStyle w:val="TAL"/>
              <w:rPr>
                <w:color w:val="0000FF"/>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93BFE" w14:textId="77777777" w:rsidR="00C521B3" w:rsidRPr="009E613D" w:rsidRDefault="00C521B3" w:rsidP="00015975">
            <w:pPr>
              <w:pStyle w:val="TAL"/>
              <w:rPr>
                <w:color w:val="0000FF"/>
                <w:sz w:val="16"/>
                <w:szCs w:val="16"/>
              </w:rPr>
            </w:pPr>
            <w:r w:rsidRPr="009E613D">
              <w:rPr>
                <w:color w:val="0000FF"/>
                <w:sz w:val="16"/>
                <w:szCs w:val="16"/>
              </w:rPr>
              <w:t>SAT_COMP_IMT-2020 SUBMISSION 1 (RIT), SAT_COMP_IMT-2020 SUBMISSION 1 (SRIT)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F82C6" w14:textId="77777777" w:rsidR="00C521B3" w:rsidRPr="009E613D" w:rsidRDefault="00C521B3" w:rsidP="00015975">
            <w:pPr>
              <w:pStyle w:val="TAL"/>
              <w:rPr>
                <w:color w:val="0000FF"/>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D8B760" w14:textId="77777777" w:rsidR="00C521B3" w:rsidRPr="009E613D" w:rsidRDefault="00C521B3" w:rsidP="00015975">
            <w:pPr>
              <w:pStyle w:val="TAL"/>
              <w:rPr>
                <w:color w:val="0000FF"/>
                <w:sz w:val="16"/>
                <w:szCs w:val="16"/>
              </w:rPr>
            </w:pPr>
            <w:r w:rsidRPr="009E613D">
              <w:rPr>
                <w:color w:val="0000FF"/>
                <w:sz w:val="16"/>
                <w:szCs w:val="16"/>
              </w:rPr>
              <w:t>Endorsed forwarded to PCG</w:t>
            </w:r>
          </w:p>
        </w:tc>
      </w:tr>
    </w:tbl>
    <w:p w14:paraId="5EC43BCB" w14:textId="77777777" w:rsidR="00C521B3" w:rsidRDefault="00C521B3" w:rsidP="00C521B3">
      <w:r>
        <w:t>4 Entries</w:t>
      </w:r>
    </w:p>
    <w:p w14:paraId="2936CBBD" w14:textId="77777777" w:rsidR="00C521B3" w:rsidRDefault="00C521B3" w:rsidP="00C521B3"/>
    <w:p w14:paraId="3632E834" w14:textId="77777777" w:rsidR="00C521B3" w:rsidRDefault="00C521B3" w:rsidP="00C521B3">
      <w:pPr>
        <w:spacing w:after="160" w:line="259" w:lineRule="auto"/>
      </w:pPr>
      <w:r>
        <w:br w:type="page"/>
      </w:r>
    </w:p>
    <w:p w14:paraId="5A02E4DC" w14:textId="77777777" w:rsidR="00C521B3" w:rsidRDefault="00C521B3" w:rsidP="00C521B3">
      <w:pPr>
        <w:pStyle w:val="Heading9"/>
      </w:pPr>
      <w:bookmarkStart w:id="149" w:name="_Toc153785333"/>
      <w:r>
        <w:t>ANNEX E</w:t>
      </w:r>
      <w:r>
        <w:tab/>
        <w:t>TS, TR, WID, SID and CR Lists</w:t>
      </w:r>
      <w:bookmarkEnd w:id="149"/>
    </w:p>
    <w:p w14:paraId="3C12C12F" w14:textId="77777777" w:rsidR="00C521B3" w:rsidRDefault="00C521B3" w:rsidP="00C521B3">
      <w:pPr>
        <w:pStyle w:val="Heading1"/>
      </w:pPr>
      <w:bookmarkStart w:id="150" w:name="_Toc153785334"/>
      <w:r>
        <w:t>E.1</w:t>
      </w:r>
      <w:r>
        <w:tab/>
        <w:t>Status of TSs and TRs provided for approval</w:t>
      </w:r>
      <w:bookmarkEnd w:id="150"/>
    </w:p>
    <w:p w14:paraId="368A0C2E" w14:textId="77777777" w:rsidR="00C521B3" w:rsidRDefault="00C521B3" w:rsidP="00C521B3">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521B3" w14:paraId="4605ECD7"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20DF6" w14:textId="77777777" w:rsidR="00C521B3" w:rsidRDefault="00C521B3" w:rsidP="00015975">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EDE7AA0" w14:textId="77777777" w:rsidR="00C521B3" w:rsidRDefault="00C521B3" w:rsidP="00015975">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1300F4" w14:textId="77777777" w:rsidR="00C521B3" w:rsidRDefault="00C521B3" w:rsidP="00015975">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18464A" w14:textId="77777777" w:rsidR="00C521B3" w:rsidRDefault="00C521B3" w:rsidP="00015975">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4D60D2" w14:textId="77777777" w:rsidR="00C521B3" w:rsidRDefault="00C521B3" w:rsidP="00015975">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882D41" w14:textId="77777777" w:rsidR="00C521B3" w:rsidRDefault="00C521B3" w:rsidP="00015975">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3D1612" w14:textId="77777777" w:rsidR="00C521B3" w:rsidRDefault="00C521B3" w:rsidP="00015975">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68462F7" w14:textId="77777777" w:rsidR="00C521B3" w:rsidRDefault="00C521B3" w:rsidP="00015975">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D580F0"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C03D8C" w14:textId="77777777" w:rsidR="00C521B3" w:rsidRDefault="00C521B3" w:rsidP="00015975">
            <w:pPr>
              <w:pStyle w:val="TAH"/>
            </w:pPr>
            <w:r w:rsidRPr="00BB3F37">
              <w:t>Status</w:t>
            </w:r>
          </w:p>
        </w:tc>
      </w:tr>
      <w:tr w:rsidR="00C521B3" w14:paraId="40347639"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5BCACC" w14:textId="77777777" w:rsidR="00C521B3" w:rsidRPr="001B1679" w:rsidRDefault="00C521B3" w:rsidP="00015975">
            <w:pPr>
              <w:pStyle w:val="TAL"/>
              <w:rPr>
                <w:sz w:val="16"/>
                <w:szCs w:val="16"/>
              </w:rPr>
            </w:pPr>
            <w:r w:rsidRPr="001B1679">
              <w:rPr>
                <w:sz w:val="16"/>
                <w:szCs w:val="16"/>
              </w:rPr>
              <w:t>SP-231293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FD405"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58A78" w14:textId="77777777" w:rsidR="00C521B3" w:rsidRPr="001B1679" w:rsidRDefault="00C521B3" w:rsidP="00015975">
            <w:pPr>
              <w:pStyle w:val="TAL"/>
              <w:rPr>
                <w:sz w:val="16"/>
                <w:szCs w:val="16"/>
              </w:rPr>
            </w:pPr>
            <w:r w:rsidRPr="001B1679">
              <w:rPr>
                <w:sz w:val="16"/>
                <w:szCs w:val="16"/>
              </w:rPr>
              <w:t>TR 26.941-200 - Network Slicing Extensions for 5G media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CE28D0"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079EB" w14:textId="77777777" w:rsidR="00C521B3" w:rsidRPr="001B1679" w:rsidRDefault="00C521B3" w:rsidP="00015975">
            <w:pPr>
              <w:pStyle w:val="TAL"/>
              <w:rPr>
                <w:sz w:val="16"/>
                <w:szCs w:val="16"/>
              </w:rPr>
            </w:pPr>
            <w:r w:rsidRPr="001B1679">
              <w:rPr>
                <w:sz w:val="16"/>
                <w:szCs w:val="16"/>
              </w:rPr>
              <w:t>26.941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521BB7" w14:textId="77777777" w:rsidR="00C521B3" w:rsidRPr="001B1679" w:rsidRDefault="00C521B3" w:rsidP="00015975">
            <w:pPr>
              <w:pStyle w:val="TAL"/>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FE122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0C01E6" w14:textId="77777777" w:rsidR="00C521B3" w:rsidRPr="001B1679" w:rsidRDefault="00C521B3" w:rsidP="00015975">
            <w:pPr>
              <w:pStyle w:val="TAL"/>
              <w:rPr>
                <w:sz w:val="16"/>
                <w:szCs w:val="16"/>
              </w:rPr>
            </w:pPr>
            <w:r w:rsidRPr="001B1679">
              <w:rPr>
                <w:sz w:val="16"/>
                <w:szCs w:val="16"/>
              </w:rPr>
              <w:t>FS_MS_NS_Ph2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174D8"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DC8DAF" w14:textId="77777777" w:rsidR="00C521B3" w:rsidRPr="001B1679" w:rsidRDefault="00C521B3" w:rsidP="00015975">
            <w:pPr>
              <w:pStyle w:val="TAL"/>
              <w:rPr>
                <w:sz w:val="16"/>
                <w:szCs w:val="16"/>
              </w:rPr>
            </w:pPr>
            <w:r w:rsidRPr="001B1679">
              <w:rPr>
                <w:sz w:val="16"/>
                <w:szCs w:val="16"/>
              </w:rPr>
              <w:t>Approved</w:t>
            </w:r>
          </w:p>
        </w:tc>
      </w:tr>
      <w:tr w:rsidR="00C521B3" w14:paraId="53C934B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84817" w14:textId="77777777" w:rsidR="00C521B3" w:rsidRPr="001B1679" w:rsidRDefault="00C521B3" w:rsidP="00015975">
            <w:pPr>
              <w:pStyle w:val="TAL"/>
              <w:rPr>
                <w:sz w:val="16"/>
                <w:szCs w:val="16"/>
              </w:rPr>
            </w:pPr>
            <w:r w:rsidRPr="001B1679">
              <w:rPr>
                <w:sz w:val="16"/>
                <w:szCs w:val="16"/>
              </w:rPr>
              <w:t>SP-231398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27CF6"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0C4B5" w14:textId="77777777" w:rsidR="00C521B3" w:rsidRPr="001B1679" w:rsidRDefault="00C521B3" w:rsidP="00015975">
            <w:pPr>
              <w:pStyle w:val="TAL"/>
              <w:rPr>
                <w:sz w:val="16"/>
                <w:szCs w:val="16"/>
              </w:rPr>
            </w:pPr>
            <w:r w:rsidRPr="001B1679">
              <w:rPr>
                <w:sz w:val="16"/>
                <w:szCs w:val="16"/>
              </w:rPr>
              <w:t>TS 22.137 v2.0.0 on Integrated Sensing and Communication (Sensing)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71757"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7384C" w14:textId="77777777" w:rsidR="00C521B3" w:rsidRPr="001B1679" w:rsidRDefault="00C521B3" w:rsidP="00015975">
            <w:pPr>
              <w:pStyle w:val="TAL"/>
              <w:rPr>
                <w:sz w:val="16"/>
                <w:szCs w:val="16"/>
              </w:rPr>
            </w:pPr>
            <w:r w:rsidRPr="001B1679">
              <w:rPr>
                <w:sz w:val="16"/>
                <w:szCs w:val="16"/>
              </w:rPr>
              <w:t>22.137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B7B7B1"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ED35A"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CED333" w14:textId="77777777" w:rsidR="00C521B3" w:rsidRPr="001B1679" w:rsidRDefault="00C521B3" w:rsidP="00015975">
            <w:pPr>
              <w:pStyle w:val="TAL"/>
              <w:rPr>
                <w:sz w:val="16"/>
                <w:szCs w:val="16"/>
              </w:rPr>
            </w:pPr>
            <w:r w:rsidRPr="001B1679">
              <w:rPr>
                <w:sz w:val="16"/>
                <w:szCs w:val="16"/>
              </w:rPr>
              <w:t>Sensing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892B84"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70E38" w14:textId="77777777" w:rsidR="00C521B3" w:rsidRPr="001B1679" w:rsidRDefault="00C521B3" w:rsidP="00015975">
            <w:pPr>
              <w:pStyle w:val="TAL"/>
              <w:rPr>
                <w:sz w:val="16"/>
                <w:szCs w:val="16"/>
              </w:rPr>
            </w:pPr>
            <w:r w:rsidRPr="001B1679">
              <w:rPr>
                <w:sz w:val="16"/>
                <w:szCs w:val="16"/>
              </w:rPr>
              <w:t>Approved</w:t>
            </w:r>
          </w:p>
        </w:tc>
      </w:tr>
      <w:tr w:rsidR="00C521B3" w14:paraId="59D3C1E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81710" w14:textId="77777777" w:rsidR="00C521B3" w:rsidRPr="001B1679" w:rsidRDefault="00C521B3" w:rsidP="00015975">
            <w:pPr>
              <w:pStyle w:val="TAL"/>
              <w:rPr>
                <w:sz w:val="16"/>
                <w:szCs w:val="16"/>
              </w:rPr>
            </w:pPr>
            <w:r w:rsidRPr="001B1679">
              <w:rPr>
                <w:sz w:val="16"/>
                <w:szCs w:val="16"/>
              </w:rPr>
              <w:t>SP-231399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99EB3"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6A035B" w14:textId="77777777" w:rsidR="00C521B3" w:rsidRPr="001B1679" w:rsidRDefault="00C521B3" w:rsidP="00015975">
            <w:pPr>
              <w:pStyle w:val="TAL"/>
              <w:rPr>
                <w:sz w:val="16"/>
                <w:szCs w:val="16"/>
              </w:rPr>
            </w:pPr>
            <w:r w:rsidRPr="001B1679">
              <w:rPr>
                <w:sz w:val="16"/>
                <w:szCs w:val="16"/>
              </w:rPr>
              <w:t>TR 22.916 v1.0.0 on Study on Network of Service Robots with Ambient Intelligence (</w:t>
            </w:r>
            <w:proofErr w:type="spellStart"/>
            <w:r w:rsidRPr="001B1679">
              <w:rPr>
                <w:sz w:val="16"/>
                <w:szCs w:val="16"/>
              </w:rPr>
              <w:t>FS_Sobot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0F9B18"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BDA3E3" w14:textId="77777777" w:rsidR="00C521B3" w:rsidRPr="001B1679" w:rsidRDefault="00C521B3" w:rsidP="00015975">
            <w:pPr>
              <w:pStyle w:val="TAL"/>
              <w:rPr>
                <w:sz w:val="16"/>
                <w:szCs w:val="16"/>
              </w:rPr>
            </w:pPr>
            <w:r w:rsidRPr="001B1679">
              <w:rPr>
                <w:sz w:val="16"/>
                <w:szCs w:val="16"/>
              </w:rPr>
              <w:t>22.916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1450FD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D4C73"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EAAB18" w14:textId="77777777" w:rsidR="00C521B3" w:rsidRPr="001B1679" w:rsidRDefault="00C521B3" w:rsidP="00015975">
            <w:pPr>
              <w:pStyle w:val="TAL"/>
              <w:rPr>
                <w:sz w:val="16"/>
                <w:szCs w:val="16"/>
              </w:rPr>
            </w:pPr>
            <w:r w:rsidRPr="001B1679">
              <w:rPr>
                <w:sz w:val="16"/>
                <w:szCs w:val="16"/>
              </w:rPr>
              <w:t>FS_SOBOT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2B753"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FAB84" w14:textId="77777777" w:rsidR="00C521B3" w:rsidRPr="001B1679" w:rsidRDefault="00C521B3" w:rsidP="00015975">
            <w:pPr>
              <w:pStyle w:val="TAL"/>
              <w:rPr>
                <w:sz w:val="16"/>
                <w:szCs w:val="16"/>
              </w:rPr>
            </w:pPr>
            <w:r w:rsidRPr="001B1679">
              <w:rPr>
                <w:sz w:val="16"/>
                <w:szCs w:val="16"/>
              </w:rPr>
              <w:t>Approved</w:t>
            </w:r>
          </w:p>
        </w:tc>
      </w:tr>
      <w:tr w:rsidR="00C521B3" w14:paraId="2189426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C31B7B" w14:textId="77777777" w:rsidR="00C521B3" w:rsidRPr="001B1679" w:rsidRDefault="00C521B3" w:rsidP="00015975">
            <w:pPr>
              <w:pStyle w:val="TAL"/>
              <w:rPr>
                <w:sz w:val="16"/>
                <w:szCs w:val="16"/>
              </w:rPr>
            </w:pPr>
            <w:r w:rsidRPr="001B1679">
              <w:rPr>
                <w:sz w:val="16"/>
                <w:szCs w:val="16"/>
              </w:rPr>
              <w:t>SP-231404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1FF9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B84A9C" w14:textId="77777777" w:rsidR="00C521B3" w:rsidRPr="001B1679" w:rsidRDefault="00C521B3" w:rsidP="00015975">
            <w:pPr>
              <w:pStyle w:val="TAL"/>
              <w:rPr>
                <w:sz w:val="16"/>
                <w:szCs w:val="16"/>
              </w:rPr>
            </w:pPr>
            <w:r w:rsidRPr="001B1679">
              <w:rPr>
                <w:sz w:val="16"/>
                <w:szCs w:val="16"/>
              </w:rPr>
              <w:t>TR 22.840v2.2.0 on Study on Ambient power-enabled Internet of Things (</w:t>
            </w:r>
            <w:proofErr w:type="spellStart"/>
            <w:r w:rsidRPr="001B1679">
              <w:rPr>
                <w:sz w:val="16"/>
                <w:szCs w:val="16"/>
              </w:rPr>
              <w:t>FS_AmbientIoT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3000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55067" w14:textId="77777777" w:rsidR="00C521B3" w:rsidRPr="001B1679" w:rsidRDefault="00C521B3" w:rsidP="00015975">
            <w:pPr>
              <w:pStyle w:val="TAL"/>
              <w:rPr>
                <w:sz w:val="16"/>
                <w:szCs w:val="16"/>
              </w:rPr>
            </w:pPr>
            <w:r w:rsidRPr="001B1679">
              <w:rPr>
                <w:sz w:val="16"/>
                <w:szCs w:val="16"/>
              </w:rPr>
              <w:t>22.840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01A7848" w14:textId="77777777" w:rsidR="00C521B3" w:rsidRPr="001B1679" w:rsidRDefault="00C521B3" w:rsidP="00015975">
            <w:pPr>
              <w:pStyle w:val="TAL"/>
              <w:rPr>
                <w:sz w:val="16"/>
                <w:szCs w:val="16"/>
              </w:rPr>
            </w:pPr>
            <w:r w:rsidRPr="001B1679">
              <w:rPr>
                <w:sz w:val="16"/>
                <w:szCs w:val="16"/>
              </w:rPr>
              <w:t>2.2.0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5151B"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879A6E" w14:textId="77777777" w:rsidR="00C521B3" w:rsidRPr="001B1679" w:rsidRDefault="00C521B3" w:rsidP="00015975">
            <w:pPr>
              <w:pStyle w:val="TAL"/>
              <w:rPr>
                <w:sz w:val="16"/>
                <w:szCs w:val="16"/>
              </w:rPr>
            </w:pPr>
            <w:proofErr w:type="spellStart"/>
            <w:r w:rsidRPr="001B1679">
              <w:rPr>
                <w:sz w:val="16"/>
                <w:szCs w:val="16"/>
              </w:rPr>
              <w:t>FS_AmbientIoT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C3DD6"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D0659" w14:textId="77777777" w:rsidR="00C521B3" w:rsidRPr="001B1679" w:rsidRDefault="00C521B3" w:rsidP="00015975">
            <w:pPr>
              <w:pStyle w:val="TAL"/>
              <w:rPr>
                <w:sz w:val="16"/>
                <w:szCs w:val="16"/>
              </w:rPr>
            </w:pPr>
            <w:r w:rsidRPr="001B1679">
              <w:rPr>
                <w:sz w:val="16"/>
                <w:szCs w:val="16"/>
              </w:rPr>
              <w:t>Approved</w:t>
            </w:r>
          </w:p>
        </w:tc>
      </w:tr>
      <w:tr w:rsidR="00C521B3" w14:paraId="61EE5B0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41FA3" w14:textId="77777777" w:rsidR="00C521B3" w:rsidRPr="001B1679" w:rsidRDefault="00C521B3" w:rsidP="00015975">
            <w:pPr>
              <w:pStyle w:val="TAL"/>
              <w:rPr>
                <w:sz w:val="16"/>
                <w:szCs w:val="16"/>
              </w:rPr>
            </w:pPr>
            <w:r w:rsidRPr="001B1679">
              <w:rPr>
                <w:sz w:val="16"/>
                <w:szCs w:val="16"/>
              </w:rPr>
              <w:t>SP-231407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FE83FC"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1A373C" w14:textId="77777777" w:rsidR="00C521B3" w:rsidRPr="001B1679" w:rsidRDefault="00C521B3" w:rsidP="00015975">
            <w:pPr>
              <w:pStyle w:val="TAL"/>
              <w:rPr>
                <w:sz w:val="16"/>
                <w:szCs w:val="16"/>
              </w:rPr>
            </w:pPr>
            <w:r w:rsidRPr="001B1679">
              <w:rPr>
                <w:sz w:val="16"/>
                <w:szCs w:val="16"/>
              </w:rPr>
              <w:t>TS 22.156v2.0.0 on Localized Mobile Metaverse Services (Metaverse)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5C6B9"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57D74" w14:textId="77777777" w:rsidR="00C521B3" w:rsidRPr="001B1679" w:rsidRDefault="00C521B3" w:rsidP="00015975">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8A813E"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CE08B"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F171A" w14:textId="77777777" w:rsidR="00C521B3" w:rsidRPr="001B1679" w:rsidRDefault="00C521B3" w:rsidP="00015975">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761BC9" w14:textId="77777777" w:rsidR="00C521B3" w:rsidRPr="001B1679" w:rsidRDefault="00C521B3" w:rsidP="00015975">
            <w:pPr>
              <w:pStyle w:val="TAL"/>
              <w:rPr>
                <w:sz w:val="16"/>
                <w:szCs w:val="16"/>
              </w:rPr>
            </w:pPr>
            <w:r w:rsidRPr="001B1679">
              <w:rPr>
                <w:sz w:val="16"/>
                <w:szCs w:val="16"/>
              </w:rPr>
              <w:t>Revised to SP-231666.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4B19C" w14:textId="77777777" w:rsidR="00C521B3" w:rsidRPr="001B1679" w:rsidRDefault="00C521B3" w:rsidP="00015975">
            <w:pPr>
              <w:pStyle w:val="TAL"/>
              <w:rPr>
                <w:sz w:val="16"/>
                <w:szCs w:val="16"/>
              </w:rPr>
            </w:pPr>
            <w:r w:rsidRPr="001B1679">
              <w:rPr>
                <w:sz w:val="16"/>
                <w:szCs w:val="16"/>
              </w:rPr>
              <w:t>Revised</w:t>
            </w:r>
          </w:p>
        </w:tc>
      </w:tr>
      <w:tr w:rsidR="00C521B3" w14:paraId="6385C3D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260B16" w14:textId="77777777" w:rsidR="00C521B3" w:rsidRPr="001B1679" w:rsidRDefault="00C521B3" w:rsidP="00015975">
            <w:pPr>
              <w:pStyle w:val="TAL"/>
              <w:rPr>
                <w:sz w:val="16"/>
                <w:szCs w:val="16"/>
              </w:rPr>
            </w:pPr>
            <w:r w:rsidRPr="001B1679">
              <w:rPr>
                <w:sz w:val="16"/>
                <w:szCs w:val="16"/>
              </w:rPr>
              <w:t>SP-231413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83F6A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B20B7" w14:textId="77777777" w:rsidR="00C521B3" w:rsidRPr="001B1679" w:rsidRDefault="00C521B3" w:rsidP="00015975">
            <w:pPr>
              <w:pStyle w:val="TAL"/>
              <w:rPr>
                <w:sz w:val="16"/>
                <w:szCs w:val="16"/>
              </w:rPr>
            </w:pPr>
            <w:r w:rsidRPr="001B1679">
              <w:rPr>
                <w:sz w:val="16"/>
                <w:szCs w:val="16"/>
              </w:rPr>
              <w:t>TR 22.841 v2.3.0 Study on Upper layer traffic steering, switching and split over dual 3GPP access (</w:t>
            </w:r>
            <w:proofErr w:type="spellStart"/>
            <w:r w:rsidRPr="001B1679">
              <w:rPr>
                <w:sz w:val="16"/>
                <w:szCs w:val="16"/>
              </w:rPr>
              <w:t>FS_DualSteer</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42EC77"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765EDC" w14:textId="77777777" w:rsidR="00C521B3" w:rsidRPr="001B1679" w:rsidRDefault="00C521B3" w:rsidP="00015975">
            <w:pPr>
              <w:pStyle w:val="TAL"/>
              <w:rPr>
                <w:sz w:val="16"/>
                <w:szCs w:val="16"/>
              </w:rPr>
            </w:pPr>
            <w:r w:rsidRPr="001B1679">
              <w:rPr>
                <w:sz w:val="16"/>
                <w:szCs w:val="16"/>
              </w:rPr>
              <w:t>22.841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F21D84B" w14:textId="77777777" w:rsidR="00C521B3" w:rsidRPr="001B1679" w:rsidRDefault="00C521B3" w:rsidP="00015975">
            <w:pPr>
              <w:pStyle w:val="TAL"/>
              <w:rPr>
                <w:sz w:val="16"/>
                <w:szCs w:val="16"/>
              </w:rPr>
            </w:pPr>
            <w:r w:rsidRPr="001B1679">
              <w:rPr>
                <w:sz w:val="16"/>
                <w:szCs w:val="16"/>
              </w:rPr>
              <w:t>2.3.0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737BD5"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6251E7" w14:textId="77777777" w:rsidR="00C521B3" w:rsidRPr="001B1679" w:rsidRDefault="00C521B3" w:rsidP="00015975">
            <w:pPr>
              <w:pStyle w:val="TAL"/>
              <w:rPr>
                <w:sz w:val="16"/>
                <w:szCs w:val="16"/>
              </w:rPr>
            </w:pPr>
            <w:proofErr w:type="spellStart"/>
            <w:r w:rsidRPr="001B1679">
              <w:rPr>
                <w:sz w:val="16"/>
                <w:szCs w:val="16"/>
              </w:rPr>
              <w:t>FS_DualSteer</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CD54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DB2EC" w14:textId="77777777" w:rsidR="00C521B3" w:rsidRPr="001B1679" w:rsidRDefault="00C521B3" w:rsidP="00015975">
            <w:pPr>
              <w:pStyle w:val="TAL"/>
              <w:rPr>
                <w:sz w:val="16"/>
                <w:szCs w:val="16"/>
              </w:rPr>
            </w:pPr>
            <w:r w:rsidRPr="001B1679">
              <w:rPr>
                <w:sz w:val="16"/>
                <w:szCs w:val="16"/>
              </w:rPr>
              <w:t>Approved</w:t>
            </w:r>
          </w:p>
        </w:tc>
      </w:tr>
      <w:tr w:rsidR="00C521B3" w14:paraId="252A384F"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6696B" w14:textId="77777777" w:rsidR="00C521B3" w:rsidRPr="001B1679" w:rsidRDefault="00C521B3" w:rsidP="00015975">
            <w:pPr>
              <w:pStyle w:val="TAL"/>
              <w:rPr>
                <w:sz w:val="16"/>
                <w:szCs w:val="16"/>
              </w:rPr>
            </w:pPr>
            <w:r w:rsidRPr="001B1679">
              <w:rPr>
                <w:sz w:val="16"/>
                <w:szCs w:val="16"/>
              </w:rPr>
              <w:t>SP-231518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F6F9B2"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D61AFA" w14:textId="77777777" w:rsidR="00C521B3" w:rsidRPr="001B1679" w:rsidRDefault="00C521B3" w:rsidP="00015975">
            <w:pPr>
              <w:pStyle w:val="TAL"/>
              <w:rPr>
                <w:sz w:val="16"/>
                <w:szCs w:val="16"/>
              </w:rPr>
            </w:pPr>
            <w:r w:rsidRPr="001B1679">
              <w:rPr>
                <w:sz w:val="16"/>
                <w:szCs w:val="16"/>
              </w:rPr>
              <w:t>Draft TR 28.910: 'Study on enhancement of autonomous network levels'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D59F4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CDC1C" w14:textId="77777777" w:rsidR="00C521B3" w:rsidRPr="001B1679" w:rsidRDefault="00C521B3" w:rsidP="00015975">
            <w:pPr>
              <w:pStyle w:val="TAL"/>
              <w:rPr>
                <w:sz w:val="16"/>
                <w:szCs w:val="16"/>
              </w:rPr>
            </w:pPr>
            <w:r w:rsidRPr="001B1679">
              <w:rPr>
                <w:sz w:val="16"/>
                <w:szCs w:val="16"/>
              </w:rPr>
              <w:t>28.910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FA4EC2D"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53132"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3D2380" w14:textId="77777777" w:rsidR="00C521B3" w:rsidRPr="001B1679" w:rsidRDefault="00C521B3" w:rsidP="00015975">
            <w:pPr>
              <w:pStyle w:val="TAL"/>
              <w:rPr>
                <w:sz w:val="16"/>
                <w:szCs w:val="16"/>
              </w:rPr>
            </w:pPr>
            <w:proofErr w:type="spellStart"/>
            <w:r w:rsidRPr="001B1679">
              <w:rPr>
                <w:sz w:val="16"/>
                <w:szCs w:val="16"/>
              </w:rPr>
              <w:t>FS_eANL</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87EBA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711FE" w14:textId="77777777" w:rsidR="00C521B3" w:rsidRPr="001B1679" w:rsidRDefault="00C521B3" w:rsidP="00015975">
            <w:pPr>
              <w:pStyle w:val="TAL"/>
              <w:rPr>
                <w:sz w:val="16"/>
                <w:szCs w:val="16"/>
              </w:rPr>
            </w:pPr>
            <w:r w:rsidRPr="001B1679">
              <w:rPr>
                <w:sz w:val="16"/>
                <w:szCs w:val="16"/>
              </w:rPr>
              <w:t>Approved</w:t>
            </w:r>
          </w:p>
        </w:tc>
      </w:tr>
      <w:tr w:rsidR="00C521B3" w14:paraId="7ED0AB1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BEEC10" w14:textId="77777777" w:rsidR="00C521B3" w:rsidRPr="001B1679" w:rsidRDefault="00C521B3" w:rsidP="00015975">
            <w:pPr>
              <w:pStyle w:val="TAL"/>
              <w:rPr>
                <w:sz w:val="16"/>
                <w:szCs w:val="16"/>
              </w:rPr>
            </w:pPr>
            <w:r w:rsidRPr="001B1679">
              <w:rPr>
                <w:sz w:val="16"/>
                <w:szCs w:val="16"/>
              </w:rPr>
              <w:t>SP-231519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7318F3"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90F4C5" w14:textId="77777777" w:rsidR="00C521B3" w:rsidRPr="001B1679" w:rsidRDefault="00C521B3" w:rsidP="00015975">
            <w:pPr>
              <w:pStyle w:val="TAL"/>
              <w:rPr>
                <w:sz w:val="16"/>
                <w:szCs w:val="16"/>
              </w:rPr>
            </w:pPr>
            <w:r w:rsidRPr="001B1679">
              <w:rPr>
                <w:sz w:val="16"/>
                <w:szCs w:val="16"/>
              </w:rPr>
              <w:t>Draft TR 28.844: 'Study on charging aspects of satellite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0B293F"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3A1D25" w14:textId="77777777" w:rsidR="00C521B3" w:rsidRPr="001B1679" w:rsidRDefault="00C521B3" w:rsidP="00015975">
            <w:pPr>
              <w:pStyle w:val="TAL"/>
              <w:rPr>
                <w:sz w:val="16"/>
                <w:szCs w:val="16"/>
              </w:rPr>
            </w:pPr>
            <w:r w:rsidRPr="001B1679">
              <w:rPr>
                <w:sz w:val="16"/>
                <w:szCs w:val="16"/>
              </w:rPr>
              <w:t>28.844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B7CE451"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FC30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9C7F3" w14:textId="77777777" w:rsidR="00C521B3" w:rsidRPr="001B1679" w:rsidRDefault="00C521B3" w:rsidP="00015975">
            <w:pPr>
              <w:pStyle w:val="TAL"/>
              <w:rPr>
                <w:sz w:val="16"/>
                <w:szCs w:val="16"/>
              </w:rPr>
            </w:pPr>
            <w:r w:rsidRPr="001B1679">
              <w:rPr>
                <w:sz w:val="16"/>
                <w:szCs w:val="16"/>
              </w:rPr>
              <w:t>FS_5GSAT_CH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8780A"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1EB68" w14:textId="77777777" w:rsidR="00C521B3" w:rsidRPr="001B1679" w:rsidRDefault="00C521B3" w:rsidP="00015975">
            <w:pPr>
              <w:pStyle w:val="TAL"/>
              <w:rPr>
                <w:sz w:val="16"/>
                <w:szCs w:val="16"/>
              </w:rPr>
            </w:pPr>
            <w:r w:rsidRPr="001B1679">
              <w:rPr>
                <w:sz w:val="16"/>
                <w:szCs w:val="16"/>
              </w:rPr>
              <w:t>Approved</w:t>
            </w:r>
          </w:p>
        </w:tc>
      </w:tr>
      <w:tr w:rsidR="00C521B3" w14:paraId="46A9E6D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40F8BC" w14:textId="77777777" w:rsidR="00C521B3" w:rsidRPr="001B1679" w:rsidRDefault="00C521B3" w:rsidP="00015975">
            <w:pPr>
              <w:pStyle w:val="TAL"/>
              <w:rPr>
                <w:sz w:val="16"/>
                <w:szCs w:val="16"/>
              </w:rPr>
            </w:pPr>
            <w:r w:rsidRPr="001B1679">
              <w:rPr>
                <w:sz w:val="16"/>
                <w:szCs w:val="16"/>
              </w:rPr>
              <w:t>SP-231520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31A8B"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DFC99" w14:textId="77777777" w:rsidR="00C521B3" w:rsidRPr="001B1679" w:rsidRDefault="00C521B3" w:rsidP="00015975">
            <w:pPr>
              <w:pStyle w:val="TAL"/>
              <w:rPr>
                <w:sz w:val="16"/>
                <w:szCs w:val="16"/>
              </w:rPr>
            </w:pPr>
            <w:r w:rsidRPr="001B1679">
              <w:rPr>
                <w:sz w:val="16"/>
                <w:szCs w:val="16"/>
              </w:rPr>
              <w:t>Draft TS 28.204: 'Network slice-specific authentication and authorization charging in the 5G System (5GS)'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80329A"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2208D" w14:textId="77777777" w:rsidR="00C521B3" w:rsidRPr="001B1679" w:rsidRDefault="00C521B3" w:rsidP="00015975">
            <w:pPr>
              <w:pStyle w:val="TAL"/>
              <w:rPr>
                <w:sz w:val="16"/>
                <w:szCs w:val="16"/>
              </w:rPr>
            </w:pPr>
            <w:r w:rsidRPr="001B1679">
              <w:rPr>
                <w:sz w:val="16"/>
                <w:szCs w:val="16"/>
              </w:rPr>
              <w:t>28.204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E479C8F"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E03E5"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F86240" w14:textId="77777777" w:rsidR="00C521B3" w:rsidRPr="001B1679" w:rsidRDefault="00C521B3" w:rsidP="00015975">
            <w:pPr>
              <w:pStyle w:val="TAL"/>
              <w:rPr>
                <w:sz w:val="16"/>
                <w:szCs w:val="16"/>
              </w:rPr>
            </w:pPr>
            <w:r w:rsidRPr="001B1679">
              <w:rPr>
                <w:sz w:val="16"/>
                <w:szCs w:val="16"/>
              </w:rPr>
              <w:t>NSSAA_CH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E070A"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10A03" w14:textId="77777777" w:rsidR="00C521B3" w:rsidRPr="001B1679" w:rsidRDefault="00C521B3" w:rsidP="00015975">
            <w:pPr>
              <w:pStyle w:val="TAL"/>
              <w:rPr>
                <w:sz w:val="16"/>
                <w:szCs w:val="16"/>
              </w:rPr>
            </w:pPr>
            <w:r w:rsidRPr="001B1679">
              <w:rPr>
                <w:sz w:val="16"/>
                <w:szCs w:val="16"/>
              </w:rPr>
              <w:t>Approved</w:t>
            </w:r>
          </w:p>
        </w:tc>
      </w:tr>
      <w:tr w:rsidR="00C521B3" w14:paraId="1436BD49"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98019" w14:textId="77777777" w:rsidR="00C521B3" w:rsidRPr="001B1679" w:rsidRDefault="00C521B3" w:rsidP="00015975">
            <w:pPr>
              <w:pStyle w:val="TAL"/>
              <w:rPr>
                <w:sz w:val="16"/>
                <w:szCs w:val="16"/>
              </w:rPr>
            </w:pPr>
            <w:r w:rsidRPr="001B1679">
              <w:rPr>
                <w:sz w:val="16"/>
                <w:szCs w:val="16"/>
              </w:rPr>
              <w:t>SP-231521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42F8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1006D" w14:textId="77777777" w:rsidR="00C521B3" w:rsidRPr="001B1679" w:rsidRDefault="00C521B3" w:rsidP="00015975">
            <w:pPr>
              <w:pStyle w:val="TAL"/>
              <w:rPr>
                <w:sz w:val="16"/>
                <w:szCs w:val="16"/>
              </w:rPr>
            </w:pPr>
            <w:r w:rsidRPr="001B1679">
              <w:rPr>
                <w:sz w:val="16"/>
                <w:szCs w:val="16"/>
              </w:rPr>
              <w:t>Draft TS 32.282: 'Charging management; Time-Sensitive Networking (TSN) charging'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A2506"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0B1F56" w14:textId="77777777" w:rsidR="00C521B3" w:rsidRPr="001B1679" w:rsidRDefault="00C521B3" w:rsidP="00015975">
            <w:pPr>
              <w:pStyle w:val="TAL"/>
              <w:rPr>
                <w:sz w:val="16"/>
                <w:szCs w:val="16"/>
              </w:rPr>
            </w:pPr>
            <w:r w:rsidRPr="001B1679">
              <w:rPr>
                <w:sz w:val="16"/>
                <w:szCs w:val="16"/>
              </w:rPr>
              <w:t>32.282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BDFD0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01C9B"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628D9" w14:textId="77777777" w:rsidR="00C521B3" w:rsidRPr="001B1679" w:rsidRDefault="00C521B3" w:rsidP="00015975">
            <w:pPr>
              <w:pStyle w:val="TAL"/>
              <w:rPr>
                <w:sz w:val="16"/>
                <w:szCs w:val="16"/>
              </w:rPr>
            </w:pPr>
            <w:r w:rsidRPr="001B1679">
              <w:rPr>
                <w:sz w:val="16"/>
                <w:szCs w:val="16"/>
              </w:rPr>
              <w:t>TSN_CH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9CBB2" w14:textId="77777777" w:rsidR="00C521B3" w:rsidRPr="001B1679" w:rsidRDefault="00C521B3" w:rsidP="00015975">
            <w:pPr>
              <w:pStyle w:val="TAL"/>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854B6" w14:textId="77777777" w:rsidR="00C521B3" w:rsidRPr="001B1679" w:rsidRDefault="00C521B3" w:rsidP="00015975">
            <w:pPr>
              <w:pStyle w:val="TAL"/>
              <w:rPr>
                <w:sz w:val="16"/>
                <w:szCs w:val="16"/>
              </w:rPr>
            </w:pPr>
            <w:r w:rsidRPr="001B1679">
              <w:rPr>
                <w:sz w:val="16"/>
                <w:szCs w:val="16"/>
              </w:rPr>
              <w:t>Approved</w:t>
            </w:r>
          </w:p>
        </w:tc>
      </w:tr>
      <w:tr w:rsidR="00C521B3" w14:paraId="541D699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0853F7" w14:textId="77777777" w:rsidR="00C521B3" w:rsidRPr="001B1679" w:rsidRDefault="00C521B3" w:rsidP="00015975">
            <w:pPr>
              <w:pStyle w:val="TAL"/>
              <w:rPr>
                <w:sz w:val="16"/>
                <w:szCs w:val="16"/>
              </w:rPr>
            </w:pPr>
            <w:r w:rsidRPr="001B1679">
              <w:rPr>
                <w:sz w:val="16"/>
                <w:szCs w:val="16"/>
              </w:rPr>
              <w:t>SP-231522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89F848"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6BBEB" w14:textId="77777777" w:rsidR="00C521B3" w:rsidRPr="001B1679" w:rsidRDefault="00C521B3" w:rsidP="00015975">
            <w:pPr>
              <w:pStyle w:val="TAL"/>
              <w:rPr>
                <w:sz w:val="16"/>
                <w:szCs w:val="16"/>
              </w:rPr>
            </w:pPr>
            <w:r w:rsidRPr="001B1679">
              <w:rPr>
                <w:sz w:val="16"/>
                <w:szCs w:val="16"/>
              </w:rPr>
              <w:t xml:space="preserve">Draft TR 28.826: 'Study on </w:t>
            </w:r>
            <w:proofErr w:type="spellStart"/>
            <w:r w:rsidRPr="001B1679">
              <w:rPr>
                <w:sz w:val="16"/>
                <w:szCs w:val="16"/>
              </w:rPr>
              <w:t>Nchf</w:t>
            </w:r>
            <w:proofErr w:type="spellEnd"/>
            <w:r w:rsidRPr="001B1679">
              <w:rPr>
                <w:sz w:val="16"/>
                <w:szCs w:val="16"/>
              </w:rPr>
              <w:t xml:space="preserve"> charging services phase 2 improvements and optimizations'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641770"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E40132" w14:textId="77777777" w:rsidR="00C521B3" w:rsidRPr="001B1679" w:rsidRDefault="00C521B3" w:rsidP="00015975">
            <w:pPr>
              <w:pStyle w:val="TAL"/>
              <w:rPr>
                <w:sz w:val="16"/>
                <w:szCs w:val="16"/>
              </w:rPr>
            </w:pPr>
            <w:r w:rsidRPr="001B1679">
              <w:rPr>
                <w:sz w:val="16"/>
                <w:szCs w:val="16"/>
              </w:rPr>
              <w:t>28.826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60ECF60"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68B9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5E11F" w14:textId="77777777" w:rsidR="00C521B3" w:rsidRPr="001B1679" w:rsidRDefault="00C521B3" w:rsidP="00015975">
            <w:pPr>
              <w:pStyle w:val="TAL"/>
              <w:rPr>
                <w:sz w:val="16"/>
                <w:szCs w:val="16"/>
              </w:rPr>
            </w:pPr>
            <w:r w:rsidRPr="001B1679">
              <w:rPr>
                <w:sz w:val="16"/>
                <w:szCs w:val="16"/>
              </w:rPr>
              <w:t>FS_NCHF_Ph2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A1DC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84577F" w14:textId="77777777" w:rsidR="00C521B3" w:rsidRPr="001B1679" w:rsidRDefault="00C521B3" w:rsidP="00015975">
            <w:pPr>
              <w:pStyle w:val="TAL"/>
              <w:rPr>
                <w:sz w:val="16"/>
                <w:szCs w:val="16"/>
              </w:rPr>
            </w:pPr>
            <w:r w:rsidRPr="001B1679">
              <w:rPr>
                <w:sz w:val="16"/>
                <w:szCs w:val="16"/>
              </w:rPr>
              <w:t>Approved</w:t>
            </w:r>
          </w:p>
        </w:tc>
      </w:tr>
      <w:tr w:rsidR="00C521B3" w14:paraId="3A88D1A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67D5FE" w14:textId="77777777" w:rsidR="00C521B3" w:rsidRPr="001B1679" w:rsidRDefault="00C521B3" w:rsidP="00015975">
            <w:pPr>
              <w:pStyle w:val="TAL"/>
              <w:rPr>
                <w:sz w:val="16"/>
                <w:szCs w:val="16"/>
              </w:rPr>
            </w:pPr>
            <w:r w:rsidRPr="001B1679">
              <w:rPr>
                <w:sz w:val="16"/>
                <w:szCs w:val="16"/>
              </w:rPr>
              <w:t>SP-231525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891D7B"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3CD7F7" w14:textId="77777777" w:rsidR="00C521B3" w:rsidRPr="001B1679" w:rsidRDefault="00C521B3" w:rsidP="00015975">
            <w:pPr>
              <w:pStyle w:val="TAL"/>
              <w:rPr>
                <w:sz w:val="16"/>
                <w:szCs w:val="16"/>
              </w:rPr>
            </w:pPr>
            <w:r w:rsidRPr="001B1679">
              <w:rPr>
                <w:sz w:val="16"/>
                <w:szCs w:val="16"/>
              </w:rPr>
              <w:t>Draft TR 28.863: 'Study on Key Quality Indicators (KQIs) for 5G service experience'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36083C"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68FAF" w14:textId="77777777" w:rsidR="00C521B3" w:rsidRPr="001B1679" w:rsidRDefault="00C521B3" w:rsidP="00015975">
            <w:pPr>
              <w:pStyle w:val="TAL"/>
              <w:rPr>
                <w:sz w:val="16"/>
                <w:szCs w:val="16"/>
              </w:rPr>
            </w:pPr>
            <w:r w:rsidRPr="001B1679">
              <w:rPr>
                <w:sz w:val="16"/>
                <w:szCs w:val="16"/>
              </w:rPr>
              <w:t>28.863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22F4A7"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10AC54"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B00C46" w14:textId="77777777" w:rsidR="00C521B3" w:rsidRPr="001B1679" w:rsidRDefault="00C521B3" w:rsidP="00015975">
            <w:pPr>
              <w:pStyle w:val="TAL"/>
              <w:rPr>
                <w:sz w:val="16"/>
                <w:szCs w:val="16"/>
              </w:rPr>
            </w:pPr>
            <w:r w:rsidRPr="001B1679">
              <w:rPr>
                <w:sz w:val="16"/>
                <w:szCs w:val="16"/>
              </w:rPr>
              <w:t>FS_KQI_5G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D3B9B6"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8649D" w14:textId="77777777" w:rsidR="00C521B3" w:rsidRPr="001B1679" w:rsidRDefault="00C521B3" w:rsidP="00015975">
            <w:pPr>
              <w:pStyle w:val="TAL"/>
              <w:rPr>
                <w:sz w:val="16"/>
                <w:szCs w:val="16"/>
              </w:rPr>
            </w:pPr>
            <w:r w:rsidRPr="001B1679">
              <w:rPr>
                <w:sz w:val="16"/>
                <w:szCs w:val="16"/>
              </w:rPr>
              <w:t>Approved</w:t>
            </w:r>
          </w:p>
        </w:tc>
      </w:tr>
      <w:tr w:rsidR="00C521B3" w14:paraId="51B8977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F9576" w14:textId="77777777" w:rsidR="00C521B3" w:rsidRPr="001B1679" w:rsidRDefault="00C521B3" w:rsidP="00015975">
            <w:pPr>
              <w:pStyle w:val="TAL"/>
              <w:rPr>
                <w:sz w:val="16"/>
                <w:szCs w:val="16"/>
              </w:rPr>
            </w:pPr>
            <w:r w:rsidRPr="001B1679">
              <w:rPr>
                <w:sz w:val="16"/>
                <w:szCs w:val="16"/>
              </w:rPr>
              <w:t>SP-231527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5A6A2"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867BBB" w14:textId="77777777" w:rsidR="00C521B3" w:rsidRPr="001B1679" w:rsidRDefault="00C521B3" w:rsidP="00015975">
            <w:pPr>
              <w:pStyle w:val="TAL"/>
              <w:rPr>
                <w:sz w:val="16"/>
                <w:szCs w:val="16"/>
              </w:rPr>
            </w:pPr>
            <w:r w:rsidRPr="001B1679">
              <w:rPr>
                <w:sz w:val="16"/>
                <w:szCs w:val="16"/>
              </w:rPr>
              <w:t>Draft TR 28.836: 'Study on intent-driven management for network slicing'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45778B"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07FBB1" w14:textId="77777777" w:rsidR="00C521B3" w:rsidRPr="001B1679" w:rsidRDefault="00C521B3" w:rsidP="00015975">
            <w:pPr>
              <w:pStyle w:val="TAL"/>
              <w:rPr>
                <w:sz w:val="16"/>
                <w:szCs w:val="16"/>
              </w:rPr>
            </w:pPr>
            <w:r w:rsidRPr="001B1679">
              <w:rPr>
                <w:sz w:val="16"/>
                <w:szCs w:val="16"/>
              </w:rPr>
              <w:t>28.836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44F9A3B"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DC969C"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ABBF4" w14:textId="77777777" w:rsidR="00C521B3" w:rsidRPr="001B1679" w:rsidRDefault="00C521B3" w:rsidP="00015975">
            <w:pPr>
              <w:pStyle w:val="TAL"/>
              <w:rPr>
                <w:sz w:val="16"/>
                <w:szCs w:val="16"/>
              </w:rPr>
            </w:pPr>
            <w:r w:rsidRPr="001B1679">
              <w:rPr>
                <w:sz w:val="16"/>
                <w:szCs w:val="16"/>
              </w:rPr>
              <w:t>FS_NETSLICE_IDMS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98550"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5C29B4" w14:textId="77777777" w:rsidR="00C521B3" w:rsidRPr="001B1679" w:rsidRDefault="00C521B3" w:rsidP="00015975">
            <w:pPr>
              <w:pStyle w:val="TAL"/>
              <w:rPr>
                <w:sz w:val="16"/>
                <w:szCs w:val="16"/>
              </w:rPr>
            </w:pPr>
            <w:r w:rsidRPr="001B1679">
              <w:rPr>
                <w:sz w:val="16"/>
                <w:szCs w:val="16"/>
              </w:rPr>
              <w:t>Approved</w:t>
            </w:r>
          </w:p>
        </w:tc>
      </w:tr>
      <w:tr w:rsidR="00C521B3" w14:paraId="6AAFE90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98599F" w14:textId="77777777" w:rsidR="00C521B3" w:rsidRPr="001B1679" w:rsidRDefault="00C521B3" w:rsidP="00015975">
            <w:pPr>
              <w:pStyle w:val="TAL"/>
              <w:rPr>
                <w:sz w:val="16"/>
                <w:szCs w:val="16"/>
              </w:rPr>
            </w:pPr>
            <w:r w:rsidRPr="001B1679">
              <w:rPr>
                <w:sz w:val="16"/>
                <w:szCs w:val="16"/>
              </w:rPr>
              <w:t>SP-231538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B2FFFB"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130425" w14:textId="77777777" w:rsidR="00C521B3" w:rsidRPr="001B1679" w:rsidRDefault="00C521B3" w:rsidP="00015975">
            <w:pPr>
              <w:pStyle w:val="TAL"/>
              <w:rPr>
                <w:sz w:val="16"/>
                <w:szCs w:val="16"/>
              </w:rPr>
            </w:pPr>
            <w:r w:rsidRPr="001B1679">
              <w:rPr>
                <w:sz w:val="16"/>
                <w:szCs w:val="16"/>
              </w:rPr>
              <w:t>Presentation of TR 23.958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2CF9E"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3A183" w14:textId="77777777" w:rsidR="00C521B3" w:rsidRPr="001B1679" w:rsidRDefault="00C521B3" w:rsidP="00015975">
            <w:pPr>
              <w:pStyle w:val="TAL"/>
              <w:rPr>
                <w:sz w:val="16"/>
                <w:szCs w:val="16"/>
              </w:rPr>
            </w:pPr>
            <w:r w:rsidRPr="001B1679">
              <w:rPr>
                <w:sz w:val="16"/>
                <w:szCs w:val="16"/>
              </w:rPr>
              <w:t>23.958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C7F282" w14:textId="77777777" w:rsidR="00C521B3" w:rsidRPr="001B1679" w:rsidRDefault="00C521B3" w:rsidP="00015975">
            <w:pPr>
              <w:pStyle w:val="TAL"/>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F4FD9" w14:textId="77777777" w:rsidR="00C521B3" w:rsidRPr="001B1679" w:rsidRDefault="00C521B3" w:rsidP="00015975">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723E1" w14:textId="77777777" w:rsidR="00C521B3" w:rsidRPr="001B1679" w:rsidRDefault="00C521B3" w:rsidP="00015975">
            <w:pPr>
              <w:pStyle w:val="TAL"/>
              <w:rPr>
                <w:sz w:val="16"/>
                <w:szCs w:val="16"/>
              </w:rPr>
            </w:pPr>
            <w:r w:rsidRPr="001B1679">
              <w:rPr>
                <w:sz w:val="16"/>
                <w:szCs w:val="16"/>
              </w:rPr>
              <w:t>EDGEAPP_EXT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4845E1" w14:textId="77777777" w:rsidR="00C521B3" w:rsidRPr="001B1679" w:rsidRDefault="00C521B3" w:rsidP="00015975">
            <w:pPr>
              <w:pStyle w:val="TAL"/>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DAC17" w14:textId="77777777" w:rsidR="00C521B3" w:rsidRPr="001B1679" w:rsidRDefault="00C521B3" w:rsidP="00015975">
            <w:pPr>
              <w:pStyle w:val="TAL"/>
              <w:rPr>
                <w:sz w:val="16"/>
                <w:szCs w:val="16"/>
              </w:rPr>
            </w:pPr>
            <w:r w:rsidRPr="001B1679">
              <w:rPr>
                <w:sz w:val="16"/>
                <w:szCs w:val="16"/>
              </w:rPr>
              <w:t>Approved</w:t>
            </w:r>
          </w:p>
        </w:tc>
      </w:tr>
      <w:tr w:rsidR="00C521B3" w14:paraId="1475BF3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8AFF30" w14:textId="77777777" w:rsidR="00C521B3" w:rsidRPr="001B1679" w:rsidRDefault="00C521B3" w:rsidP="00015975">
            <w:pPr>
              <w:pStyle w:val="TAL"/>
              <w:rPr>
                <w:sz w:val="16"/>
                <w:szCs w:val="16"/>
              </w:rPr>
            </w:pPr>
            <w:r w:rsidRPr="001B1679">
              <w:rPr>
                <w:sz w:val="16"/>
                <w:szCs w:val="16"/>
              </w:rPr>
              <w:t>SP-231666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CD23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A6D77" w14:textId="77777777" w:rsidR="00C521B3" w:rsidRPr="001B1679" w:rsidRDefault="00C521B3" w:rsidP="00015975">
            <w:pPr>
              <w:pStyle w:val="TAL"/>
              <w:rPr>
                <w:sz w:val="16"/>
                <w:szCs w:val="16"/>
              </w:rPr>
            </w:pPr>
            <w:r w:rsidRPr="001B1679">
              <w:rPr>
                <w:sz w:val="16"/>
                <w:szCs w:val="16"/>
              </w:rPr>
              <w:t>TS 22.156 v2.1.0 on Localized Mobile Metaverse Services (Metaverse)</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63903"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55E635" w14:textId="77777777" w:rsidR="00C521B3" w:rsidRPr="001B1679" w:rsidRDefault="00C521B3" w:rsidP="00015975">
            <w:pPr>
              <w:pStyle w:val="TAL"/>
              <w:rPr>
                <w:sz w:val="16"/>
                <w:szCs w:val="16"/>
              </w:rPr>
            </w:pPr>
            <w:r w:rsidRPr="001B1679">
              <w:rPr>
                <w:sz w:val="16"/>
                <w:szCs w:val="16"/>
              </w:rPr>
              <w:t>22.156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6D48FB" w14:textId="77777777" w:rsidR="00C521B3" w:rsidRPr="001B1679" w:rsidRDefault="00C521B3" w:rsidP="00015975">
            <w:pPr>
              <w:pStyle w:val="TAL"/>
              <w:rPr>
                <w:sz w:val="16"/>
                <w:szCs w:val="16"/>
              </w:rPr>
            </w:pPr>
            <w:r w:rsidRPr="001B1679">
              <w:rPr>
                <w:sz w:val="16"/>
                <w:szCs w:val="16"/>
              </w:rPr>
              <w:t>2.1.0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95BB32"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3B4A39" w14:textId="77777777" w:rsidR="00C521B3" w:rsidRPr="001B1679" w:rsidRDefault="00C521B3" w:rsidP="00015975">
            <w:pPr>
              <w:pStyle w:val="TAL"/>
              <w:rPr>
                <w:sz w:val="16"/>
                <w:szCs w:val="16"/>
              </w:rPr>
            </w:pPr>
            <w:r w:rsidRPr="001B1679">
              <w:rPr>
                <w:sz w:val="16"/>
                <w:szCs w:val="16"/>
              </w:rPr>
              <w:t>Metaverse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9B5D79" w14:textId="77777777" w:rsidR="00C521B3" w:rsidRPr="001B1679" w:rsidRDefault="00C521B3" w:rsidP="00015975">
            <w:pPr>
              <w:pStyle w:val="TAL"/>
              <w:rPr>
                <w:sz w:val="16"/>
                <w:szCs w:val="16"/>
              </w:rPr>
            </w:pPr>
            <w:r w:rsidRPr="001B1679">
              <w:rPr>
                <w:sz w:val="16"/>
                <w:szCs w:val="16"/>
              </w:rPr>
              <w:t>Revision of SP-231407.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5DD308" w14:textId="77777777" w:rsidR="00C521B3" w:rsidRPr="001B1679" w:rsidRDefault="00C521B3" w:rsidP="00015975">
            <w:pPr>
              <w:pStyle w:val="TAL"/>
              <w:rPr>
                <w:sz w:val="16"/>
                <w:szCs w:val="16"/>
              </w:rPr>
            </w:pPr>
            <w:r w:rsidRPr="001B1679">
              <w:rPr>
                <w:sz w:val="16"/>
                <w:szCs w:val="16"/>
              </w:rPr>
              <w:t>Approved</w:t>
            </w:r>
          </w:p>
        </w:tc>
      </w:tr>
      <w:tr w:rsidR="00C521B3" w14:paraId="6E1F34B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354447" w14:textId="77777777" w:rsidR="00C521B3" w:rsidRPr="001B1679" w:rsidRDefault="00C521B3" w:rsidP="00015975">
            <w:pPr>
              <w:pStyle w:val="TAL"/>
              <w:rPr>
                <w:sz w:val="16"/>
                <w:szCs w:val="16"/>
              </w:rPr>
            </w:pPr>
            <w:r w:rsidRPr="001B1679">
              <w:rPr>
                <w:sz w:val="16"/>
                <w:szCs w:val="16"/>
              </w:rPr>
              <w:t>SP-231750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88FA1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EFE55B" w14:textId="77777777" w:rsidR="00C521B3" w:rsidRPr="001B1679" w:rsidRDefault="00C521B3" w:rsidP="00015975">
            <w:pPr>
              <w:pStyle w:val="TAL"/>
              <w:rPr>
                <w:sz w:val="16"/>
                <w:szCs w:val="16"/>
              </w:rPr>
            </w:pPr>
            <w:r w:rsidRPr="001B1679">
              <w:rPr>
                <w:sz w:val="16"/>
                <w:szCs w:val="16"/>
              </w:rPr>
              <w:t>TS 22.369, Version 1.0.1 on Ambient power-enabled Internet of Things (</w:t>
            </w:r>
            <w:proofErr w:type="spellStart"/>
            <w:r w:rsidRPr="001B1679">
              <w:rPr>
                <w:sz w:val="16"/>
                <w:szCs w:val="16"/>
              </w:rPr>
              <w:t>AmbientIoT</w:t>
            </w:r>
            <w:proofErr w:type="spellEnd"/>
            <w:r w:rsidRPr="001B1679">
              <w:rPr>
                <w:sz w:val="16"/>
                <w:szCs w:val="16"/>
              </w:rPr>
              <w: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3E9E16" w14:textId="77777777" w:rsidR="00C521B3" w:rsidRPr="001B1679" w:rsidRDefault="00C521B3" w:rsidP="00015975">
            <w:pPr>
              <w:pStyle w:val="TAL"/>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39D84" w14:textId="77777777" w:rsidR="00C521B3" w:rsidRPr="001B1679" w:rsidRDefault="00C521B3" w:rsidP="00015975">
            <w:pPr>
              <w:pStyle w:val="TAL"/>
              <w:rPr>
                <w:sz w:val="16"/>
                <w:szCs w:val="16"/>
              </w:rPr>
            </w:pPr>
            <w:r w:rsidRPr="001B1679">
              <w:rPr>
                <w:sz w:val="16"/>
                <w:szCs w:val="16"/>
              </w:rPr>
              <w:t>22.369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2FE9D87" w14:textId="77777777" w:rsidR="00C521B3" w:rsidRPr="001B1679" w:rsidRDefault="00C521B3" w:rsidP="00015975">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EE364F" w14:textId="77777777" w:rsidR="00C521B3" w:rsidRPr="001B1679" w:rsidRDefault="00C521B3" w:rsidP="00015975">
            <w:pPr>
              <w:pStyle w:val="TAL"/>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A64EB0" w14:textId="77777777" w:rsidR="00C521B3" w:rsidRPr="001B1679" w:rsidRDefault="00C521B3" w:rsidP="00015975">
            <w:pPr>
              <w:pStyle w:val="TAL"/>
              <w:rPr>
                <w:sz w:val="16"/>
                <w:szCs w:val="16"/>
              </w:rPr>
            </w:pPr>
            <w:proofErr w:type="spellStart"/>
            <w:r w:rsidRPr="001B1679">
              <w:rPr>
                <w:sz w:val="16"/>
                <w:szCs w:val="16"/>
              </w:rPr>
              <w:t>AmbientIoT</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5958D" w14:textId="77777777" w:rsidR="00C521B3" w:rsidRPr="001B1679" w:rsidRDefault="00C521B3" w:rsidP="00015975">
            <w:pPr>
              <w:pStyle w:val="TAL"/>
              <w:rPr>
                <w:sz w:val="16"/>
                <w:szCs w:val="16"/>
              </w:rPr>
            </w:pPr>
            <w:r w:rsidRPr="001B1679">
              <w:rPr>
                <w:sz w:val="16"/>
                <w:szCs w:val="16"/>
              </w:rPr>
              <w:t>Revision of SP-231405. 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6ED02" w14:textId="77777777" w:rsidR="00C521B3" w:rsidRPr="001B1679" w:rsidRDefault="00C521B3" w:rsidP="00015975">
            <w:pPr>
              <w:pStyle w:val="TAL"/>
              <w:rPr>
                <w:sz w:val="16"/>
                <w:szCs w:val="16"/>
              </w:rPr>
            </w:pPr>
            <w:r w:rsidRPr="001B1679">
              <w:rPr>
                <w:sz w:val="16"/>
                <w:szCs w:val="16"/>
              </w:rPr>
              <w:t>Approved</w:t>
            </w:r>
          </w:p>
        </w:tc>
      </w:tr>
    </w:tbl>
    <w:p w14:paraId="3E35A21A" w14:textId="77777777" w:rsidR="00C521B3" w:rsidRDefault="00C521B3" w:rsidP="00C521B3">
      <w:r>
        <w:t>16 Entries</w:t>
      </w:r>
    </w:p>
    <w:p w14:paraId="2A9888A7" w14:textId="77777777" w:rsidR="00C521B3" w:rsidRDefault="00C521B3" w:rsidP="00C521B3"/>
    <w:p w14:paraId="38BF33E7" w14:textId="77777777" w:rsidR="00C521B3" w:rsidRDefault="00C521B3" w:rsidP="00C521B3">
      <w:pPr>
        <w:pStyle w:val="Heading1"/>
      </w:pPr>
      <w:bookmarkStart w:id="151" w:name="_Toc153785335"/>
      <w:r>
        <w:t>E.2</w:t>
      </w:r>
      <w:r>
        <w:tab/>
        <w:t>Status of TSs and TRs provided for information</w:t>
      </w:r>
      <w:bookmarkEnd w:id="151"/>
    </w:p>
    <w:p w14:paraId="1A36F877" w14:textId="77777777" w:rsidR="00C521B3" w:rsidRDefault="00C521B3" w:rsidP="00C521B3">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C521B3" w14:paraId="649A3CBD"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E6B503" w14:textId="77777777" w:rsidR="00C521B3" w:rsidRDefault="00C521B3" w:rsidP="00015975">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BB0E61" w14:textId="77777777" w:rsidR="00C521B3" w:rsidRDefault="00C521B3" w:rsidP="00015975">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23745B" w14:textId="77777777" w:rsidR="00C521B3" w:rsidRDefault="00C521B3" w:rsidP="00015975">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33AE15" w14:textId="77777777" w:rsidR="00C521B3" w:rsidRDefault="00C521B3" w:rsidP="00015975">
            <w:pPr>
              <w:pStyle w:val="TAH"/>
            </w:pPr>
            <w:proofErr w:type="spellStart"/>
            <w:r w:rsidRPr="00BB3F37">
              <w:t>Doc_For</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AA5277" w14:textId="77777777" w:rsidR="00C521B3" w:rsidRDefault="00C521B3" w:rsidP="00015975">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2A7C37" w14:textId="77777777" w:rsidR="00C521B3" w:rsidRDefault="00C521B3" w:rsidP="00015975">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EC33C7" w14:textId="77777777" w:rsidR="00C521B3" w:rsidRDefault="00C521B3" w:rsidP="00015975">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8B456A" w14:textId="77777777" w:rsidR="00C521B3" w:rsidRDefault="00C521B3" w:rsidP="00015975">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F2D179"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5AB9E4" w14:textId="77777777" w:rsidR="00C521B3" w:rsidRDefault="00C521B3" w:rsidP="00015975">
            <w:pPr>
              <w:pStyle w:val="TAH"/>
            </w:pPr>
            <w:r w:rsidRPr="00BB3F37">
              <w:t>Status</w:t>
            </w:r>
          </w:p>
        </w:tc>
      </w:tr>
      <w:tr w:rsidR="00C521B3" w14:paraId="1E685E2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19017E" w14:textId="77777777" w:rsidR="00C521B3" w:rsidRPr="001B1679" w:rsidRDefault="00C521B3" w:rsidP="00015975">
            <w:pPr>
              <w:pStyle w:val="TAL"/>
              <w:rPr>
                <w:sz w:val="16"/>
                <w:szCs w:val="16"/>
              </w:rPr>
            </w:pPr>
            <w:r w:rsidRPr="001B1679">
              <w:rPr>
                <w:sz w:val="16"/>
                <w:szCs w:val="16"/>
              </w:rPr>
              <w:t>SP-231296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5B08A7"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7CC40" w14:textId="77777777" w:rsidR="00C521B3" w:rsidRPr="001B1679" w:rsidRDefault="00C521B3" w:rsidP="00015975">
            <w:pPr>
              <w:pStyle w:val="TAL"/>
              <w:rPr>
                <w:sz w:val="16"/>
                <w:szCs w:val="16"/>
              </w:rPr>
            </w:pPr>
            <w:r w:rsidRPr="001B1679">
              <w:rPr>
                <w:sz w:val="16"/>
                <w:szCs w:val="16"/>
              </w:rPr>
              <w:t>TS 26.256-100 - Codec for Immersive Voice and Audio Services; Jitter Buffer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3AE6E"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7A379" w14:textId="77777777" w:rsidR="00C521B3" w:rsidRPr="001B1679" w:rsidRDefault="00C521B3" w:rsidP="00015975">
            <w:pPr>
              <w:pStyle w:val="TAL"/>
              <w:rPr>
                <w:sz w:val="16"/>
                <w:szCs w:val="16"/>
              </w:rPr>
            </w:pPr>
            <w:r w:rsidRPr="001B1679">
              <w:rPr>
                <w:sz w:val="16"/>
                <w:szCs w:val="16"/>
              </w:rPr>
              <w:t>26.256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DE7605A"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683F39"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E6870"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97EE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66B8A" w14:textId="77777777" w:rsidR="00C521B3" w:rsidRPr="001B1679" w:rsidRDefault="00C521B3" w:rsidP="00015975">
            <w:pPr>
              <w:pStyle w:val="TAL"/>
              <w:rPr>
                <w:sz w:val="16"/>
                <w:szCs w:val="16"/>
              </w:rPr>
            </w:pPr>
            <w:r w:rsidRPr="001B1679">
              <w:rPr>
                <w:sz w:val="16"/>
                <w:szCs w:val="16"/>
              </w:rPr>
              <w:t>Noted</w:t>
            </w:r>
          </w:p>
        </w:tc>
      </w:tr>
      <w:tr w:rsidR="00C521B3" w14:paraId="1EC7A4E7"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EFFF64" w14:textId="77777777" w:rsidR="00C521B3" w:rsidRPr="001B1679" w:rsidRDefault="00C521B3" w:rsidP="00015975">
            <w:pPr>
              <w:pStyle w:val="TAL"/>
              <w:rPr>
                <w:sz w:val="16"/>
                <w:szCs w:val="16"/>
              </w:rPr>
            </w:pPr>
            <w:r w:rsidRPr="001B1679">
              <w:rPr>
                <w:sz w:val="16"/>
                <w:szCs w:val="16"/>
              </w:rPr>
              <w:t>SP-231297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56C48"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7CE8A" w14:textId="77777777" w:rsidR="00C521B3" w:rsidRPr="001B1679" w:rsidRDefault="00C521B3" w:rsidP="00015975">
            <w:pPr>
              <w:pStyle w:val="TAL"/>
              <w:rPr>
                <w:sz w:val="16"/>
                <w:szCs w:val="16"/>
              </w:rPr>
            </w:pPr>
            <w:r w:rsidRPr="001B1679">
              <w:rPr>
                <w:sz w:val="16"/>
                <w:szCs w:val="16"/>
              </w:rPr>
              <w:t xml:space="preserve">TR 26.812-100 - </w:t>
            </w:r>
            <w:proofErr w:type="spellStart"/>
            <w:r w:rsidRPr="001B1679">
              <w:rPr>
                <w:sz w:val="16"/>
                <w:szCs w:val="16"/>
              </w:rPr>
              <w:t>QoE</w:t>
            </w:r>
            <w:proofErr w:type="spellEnd"/>
            <w:r w:rsidRPr="001B1679">
              <w:rPr>
                <w:sz w:val="16"/>
                <w:szCs w:val="16"/>
              </w:rPr>
              <w:t xml:space="preserve"> Metrics for AR/MR Services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B4972"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D4E91" w14:textId="77777777" w:rsidR="00C521B3" w:rsidRPr="001B1679" w:rsidRDefault="00C521B3" w:rsidP="00015975">
            <w:pPr>
              <w:pStyle w:val="TAL"/>
              <w:rPr>
                <w:sz w:val="16"/>
                <w:szCs w:val="16"/>
              </w:rPr>
            </w:pPr>
            <w:r w:rsidRPr="001B1679">
              <w:rPr>
                <w:sz w:val="16"/>
                <w:szCs w:val="16"/>
              </w:rPr>
              <w:t>26.812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7BD45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DC1E8"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54B2E0" w14:textId="77777777" w:rsidR="00C521B3" w:rsidRPr="001B1679" w:rsidRDefault="00C521B3" w:rsidP="00015975">
            <w:pPr>
              <w:pStyle w:val="TAL"/>
              <w:rPr>
                <w:sz w:val="16"/>
                <w:szCs w:val="16"/>
              </w:rPr>
            </w:pPr>
            <w:proofErr w:type="spellStart"/>
            <w:r w:rsidRPr="001B1679">
              <w:rPr>
                <w:sz w:val="16"/>
                <w:szCs w:val="16"/>
              </w:rPr>
              <w:t>FS_ARMRQoE</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5F342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0DB3F" w14:textId="77777777" w:rsidR="00C521B3" w:rsidRPr="001B1679" w:rsidRDefault="00C521B3" w:rsidP="00015975">
            <w:pPr>
              <w:pStyle w:val="TAL"/>
              <w:rPr>
                <w:sz w:val="16"/>
                <w:szCs w:val="16"/>
              </w:rPr>
            </w:pPr>
            <w:r w:rsidRPr="001B1679">
              <w:rPr>
                <w:sz w:val="16"/>
                <w:szCs w:val="16"/>
              </w:rPr>
              <w:t>Noted</w:t>
            </w:r>
          </w:p>
        </w:tc>
      </w:tr>
      <w:tr w:rsidR="00C521B3" w14:paraId="419B2821"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0E016A" w14:textId="77777777" w:rsidR="00C521B3" w:rsidRPr="001B1679" w:rsidRDefault="00C521B3" w:rsidP="00015975">
            <w:pPr>
              <w:pStyle w:val="TAL"/>
              <w:rPr>
                <w:sz w:val="16"/>
                <w:szCs w:val="16"/>
              </w:rPr>
            </w:pPr>
            <w:r w:rsidRPr="001B1679">
              <w:rPr>
                <w:sz w:val="16"/>
                <w:szCs w:val="16"/>
              </w:rPr>
              <w:t>SP-231298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94361"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7AD474" w14:textId="77777777" w:rsidR="00C521B3" w:rsidRPr="001B1679" w:rsidRDefault="00C521B3" w:rsidP="00015975">
            <w:pPr>
              <w:pStyle w:val="TAL"/>
              <w:rPr>
                <w:sz w:val="16"/>
                <w:szCs w:val="16"/>
              </w:rPr>
            </w:pPr>
            <w:r w:rsidRPr="001B1679">
              <w:rPr>
                <w:sz w:val="16"/>
                <w:szCs w:val="16"/>
              </w:rPr>
              <w:t>TS 26.255-100 - Codec for Immersive Voice and Audio Services; Error concealment of lost packets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5357E"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51E3F5" w14:textId="77777777" w:rsidR="00C521B3" w:rsidRPr="001B1679" w:rsidRDefault="00C521B3" w:rsidP="00015975">
            <w:pPr>
              <w:pStyle w:val="TAL"/>
              <w:rPr>
                <w:sz w:val="16"/>
                <w:szCs w:val="16"/>
              </w:rPr>
            </w:pPr>
            <w:r w:rsidRPr="001B1679">
              <w:rPr>
                <w:sz w:val="16"/>
                <w:szCs w:val="16"/>
              </w:rPr>
              <w:t>26.255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A32F41"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8B731"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89FD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98575E"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C7256" w14:textId="77777777" w:rsidR="00C521B3" w:rsidRPr="001B1679" w:rsidRDefault="00C521B3" w:rsidP="00015975">
            <w:pPr>
              <w:pStyle w:val="TAL"/>
              <w:rPr>
                <w:sz w:val="16"/>
                <w:szCs w:val="16"/>
              </w:rPr>
            </w:pPr>
            <w:r w:rsidRPr="001B1679">
              <w:rPr>
                <w:sz w:val="16"/>
                <w:szCs w:val="16"/>
              </w:rPr>
              <w:t>Noted</w:t>
            </w:r>
          </w:p>
        </w:tc>
      </w:tr>
      <w:tr w:rsidR="00C521B3" w14:paraId="4E813D8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F607D" w14:textId="77777777" w:rsidR="00C521B3" w:rsidRPr="001B1679" w:rsidRDefault="00C521B3" w:rsidP="00015975">
            <w:pPr>
              <w:pStyle w:val="TAL"/>
              <w:rPr>
                <w:sz w:val="16"/>
                <w:szCs w:val="16"/>
              </w:rPr>
            </w:pPr>
            <w:r w:rsidRPr="001B1679">
              <w:rPr>
                <w:sz w:val="16"/>
                <w:szCs w:val="16"/>
              </w:rPr>
              <w:t>SP-231299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587D4"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8C9ED" w14:textId="77777777" w:rsidR="00C521B3" w:rsidRPr="001B1679" w:rsidRDefault="00C521B3" w:rsidP="00015975">
            <w:pPr>
              <w:pStyle w:val="TAL"/>
              <w:rPr>
                <w:sz w:val="16"/>
                <w:szCs w:val="16"/>
              </w:rPr>
            </w:pPr>
            <w:r w:rsidRPr="001B1679">
              <w:rPr>
                <w:sz w:val="16"/>
                <w:szCs w:val="16"/>
              </w:rPr>
              <w:t>TS 26.254-100 - Codec for Immersive Voice and Audio Services; Rendering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A750F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981E6" w14:textId="77777777" w:rsidR="00C521B3" w:rsidRPr="001B1679" w:rsidRDefault="00C521B3" w:rsidP="00015975">
            <w:pPr>
              <w:pStyle w:val="TAL"/>
              <w:rPr>
                <w:sz w:val="16"/>
                <w:szCs w:val="16"/>
              </w:rPr>
            </w:pPr>
            <w:r w:rsidRPr="001B1679">
              <w:rPr>
                <w:sz w:val="16"/>
                <w:szCs w:val="16"/>
              </w:rPr>
              <w:t>26.254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A59258D"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0279A0"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0BC13"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3C13A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A8C9D" w14:textId="77777777" w:rsidR="00C521B3" w:rsidRPr="001B1679" w:rsidRDefault="00C521B3" w:rsidP="00015975">
            <w:pPr>
              <w:pStyle w:val="TAL"/>
              <w:rPr>
                <w:sz w:val="16"/>
                <w:szCs w:val="16"/>
              </w:rPr>
            </w:pPr>
            <w:r w:rsidRPr="001B1679">
              <w:rPr>
                <w:sz w:val="16"/>
                <w:szCs w:val="16"/>
              </w:rPr>
              <w:t>Noted</w:t>
            </w:r>
          </w:p>
        </w:tc>
      </w:tr>
      <w:tr w:rsidR="00C521B3" w14:paraId="7BCF9E7C"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230DE2" w14:textId="77777777" w:rsidR="00C521B3" w:rsidRPr="001B1679" w:rsidRDefault="00C521B3" w:rsidP="00015975">
            <w:pPr>
              <w:pStyle w:val="TAL"/>
              <w:rPr>
                <w:sz w:val="16"/>
                <w:szCs w:val="16"/>
              </w:rPr>
            </w:pPr>
            <w:r w:rsidRPr="001B1679">
              <w:rPr>
                <w:sz w:val="16"/>
                <w:szCs w:val="16"/>
              </w:rPr>
              <w:t>SP-231300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D871C5"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13DCD" w14:textId="77777777" w:rsidR="00C521B3" w:rsidRPr="001B1679" w:rsidRDefault="00C521B3" w:rsidP="00015975">
            <w:pPr>
              <w:pStyle w:val="TAL"/>
              <w:rPr>
                <w:sz w:val="16"/>
                <w:szCs w:val="16"/>
              </w:rPr>
            </w:pPr>
            <w:r w:rsidRPr="001B1679">
              <w:rPr>
                <w:sz w:val="16"/>
                <w:szCs w:val="16"/>
              </w:rPr>
              <w:t>TS 26.119-100 - Media Capabilities for Augmented Reality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FCB3E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8E2A8A" w14:textId="77777777" w:rsidR="00C521B3" w:rsidRPr="001B1679" w:rsidRDefault="00C521B3" w:rsidP="00015975">
            <w:pPr>
              <w:pStyle w:val="TAL"/>
              <w:rPr>
                <w:sz w:val="16"/>
                <w:szCs w:val="16"/>
              </w:rPr>
            </w:pPr>
            <w:r w:rsidRPr="001B1679">
              <w:rPr>
                <w:sz w:val="16"/>
                <w:szCs w:val="16"/>
              </w:rPr>
              <w:t>26.119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02BB96"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33FF6"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98B5E" w14:textId="77777777" w:rsidR="00C521B3" w:rsidRPr="001B1679" w:rsidRDefault="00C521B3" w:rsidP="00015975">
            <w:pPr>
              <w:pStyle w:val="TAL"/>
              <w:rPr>
                <w:sz w:val="16"/>
                <w:szCs w:val="16"/>
              </w:rPr>
            </w:pPr>
            <w:r w:rsidRPr="001B1679">
              <w:rPr>
                <w:sz w:val="16"/>
                <w:szCs w:val="16"/>
              </w:rPr>
              <w:t>MeCAR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48E8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CDB22" w14:textId="77777777" w:rsidR="00C521B3" w:rsidRPr="001B1679" w:rsidRDefault="00C521B3" w:rsidP="00015975">
            <w:pPr>
              <w:pStyle w:val="TAL"/>
              <w:rPr>
                <w:sz w:val="16"/>
                <w:szCs w:val="16"/>
              </w:rPr>
            </w:pPr>
            <w:r w:rsidRPr="001B1679">
              <w:rPr>
                <w:sz w:val="16"/>
                <w:szCs w:val="16"/>
              </w:rPr>
              <w:t>Noted</w:t>
            </w:r>
          </w:p>
        </w:tc>
      </w:tr>
      <w:tr w:rsidR="00C521B3" w14:paraId="2752D1F6"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FFF3E7" w14:textId="77777777" w:rsidR="00C521B3" w:rsidRPr="001B1679" w:rsidRDefault="00C521B3" w:rsidP="00015975">
            <w:pPr>
              <w:pStyle w:val="TAL"/>
              <w:rPr>
                <w:sz w:val="16"/>
                <w:szCs w:val="16"/>
              </w:rPr>
            </w:pPr>
            <w:r w:rsidRPr="001B1679">
              <w:rPr>
                <w:sz w:val="16"/>
                <w:szCs w:val="16"/>
              </w:rPr>
              <w:t>SP-231301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CE4A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1D68B6" w14:textId="77777777" w:rsidR="00C521B3" w:rsidRPr="001B1679" w:rsidRDefault="00C521B3" w:rsidP="00015975">
            <w:pPr>
              <w:pStyle w:val="TAL"/>
              <w:rPr>
                <w:sz w:val="16"/>
                <w:szCs w:val="16"/>
              </w:rPr>
            </w:pPr>
            <w:r w:rsidRPr="001B1679">
              <w:rPr>
                <w:sz w:val="16"/>
                <w:szCs w:val="16"/>
              </w:rPr>
              <w:t>TS 26.253-100 - Codec for Immersive Voice and Audio Services; Detailed Algorithmic Description incl. RTP payload format and SDP parameter definitions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46D9DF"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210BFD" w14:textId="77777777" w:rsidR="00C521B3" w:rsidRPr="001B1679" w:rsidRDefault="00C521B3" w:rsidP="00015975">
            <w:pPr>
              <w:pStyle w:val="TAL"/>
              <w:rPr>
                <w:sz w:val="16"/>
                <w:szCs w:val="16"/>
              </w:rPr>
            </w:pPr>
            <w:r w:rsidRPr="001B1679">
              <w:rPr>
                <w:sz w:val="16"/>
                <w:szCs w:val="16"/>
              </w:rPr>
              <w:t>26.253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D5C9CC"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B4543"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D1758"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57C6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42A222" w14:textId="77777777" w:rsidR="00C521B3" w:rsidRPr="001B1679" w:rsidRDefault="00C521B3" w:rsidP="00015975">
            <w:pPr>
              <w:pStyle w:val="TAL"/>
              <w:rPr>
                <w:sz w:val="16"/>
                <w:szCs w:val="16"/>
              </w:rPr>
            </w:pPr>
            <w:r w:rsidRPr="001B1679">
              <w:rPr>
                <w:sz w:val="16"/>
                <w:szCs w:val="16"/>
              </w:rPr>
              <w:t>Noted</w:t>
            </w:r>
          </w:p>
        </w:tc>
      </w:tr>
      <w:tr w:rsidR="00C521B3" w14:paraId="18D9EF11"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D9B84" w14:textId="77777777" w:rsidR="00C521B3" w:rsidRPr="001B1679" w:rsidRDefault="00C521B3" w:rsidP="00015975">
            <w:pPr>
              <w:pStyle w:val="TAL"/>
              <w:rPr>
                <w:sz w:val="16"/>
                <w:szCs w:val="16"/>
              </w:rPr>
            </w:pPr>
            <w:r w:rsidRPr="001B1679">
              <w:rPr>
                <w:sz w:val="16"/>
                <w:szCs w:val="16"/>
              </w:rPr>
              <w:t>SP-231302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3E5E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A8A02B" w14:textId="77777777" w:rsidR="00C521B3" w:rsidRPr="001B1679" w:rsidRDefault="00C521B3" w:rsidP="00015975">
            <w:pPr>
              <w:pStyle w:val="TAL"/>
              <w:rPr>
                <w:sz w:val="16"/>
                <w:szCs w:val="16"/>
              </w:rPr>
            </w:pPr>
            <w:r w:rsidRPr="001B1679">
              <w:rPr>
                <w:sz w:val="16"/>
                <w:szCs w:val="16"/>
              </w:rPr>
              <w:t>TS 26.252-100 - Codec for Immersive Voice and Audio Services; Test sequences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5811D"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71A2B" w14:textId="77777777" w:rsidR="00C521B3" w:rsidRPr="001B1679" w:rsidRDefault="00C521B3" w:rsidP="00015975">
            <w:pPr>
              <w:pStyle w:val="TAL"/>
              <w:rPr>
                <w:sz w:val="16"/>
                <w:szCs w:val="16"/>
              </w:rPr>
            </w:pPr>
            <w:r w:rsidRPr="001B1679">
              <w:rPr>
                <w:sz w:val="16"/>
                <w:szCs w:val="16"/>
              </w:rPr>
              <w:t>26.252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F8394EC"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F50F82"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60A5C0" w14:textId="77777777" w:rsidR="00C521B3" w:rsidRPr="001B1679" w:rsidRDefault="00C521B3" w:rsidP="00015975">
            <w:pPr>
              <w:pStyle w:val="TAL"/>
              <w:rPr>
                <w:sz w:val="16"/>
                <w:szCs w:val="16"/>
              </w:rPr>
            </w:pPr>
            <w:proofErr w:type="spellStart"/>
            <w:r w:rsidRPr="001B1679">
              <w:rPr>
                <w:sz w:val="16"/>
                <w:szCs w:val="16"/>
              </w:rPr>
              <w:t>IVAS_Codec</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38115"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BBD4D" w14:textId="77777777" w:rsidR="00C521B3" w:rsidRPr="001B1679" w:rsidRDefault="00C521B3" w:rsidP="00015975">
            <w:pPr>
              <w:pStyle w:val="TAL"/>
              <w:rPr>
                <w:sz w:val="16"/>
                <w:szCs w:val="16"/>
              </w:rPr>
            </w:pPr>
            <w:r w:rsidRPr="001B1679">
              <w:rPr>
                <w:sz w:val="16"/>
                <w:szCs w:val="16"/>
              </w:rPr>
              <w:t>Noted</w:t>
            </w:r>
          </w:p>
        </w:tc>
      </w:tr>
      <w:tr w:rsidR="00C521B3" w14:paraId="38AFC7A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52C93" w14:textId="77777777" w:rsidR="00C521B3" w:rsidRPr="001B1679" w:rsidRDefault="00C521B3" w:rsidP="00015975">
            <w:pPr>
              <w:pStyle w:val="TAL"/>
              <w:rPr>
                <w:sz w:val="16"/>
                <w:szCs w:val="16"/>
              </w:rPr>
            </w:pPr>
            <w:r w:rsidRPr="001B1679">
              <w:rPr>
                <w:sz w:val="16"/>
                <w:szCs w:val="16"/>
              </w:rPr>
              <w:t>SP-231303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7BF597"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99B2A" w14:textId="77777777" w:rsidR="00C521B3" w:rsidRPr="001B1679" w:rsidRDefault="00C521B3" w:rsidP="00015975">
            <w:pPr>
              <w:pStyle w:val="TAL"/>
              <w:rPr>
                <w:sz w:val="16"/>
                <w:szCs w:val="16"/>
              </w:rPr>
            </w:pPr>
            <w:r w:rsidRPr="001B1679">
              <w:rPr>
                <w:sz w:val="16"/>
                <w:szCs w:val="16"/>
              </w:rPr>
              <w:t>TS 26.510-100 - Media delivery; interactions and APIs for provisioning and media session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27718"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FAF95" w14:textId="77777777" w:rsidR="00C521B3" w:rsidRPr="001B1679" w:rsidRDefault="00C521B3" w:rsidP="00015975">
            <w:pPr>
              <w:pStyle w:val="TAL"/>
              <w:rPr>
                <w:sz w:val="16"/>
                <w:szCs w:val="16"/>
              </w:rPr>
            </w:pPr>
            <w:r w:rsidRPr="001B1679">
              <w:rPr>
                <w:sz w:val="16"/>
                <w:szCs w:val="16"/>
              </w:rPr>
              <w:t>26.510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AFB521"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49034"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CCCDE" w14:textId="77777777" w:rsidR="00C521B3" w:rsidRPr="001B1679" w:rsidRDefault="00C521B3" w:rsidP="00015975">
            <w:pPr>
              <w:pStyle w:val="TAL"/>
              <w:rPr>
                <w:sz w:val="16"/>
                <w:szCs w:val="16"/>
              </w:rPr>
            </w:pPr>
            <w:r w:rsidRPr="001B1679">
              <w:rPr>
                <w:sz w:val="16"/>
                <w:szCs w:val="16"/>
              </w:rPr>
              <w:t>5GMS_Pro_Ph2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C4068"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CBF2" w14:textId="77777777" w:rsidR="00C521B3" w:rsidRPr="001B1679" w:rsidRDefault="00C521B3" w:rsidP="00015975">
            <w:pPr>
              <w:pStyle w:val="TAL"/>
              <w:rPr>
                <w:sz w:val="16"/>
                <w:szCs w:val="16"/>
              </w:rPr>
            </w:pPr>
            <w:r w:rsidRPr="001B1679">
              <w:rPr>
                <w:sz w:val="16"/>
                <w:szCs w:val="16"/>
              </w:rPr>
              <w:t>Noted</w:t>
            </w:r>
          </w:p>
        </w:tc>
      </w:tr>
      <w:tr w:rsidR="00C521B3" w14:paraId="5F348B2E"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A0E41" w14:textId="77777777" w:rsidR="00C521B3" w:rsidRPr="001B1679" w:rsidRDefault="00C521B3" w:rsidP="00015975">
            <w:pPr>
              <w:pStyle w:val="TAL"/>
              <w:rPr>
                <w:sz w:val="16"/>
                <w:szCs w:val="16"/>
              </w:rPr>
            </w:pPr>
            <w:r w:rsidRPr="001B1679">
              <w:rPr>
                <w:sz w:val="16"/>
                <w:szCs w:val="16"/>
              </w:rPr>
              <w:t>SP-231304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1B83E"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15FA31" w14:textId="77777777" w:rsidR="00C521B3" w:rsidRPr="001B1679" w:rsidRDefault="00C521B3" w:rsidP="00015975">
            <w:pPr>
              <w:pStyle w:val="TAL"/>
              <w:rPr>
                <w:sz w:val="16"/>
                <w:szCs w:val="16"/>
              </w:rPr>
            </w:pPr>
            <w:r w:rsidRPr="001B1679">
              <w:rPr>
                <w:sz w:val="16"/>
                <w:szCs w:val="16"/>
              </w:rPr>
              <w:t>TR 26.966-100 - Evaluation of new HEVC coding tools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BF13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15C10" w14:textId="77777777" w:rsidR="00C521B3" w:rsidRPr="001B1679" w:rsidRDefault="00C521B3" w:rsidP="00015975">
            <w:pPr>
              <w:pStyle w:val="TAL"/>
              <w:rPr>
                <w:sz w:val="16"/>
                <w:szCs w:val="16"/>
              </w:rPr>
            </w:pPr>
            <w:r w:rsidRPr="001B1679">
              <w:rPr>
                <w:sz w:val="16"/>
                <w:szCs w:val="16"/>
              </w:rPr>
              <w:t>26.966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FC5BB88"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85BE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B4EF7" w14:textId="77777777" w:rsidR="00C521B3" w:rsidRPr="001B1679" w:rsidRDefault="00C521B3" w:rsidP="00015975">
            <w:pPr>
              <w:pStyle w:val="TAL"/>
              <w:rPr>
                <w:sz w:val="16"/>
                <w:szCs w:val="16"/>
              </w:rPr>
            </w:pPr>
            <w:proofErr w:type="spellStart"/>
            <w:r w:rsidRPr="001B1679">
              <w:rPr>
                <w:sz w:val="16"/>
                <w:szCs w:val="16"/>
              </w:rPr>
              <w:t>FS_HEVC_Profiles</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13897"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4D10C" w14:textId="77777777" w:rsidR="00C521B3" w:rsidRPr="001B1679" w:rsidRDefault="00C521B3" w:rsidP="00015975">
            <w:pPr>
              <w:pStyle w:val="TAL"/>
              <w:rPr>
                <w:sz w:val="16"/>
                <w:szCs w:val="16"/>
              </w:rPr>
            </w:pPr>
            <w:r w:rsidRPr="001B1679">
              <w:rPr>
                <w:sz w:val="16"/>
                <w:szCs w:val="16"/>
              </w:rPr>
              <w:t>Noted</w:t>
            </w:r>
          </w:p>
        </w:tc>
      </w:tr>
      <w:tr w:rsidR="00C521B3" w14:paraId="6B61C15E"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C4B09" w14:textId="77777777" w:rsidR="00C521B3" w:rsidRPr="001B1679" w:rsidRDefault="00C521B3" w:rsidP="00015975">
            <w:pPr>
              <w:pStyle w:val="TAL"/>
              <w:rPr>
                <w:sz w:val="16"/>
                <w:szCs w:val="16"/>
              </w:rPr>
            </w:pPr>
            <w:r w:rsidRPr="001B1679">
              <w:rPr>
                <w:sz w:val="16"/>
                <w:szCs w:val="16"/>
              </w:rPr>
              <w:t>SP-231305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7849E"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76E0D" w14:textId="77777777" w:rsidR="00C521B3" w:rsidRPr="001B1679" w:rsidRDefault="00C521B3" w:rsidP="00015975">
            <w:pPr>
              <w:pStyle w:val="TAL"/>
              <w:rPr>
                <w:sz w:val="16"/>
                <w:szCs w:val="16"/>
              </w:rPr>
            </w:pPr>
            <w:r w:rsidRPr="001B1679">
              <w:rPr>
                <w:sz w:val="16"/>
                <w:szCs w:val="16"/>
              </w:rPr>
              <w:t>TS 26.113-100 - Real-Time Media Communication; Protocols and APIs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5BB99"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A8C03" w14:textId="77777777" w:rsidR="00C521B3" w:rsidRPr="001B1679" w:rsidRDefault="00C521B3" w:rsidP="00015975">
            <w:pPr>
              <w:pStyle w:val="TAL"/>
              <w:rPr>
                <w:sz w:val="16"/>
                <w:szCs w:val="16"/>
              </w:rPr>
            </w:pPr>
            <w:r w:rsidRPr="001B1679">
              <w:rPr>
                <w:sz w:val="16"/>
                <w:szCs w:val="16"/>
              </w:rPr>
              <w:t>26.113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1FA281A"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E1658E"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D8F1" w14:textId="77777777" w:rsidR="00C521B3" w:rsidRPr="001B1679" w:rsidRDefault="00C521B3" w:rsidP="00015975">
            <w:pPr>
              <w:pStyle w:val="TAL"/>
              <w:rPr>
                <w:sz w:val="16"/>
                <w:szCs w:val="16"/>
              </w:rPr>
            </w:pPr>
            <w:proofErr w:type="spellStart"/>
            <w:r w:rsidRPr="001B1679">
              <w:rPr>
                <w:sz w:val="16"/>
                <w:szCs w:val="16"/>
              </w:rPr>
              <w:t>iRTCW</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C8604"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E39F1" w14:textId="77777777" w:rsidR="00C521B3" w:rsidRPr="001B1679" w:rsidRDefault="00C521B3" w:rsidP="00015975">
            <w:pPr>
              <w:pStyle w:val="TAL"/>
              <w:rPr>
                <w:sz w:val="16"/>
                <w:szCs w:val="16"/>
              </w:rPr>
            </w:pPr>
            <w:r w:rsidRPr="001B1679">
              <w:rPr>
                <w:sz w:val="16"/>
                <w:szCs w:val="16"/>
              </w:rPr>
              <w:t>Noted</w:t>
            </w:r>
          </w:p>
        </w:tc>
      </w:tr>
      <w:tr w:rsidR="00C521B3" w14:paraId="4F53CD83"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425CA" w14:textId="77777777" w:rsidR="00C521B3" w:rsidRPr="001B1679" w:rsidRDefault="00C521B3" w:rsidP="00015975">
            <w:pPr>
              <w:pStyle w:val="TAL"/>
              <w:rPr>
                <w:sz w:val="16"/>
                <w:szCs w:val="16"/>
              </w:rPr>
            </w:pPr>
            <w:r w:rsidRPr="001B1679">
              <w:rPr>
                <w:sz w:val="16"/>
                <w:szCs w:val="16"/>
              </w:rPr>
              <w:t>SP-231306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A8CEC"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D3212" w14:textId="77777777" w:rsidR="00C521B3" w:rsidRPr="001B1679" w:rsidRDefault="00C521B3" w:rsidP="00015975">
            <w:pPr>
              <w:pStyle w:val="TAL"/>
              <w:rPr>
                <w:sz w:val="16"/>
                <w:szCs w:val="16"/>
              </w:rPr>
            </w:pPr>
            <w:r w:rsidRPr="001B1679">
              <w:rPr>
                <w:sz w:val="16"/>
                <w:szCs w:val="16"/>
              </w:rPr>
              <w:t>TS 26.565-100 - Split Rendering Media Service Enabler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6AB96"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D18B88" w14:textId="77777777" w:rsidR="00C521B3" w:rsidRPr="001B1679" w:rsidRDefault="00C521B3" w:rsidP="00015975">
            <w:pPr>
              <w:pStyle w:val="TAL"/>
              <w:rPr>
                <w:sz w:val="16"/>
                <w:szCs w:val="16"/>
              </w:rPr>
            </w:pPr>
            <w:r w:rsidRPr="001B1679">
              <w:rPr>
                <w:sz w:val="16"/>
                <w:szCs w:val="16"/>
              </w:rPr>
              <w:t>26.565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CE2CBC7"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0764C"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B715C2" w14:textId="77777777" w:rsidR="00C521B3" w:rsidRPr="001B1679" w:rsidRDefault="00C521B3" w:rsidP="00015975">
            <w:pPr>
              <w:pStyle w:val="TAL"/>
              <w:rPr>
                <w:sz w:val="16"/>
                <w:szCs w:val="16"/>
              </w:rPr>
            </w:pPr>
            <w:r w:rsidRPr="001B1679">
              <w:rPr>
                <w:sz w:val="16"/>
                <w:szCs w:val="16"/>
              </w:rPr>
              <w:t>SR_MSE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A6646"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29179" w14:textId="77777777" w:rsidR="00C521B3" w:rsidRPr="001B1679" w:rsidRDefault="00C521B3" w:rsidP="00015975">
            <w:pPr>
              <w:pStyle w:val="TAL"/>
              <w:rPr>
                <w:sz w:val="16"/>
                <w:szCs w:val="16"/>
              </w:rPr>
            </w:pPr>
            <w:r w:rsidRPr="001B1679">
              <w:rPr>
                <w:sz w:val="16"/>
                <w:szCs w:val="16"/>
              </w:rPr>
              <w:t>Noted</w:t>
            </w:r>
          </w:p>
        </w:tc>
      </w:tr>
      <w:tr w:rsidR="00C521B3" w14:paraId="7EB01B4D"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FEC7C" w14:textId="77777777" w:rsidR="00C521B3" w:rsidRPr="001B1679" w:rsidRDefault="00C521B3" w:rsidP="00015975">
            <w:pPr>
              <w:pStyle w:val="TAL"/>
              <w:rPr>
                <w:sz w:val="16"/>
                <w:szCs w:val="16"/>
              </w:rPr>
            </w:pPr>
            <w:r w:rsidRPr="001B1679">
              <w:rPr>
                <w:sz w:val="16"/>
                <w:szCs w:val="16"/>
              </w:rPr>
              <w:t>SP-231523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03F57"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AD4D5" w14:textId="77777777" w:rsidR="00C521B3" w:rsidRPr="001B1679" w:rsidRDefault="00C521B3" w:rsidP="00015975">
            <w:pPr>
              <w:pStyle w:val="TAL"/>
              <w:rPr>
                <w:sz w:val="16"/>
                <w:szCs w:val="16"/>
              </w:rPr>
            </w:pPr>
            <w:r w:rsidRPr="001B1679">
              <w:rPr>
                <w:sz w:val="16"/>
                <w:szCs w:val="16"/>
              </w:rPr>
              <w:t xml:space="preserve">Draft TR 28.845: 'Study on charging aspects of ranging based services and </w:t>
            </w:r>
            <w:proofErr w:type="spellStart"/>
            <w:r w:rsidRPr="001B1679">
              <w:rPr>
                <w:sz w:val="16"/>
                <w:szCs w:val="16"/>
              </w:rPr>
              <w:t>sidelink</w:t>
            </w:r>
            <w:proofErr w:type="spellEnd"/>
            <w:r w:rsidRPr="001B1679">
              <w:rPr>
                <w:sz w:val="16"/>
                <w:szCs w:val="16"/>
              </w:rPr>
              <w:t xml:space="preserve"> positioning'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33BC41"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9F163" w14:textId="77777777" w:rsidR="00C521B3" w:rsidRPr="001B1679" w:rsidRDefault="00C521B3" w:rsidP="00015975">
            <w:pPr>
              <w:pStyle w:val="TAL"/>
              <w:rPr>
                <w:sz w:val="16"/>
                <w:szCs w:val="16"/>
              </w:rPr>
            </w:pPr>
            <w:r w:rsidRPr="001B1679">
              <w:rPr>
                <w:sz w:val="16"/>
                <w:szCs w:val="16"/>
              </w:rPr>
              <w:t>28.845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3E52C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F9B69D"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DF9295" w14:textId="77777777" w:rsidR="00C521B3" w:rsidRPr="001B1679" w:rsidRDefault="00C521B3" w:rsidP="00015975">
            <w:pPr>
              <w:pStyle w:val="TAL"/>
              <w:rPr>
                <w:sz w:val="16"/>
                <w:szCs w:val="16"/>
              </w:rPr>
            </w:pPr>
            <w:proofErr w:type="spellStart"/>
            <w:r w:rsidRPr="001B1679">
              <w:rPr>
                <w:sz w:val="16"/>
                <w:szCs w:val="16"/>
              </w:rPr>
              <w:t>FS_Ranging_SL_CH</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72709"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153FF" w14:textId="77777777" w:rsidR="00C521B3" w:rsidRPr="001B1679" w:rsidRDefault="00C521B3" w:rsidP="00015975">
            <w:pPr>
              <w:pStyle w:val="TAL"/>
              <w:rPr>
                <w:sz w:val="16"/>
                <w:szCs w:val="16"/>
              </w:rPr>
            </w:pPr>
            <w:r w:rsidRPr="001B1679">
              <w:rPr>
                <w:sz w:val="16"/>
                <w:szCs w:val="16"/>
              </w:rPr>
              <w:t>Noted</w:t>
            </w:r>
          </w:p>
        </w:tc>
      </w:tr>
      <w:tr w:rsidR="00C521B3" w14:paraId="77584702"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14459E" w14:textId="77777777" w:rsidR="00C521B3" w:rsidRPr="001B1679" w:rsidRDefault="00C521B3" w:rsidP="00015975">
            <w:pPr>
              <w:pStyle w:val="TAL"/>
              <w:rPr>
                <w:sz w:val="16"/>
                <w:szCs w:val="16"/>
              </w:rPr>
            </w:pPr>
            <w:r w:rsidRPr="001B1679">
              <w:rPr>
                <w:sz w:val="16"/>
                <w:szCs w:val="16"/>
              </w:rPr>
              <w:t>SP-231524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FA6ED"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3947D" w14:textId="77777777" w:rsidR="00C521B3" w:rsidRPr="001B1679" w:rsidRDefault="00C521B3" w:rsidP="00015975">
            <w:pPr>
              <w:pStyle w:val="TAL"/>
              <w:rPr>
                <w:sz w:val="16"/>
                <w:szCs w:val="16"/>
              </w:rPr>
            </w:pPr>
            <w:r w:rsidRPr="001B1679">
              <w:rPr>
                <w:sz w:val="16"/>
                <w:szCs w:val="16"/>
              </w:rPr>
              <w:t xml:space="preserve">Draft TS 28.317: 'Management and </w:t>
            </w:r>
            <w:proofErr w:type="spellStart"/>
            <w:r w:rsidRPr="001B1679">
              <w:rPr>
                <w:sz w:val="16"/>
                <w:szCs w:val="16"/>
              </w:rPr>
              <w:t>orchestration;Self-configuration</w:t>
            </w:r>
            <w:proofErr w:type="spellEnd"/>
            <w:r w:rsidRPr="001B1679">
              <w:rPr>
                <w:sz w:val="16"/>
                <w:szCs w:val="16"/>
              </w:rPr>
              <w:t xml:space="preserve"> of Radio Access Network Entities (RAN NEs)'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43057"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8F4488" w14:textId="77777777" w:rsidR="00C521B3" w:rsidRPr="001B1679" w:rsidRDefault="00C521B3" w:rsidP="00015975">
            <w:pPr>
              <w:pStyle w:val="TAL"/>
              <w:rPr>
                <w:sz w:val="16"/>
                <w:szCs w:val="16"/>
              </w:rPr>
            </w:pPr>
            <w:r w:rsidRPr="001B1679">
              <w:rPr>
                <w:sz w:val="16"/>
                <w:szCs w:val="16"/>
              </w:rPr>
              <w:t>28.317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94507D3"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49EB37"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1745A" w14:textId="77777777" w:rsidR="00C521B3" w:rsidRPr="001B1679" w:rsidRDefault="00C521B3" w:rsidP="00015975">
            <w:pPr>
              <w:pStyle w:val="TAL"/>
              <w:rPr>
                <w:sz w:val="16"/>
                <w:szCs w:val="16"/>
              </w:rPr>
            </w:pPr>
            <w:r w:rsidRPr="001B1679">
              <w:rPr>
                <w:sz w:val="16"/>
                <w:szCs w:val="16"/>
              </w:rPr>
              <w:t>RANSC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94C3B"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9E3B5D" w14:textId="77777777" w:rsidR="00C521B3" w:rsidRPr="001B1679" w:rsidRDefault="00C521B3" w:rsidP="00015975">
            <w:pPr>
              <w:pStyle w:val="TAL"/>
              <w:rPr>
                <w:sz w:val="16"/>
                <w:szCs w:val="16"/>
              </w:rPr>
            </w:pPr>
            <w:r w:rsidRPr="001B1679">
              <w:rPr>
                <w:sz w:val="16"/>
                <w:szCs w:val="16"/>
              </w:rPr>
              <w:t>Noted</w:t>
            </w:r>
          </w:p>
        </w:tc>
      </w:tr>
      <w:tr w:rsidR="00C521B3" w14:paraId="55097857"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90AF8" w14:textId="77777777" w:rsidR="00C521B3" w:rsidRPr="001B1679" w:rsidRDefault="00C521B3" w:rsidP="00015975">
            <w:pPr>
              <w:pStyle w:val="TAL"/>
              <w:rPr>
                <w:sz w:val="16"/>
                <w:szCs w:val="16"/>
              </w:rPr>
            </w:pPr>
            <w:r w:rsidRPr="001B1679">
              <w:rPr>
                <w:sz w:val="16"/>
                <w:szCs w:val="16"/>
              </w:rPr>
              <w:t>SP-231526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68DA8"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453D66" w14:textId="77777777" w:rsidR="00C521B3" w:rsidRPr="001B1679" w:rsidRDefault="00C521B3" w:rsidP="00015975">
            <w:pPr>
              <w:pStyle w:val="TAL"/>
              <w:rPr>
                <w:sz w:val="16"/>
                <w:szCs w:val="16"/>
              </w:rPr>
            </w:pPr>
            <w:r w:rsidRPr="001B1679">
              <w:rPr>
                <w:sz w:val="16"/>
                <w:szCs w:val="16"/>
              </w:rPr>
              <w:t>Draft TS 28.111: 'Fault management'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5143F4"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8AF93" w14:textId="77777777" w:rsidR="00C521B3" w:rsidRPr="001B1679" w:rsidRDefault="00C521B3" w:rsidP="00015975">
            <w:pPr>
              <w:pStyle w:val="TAL"/>
              <w:rPr>
                <w:sz w:val="16"/>
                <w:szCs w:val="16"/>
              </w:rPr>
            </w:pPr>
            <w:r w:rsidRPr="001B1679">
              <w:rPr>
                <w:sz w:val="16"/>
                <w:szCs w:val="16"/>
              </w:rPr>
              <w:t>28.111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9645C44"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346995"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33A8B"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9AFE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EF13D" w14:textId="77777777" w:rsidR="00C521B3" w:rsidRPr="001B1679" w:rsidRDefault="00C521B3" w:rsidP="00015975">
            <w:pPr>
              <w:pStyle w:val="TAL"/>
              <w:rPr>
                <w:sz w:val="16"/>
                <w:szCs w:val="16"/>
              </w:rPr>
            </w:pPr>
            <w:r w:rsidRPr="001B1679">
              <w:rPr>
                <w:sz w:val="16"/>
                <w:szCs w:val="16"/>
              </w:rPr>
              <w:t>Noted</w:t>
            </w:r>
          </w:p>
        </w:tc>
      </w:tr>
      <w:tr w:rsidR="00C521B3" w14:paraId="38FA925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A90DF" w14:textId="77777777" w:rsidR="00C521B3" w:rsidRPr="001B1679" w:rsidRDefault="00C521B3" w:rsidP="00015975">
            <w:pPr>
              <w:pStyle w:val="TAL"/>
              <w:rPr>
                <w:sz w:val="16"/>
                <w:szCs w:val="16"/>
              </w:rPr>
            </w:pPr>
            <w:r w:rsidRPr="001B1679">
              <w:rPr>
                <w:sz w:val="16"/>
                <w:szCs w:val="16"/>
              </w:rPr>
              <w:t>SP-231575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4B11A"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AF01C" w14:textId="77777777" w:rsidR="00C521B3" w:rsidRPr="001B1679" w:rsidRDefault="00C521B3" w:rsidP="00015975">
            <w:pPr>
              <w:pStyle w:val="TAL"/>
              <w:rPr>
                <w:sz w:val="16"/>
                <w:szCs w:val="16"/>
              </w:rPr>
            </w:pPr>
            <w:r w:rsidRPr="001B1679">
              <w:rPr>
                <w:sz w:val="16"/>
                <w:szCs w:val="16"/>
              </w:rPr>
              <w:t>TS 26.143-100 - Messaging Media profiles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A4ED1"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E904D" w14:textId="77777777" w:rsidR="00C521B3" w:rsidRPr="001B1679" w:rsidRDefault="00C521B3" w:rsidP="00015975">
            <w:pPr>
              <w:pStyle w:val="TAL"/>
              <w:rPr>
                <w:sz w:val="16"/>
                <w:szCs w:val="16"/>
              </w:rPr>
            </w:pPr>
            <w:r w:rsidRPr="001B1679">
              <w:rPr>
                <w:sz w:val="16"/>
                <w:szCs w:val="16"/>
              </w:rPr>
              <w:t>26.143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A82B4C9"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E628E"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F7ABC5" w14:textId="77777777" w:rsidR="00C521B3" w:rsidRPr="001B1679" w:rsidRDefault="00C521B3" w:rsidP="00015975">
            <w:pPr>
              <w:pStyle w:val="TAL"/>
              <w:rPr>
                <w:sz w:val="16"/>
                <w:szCs w:val="16"/>
              </w:rPr>
            </w:pPr>
            <w:r w:rsidRPr="001B1679">
              <w:rPr>
                <w:sz w:val="16"/>
                <w:szCs w:val="16"/>
              </w:rPr>
              <w:t>PROMISE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5514D"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8CBB4F" w14:textId="77777777" w:rsidR="00C521B3" w:rsidRPr="001B1679" w:rsidRDefault="00C521B3" w:rsidP="00015975">
            <w:pPr>
              <w:pStyle w:val="TAL"/>
              <w:rPr>
                <w:sz w:val="16"/>
                <w:szCs w:val="16"/>
              </w:rPr>
            </w:pPr>
            <w:r w:rsidRPr="001B1679">
              <w:rPr>
                <w:sz w:val="16"/>
                <w:szCs w:val="16"/>
              </w:rPr>
              <w:t>Noted</w:t>
            </w:r>
          </w:p>
        </w:tc>
      </w:tr>
      <w:tr w:rsidR="00C521B3" w14:paraId="55925E20"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D5990" w14:textId="77777777" w:rsidR="00C521B3" w:rsidRPr="001B1679" w:rsidRDefault="00C521B3" w:rsidP="00015975">
            <w:pPr>
              <w:pStyle w:val="TAL"/>
              <w:rPr>
                <w:sz w:val="16"/>
                <w:szCs w:val="16"/>
              </w:rPr>
            </w:pPr>
            <w:r w:rsidRPr="001B1679">
              <w:rPr>
                <w:sz w:val="16"/>
                <w:szCs w:val="16"/>
              </w:rPr>
              <w:t>SP-231665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1E579" w14:textId="77777777" w:rsidR="00C521B3" w:rsidRPr="001B1679" w:rsidRDefault="00C521B3" w:rsidP="00015975">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FD05AE" w14:textId="77777777" w:rsidR="00C521B3" w:rsidRPr="001B1679" w:rsidRDefault="00C521B3" w:rsidP="00015975">
            <w:pPr>
              <w:pStyle w:val="TAL"/>
              <w:rPr>
                <w:sz w:val="16"/>
                <w:szCs w:val="16"/>
              </w:rPr>
            </w:pPr>
            <w:r w:rsidRPr="001B1679">
              <w:rPr>
                <w:sz w:val="16"/>
                <w:szCs w:val="16"/>
              </w:rPr>
              <w:t>TR 26.865-100 - ISAR Requirements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FE34B"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4F6A1E" w14:textId="77777777" w:rsidR="00C521B3" w:rsidRPr="001B1679" w:rsidRDefault="00C521B3" w:rsidP="00015975">
            <w:pPr>
              <w:pStyle w:val="TAL"/>
              <w:rPr>
                <w:sz w:val="16"/>
                <w:szCs w:val="16"/>
              </w:rPr>
            </w:pPr>
            <w:r w:rsidRPr="001B1679">
              <w:rPr>
                <w:sz w:val="16"/>
                <w:szCs w:val="16"/>
              </w:rPr>
              <w:t>26.865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DA6F1BE" w14:textId="77777777" w:rsidR="00C521B3" w:rsidRPr="001B1679" w:rsidRDefault="00C521B3" w:rsidP="00015975">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94CEA1" w14:textId="77777777" w:rsidR="00C521B3" w:rsidRPr="001B1679" w:rsidRDefault="00C521B3" w:rsidP="00015975">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7D0B3" w14:textId="77777777" w:rsidR="00C521B3" w:rsidRPr="001B1679" w:rsidRDefault="00C521B3" w:rsidP="00015975">
            <w:pPr>
              <w:pStyle w:val="TAL"/>
              <w:rPr>
                <w:sz w:val="16"/>
                <w:szCs w:val="16"/>
              </w:rPr>
            </w:pPr>
            <w:r w:rsidRPr="001B1679">
              <w:rPr>
                <w:sz w:val="16"/>
                <w:szCs w:val="16"/>
              </w:rPr>
              <w:t>ISAR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E578A" w14:textId="77777777" w:rsidR="00C521B3" w:rsidRPr="001B1679" w:rsidRDefault="00C521B3" w:rsidP="00015975">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1345B" w14:textId="77777777" w:rsidR="00C521B3" w:rsidRPr="001B1679" w:rsidRDefault="00C521B3" w:rsidP="00015975">
            <w:pPr>
              <w:pStyle w:val="TAL"/>
              <w:rPr>
                <w:sz w:val="16"/>
                <w:szCs w:val="16"/>
              </w:rPr>
            </w:pPr>
            <w:r w:rsidRPr="001B1679">
              <w:rPr>
                <w:sz w:val="16"/>
                <w:szCs w:val="16"/>
              </w:rPr>
              <w:t>Noted</w:t>
            </w:r>
          </w:p>
        </w:tc>
      </w:tr>
      <w:tr w:rsidR="00C521B3" w14:paraId="66019CAA" w14:textId="77777777" w:rsidTr="00015975">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1CE02" w14:textId="77777777" w:rsidR="00C521B3" w:rsidRPr="001B1679" w:rsidRDefault="00C521B3" w:rsidP="00015975">
            <w:pPr>
              <w:pStyle w:val="TAL"/>
              <w:rPr>
                <w:sz w:val="16"/>
                <w:szCs w:val="16"/>
              </w:rPr>
            </w:pPr>
            <w:r w:rsidRPr="001B1679">
              <w:rPr>
                <w:sz w:val="16"/>
                <w:szCs w:val="16"/>
              </w:rPr>
              <w:t>SP-231749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92181" w14:textId="77777777" w:rsidR="00C521B3" w:rsidRPr="001B1679" w:rsidRDefault="00C521B3" w:rsidP="00015975">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73898" w14:textId="77777777" w:rsidR="00C521B3" w:rsidRPr="001B1679" w:rsidRDefault="00C521B3" w:rsidP="00015975">
            <w:pPr>
              <w:pStyle w:val="TAL"/>
              <w:rPr>
                <w:sz w:val="16"/>
                <w:szCs w:val="16"/>
              </w:rPr>
            </w:pPr>
            <w:r w:rsidRPr="001B1679">
              <w:rPr>
                <w:sz w:val="16"/>
                <w:szCs w:val="16"/>
              </w:rPr>
              <w:t>Draft TS 32.279 '5G Multicast-broadcast Services charging; Stage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2D3E6" w14:textId="77777777" w:rsidR="00C521B3" w:rsidRPr="001B1679" w:rsidRDefault="00C521B3" w:rsidP="00015975">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7C644" w14:textId="77777777" w:rsidR="00C521B3" w:rsidRPr="001B1679" w:rsidRDefault="00C521B3" w:rsidP="00015975">
            <w:pPr>
              <w:pStyle w:val="TAL"/>
              <w:rPr>
                <w:sz w:val="16"/>
                <w:szCs w:val="16"/>
              </w:rPr>
            </w:pPr>
            <w:r w:rsidRPr="001B1679">
              <w:rPr>
                <w:sz w:val="16"/>
                <w:szCs w:val="16"/>
              </w:rPr>
              <w:t>32.279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99E02E2" w14:textId="77777777" w:rsidR="00C521B3" w:rsidRPr="001B1679" w:rsidRDefault="00C521B3" w:rsidP="00015975">
            <w:pPr>
              <w:pStyle w:val="TAL"/>
              <w:rPr>
                <w:sz w:val="16"/>
                <w:szCs w:val="16"/>
              </w:rPr>
            </w:pPr>
            <w:r w:rsidRPr="001B1679">
              <w:rPr>
                <w:sz w:val="16"/>
                <w:szCs w:val="16"/>
              </w:rPr>
              <w:t>1.0.1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E16C51" w14:textId="77777777" w:rsidR="00C521B3" w:rsidRPr="001B1679" w:rsidRDefault="00C521B3" w:rsidP="00015975">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565EC" w14:textId="77777777" w:rsidR="00C521B3" w:rsidRPr="001B1679" w:rsidRDefault="00C521B3" w:rsidP="00015975">
            <w:pPr>
              <w:pStyle w:val="TAL"/>
              <w:rPr>
                <w:sz w:val="16"/>
                <w:szCs w:val="16"/>
              </w:rPr>
            </w:pPr>
            <w:r w:rsidRPr="001B1679">
              <w:rPr>
                <w:sz w:val="16"/>
                <w:szCs w:val="16"/>
              </w:rPr>
              <w:t>5MBS_CH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3EA60" w14:textId="77777777" w:rsidR="00C521B3" w:rsidRPr="001B1679" w:rsidRDefault="00C521B3" w:rsidP="00015975">
            <w:pPr>
              <w:pStyle w:val="TAL"/>
              <w:rPr>
                <w:sz w:val="16"/>
                <w:szCs w:val="16"/>
              </w:rPr>
            </w:pPr>
            <w:r w:rsidRPr="001B1679">
              <w:rPr>
                <w:sz w:val="16"/>
                <w:szCs w:val="16"/>
              </w:rPr>
              <w:t>Revision of SP-231529.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E31DF9" w14:textId="77777777" w:rsidR="00C521B3" w:rsidRPr="001B1679" w:rsidRDefault="00C521B3" w:rsidP="00015975">
            <w:pPr>
              <w:pStyle w:val="TAL"/>
              <w:rPr>
                <w:sz w:val="16"/>
                <w:szCs w:val="16"/>
              </w:rPr>
            </w:pPr>
            <w:r w:rsidRPr="001B1679">
              <w:rPr>
                <w:sz w:val="16"/>
                <w:szCs w:val="16"/>
              </w:rPr>
              <w:t>Noted</w:t>
            </w:r>
          </w:p>
        </w:tc>
      </w:tr>
    </w:tbl>
    <w:p w14:paraId="66E42356" w14:textId="77777777" w:rsidR="00C521B3" w:rsidRDefault="00C521B3" w:rsidP="00C521B3">
      <w:r>
        <w:t>17 Entries</w:t>
      </w:r>
    </w:p>
    <w:p w14:paraId="592C8490" w14:textId="77777777" w:rsidR="00C521B3" w:rsidRDefault="00C521B3" w:rsidP="00C521B3"/>
    <w:p w14:paraId="1BE67EDA" w14:textId="77777777" w:rsidR="00C521B3" w:rsidRDefault="00C521B3" w:rsidP="00C521B3">
      <w:pPr>
        <w:pStyle w:val="Heading1"/>
      </w:pPr>
      <w:bookmarkStart w:id="152" w:name="_Toc153785336"/>
      <w:r>
        <w:t>E.3</w:t>
      </w:r>
      <w:r>
        <w:tab/>
        <w:t>List of CR Packs Status</w:t>
      </w:r>
      <w:bookmarkEnd w:id="152"/>
    </w:p>
    <w:p w14:paraId="749D324E" w14:textId="77777777" w:rsidR="00C521B3" w:rsidRDefault="00C521B3" w:rsidP="00C521B3">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1482"/>
      </w:tblGrid>
      <w:tr w:rsidR="00C521B3" w14:paraId="284A3386" w14:textId="77777777" w:rsidTr="00015975">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9FD49E" w14:textId="77777777" w:rsidR="00C521B3" w:rsidRDefault="00C521B3" w:rsidP="00015975">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AC9C06" w14:textId="77777777" w:rsidR="00C521B3" w:rsidRDefault="00C521B3" w:rsidP="00015975">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3EA57DE" w14:textId="77777777" w:rsidR="00C521B3" w:rsidRDefault="00C521B3" w:rsidP="00015975">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399047" w14:textId="77777777" w:rsidR="00C521B3" w:rsidRDefault="00C521B3" w:rsidP="00015975">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60C936" w14:textId="77777777" w:rsidR="00C521B3" w:rsidRDefault="00C521B3" w:rsidP="00015975">
            <w:pPr>
              <w:pStyle w:val="TAH"/>
            </w:pPr>
            <w:r w:rsidRPr="00BB3F37">
              <w:t>Comment</w:t>
            </w:r>
          </w:p>
        </w:tc>
        <w:tc>
          <w:tcPr>
            <w:tcW w:w="148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13F927" w14:textId="77777777" w:rsidR="00C521B3" w:rsidRDefault="00C521B3" w:rsidP="00015975">
            <w:pPr>
              <w:pStyle w:val="TAH"/>
            </w:pPr>
            <w:r w:rsidRPr="00BB3F37">
              <w:t>Status</w:t>
            </w:r>
          </w:p>
        </w:tc>
      </w:tr>
      <w:tr w:rsidR="00C521B3" w14:paraId="30D5A08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A753CD" w14:textId="77777777" w:rsidR="00C521B3" w:rsidRPr="001B1679" w:rsidRDefault="00C521B3" w:rsidP="00015975">
            <w:pPr>
              <w:pStyle w:val="TAL"/>
              <w:rPr>
                <w:sz w:val="16"/>
                <w:szCs w:val="16"/>
              </w:rPr>
            </w:pPr>
            <w:r w:rsidRPr="0023731E">
              <w:rPr>
                <w:sz w:val="16"/>
                <w:szCs w:val="16"/>
              </w:rPr>
              <w:t>SP-231476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46BB2F" w14:textId="77777777" w:rsidR="00C521B3" w:rsidRPr="001B1679" w:rsidRDefault="00C521B3" w:rsidP="00015975">
            <w:pPr>
              <w:pStyle w:val="TAL"/>
              <w:rPr>
                <w:sz w:val="16"/>
                <w:szCs w:val="16"/>
              </w:rPr>
            </w:pPr>
            <w:r w:rsidRPr="0023731E">
              <w:rPr>
                <w:sz w:val="16"/>
                <w:szCs w:val="16"/>
              </w:rPr>
              <w:t>Rel-18 CRs on Intent driven management service for mobile network phase 2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87E080" w14:textId="77777777" w:rsidR="00C521B3" w:rsidRPr="001B1679"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BC73F4" w14:textId="77777777" w:rsidR="00C521B3" w:rsidRPr="001B1679" w:rsidRDefault="00C521B3" w:rsidP="00015975">
            <w:pPr>
              <w:pStyle w:val="TAL"/>
              <w:rPr>
                <w:sz w:val="16"/>
                <w:szCs w:val="16"/>
              </w:rPr>
            </w:pPr>
            <w:r w:rsidRPr="0023731E">
              <w:rPr>
                <w:sz w:val="16"/>
                <w:szCs w:val="16"/>
              </w:rPr>
              <w:t>28.312 CR0156; 28.312 CR0161; 28.312 CR0159R1; 28.312 CR0158R1; 28.312 CR0172; 28.312 CR0183; 28.312 CR0184; 28.312 CR0186; 28.312 CR0196; 28.312 CR0175R1; 28.312 CR0198R1; 28.312 CR0171R1; 28.312 CR0173R1; 28.312 CR0185R1; 28.312 CR0191R1; 28.312 CR0174R1; 28.312 CR0177R1; 28.312 CR0190R1; 28.312 CR0179R1; 28.312 CR0176R1; 28.312 CR0182R1; 28.312 CR0199R1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B92F61" w14:textId="77777777" w:rsidR="00C521B3" w:rsidRPr="001B1679"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5B90FB" w14:textId="77777777" w:rsidR="00C521B3" w:rsidRPr="001B1679" w:rsidRDefault="00C521B3" w:rsidP="00015975">
            <w:pPr>
              <w:pStyle w:val="TAL"/>
              <w:rPr>
                <w:sz w:val="16"/>
                <w:szCs w:val="16"/>
              </w:rPr>
            </w:pPr>
            <w:r w:rsidRPr="0023731E">
              <w:rPr>
                <w:sz w:val="16"/>
                <w:szCs w:val="16"/>
              </w:rPr>
              <w:t>Approved</w:t>
            </w:r>
          </w:p>
        </w:tc>
      </w:tr>
      <w:tr w:rsidR="00C521B3" w14:paraId="042D4EE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7B8554" w14:textId="77777777" w:rsidR="00C521B3" w:rsidRPr="0023731E" w:rsidRDefault="00C521B3" w:rsidP="00015975">
            <w:pPr>
              <w:pStyle w:val="TAL"/>
              <w:rPr>
                <w:sz w:val="16"/>
                <w:szCs w:val="16"/>
              </w:rPr>
            </w:pPr>
            <w:r w:rsidRPr="0023731E">
              <w:rPr>
                <w:sz w:val="16"/>
                <w:szCs w:val="16"/>
              </w:rPr>
              <w:t>SP-231475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3B6AE49" w14:textId="77777777" w:rsidR="00C521B3" w:rsidRPr="0023731E" w:rsidRDefault="00C521B3" w:rsidP="00015975">
            <w:pPr>
              <w:pStyle w:val="TAL"/>
              <w:rPr>
                <w:sz w:val="16"/>
                <w:szCs w:val="16"/>
              </w:rPr>
            </w:pPr>
            <w:r w:rsidRPr="0023731E">
              <w:rPr>
                <w:sz w:val="16"/>
                <w:szCs w:val="16"/>
              </w:rPr>
              <w:t>Rel-18 CRs on Intent driven management service for mobile network phase 2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4902A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F74726" w14:textId="77777777" w:rsidR="00C521B3" w:rsidRPr="0023731E" w:rsidRDefault="00C521B3" w:rsidP="00015975">
            <w:pPr>
              <w:pStyle w:val="TAL"/>
              <w:rPr>
                <w:sz w:val="16"/>
                <w:szCs w:val="16"/>
              </w:rPr>
            </w:pPr>
            <w:r w:rsidRPr="0023731E">
              <w:rPr>
                <w:sz w:val="16"/>
                <w:szCs w:val="16"/>
              </w:rPr>
              <w:t>28.312 CR0120; 28.312 CR0121; 28.312 CR0126; 28.312 CR0130; 28.312 CR0133; 28.312 CR0136; 28.312 CR0117R2; 28.312 CR0143R1; 28.312 CR0152R1; 28.312 CR0154R1; 28.312 CR0141R1; 28.312 CR0127R1; 28.312 CR0129R1; 28.312 CR0140R1; 28.312 CR0150R1; 28.312 CR0131R1; 28.312 CR0132R1; 28.310 CR0038R1; 28.312 CR0128R1; 28.312 CR0155R1; 28.312 CR0153R2; 28.312 CR0142R3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715EC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A4DC28C" w14:textId="77777777" w:rsidR="00C521B3" w:rsidRPr="0023731E" w:rsidRDefault="00C521B3" w:rsidP="00015975">
            <w:pPr>
              <w:pStyle w:val="TAL"/>
              <w:rPr>
                <w:sz w:val="16"/>
                <w:szCs w:val="16"/>
              </w:rPr>
            </w:pPr>
            <w:r w:rsidRPr="0023731E">
              <w:rPr>
                <w:sz w:val="16"/>
                <w:szCs w:val="16"/>
              </w:rPr>
              <w:t>Approved</w:t>
            </w:r>
          </w:p>
        </w:tc>
      </w:tr>
      <w:tr w:rsidR="00C521B3" w14:paraId="129FE5D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399A4F" w14:textId="77777777" w:rsidR="00C521B3" w:rsidRPr="0023731E" w:rsidRDefault="00C521B3" w:rsidP="00015975">
            <w:pPr>
              <w:pStyle w:val="TAL"/>
              <w:rPr>
                <w:sz w:val="16"/>
                <w:szCs w:val="16"/>
              </w:rPr>
            </w:pPr>
            <w:r w:rsidRPr="0023731E">
              <w:rPr>
                <w:sz w:val="16"/>
                <w:szCs w:val="16"/>
              </w:rPr>
              <w:t>SP-231474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E1BC18" w14:textId="77777777" w:rsidR="00C521B3" w:rsidRPr="0023731E" w:rsidRDefault="00C521B3" w:rsidP="00015975">
            <w:pPr>
              <w:pStyle w:val="TAL"/>
              <w:rPr>
                <w:sz w:val="16"/>
                <w:szCs w:val="16"/>
              </w:rPr>
            </w:pPr>
            <w:r w:rsidRPr="0023731E">
              <w:rPr>
                <w:sz w:val="16"/>
                <w:szCs w:val="16"/>
              </w:rPr>
              <w:t>Rel-17 CRs on Intent driven management service for mobile network</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F98DB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BE19F1" w14:textId="77777777" w:rsidR="00C521B3" w:rsidRPr="0023731E" w:rsidRDefault="00C521B3" w:rsidP="00015975">
            <w:pPr>
              <w:pStyle w:val="TAL"/>
              <w:rPr>
                <w:sz w:val="16"/>
                <w:szCs w:val="16"/>
              </w:rPr>
            </w:pPr>
            <w:r w:rsidRPr="0023731E">
              <w:rPr>
                <w:sz w:val="16"/>
                <w:szCs w:val="16"/>
              </w:rPr>
              <w:t>28.312 CR0118; 28.312 CR0119; 28.312 CR0122; 28.312 CR0134; 28.312 CR0135; 28.312 CR0165; 28.312 CR0123R1; 28.312 CR0124R1; 28.312 CR0138R1; 28.312 CR0139R2; 28.312 CR0166R1; 28.312 CR0187; 28.312 CR0188; 28.312 CR0192R1; 28.312 CR0193R1; 28.312 CR0194R1; 28.312 CR0195R1; 28.312 CR0200R1; 28.312 CR0201R1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F60D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C6E6830" w14:textId="77777777" w:rsidR="00C521B3" w:rsidRPr="0023731E" w:rsidRDefault="00C521B3" w:rsidP="00015975">
            <w:pPr>
              <w:pStyle w:val="TAL"/>
              <w:rPr>
                <w:sz w:val="16"/>
                <w:szCs w:val="16"/>
              </w:rPr>
            </w:pPr>
            <w:r w:rsidRPr="0023731E">
              <w:rPr>
                <w:sz w:val="16"/>
                <w:szCs w:val="16"/>
              </w:rPr>
              <w:t>Approved</w:t>
            </w:r>
          </w:p>
        </w:tc>
      </w:tr>
      <w:tr w:rsidR="00C521B3" w14:paraId="6CEEF0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41FC65" w14:textId="77777777" w:rsidR="00C521B3" w:rsidRPr="0023731E" w:rsidRDefault="00C521B3" w:rsidP="00015975">
            <w:pPr>
              <w:pStyle w:val="TAL"/>
              <w:rPr>
                <w:sz w:val="16"/>
                <w:szCs w:val="16"/>
              </w:rPr>
            </w:pPr>
            <w:r w:rsidRPr="0023731E">
              <w:rPr>
                <w:sz w:val="16"/>
                <w:szCs w:val="16"/>
              </w:rPr>
              <w:t>SP-231473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7C6F81" w14:textId="77777777" w:rsidR="00C521B3" w:rsidRPr="0023731E" w:rsidRDefault="00C521B3" w:rsidP="00015975">
            <w:pPr>
              <w:pStyle w:val="TAL"/>
              <w:rPr>
                <w:sz w:val="16"/>
                <w:szCs w:val="16"/>
              </w:rPr>
            </w:pPr>
            <w:r w:rsidRPr="0023731E">
              <w:rPr>
                <w:sz w:val="16"/>
                <w:szCs w:val="16"/>
              </w:rPr>
              <w:t>Rel-18 CRs on Charging Aspects of IMS Data Channel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CE864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02002C" w14:textId="77777777" w:rsidR="00C521B3" w:rsidRPr="0023731E" w:rsidRDefault="00C521B3" w:rsidP="00015975">
            <w:pPr>
              <w:pStyle w:val="TAL"/>
              <w:rPr>
                <w:sz w:val="16"/>
                <w:szCs w:val="16"/>
              </w:rPr>
            </w:pPr>
            <w:r w:rsidRPr="0023731E">
              <w:rPr>
                <w:sz w:val="16"/>
                <w:szCs w:val="16"/>
              </w:rPr>
              <w:t>32.260 CR0432R1; 32.260 CR0433R1; 32.291 CR0504R1; 32.298 CR0954R1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D828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D15807B" w14:textId="77777777" w:rsidR="00C521B3" w:rsidRPr="0023731E" w:rsidRDefault="00C521B3" w:rsidP="00015975">
            <w:pPr>
              <w:pStyle w:val="TAL"/>
              <w:rPr>
                <w:sz w:val="16"/>
                <w:szCs w:val="16"/>
              </w:rPr>
            </w:pPr>
            <w:r w:rsidRPr="0023731E">
              <w:rPr>
                <w:sz w:val="16"/>
                <w:szCs w:val="16"/>
              </w:rPr>
              <w:t>Approved</w:t>
            </w:r>
          </w:p>
        </w:tc>
      </w:tr>
      <w:tr w:rsidR="00C521B3" w14:paraId="163291A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8029F1" w14:textId="77777777" w:rsidR="00C521B3" w:rsidRPr="0023731E" w:rsidRDefault="00C521B3" w:rsidP="00015975">
            <w:pPr>
              <w:pStyle w:val="TAL"/>
              <w:rPr>
                <w:sz w:val="16"/>
                <w:szCs w:val="16"/>
              </w:rPr>
            </w:pPr>
            <w:r w:rsidRPr="0023731E">
              <w:rPr>
                <w:sz w:val="16"/>
                <w:szCs w:val="16"/>
              </w:rPr>
              <w:t>SP-231470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D5BC52" w14:textId="77777777" w:rsidR="00C521B3" w:rsidRPr="0023731E" w:rsidRDefault="00C521B3" w:rsidP="00015975">
            <w:pPr>
              <w:pStyle w:val="TAL"/>
              <w:rPr>
                <w:sz w:val="16"/>
                <w:szCs w:val="16"/>
              </w:rPr>
            </w:pPr>
            <w:r w:rsidRPr="0023731E">
              <w:rPr>
                <w:sz w:val="16"/>
                <w:szCs w:val="16"/>
              </w:rPr>
              <w:t>Rel-18 CRs on Charging Aspects for Enhanced Support of Non-Public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A6715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576230" w14:textId="77777777" w:rsidR="00C521B3" w:rsidRPr="0023731E" w:rsidRDefault="00C521B3" w:rsidP="00015975">
            <w:pPr>
              <w:pStyle w:val="TAL"/>
              <w:rPr>
                <w:sz w:val="16"/>
                <w:szCs w:val="16"/>
              </w:rPr>
            </w:pPr>
            <w:r w:rsidRPr="0023731E">
              <w:rPr>
                <w:sz w:val="16"/>
                <w:szCs w:val="16"/>
              </w:rPr>
              <w:t>32.256 CR0015R1; 32.256 CR0016R1; 32.255 CR0447R1; 32.255 CR0486R1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E92C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4316669" w14:textId="77777777" w:rsidR="00C521B3" w:rsidRPr="0023731E" w:rsidRDefault="00C521B3" w:rsidP="00015975">
            <w:pPr>
              <w:pStyle w:val="TAL"/>
              <w:rPr>
                <w:sz w:val="16"/>
                <w:szCs w:val="16"/>
              </w:rPr>
            </w:pPr>
            <w:r w:rsidRPr="0023731E">
              <w:rPr>
                <w:sz w:val="16"/>
                <w:szCs w:val="16"/>
              </w:rPr>
              <w:t>Approved</w:t>
            </w:r>
          </w:p>
        </w:tc>
      </w:tr>
      <w:tr w:rsidR="00C521B3" w14:paraId="5F4946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099768" w14:textId="77777777" w:rsidR="00C521B3" w:rsidRPr="0023731E" w:rsidRDefault="00C521B3" w:rsidP="00015975">
            <w:pPr>
              <w:pStyle w:val="TAL"/>
              <w:rPr>
                <w:sz w:val="16"/>
                <w:szCs w:val="16"/>
              </w:rPr>
            </w:pPr>
            <w:r w:rsidRPr="0023731E">
              <w:rPr>
                <w:sz w:val="16"/>
                <w:szCs w:val="16"/>
              </w:rPr>
              <w:t>SP-231472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023EAB" w14:textId="77777777" w:rsidR="00C521B3" w:rsidRPr="0023731E" w:rsidRDefault="00C521B3" w:rsidP="00015975">
            <w:pPr>
              <w:pStyle w:val="TAL"/>
              <w:rPr>
                <w:sz w:val="16"/>
                <w:szCs w:val="16"/>
              </w:rPr>
            </w:pPr>
            <w:r w:rsidRPr="0023731E">
              <w:rPr>
                <w:sz w:val="16"/>
                <w:szCs w:val="16"/>
              </w:rPr>
              <w:t>Rel-18 CRs on Service based management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2B0C1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7A8D31" w14:textId="77777777" w:rsidR="00C521B3" w:rsidRPr="0023731E" w:rsidRDefault="00C521B3" w:rsidP="00015975">
            <w:pPr>
              <w:pStyle w:val="TAL"/>
              <w:rPr>
                <w:sz w:val="16"/>
                <w:szCs w:val="16"/>
              </w:rPr>
            </w:pPr>
            <w:r w:rsidRPr="0023731E">
              <w:rPr>
                <w:sz w:val="16"/>
                <w:szCs w:val="16"/>
              </w:rPr>
              <w:t>28.623 CR0268; 28.533 CR0120R1; 28.533 CR0121R1; 28.532 CR0293R1; 28.532 CR0294R1; 28.532 CR0295R1; 28.533 CR0122R1; 32.300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87604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3863919" w14:textId="77777777" w:rsidR="00C521B3" w:rsidRPr="0023731E" w:rsidRDefault="00C521B3" w:rsidP="00015975">
            <w:pPr>
              <w:pStyle w:val="TAL"/>
              <w:rPr>
                <w:sz w:val="16"/>
                <w:szCs w:val="16"/>
              </w:rPr>
            </w:pPr>
            <w:r w:rsidRPr="0023731E">
              <w:rPr>
                <w:sz w:val="16"/>
                <w:szCs w:val="16"/>
              </w:rPr>
              <w:t>Approved</w:t>
            </w:r>
          </w:p>
        </w:tc>
      </w:tr>
      <w:tr w:rsidR="00C521B3" w14:paraId="661E8D2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2B34D3" w14:textId="77777777" w:rsidR="00C521B3" w:rsidRPr="0023731E" w:rsidRDefault="00C521B3" w:rsidP="00015975">
            <w:pPr>
              <w:pStyle w:val="TAL"/>
              <w:rPr>
                <w:sz w:val="16"/>
                <w:szCs w:val="16"/>
              </w:rPr>
            </w:pPr>
            <w:r w:rsidRPr="0023731E">
              <w:rPr>
                <w:sz w:val="16"/>
                <w:szCs w:val="16"/>
              </w:rPr>
              <w:t>SP-231469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9641AB" w14:textId="77777777" w:rsidR="00C521B3" w:rsidRPr="0023731E" w:rsidRDefault="00C521B3" w:rsidP="00015975">
            <w:pPr>
              <w:pStyle w:val="TAL"/>
              <w:rPr>
                <w:sz w:val="16"/>
                <w:szCs w:val="16"/>
              </w:rPr>
            </w:pPr>
            <w:r w:rsidRPr="0023731E">
              <w:rPr>
                <w:sz w:val="16"/>
                <w:szCs w:val="16"/>
              </w:rPr>
              <w:t>Rel-18 CRs on Network slice provisioning enhancement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620DB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B61CF2" w14:textId="77777777" w:rsidR="00C521B3" w:rsidRPr="0023731E" w:rsidRDefault="00C521B3" w:rsidP="00015975">
            <w:pPr>
              <w:pStyle w:val="TAL"/>
              <w:rPr>
                <w:sz w:val="16"/>
                <w:szCs w:val="16"/>
              </w:rPr>
            </w:pPr>
            <w:r w:rsidRPr="0023731E">
              <w:rPr>
                <w:sz w:val="16"/>
                <w:szCs w:val="16"/>
              </w:rPr>
              <w:t>28.531 CR0228R1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81517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D1F5576" w14:textId="77777777" w:rsidR="00C521B3" w:rsidRPr="0023731E" w:rsidRDefault="00C521B3" w:rsidP="00015975">
            <w:pPr>
              <w:pStyle w:val="TAL"/>
              <w:rPr>
                <w:sz w:val="16"/>
                <w:szCs w:val="16"/>
              </w:rPr>
            </w:pPr>
            <w:r w:rsidRPr="0023731E">
              <w:rPr>
                <w:sz w:val="16"/>
                <w:szCs w:val="16"/>
              </w:rPr>
              <w:t>Approved</w:t>
            </w:r>
          </w:p>
        </w:tc>
      </w:tr>
      <w:tr w:rsidR="00C521B3" w14:paraId="248434E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19B941" w14:textId="77777777" w:rsidR="00C521B3" w:rsidRPr="0023731E" w:rsidRDefault="00C521B3" w:rsidP="00015975">
            <w:pPr>
              <w:pStyle w:val="TAL"/>
              <w:rPr>
                <w:sz w:val="16"/>
                <w:szCs w:val="16"/>
              </w:rPr>
            </w:pPr>
            <w:r w:rsidRPr="0023731E">
              <w:rPr>
                <w:sz w:val="16"/>
                <w:szCs w:val="16"/>
              </w:rPr>
              <w:t>SP-231485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E4D346" w14:textId="77777777" w:rsidR="00C521B3" w:rsidRPr="0023731E" w:rsidRDefault="00C521B3" w:rsidP="00015975">
            <w:pPr>
              <w:pStyle w:val="TAL"/>
              <w:rPr>
                <w:sz w:val="16"/>
                <w:szCs w:val="16"/>
              </w:rPr>
            </w:pPr>
            <w:r w:rsidRPr="0023731E">
              <w:rPr>
                <w:sz w:val="16"/>
                <w:szCs w:val="16"/>
              </w:rPr>
              <w:t>Rel-18 CR on Self-Configuration of RAN Network Entities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89E40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FE5C02" w14:textId="77777777" w:rsidR="00C521B3" w:rsidRPr="0023731E" w:rsidRDefault="00C521B3" w:rsidP="00015975">
            <w:pPr>
              <w:pStyle w:val="TAL"/>
              <w:rPr>
                <w:sz w:val="16"/>
                <w:szCs w:val="16"/>
              </w:rPr>
            </w:pPr>
            <w:r w:rsidRPr="0023731E">
              <w:rPr>
                <w:sz w:val="16"/>
                <w:szCs w:val="16"/>
              </w:rPr>
              <w:t>28.532 CR0299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1C5C5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0E73FA" w14:textId="77777777" w:rsidR="00C521B3" w:rsidRPr="0023731E" w:rsidRDefault="00C521B3" w:rsidP="00015975">
            <w:pPr>
              <w:pStyle w:val="TAL"/>
              <w:rPr>
                <w:sz w:val="16"/>
                <w:szCs w:val="16"/>
              </w:rPr>
            </w:pPr>
            <w:r w:rsidRPr="0023731E">
              <w:rPr>
                <w:sz w:val="16"/>
                <w:szCs w:val="16"/>
              </w:rPr>
              <w:t>Approved</w:t>
            </w:r>
          </w:p>
        </w:tc>
      </w:tr>
      <w:tr w:rsidR="00C521B3" w14:paraId="59D5C5B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ED8DB3" w14:textId="77777777" w:rsidR="00C521B3" w:rsidRPr="0023731E" w:rsidRDefault="00C521B3" w:rsidP="00015975">
            <w:pPr>
              <w:pStyle w:val="TAL"/>
              <w:rPr>
                <w:sz w:val="16"/>
                <w:szCs w:val="16"/>
              </w:rPr>
            </w:pPr>
            <w:r w:rsidRPr="0023731E">
              <w:rPr>
                <w:sz w:val="16"/>
                <w:szCs w:val="16"/>
              </w:rPr>
              <w:t>SP-231471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6216CB" w14:textId="77777777" w:rsidR="00C521B3" w:rsidRPr="0023731E" w:rsidRDefault="00C521B3" w:rsidP="00015975">
            <w:pPr>
              <w:pStyle w:val="TAL"/>
              <w:rPr>
                <w:sz w:val="16"/>
                <w:szCs w:val="16"/>
              </w:rPr>
            </w:pPr>
            <w:r w:rsidRPr="0023731E">
              <w:rPr>
                <w:sz w:val="16"/>
                <w:szCs w:val="16"/>
              </w:rPr>
              <w:t>Rel-17 CRs on Enhancements of 5G performance measurements and KPIs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1152D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A508DB" w14:textId="77777777" w:rsidR="00C521B3" w:rsidRPr="0023731E" w:rsidRDefault="00C521B3" w:rsidP="00015975">
            <w:pPr>
              <w:pStyle w:val="TAL"/>
              <w:rPr>
                <w:sz w:val="16"/>
                <w:szCs w:val="16"/>
              </w:rPr>
            </w:pPr>
            <w:r w:rsidRPr="0023731E">
              <w:rPr>
                <w:sz w:val="16"/>
                <w:szCs w:val="16"/>
              </w:rPr>
              <w:t>28.552 CR0477R1; 28.552 CR0478R1; 28.622 CR0317R1; 28.622 CR0318R1; 28.623 CR0298R1; 28.623 CR0299R1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519D3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0910C9" w14:textId="77777777" w:rsidR="00C521B3" w:rsidRPr="0023731E" w:rsidRDefault="00C521B3" w:rsidP="00015975">
            <w:pPr>
              <w:pStyle w:val="TAL"/>
              <w:rPr>
                <w:sz w:val="16"/>
                <w:szCs w:val="16"/>
              </w:rPr>
            </w:pPr>
            <w:r w:rsidRPr="0023731E">
              <w:rPr>
                <w:sz w:val="16"/>
                <w:szCs w:val="16"/>
              </w:rPr>
              <w:t>Approved</w:t>
            </w:r>
          </w:p>
        </w:tc>
      </w:tr>
      <w:tr w:rsidR="00C521B3" w14:paraId="6E10D7F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0EB706" w14:textId="77777777" w:rsidR="00C521B3" w:rsidRPr="0023731E" w:rsidRDefault="00C521B3" w:rsidP="00015975">
            <w:pPr>
              <w:pStyle w:val="TAL"/>
              <w:rPr>
                <w:sz w:val="16"/>
                <w:szCs w:val="16"/>
              </w:rPr>
            </w:pPr>
            <w:r w:rsidRPr="0023731E">
              <w:rPr>
                <w:sz w:val="16"/>
                <w:szCs w:val="16"/>
              </w:rPr>
              <w:t>SP-231468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904E33" w14:textId="77777777" w:rsidR="00C521B3" w:rsidRPr="0023731E" w:rsidRDefault="00C521B3" w:rsidP="00015975">
            <w:pPr>
              <w:pStyle w:val="TAL"/>
              <w:rPr>
                <w:sz w:val="16"/>
                <w:szCs w:val="16"/>
              </w:rPr>
            </w:pPr>
            <w:r w:rsidRPr="0023731E">
              <w:rPr>
                <w:sz w:val="16"/>
                <w:szCs w:val="16"/>
              </w:rPr>
              <w:t>Rel-17 CRs on Enhancements of Management Data Analytics Service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14DF7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CD58AF" w14:textId="77777777" w:rsidR="00C521B3" w:rsidRPr="0023731E" w:rsidRDefault="00C521B3" w:rsidP="00015975">
            <w:pPr>
              <w:pStyle w:val="TAL"/>
              <w:rPr>
                <w:sz w:val="16"/>
                <w:szCs w:val="16"/>
              </w:rPr>
            </w:pPr>
            <w:r w:rsidRPr="0023731E">
              <w:rPr>
                <w:sz w:val="16"/>
                <w:szCs w:val="16"/>
              </w:rPr>
              <w:t>28.552 CR0493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CFE8A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1CEF30" w14:textId="77777777" w:rsidR="00C521B3" w:rsidRPr="0023731E" w:rsidRDefault="00C521B3" w:rsidP="00015975">
            <w:pPr>
              <w:pStyle w:val="TAL"/>
              <w:rPr>
                <w:sz w:val="16"/>
                <w:szCs w:val="16"/>
              </w:rPr>
            </w:pPr>
            <w:r w:rsidRPr="0023731E">
              <w:rPr>
                <w:sz w:val="16"/>
                <w:szCs w:val="16"/>
              </w:rPr>
              <w:t>Approved</w:t>
            </w:r>
          </w:p>
        </w:tc>
      </w:tr>
      <w:tr w:rsidR="00C521B3" w14:paraId="08121A8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3AA655" w14:textId="77777777" w:rsidR="00C521B3" w:rsidRPr="0023731E" w:rsidRDefault="00C521B3" w:rsidP="00015975">
            <w:pPr>
              <w:pStyle w:val="TAL"/>
              <w:rPr>
                <w:sz w:val="16"/>
                <w:szCs w:val="16"/>
              </w:rPr>
            </w:pPr>
            <w:r w:rsidRPr="0023731E">
              <w:rPr>
                <w:sz w:val="16"/>
                <w:szCs w:val="16"/>
              </w:rPr>
              <w:t>SP-231477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0BBEF4" w14:textId="77777777" w:rsidR="00C521B3" w:rsidRPr="0023731E" w:rsidRDefault="00C521B3" w:rsidP="00015975">
            <w:pPr>
              <w:pStyle w:val="TAL"/>
              <w:rPr>
                <w:sz w:val="16"/>
                <w:szCs w:val="16"/>
              </w:rPr>
            </w:pPr>
            <w:r w:rsidRPr="0023731E">
              <w:rPr>
                <w:sz w:val="16"/>
                <w:szCs w:val="16"/>
              </w:rPr>
              <w:t>Rel-18 CRs on Management Aspects of 5G Network Sharing Phase2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A979B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AE8074" w14:textId="77777777" w:rsidR="00C521B3" w:rsidRPr="0023731E" w:rsidRDefault="00C521B3" w:rsidP="00015975">
            <w:pPr>
              <w:pStyle w:val="TAL"/>
              <w:rPr>
                <w:sz w:val="16"/>
                <w:szCs w:val="16"/>
              </w:rPr>
            </w:pPr>
            <w:r w:rsidRPr="0023731E">
              <w:rPr>
                <w:sz w:val="16"/>
                <w:szCs w:val="16"/>
              </w:rPr>
              <w:t>28.541 CR1029; 28.541 CR1030; 28.541 CR1048R1; 28.552 CR0482R1; 28.623 CR0289; 28.552 CR0497; 28.552 CR0498; 32.130 CR0026; 28.622 CR0308R1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828D0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680EF1" w14:textId="77777777" w:rsidR="00C521B3" w:rsidRPr="0023731E" w:rsidRDefault="00C521B3" w:rsidP="00015975">
            <w:pPr>
              <w:pStyle w:val="TAL"/>
              <w:rPr>
                <w:sz w:val="16"/>
                <w:szCs w:val="16"/>
              </w:rPr>
            </w:pPr>
            <w:r w:rsidRPr="0023731E">
              <w:rPr>
                <w:sz w:val="16"/>
                <w:szCs w:val="16"/>
              </w:rPr>
              <w:t>Approved</w:t>
            </w:r>
          </w:p>
        </w:tc>
      </w:tr>
      <w:tr w:rsidR="00C521B3" w14:paraId="1B4458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8F905E" w14:textId="77777777" w:rsidR="00C521B3" w:rsidRPr="0023731E" w:rsidRDefault="00C521B3" w:rsidP="00015975">
            <w:pPr>
              <w:pStyle w:val="TAL"/>
              <w:rPr>
                <w:sz w:val="16"/>
                <w:szCs w:val="16"/>
              </w:rPr>
            </w:pPr>
            <w:r w:rsidRPr="0023731E">
              <w:rPr>
                <w:sz w:val="16"/>
                <w:szCs w:val="16"/>
              </w:rPr>
              <w:t>SP-231479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A24741" w14:textId="77777777" w:rsidR="00C521B3" w:rsidRPr="0023731E" w:rsidRDefault="00C521B3" w:rsidP="00015975">
            <w:pPr>
              <w:pStyle w:val="TAL"/>
              <w:rPr>
                <w:sz w:val="16"/>
                <w:szCs w:val="16"/>
              </w:rPr>
            </w:pPr>
            <w:r w:rsidRPr="0023731E">
              <w:rPr>
                <w:sz w:val="16"/>
                <w:szCs w:val="16"/>
              </w:rPr>
              <w:t>Rel-18 CRs on Management of cloud-native Virtualized Network Functions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94720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E7B2EA" w14:textId="77777777" w:rsidR="00C521B3" w:rsidRPr="0023731E" w:rsidRDefault="00C521B3" w:rsidP="00015975">
            <w:pPr>
              <w:pStyle w:val="TAL"/>
              <w:rPr>
                <w:sz w:val="16"/>
                <w:szCs w:val="16"/>
              </w:rPr>
            </w:pPr>
            <w:r w:rsidRPr="0023731E">
              <w:rPr>
                <w:sz w:val="16"/>
                <w:szCs w:val="16"/>
              </w:rPr>
              <w:t>28.533 CR0119R1; 28.531 CR0224R1; 28.531 CR0227R2; 28.531 CR0231R1; 28.531 CR0225R4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C7873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9AF20A" w14:textId="77777777" w:rsidR="00C521B3" w:rsidRPr="0023731E" w:rsidRDefault="00C521B3" w:rsidP="00015975">
            <w:pPr>
              <w:pStyle w:val="TAL"/>
              <w:rPr>
                <w:sz w:val="16"/>
                <w:szCs w:val="16"/>
              </w:rPr>
            </w:pPr>
            <w:r w:rsidRPr="0023731E">
              <w:rPr>
                <w:sz w:val="16"/>
                <w:szCs w:val="16"/>
              </w:rPr>
              <w:t>Approved</w:t>
            </w:r>
          </w:p>
        </w:tc>
      </w:tr>
      <w:tr w:rsidR="00C521B3" w14:paraId="31C2931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F6A6F0" w14:textId="77777777" w:rsidR="00C521B3" w:rsidRPr="0023731E" w:rsidRDefault="00C521B3" w:rsidP="00015975">
            <w:pPr>
              <w:pStyle w:val="TAL"/>
              <w:rPr>
                <w:sz w:val="16"/>
                <w:szCs w:val="16"/>
              </w:rPr>
            </w:pPr>
            <w:r w:rsidRPr="0023731E">
              <w:rPr>
                <w:sz w:val="16"/>
                <w:szCs w:val="16"/>
              </w:rPr>
              <w:t>SP-231481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6F05B4" w14:textId="77777777" w:rsidR="00C521B3" w:rsidRPr="0023731E" w:rsidRDefault="00C521B3" w:rsidP="00015975">
            <w:pPr>
              <w:pStyle w:val="TAL"/>
              <w:rPr>
                <w:sz w:val="16"/>
                <w:szCs w:val="16"/>
              </w:rPr>
            </w:pPr>
            <w:r w:rsidRPr="0023731E">
              <w:rPr>
                <w:sz w:val="16"/>
                <w:szCs w:val="16"/>
              </w:rPr>
              <w:t>Rel-18 CRs on Network slicing provisioning rules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3A8CEE"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D4554" w14:textId="77777777" w:rsidR="00C521B3" w:rsidRPr="0023731E" w:rsidRDefault="00C521B3" w:rsidP="00015975">
            <w:pPr>
              <w:pStyle w:val="TAL"/>
              <w:rPr>
                <w:sz w:val="16"/>
                <w:szCs w:val="16"/>
              </w:rPr>
            </w:pPr>
            <w:r w:rsidRPr="0023731E">
              <w:rPr>
                <w:sz w:val="16"/>
                <w:szCs w:val="16"/>
              </w:rPr>
              <w:t>28.531 CR0230R1; 28.541 CR0858R9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996A3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88C19B1" w14:textId="77777777" w:rsidR="00C521B3" w:rsidRPr="0023731E" w:rsidRDefault="00C521B3" w:rsidP="00015975">
            <w:pPr>
              <w:pStyle w:val="TAL"/>
              <w:rPr>
                <w:sz w:val="16"/>
                <w:szCs w:val="16"/>
              </w:rPr>
            </w:pPr>
            <w:r w:rsidRPr="0023731E">
              <w:rPr>
                <w:sz w:val="16"/>
                <w:szCs w:val="16"/>
              </w:rPr>
              <w:t>Approved</w:t>
            </w:r>
          </w:p>
        </w:tc>
      </w:tr>
      <w:tr w:rsidR="00C521B3" w14:paraId="0A9FB6A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928419" w14:textId="77777777" w:rsidR="00C521B3" w:rsidRPr="0023731E" w:rsidRDefault="00C521B3" w:rsidP="00015975">
            <w:pPr>
              <w:pStyle w:val="TAL"/>
              <w:rPr>
                <w:sz w:val="16"/>
                <w:szCs w:val="16"/>
              </w:rPr>
            </w:pPr>
            <w:r w:rsidRPr="0023731E">
              <w:rPr>
                <w:sz w:val="16"/>
                <w:szCs w:val="16"/>
              </w:rPr>
              <w:t>SP-231482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E26E46" w14:textId="77777777" w:rsidR="00C521B3" w:rsidRPr="0023731E" w:rsidRDefault="00C521B3" w:rsidP="00015975">
            <w:pPr>
              <w:pStyle w:val="TAL"/>
              <w:rPr>
                <w:sz w:val="16"/>
                <w:szCs w:val="16"/>
              </w:rPr>
            </w:pPr>
            <w:r w:rsidRPr="0023731E">
              <w:rPr>
                <w:sz w:val="16"/>
                <w:szCs w:val="16"/>
              </w:rPr>
              <w:t>Rel-18 CRs on Management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AD604E"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5440E3" w14:textId="77777777" w:rsidR="00C521B3" w:rsidRPr="0023731E" w:rsidRDefault="00C521B3" w:rsidP="00015975">
            <w:pPr>
              <w:pStyle w:val="TAL"/>
              <w:rPr>
                <w:sz w:val="16"/>
                <w:szCs w:val="16"/>
              </w:rPr>
            </w:pPr>
            <w:r w:rsidRPr="0023731E">
              <w:rPr>
                <w:sz w:val="16"/>
                <w:szCs w:val="16"/>
              </w:rPr>
              <w:t>28.557 CR0007R1; 28.557 CR0010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4A394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843987" w14:textId="77777777" w:rsidR="00C521B3" w:rsidRPr="0023731E" w:rsidRDefault="00C521B3" w:rsidP="00015975">
            <w:pPr>
              <w:pStyle w:val="TAL"/>
              <w:rPr>
                <w:sz w:val="16"/>
                <w:szCs w:val="16"/>
              </w:rPr>
            </w:pPr>
            <w:r w:rsidRPr="0023731E">
              <w:rPr>
                <w:sz w:val="16"/>
                <w:szCs w:val="16"/>
              </w:rPr>
              <w:t>Approved</w:t>
            </w:r>
          </w:p>
        </w:tc>
      </w:tr>
      <w:tr w:rsidR="00C521B3" w14:paraId="53E831F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2DF603" w14:textId="77777777" w:rsidR="00C521B3" w:rsidRPr="0023731E" w:rsidRDefault="00C521B3" w:rsidP="00015975">
            <w:pPr>
              <w:pStyle w:val="TAL"/>
              <w:rPr>
                <w:sz w:val="16"/>
                <w:szCs w:val="16"/>
              </w:rPr>
            </w:pPr>
            <w:r w:rsidRPr="0023731E">
              <w:rPr>
                <w:sz w:val="16"/>
                <w:szCs w:val="16"/>
              </w:rPr>
              <w:t>SP-231484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439B6A" w14:textId="77777777" w:rsidR="00C521B3" w:rsidRPr="0023731E" w:rsidRDefault="00C521B3" w:rsidP="00015975">
            <w:pPr>
              <w:pStyle w:val="TAL"/>
              <w:rPr>
                <w:sz w:val="16"/>
                <w:szCs w:val="16"/>
              </w:rPr>
            </w:pPr>
            <w:r w:rsidRPr="0023731E">
              <w:rPr>
                <w:sz w:val="16"/>
                <w:szCs w:val="16"/>
              </w:rPr>
              <w:t>Rel-18 CRs on 5G performance measurements and KPIs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AE38E8"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9D873" w14:textId="77777777" w:rsidR="00C521B3" w:rsidRPr="0023731E" w:rsidRDefault="00C521B3" w:rsidP="00015975">
            <w:pPr>
              <w:pStyle w:val="TAL"/>
              <w:rPr>
                <w:sz w:val="16"/>
                <w:szCs w:val="16"/>
              </w:rPr>
            </w:pPr>
            <w:r w:rsidRPr="0023731E">
              <w:rPr>
                <w:sz w:val="16"/>
                <w:szCs w:val="16"/>
              </w:rPr>
              <w:t>28.552 CR0467; 28.552 CR0465R1; 28.552 CR0466R1; 28.552 CR0485R1; 28.552 CR0486R1; 28.554 CR0147R1; 28.552 CR0501R1; 28.552 CR0499R1; 28.552 CR0500R1; 28.550 CR0084R1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81882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50E182" w14:textId="77777777" w:rsidR="00C521B3" w:rsidRPr="0023731E" w:rsidRDefault="00C521B3" w:rsidP="00015975">
            <w:pPr>
              <w:pStyle w:val="TAL"/>
              <w:rPr>
                <w:sz w:val="16"/>
                <w:szCs w:val="16"/>
              </w:rPr>
            </w:pPr>
            <w:r w:rsidRPr="0023731E">
              <w:rPr>
                <w:sz w:val="16"/>
                <w:szCs w:val="16"/>
              </w:rPr>
              <w:t>Approved</w:t>
            </w:r>
          </w:p>
        </w:tc>
      </w:tr>
      <w:tr w:rsidR="00C521B3" w14:paraId="716912E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D270C2" w14:textId="77777777" w:rsidR="00C521B3" w:rsidRPr="0023731E" w:rsidRDefault="00C521B3" w:rsidP="00015975">
            <w:pPr>
              <w:pStyle w:val="TAL"/>
              <w:rPr>
                <w:sz w:val="16"/>
                <w:szCs w:val="16"/>
              </w:rPr>
            </w:pPr>
            <w:r w:rsidRPr="0023731E">
              <w:rPr>
                <w:sz w:val="16"/>
                <w:szCs w:val="16"/>
              </w:rPr>
              <w:t>SP-231486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3C7EA4" w14:textId="77777777" w:rsidR="00C521B3" w:rsidRPr="0023731E" w:rsidRDefault="00C521B3" w:rsidP="00015975">
            <w:pPr>
              <w:pStyle w:val="TAL"/>
              <w:rPr>
                <w:sz w:val="16"/>
                <w:szCs w:val="16"/>
              </w:rPr>
            </w:pPr>
            <w:r w:rsidRPr="0023731E">
              <w:rPr>
                <w:sz w:val="16"/>
                <w:szCs w:val="16"/>
              </w:rPr>
              <w:t>Rel-15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D3544F"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5648C4" w14:textId="77777777" w:rsidR="00C521B3" w:rsidRPr="0023731E" w:rsidRDefault="00C521B3" w:rsidP="00015975">
            <w:pPr>
              <w:pStyle w:val="TAL"/>
              <w:rPr>
                <w:sz w:val="16"/>
                <w:szCs w:val="16"/>
              </w:rPr>
            </w:pPr>
            <w:r w:rsidRPr="0023731E">
              <w:rPr>
                <w:sz w:val="16"/>
                <w:szCs w:val="16"/>
              </w:rPr>
              <w:t>28.500 CR0008; 28.500 CR0009; 28.500 CR0010; 32.156 CR0076R1; 32.156 CR0077R1; 32.156 CR0078R1; 32.156 CR0079R1; 28.550 CR0080R1; 28.550 CR0081R1; 28.550 CR0082R1; 28.550 CR0083R1; 32.421 CR0111; 32.421 CR0112; 32.421 CR0113; 32.421 CR0114; 28.541 CR1132R1; 28.541 CR1133R1; 28.541 CR1134R1; 28.541 CR1135R1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3280F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8A3D94" w14:textId="77777777" w:rsidR="00C521B3" w:rsidRPr="0023731E" w:rsidRDefault="00C521B3" w:rsidP="00015975">
            <w:pPr>
              <w:pStyle w:val="TAL"/>
              <w:rPr>
                <w:sz w:val="16"/>
                <w:szCs w:val="16"/>
              </w:rPr>
            </w:pPr>
            <w:r w:rsidRPr="0023731E">
              <w:rPr>
                <w:sz w:val="16"/>
                <w:szCs w:val="16"/>
              </w:rPr>
              <w:t>Approved</w:t>
            </w:r>
          </w:p>
        </w:tc>
      </w:tr>
      <w:tr w:rsidR="00C521B3" w14:paraId="20E4714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082F31" w14:textId="77777777" w:rsidR="00C521B3" w:rsidRPr="0023731E" w:rsidRDefault="00C521B3" w:rsidP="00015975">
            <w:pPr>
              <w:pStyle w:val="TAL"/>
              <w:rPr>
                <w:sz w:val="16"/>
                <w:szCs w:val="16"/>
              </w:rPr>
            </w:pPr>
            <w:r w:rsidRPr="0023731E">
              <w:rPr>
                <w:sz w:val="16"/>
                <w:szCs w:val="16"/>
              </w:rPr>
              <w:t>SP-231467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075905" w14:textId="77777777" w:rsidR="00C521B3" w:rsidRPr="0023731E" w:rsidRDefault="00C521B3" w:rsidP="00015975">
            <w:pPr>
              <w:pStyle w:val="TAL"/>
              <w:rPr>
                <w:sz w:val="16"/>
                <w:szCs w:val="16"/>
              </w:rPr>
            </w:pPr>
            <w:r w:rsidRPr="0023731E">
              <w:rPr>
                <w:sz w:val="16"/>
                <w:szCs w:val="16"/>
              </w:rPr>
              <w:t>Rel-17 CRs on Enhancements of Management Data Analytics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EF612"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6307E7" w14:textId="77777777" w:rsidR="00C521B3" w:rsidRPr="0023731E" w:rsidRDefault="00C521B3" w:rsidP="00015975">
            <w:pPr>
              <w:pStyle w:val="TAL"/>
              <w:rPr>
                <w:sz w:val="16"/>
                <w:szCs w:val="16"/>
              </w:rPr>
            </w:pPr>
            <w:r w:rsidRPr="0023731E">
              <w:rPr>
                <w:sz w:val="16"/>
                <w:szCs w:val="16"/>
              </w:rPr>
              <w:t>28.105 CR0061; 28.104 CR0062R1; 28.104 CR0063R1; 28.104 CR0065R1; 28.104 CR0066R1; 28.105 CR0042R1; 28.105 CR0043R1; 28.104 CR0068; 28.104 CR0069; 28.104 CR0072; 28.104 CR0073; 28.105 CR0067R1; 28.105 CR0068R1; 28.104 CR0076R1; 28.104 CR0077R1; 28.105 CR0060R1; 28.105 CR0062R1; 28.105 CR0063R1; 28.105 CR0064R1; 28.105 CR0065R1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32EA0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44908D4" w14:textId="77777777" w:rsidR="00C521B3" w:rsidRPr="0023731E" w:rsidRDefault="00C521B3" w:rsidP="00015975">
            <w:pPr>
              <w:pStyle w:val="TAL"/>
              <w:rPr>
                <w:sz w:val="16"/>
                <w:szCs w:val="16"/>
              </w:rPr>
            </w:pPr>
            <w:r w:rsidRPr="0023731E">
              <w:rPr>
                <w:sz w:val="16"/>
                <w:szCs w:val="16"/>
              </w:rPr>
              <w:t>Approved</w:t>
            </w:r>
          </w:p>
        </w:tc>
      </w:tr>
      <w:tr w:rsidR="00C521B3" w14:paraId="27CB1FE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6DA7679" w14:textId="77777777" w:rsidR="00C521B3" w:rsidRPr="0023731E" w:rsidRDefault="00C521B3" w:rsidP="00015975">
            <w:pPr>
              <w:pStyle w:val="TAL"/>
              <w:rPr>
                <w:sz w:val="16"/>
                <w:szCs w:val="16"/>
              </w:rPr>
            </w:pPr>
            <w:r w:rsidRPr="0023731E">
              <w:rPr>
                <w:sz w:val="16"/>
                <w:szCs w:val="16"/>
              </w:rPr>
              <w:t>SP-231411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FFFD50"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DualSteer</w:t>
            </w:r>
            <w:proofErr w:type="spellEnd"/>
            <w:r w:rsidRPr="0023731E">
              <w:rPr>
                <w:sz w:val="16"/>
                <w:szCs w:val="16"/>
              </w:rPr>
              <w:t xml:space="preserve"> &amp; study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A5BB8E"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191A17" w14:textId="77777777" w:rsidR="00C521B3" w:rsidRPr="0023731E" w:rsidRDefault="00C521B3" w:rsidP="00015975">
            <w:pPr>
              <w:pStyle w:val="TAL"/>
              <w:rPr>
                <w:sz w:val="16"/>
                <w:szCs w:val="16"/>
              </w:rPr>
            </w:pPr>
            <w:r w:rsidRPr="0023731E">
              <w:rPr>
                <w:sz w:val="16"/>
                <w:szCs w:val="16"/>
              </w:rPr>
              <w:t>22.261 CR0739R3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0AC69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F71475A" w14:textId="77777777" w:rsidR="00C521B3" w:rsidRPr="0023731E" w:rsidRDefault="00C521B3" w:rsidP="00015975">
            <w:pPr>
              <w:pStyle w:val="TAL"/>
              <w:rPr>
                <w:sz w:val="16"/>
                <w:szCs w:val="16"/>
              </w:rPr>
            </w:pPr>
            <w:r w:rsidRPr="0023731E">
              <w:rPr>
                <w:sz w:val="16"/>
                <w:szCs w:val="16"/>
              </w:rPr>
              <w:t>Approved</w:t>
            </w:r>
          </w:p>
        </w:tc>
      </w:tr>
      <w:tr w:rsidR="00C521B3" w14:paraId="0F1A585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93194A" w14:textId="77777777" w:rsidR="00C521B3" w:rsidRPr="0023731E" w:rsidRDefault="00C521B3" w:rsidP="00015975">
            <w:pPr>
              <w:pStyle w:val="TAL"/>
              <w:rPr>
                <w:sz w:val="16"/>
                <w:szCs w:val="16"/>
              </w:rPr>
            </w:pPr>
            <w:r w:rsidRPr="0023731E">
              <w:rPr>
                <w:sz w:val="16"/>
                <w:szCs w:val="16"/>
              </w:rPr>
              <w:t>SP-231487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3DECD9"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B406D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764C6E" w14:textId="77777777" w:rsidR="00C521B3" w:rsidRPr="0023731E" w:rsidRDefault="00C521B3" w:rsidP="00015975">
            <w:pPr>
              <w:pStyle w:val="TAL"/>
              <w:rPr>
                <w:sz w:val="16"/>
                <w:szCs w:val="16"/>
              </w:rPr>
            </w:pPr>
            <w:r w:rsidRPr="0023731E">
              <w:rPr>
                <w:sz w:val="16"/>
                <w:szCs w:val="16"/>
              </w:rPr>
              <w:t>28.532 CR0283; 28.532 CR0284; 28.532 CR0285; 28.313 CR0059; 28.313 CR0060; 28.532 CR0292; 28.552 CR0483R1; 28.552 CR0484R1; 28.552 CR0490; 28.541 CR1039R1; 28.541 CR1040R1; 28.541 CR1041R1; 28.541 CR1061; 28.541 CR1062; 28.541 CR1063; 28.541 CR1064; 28.541 CR1065; 28.541 CR1066; 28.541 CR1067; 28.541 CR1068; 28.541 CR1069; 28.552 CR0494; 28.552 CR0495; 28.552 CR0496; 28.532 CR0275R3; 28.532 CR0286R2; 28.532 CR0297R1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5EDC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E4D1B3B" w14:textId="77777777" w:rsidR="00C521B3" w:rsidRPr="0023731E" w:rsidRDefault="00C521B3" w:rsidP="00015975">
            <w:pPr>
              <w:pStyle w:val="TAL"/>
              <w:rPr>
                <w:sz w:val="16"/>
                <w:szCs w:val="16"/>
              </w:rPr>
            </w:pPr>
            <w:r w:rsidRPr="0023731E">
              <w:rPr>
                <w:sz w:val="16"/>
                <w:szCs w:val="16"/>
              </w:rPr>
              <w:t>Approved</w:t>
            </w:r>
          </w:p>
        </w:tc>
      </w:tr>
      <w:tr w:rsidR="00C521B3" w14:paraId="3CF19E0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BBB409" w14:textId="77777777" w:rsidR="00C521B3" w:rsidRPr="0023731E" w:rsidRDefault="00C521B3" w:rsidP="00015975">
            <w:pPr>
              <w:pStyle w:val="TAL"/>
              <w:rPr>
                <w:sz w:val="16"/>
                <w:szCs w:val="16"/>
              </w:rPr>
            </w:pPr>
            <w:r w:rsidRPr="0023731E">
              <w:rPr>
                <w:sz w:val="16"/>
                <w:szCs w:val="16"/>
              </w:rPr>
              <w:t>SP-231488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F67A1D"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9B770E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72D5A4" w14:textId="77777777" w:rsidR="00C521B3" w:rsidRPr="0023731E" w:rsidRDefault="00C521B3" w:rsidP="00015975">
            <w:pPr>
              <w:pStyle w:val="TAL"/>
              <w:rPr>
                <w:sz w:val="16"/>
                <w:szCs w:val="16"/>
              </w:rPr>
            </w:pPr>
            <w:r w:rsidRPr="0023731E">
              <w:rPr>
                <w:sz w:val="16"/>
                <w:szCs w:val="16"/>
              </w:rPr>
              <w:t>28.622 CR0298; 28.622 CR0299; 28.622 CR0300; 28.623 CR0300; 28.623 CR0301; 28.623 CR0302; 32.254 CR0036R1; 32.254 CR0037R1; 32.254 CR0038R1; 32.291 CR0516R1; 32.291 CR0517R1; 32.291 CR0518R1; 28.623 CR0292R2; 28.623 CR0293R2; 28.623 CR0294R3; 28.632 CR0007R1; 28.632 CR0006R1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7A9CF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E485E6" w14:textId="77777777" w:rsidR="00C521B3" w:rsidRPr="0023731E" w:rsidRDefault="00C521B3" w:rsidP="00015975">
            <w:pPr>
              <w:pStyle w:val="TAL"/>
              <w:rPr>
                <w:sz w:val="16"/>
                <w:szCs w:val="16"/>
              </w:rPr>
            </w:pPr>
            <w:r w:rsidRPr="0023731E">
              <w:rPr>
                <w:sz w:val="16"/>
                <w:szCs w:val="16"/>
              </w:rPr>
              <w:t>Approved</w:t>
            </w:r>
          </w:p>
        </w:tc>
      </w:tr>
      <w:tr w:rsidR="00C521B3" w14:paraId="48D27D2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4915DE" w14:textId="77777777" w:rsidR="00C521B3" w:rsidRPr="0023731E" w:rsidRDefault="00C521B3" w:rsidP="00015975">
            <w:pPr>
              <w:pStyle w:val="TAL"/>
              <w:rPr>
                <w:sz w:val="16"/>
                <w:szCs w:val="16"/>
              </w:rPr>
            </w:pPr>
            <w:r w:rsidRPr="0023731E">
              <w:rPr>
                <w:sz w:val="16"/>
                <w:szCs w:val="16"/>
              </w:rPr>
              <w:t>SP-231483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D8A184" w14:textId="77777777" w:rsidR="00C521B3" w:rsidRPr="0023731E" w:rsidRDefault="00C521B3" w:rsidP="00015975">
            <w:pPr>
              <w:pStyle w:val="TAL"/>
              <w:rPr>
                <w:sz w:val="16"/>
                <w:szCs w:val="16"/>
              </w:rPr>
            </w:pPr>
            <w:r w:rsidRPr="0023731E">
              <w:rPr>
                <w:sz w:val="16"/>
                <w:szCs w:val="16"/>
              </w:rPr>
              <w:t>Rel-18 CRs on Management Aspects of NTN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B923D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9FBAC2" w14:textId="77777777" w:rsidR="00C521B3" w:rsidRPr="0023731E" w:rsidRDefault="00C521B3" w:rsidP="00015975">
            <w:pPr>
              <w:pStyle w:val="TAL"/>
              <w:rPr>
                <w:sz w:val="16"/>
                <w:szCs w:val="16"/>
              </w:rPr>
            </w:pPr>
            <w:r w:rsidRPr="0023731E">
              <w:rPr>
                <w:sz w:val="16"/>
                <w:szCs w:val="16"/>
              </w:rPr>
              <w:t>28.659 CR0041; 28.657 CR0009R1; 28.658 CR0063R1; 28.552 CR0468R1; 28.554 CR0146R1; 28.530 CR0062R1; 28.530 CR0063R1; 28.541 CR1110R1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CC4FE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236B26" w14:textId="77777777" w:rsidR="00C521B3" w:rsidRPr="0023731E" w:rsidRDefault="00C521B3" w:rsidP="00015975">
            <w:pPr>
              <w:pStyle w:val="TAL"/>
              <w:rPr>
                <w:sz w:val="16"/>
                <w:szCs w:val="16"/>
              </w:rPr>
            </w:pPr>
            <w:r w:rsidRPr="0023731E">
              <w:rPr>
                <w:sz w:val="16"/>
                <w:szCs w:val="16"/>
              </w:rPr>
              <w:t>Approved</w:t>
            </w:r>
          </w:p>
        </w:tc>
      </w:tr>
      <w:tr w:rsidR="00C521B3" w14:paraId="63E5304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E180DD2" w14:textId="77777777" w:rsidR="00C521B3" w:rsidRPr="0023731E" w:rsidRDefault="00C521B3" w:rsidP="00015975">
            <w:pPr>
              <w:pStyle w:val="TAL"/>
              <w:rPr>
                <w:sz w:val="16"/>
                <w:szCs w:val="16"/>
              </w:rPr>
            </w:pPr>
            <w:r w:rsidRPr="0023731E">
              <w:rPr>
                <w:sz w:val="16"/>
                <w:szCs w:val="16"/>
              </w:rPr>
              <w:t>SP-231456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D7042A" w14:textId="77777777" w:rsidR="00C521B3" w:rsidRPr="0023731E" w:rsidRDefault="00C521B3" w:rsidP="00015975">
            <w:pPr>
              <w:pStyle w:val="TAL"/>
              <w:rPr>
                <w:sz w:val="16"/>
                <w:szCs w:val="16"/>
              </w:rPr>
            </w:pPr>
            <w:r w:rsidRPr="0023731E">
              <w:rPr>
                <w:sz w:val="16"/>
                <w:szCs w:val="16"/>
              </w:rPr>
              <w:t>Rel-18 CRs on Charging Aspects of 5WWC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C76EB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EE2EF4" w14:textId="77777777" w:rsidR="00C521B3" w:rsidRPr="0023731E" w:rsidRDefault="00C521B3" w:rsidP="00015975">
            <w:pPr>
              <w:pStyle w:val="TAL"/>
              <w:rPr>
                <w:sz w:val="16"/>
                <w:szCs w:val="16"/>
              </w:rPr>
            </w:pPr>
            <w:r w:rsidRPr="0023731E">
              <w:rPr>
                <w:sz w:val="16"/>
                <w:szCs w:val="16"/>
              </w:rPr>
              <w:t>32.255 CR0470R1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8C186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4906E52" w14:textId="77777777" w:rsidR="00C521B3" w:rsidRPr="0023731E" w:rsidRDefault="00C521B3" w:rsidP="00015975">
            <w:pPr>
              <w:pStyle w:val="TAL"/>
              <w:rPr>
                <w:sz w:val="16"/>
                <w:szCs w:val="16"/>
              </w:rPr>
            </w:pPr>
            <w:r w:rsidRPr="0023731E">
              <w:rPr>
                <w:sz w:val="16"/>
                <w:szCs w:val="16"/>
              </w:rPr>
              <w:t>Approved</w:t>
            </w:r>
          </w:p>
        </w:tc>
      </w:tr>
      <w:tr w:rsidR="00C521B3" w14:paraId="5FB6B5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79202D" w14:textId="77777777" w:rsidR="00C521B3" w:rsidRPr="0023731E" w:rsidRDefault="00C521B3" w:rsidP="00015975">
            <w:pPr>
              <w:pStyle w:val="TAL"/>
              <w:rPr>
                <w:sz w:val="16"/>
                <w:szCs w:val="16"/>
              </w:rPr>
            </w:pPr>
            <w:r w:rsidRPr="0023731E">
              <w:rPr>
                <w:sz w:val="16"/>
                <w:szCs w:val="16"/>
              </w:rPr>
              <w:t>SP-231566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3D45423" w14:textId="77777777" w:rsidR="00C521B3" w:rsidRPr="0023731E" w:rsidRDefault="00C521B3" w:rsidP="00015975">
            <w:pPr>
              <w:pStyle w:val="TAL"/>
              <w:rPr>
                <w:sz w:val="16"/>
                <w:szCs w:val="16"/>
              </w:rPr>
            </w:pPr>
            <w:r w:rsidRPr="0023731E">
              <w:rPr>
                <w:sz w:val="16"/>
                <w:szCs w:val="16"/>
              </w:rPr>
              <w:t>Rel-19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C8AD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5863C7" w14:textId="77777777" w:rsidR="00C521B3" w:rsidRPr="0023731E" w:rsidRDefault="00C521B3" w:rsidP="00015975">
            <w:pPr>
              <w:pStyle w:val="TAL"/>
              <w:rPr>
                <w:sz w:val="16"/>
                <w:szCs w:val="16"/>
              </w:rPr>
            </w:pPr>
            <w:r w:rsidRPr="0023731E">
              <w:rPr>
                <w:sz w:val="16"/>
                <w:szCs w:val="16"/>
              </w:rPr>
              <w:t xml:space="preserve">WITHDRAWN: </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F8B02B" w14:textId="77777777" w:rsidR="00C521B3" w:rsidRPr="0023731E" w:rsidRDefault="00C521B3" w:rsidP="00015975">
            <w:pPr>
              <w:pStyle w:val="TAL"/>
              <w:rPr>
                <w:sz w:val="16"/>
                <w:szCs w:val="16"/>
              </w:rPr>
            </w:pPr>
            <w:r w:rsidRPr="0023731E">
              <w:rPr>
                <w:sz w:val="16"/>
                <w:szCs w:val="16"/>
              </w:rPr>
              <w:t>WITHDRAWN</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98B4A86" w14:textId="77777777" w:rsidR="00C521B3" w:rsidRPr="0023731E" w:rsidRDefault="00C521B3" w:rsidP="00015975">
            <w:pPr>
              <w:pStyle w:val="TAL"/>
              <w:rPr>
                <w:sz w:val="16"/>
                <w:szCs w:val="16"/>
              </w:rPr>
            </w:pPr>
            <w:r w:rsidRPr="0023731E">
              <w:rPr>
                <w:sz w:val="16"/>
                <w:szCs w:val="16"/>
              </w:rPr>
              <w:t>Withdrawn</w:t>
            </w:r>
          </w:p>
        </w:tc>
      </w:tr>
      <w:tr w:rsidR="00C521B3" w14:paraId="265DFE5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5F7E8B" w14:textId="77777777" w:rsidR="00C521B3" w:rsidRPr="0023731E" w:rsidRDefault="00C521B3" w:rsidP="00015975">
            <w:pPr>
              <w:pStyle w:val="TAL"/>
              <w:rPr>
                <w:sz w:val="16"/>
                <w:szCs w:val="16"/>
              </w:rPr>
            </w:pPr>
            <w:r w:rsidRPr="0023731E">
              <w:rPr>
                <w:sz w:val="16"/>
                <w:szCs w:val="16"/>
              </w:rPr>
              <w:t>SP-231489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868DAA" w14:textId="77777777" w:rsidR="00C521B3" w:rsidRPr="0023731E" w:rsidRDefault="00C521B3" w:rsidP="00015975">
            <w:pPr>
              <w:pStyle w:val="TAL"/>
              <w:rPr>
                <w:sz w:val="16"/>
                <w:szCs w:val="16"/>
              </w:rPr>
            </w:pPr>
            <w:r w:rsidRPr="0023731E">
              <w:rPr>
                <w:sz w:val="16"/>
                <w:szCs w:val="16"/>
              </w:rPr>
              <w:t xml:space="preserve">Rel-16 </w:t>
            </w:r>
            <w:proofErr w:type="spellStart"/>
            <w:r w:rsidRPr="0023731E">
              <w:rPr>
                <w:sz w:val="16"/>
                <w:szCs w:val="16"/>
              </w:rPr>
              <w:t>Crs</w:t>
            </w:r>
            <w:proofErr w:type="spellEnd"/>
            <w:r w:rsidRPr="0023731E">
              <w:rPr>
                <w:sz w:val="16"/>
                <w:szCs w:val="16"/>
              </w:rPr>
              <w:t xml:space="preserve"> on TEI batch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F56D4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6E1150" w14:textId="77777777" w:rsidR="00C521B3" w:rsidRPr="0023731E" w:rsidRDefault="00C521B3" w:rsidP="00015975">
            <w:pPr>
              <w:pStyle w:val="TAL"/>
              <w:rPr>
                <w:sz w:val="16"/>
                <w:szCs w:val="16"/>
              </w:rPr>
            </w:pPr>
            <w:r w:rsidRPr="0023731E">
              <w:rPr>
                <w:sz w:val="16"/>
                <w:szCs w:val="16"/>
              </w:rPr>
              <w:t>32.421 CR0108; 32.421 CR0109; 32.421 CR0110; 32.423 CR0153; 32.423 CR0154; 32.423 CR0155; 32.421 CR0115; 32.421 CR0116; 32.421 CR0117; 32.422 CR0415R1; 32.422 CR0416R1; 32.422 CR0417R1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9AFFB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508DD5" w14:textId="77777777" w:rsidR="00C521B3" w:rsidRPr="0023731E" w:rsidRDefault="00C521B3" w:rsidP="00015975">
            <w:pPr>
              <w:pStyle w:val="TAL"/>
              <w:rPr>
                <w:sz w:val="16"/>
                <w:szCs w:val="16"/>
              </w:rPr>
            </w:pPr>
            <w:r w:rsidRPr="0023731E">
              <w:rPr>
                <w:sz w:val="16"/>
                <w:szCs w:val="16"/>
              </w:rPr>
              <w:t>Approved</w:t>
            </w:r>
          </w:p>
        </w:tc>
      </w:tr>
      <w:tr w:rsidR="00C521B3" w14:paraId="352B912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F43BC1" w14:textId="77777777" w:rsidR="00C521B3" w:rsidRPr="0023731E" w:rsidRDefault="00C521B3" w:rsidP="00015975">
            <w:pPr>
              <w:pStyle w:val="TAL"/>
              <w:rPr>
                <w:sz w:val="16"/>
                <w:szCs w:val="16"/>
              </w:rPr>
            </w:pPr>
            <w:r w:rsidRPr="0023731E">
              <w:rPr>
                <w:sz w:val="16"/>
                <w:szCs w:val="16"/>
              </w:rPr>
              <w:t>SP-231406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A5529F"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FS_Metaverse</w:t>
            </w:r>
            <w:proofErr w:type="spellEnd"/>
            <w:r w:rsidRPr="0023731E">
              <w:rPr>
                <w:sz w:val="16"/>
                <w:szCs w:val="16"/>
              </w:rPr>
              <w:t xml:space="preserve"> &amp; Metaverse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5F932D"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9DF119" w14:textId="77777777" w:rsidR="00C521B3" w:rsidRPr="0023731E" w:rsidRDefault="00C521B3" w:rsidP="00015975">
            <w:pPr>
              <w:pStyle w:val="TAL"/>
              <w:rPr>
                <w:sz w:val="16"/>
                <w:szCs w:val="16"/>
              </w:rPr>
            </w:pPr>
            <w:r w:rsidRPr="0023731E">
              <w:rPr>
                <w:sz w:val="16"/>
                <w:szCs w:val="16"/>
              </w:rPr>
              <w:t>22.261 CR0755R2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373E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4629644" w14:textId="77777777" w:rsidR="00C521B3" w:rsidRPr="0023731E" w:rsidRDefault="00C521B3" w:rsidP="00015975">
            <w:pPr>
              <w:pStyle w:val="TAL"/>
              <w:rPr>
                <w:sz w:val="16"/>
                <w:szCs w:val="16"/>
              </w:rPr>
            </w:pPr>
            <w:r w:rsidRPr="0023731E">
              <w:rPr>
                <w:sz w:val="16"/>
                <w:szCs w:val="16"/>
              </w:rPr>
              <w:t>Approved</w:t>
            </w:r>
          </w:p>
        </w:tc>
      </w:tr>
      <w:tr w:rsidR="00C521B3" w14:paraId="42BCC7B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6C9F4B" w14:textId="77777777" w:rsidR="00C521B3" w:rsidRPr="0023731E" w:rsidRDefault="00C521B3" w:rsidP="00015975">
            <w:pPr>
              <w:pStyle w:val="TAL"/>
              <w:rPr>
                <w:sz w:val="16"/>
                <w:szCs w:val="16"/>
              </w:rPr>
            </w:pPr>
            <w:r w:rsidRPr="0023731E">
              <w:rPr>
                <w:sz w:val="16"/>
                <w:szCs w:val="16"/>
              </w:rPr>
              <w:t>SP-231408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7F270" w14:textId="77777777" w:rsidR="00C521B3" w:rsidRPr="0023731E" w:rsidRDefault="00C521B3" w:rsidP="00015975">
            <w:pPr>
              <w:pStyle w:val="TAL"/>
              <w:rPr>
                <w:sz w:val="16"/>
                <w:szCs w:val="16"/>
              </w:rPr>
            </w:pPr>
            <w:r w:rsidRPr="0023731E">
              <w:rPr>
                <w:sz w:val="16"/>
                <w:szCs w:val="16"/>
              </w:rPr>
              <w:t>Stage 1 CRs on AIML_MT_PH2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8C85A1"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EF749C" w14:textId="77777777" w:rsidR="00C521B3" w:rsidRPr="0023731E" w:rsidRDefault="00C521B3" w:rsidP="00015975">
            <w:pPr>
              <w:pStyle w:val="TAL"/>
              <w:rPr>
                <w:sz w:val="16"/>
                <w:szCs w:val="16"/>
              </w:rPr>
            </w:pPr>
            <w:r w:rsidRPr="0023731E">
              <w:rPr>
                <w:sz w:val="16"/>
                <w:szCs w:val="16"/>
              </w:rPr>
              <w:t>22.261 CR0745R2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59801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A935F53" w14:textId="77777777" w:rsidR="00C521B3" w:rsidRPr="0023731E" w:rsidRDefault="00C521B3" w:rsidP="00015975">
            <w:pPr>
              <w:pStyle w:val="TAL"/>
              <w:rPr>
                <w:sz w:val="16"/>
                <w:szCs w:val="16"/>
              </w:rPr>
            </w:pPr>
            <w:r w:rsidRPr="0023731E">
              <w:rPr>
                <w:sz w:val="16"/>
                <w:szCs w:val="16"/>
              </w:rPr>
              <w:t>Approved</w:t>
            </w:r>
          </w:p>
        </w:tc>
      </w:tr>
      <w:tr w:rsidR="00C521B3" w14:paraId="3D6617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47C6FF" w14:textId="77777777" w:rsidR="00C521B3" w:rsidRPr="0023731E" w:rsidRDefault="00C521B3" w:rsidP="00015975">
            <w:pPr>
              <w:pStyle w:val="TAL"/>
              <w:rPr>
                <w:sz w:val="16"/>
                <w:szCs w:val="16"/>
              </w:rPr>
            </w:pPr>
            <w:r w:rsidRPr="0023731E">
              <w:rPr>
                <w:sz w:val="16"/>
                <w:szCs w:val="16"/>
              </w:rPr>
              <w:t>SP-231409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AA11F5" w14:textId="77777777" w:rsidR="00C521B3" w:rsidRPr="0023731E" w:rsidRDefault="00C521B3" w:rsidP="00015975">
            <w:pPr>
              <w:pStyle w:val="TAL"/>
              <w:rPr>
                <w:sz w:val="16"/>
                <w:szCs w:val="16"/>
              </w:rPr>
            </w:pPr>
            <w:r w:rsidRPr="0023731E">
              <w:rPr>
                <w:sz w:val="16"/>
                <w:szCs w:val="16"/>
              </w:rPr>
              <w:t>Stage 1 CRs on FS_5GSAT_Ph3 and 5GSAT_Ph3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A7FBE5F"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B6F83D" w14:textId="77777777" w:rsidR="00C521B3" w:rsidRPr="0023731E" w:rsidRDefault="00C521B3" w:rsidP="00015975">
            <w:pPr>
              <w:pStyle w:val="TAL"/>
              <w:rPr>
                <w:sz w:val="16"/>
                <w:szCs w:val="16"/>
              </w:rPr>
            </w:pPr>
            <w:r w:rsidRPr="0023731E">
              <w:rPr>
                <w:sz w:val="16"/>
                <w:szCs w:val="16"/>
              </w:rPr>
              <w:t>22.865 CR0006R1; 22.261 CR0747R3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5DF8B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71AE23D" w14:textId="77777777" w:rsidR="00C521B3" w:rsidRPr="0023731E" w:rsidRDefault="00C521B3" w:rsidP="00015975">
            <w:pPr>
              <w:pStyle w:val="TAL"/>
              <w:rPr>
                <w:sz w:val="16"/>
                <w:szCs w:val="16"/>
              </w:rPr>
            </w:pPr>
            <w:r w:rsidRPr="0023731E">
              <w:rPr>
                <w:sz w:val="16"/>
                <w:szCs w:val="16"/>
              </w:rPr>
              <w:t>Approved</w:t>
            </w:r>
          </w:p>
        </w:tc>
      </w:tr>
      <w:tr w:rsidR="00C521B3" w14:paraId="6D69C4C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A52A52" w14:textId="77777777" w:rsidR="00C521B3" w:rsidRPr="0023731E" w:rsidRDefault="00C521B3" w:rsidP="00015975">
            <w:pPr>
              <w:pStyle w:val="TAL"/>
              <w:rPr>
                <w:sz w:val="16"/>
                <w:szCs w:val="16"/>
              </w:rPr>
            </w:pPr>
            <w:r w:rsidRPr="0023731E">
              <w:rPr>
                <w:sz w:val="16"/>
                <w:szCs w:val="16"/>
              </w:rPr>
              <w:t>SP-231410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55536C" w14:textId="77777777" w:rsidR="00C521B3" w:rsidRPr="0023731E" w:rsidRDefault="00C521B3" w:rsidP="00015975">
            <w:pPr>
              <w:pStyle w:val="TAL"/>
              <w:rPr>
                <w:sz w:val="16"/>
                <w:szCs w:val="16"/>
              </w:rPr>
            </w:pPr>
            <w:r w:rsidRPr="0023731E">
              <w:rPr>
                <w:sz w:val="16"/>
                <w:szCs w:val="16"/>
              </w:rPr>
              <w:t>Stage 1 CRs on FS_UAS_Ph3 and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6E2297"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31B1DB" w14:textId="77777777" w:rsidR="00C521B3" w:rsidRPr="0023731E" w:rsidRDefault="00C521B3" w:rsidP="00015975">
            <w:pPr>
              <w:pStyle w:val="TAL"/>
              <w:rPr>
                <w:sz w:val="16"/>
                <w:szCs w:val="16"/>
              </w:rPr>
            </w:pPr>
            <w:r w:rsidRPr="0023731E">
              <w:rPr>
                <w:sz w:val="16"/>
                <w:szCs w:val="16"/>
              </w:rPr>
              <w:t>22.843 CR0008; 22.125 CR0050R1; 22.843 CR0007R3; 22.125 CR0049R2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0DE7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E39F7A" w14:textId="77777777" w:rsidR="00C521B3" w:rsidRPr="0023731E" w:rsidRDefault="00C521B3" w:rsidP="00015975">
            <w:pPr>
              <w:pStyle w:val="TAL"/>
              <w:rPr>
                <w:sz w:val="16"/>
                <w:szCs w:val="16"/>
              </w:rPr>
            </w:pPr>
            <w:r w:rsidRPr="0023731E">
              <w:rPr>
                <w:sz w:val="16"/>
                <w:szCs w:val="16"/>
              </w:rPr>
              <w:t>Approved</w:t>
            </w:r>
          </w:p>
        </w:tc>
      </w:tr>
      <w:tr w:rsidR="00C521B3" w14:paraId="7B76C1B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AF5F70" w14:textId="77777777" w:rsidR="00C521B3" w:rsidRPr="0023731E" w:rsidRDefault="00C521B3" w:rsidP="00015975">
            <w:pPr>
              <w:pStyle w:val="TAL"/>
              <w:rPr>
                <w:sz w:val="16"/>
                <w:szCs w:val="16"/>
              </w:rPr>
            </w:pPr>
            <w:r w:rsidRPr="0023731E">
              <w:rPr>
                <w:sz w:val="16"/>
                <w:szCs w:val="16"/>
              </w:rPr>
              <w:t>SP-231414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ED0E73"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EnergyServ</w:t>
            </w:r>
            <w:proofErr w:type="spellEnd"/>
            <w:r w:rsidRPr="0023731E">
              <w:rPr>
                <w:sz w:val="16"/>
                <w:szCs w:val="16"/>
              </w:rPr>
              <w:t xml:space="preserve"> &amp; Study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50258B"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BD488C" w14:textId="77777777" w:rsidR="00C521B3" w:rsidRPr="0023731E" w:rsidRDefault="00C521B3" w:rsidP="00015975">
            <w:pPr>
              <w:pStyle w:val="TAL"/>
              <w:rPr>
                <w:sz w:val="16"/>
                <w:szCs w:val="16"/>
              </w:rPr>
            </w:pPr>
            <w:r w:rsidRPr="0023731E">
              <w:rPr>
                <w:sz w:val="16"/>
                <w:szCs w:val="16"/>
              </w:rPr>
              <w:t>22.261 CR0742R1; 22.882 CR0009R2; 22.261 CR0741R2; 22.261 CR0740R3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94F0D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E90521" w14:textId="77777777" w:rsidR="00C521B3" w:rsidRPr="0023731E" w:rsidRDefault="00C521B3" w:rsidP="00015975">
            <w:pPr>
              <w:pStyle w:val="TAL"/>
              <w:rPr>
                <w:sz w:val="16"/>
                <w:szCs w:val="16"/>
              </w:rPr>
            </w:pPr>
            <w:r w:rsidRPr="0023731E">
              <w:rPr>
                <w:sz w:val="16"/>
                <w:szCs w:val="16"/>
              </w:rPr>
              <w:t>Approved</w:t>
            </w:r>
          </w:p>
        </w:tc>
      </w:tr>
      <w:tr w:rsidR="00C521B3" w14:paraId="7F44706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F18323" w14:textId="77777777" w:rsidR="00C521B3" w:rsidRPr="0023731E" w:rsidRDefault="00C521B3" w:rsidP="00015975">
            <w:pPr>
              <w:pStyle w:val="TAL"/>
              <w:rPr>
                <w:sz w:val="16"/>
                <w:szCs w:val="16"/>
              </w:rPr>
            </w:pPr>
            <w:r w:rsidRPr="0023731E">
              <w:rPr>
                <w:sz w:val="16"/>
                <w:szCs w:val="16"/>
              </w:rPr>
              <w:t>SP-231452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40957A" w14:textId="77777777" w:rsidR="00C521B3" w:rsidRPr="0023731E" w:rsidRDefault="00C521B3" w:rsidP="00015975">
            <w:pPr>
              <w:pStyle w:val="TAL"/>
              <w:rPr>
                <w:sz w:val="16"/>
                <w:szCs w:val="16"/>
              </w:rPr>
            </w:pPr>
            <w:r w:rsidRPr="0023731E">
              <w:rPr>
                <w:sz w:val="16"/>
                <w:szCs w:val="16"/>
              </w:rPr>
              <w:t>Rel-17 CRs on Discovery of management services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B3594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744791" w14:textId="77777777" w:rsidR="00C521B3" w:rsidRPr="0023731E" w:rsidRDefault="00C521B3" w:rsidP="00015975">
            <w:pPr>
              <w:pStyle w:val="TAL"/>
              <w:rPr>
                <w:sz w:val="16"/>
                <w:szCs w:val="16"/>
              </w:rPr>
            </w:pPr>
            <w:r w:rsidRPr="0023731E">
              <w:rPr>
                <w:sz w:val="16"/>
                <w:szCs w:val="16"/>
              </w:rPr>
              <w:t>28.622 CR0292; 28.623 CR0277; 28.622 CR0293; 28.623 CR0278; 28.537 CR0013R1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EA528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B6DD300" w14:textId="77777777" w:rsidR="00C521B3" w:rsidRPr="0023731E" w:rsidRDefault="00C521B3" w:rsidP="00015975">
            <w:pPr>
              <w:pStyle w:val="TAL"/>
              <w:rPr>
                <w:sz w:val="16"/>
                <w:szCs w:val="16"/>
              </w:rPr>
            </w:pPr>
            <w:r w:rsidRPr="0023731E">
              <w:rPr>
                <w:sz w:val="16"/>
                <w:szCs w:val="16"/>
              </w:rPr>
              <w:t>Approved</w:t>
            </w:r>
          </w:p>
        </w:tc>
      </w:tr>
      <w:tr w:rsidR="00C521B3" w14:paraId="616F442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9A0619" w14:textId="77777777" w:rsidR="00C521B3" w:rsidRPr="0023731E" w:rsidRDefault="00C521B3" w:rsidP="00015975">
            <w:pPr>
              <w:pStyle w:val="TAL"/>
              <w:rPr>
                <w:sz w:val="16"/>
                <w:szCs w:val="16"/>
              </w:rPr>
            </w:pPr>
            <w:r w:rsidRPr="0023731E">
              <w:rPr>
                <w:sz w:val="16"/>
                <w:szCs w:val="16"/>
              </w:rPr>
              <w:t>SP-231453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E8DAB4" w14:textId="77777777" w:rsidR="00C521B3" w:rsidRPr="0023731E" w:rsidRDefault="00C521B3" w:rsidP="00015975">
            <w:pPr>
              <w:pStyle w:val="TAL"/>
              <w:rPr>
                <w:sz w:val="16"/>
                <w:szCs w:val="16"/>
              </w:rPr>
            </w:pPr>
            <w:r w:rsidRPr="0023731E">
              <w:rPr>
                <w:sz w:val="16"/>
                <w:szCs w:val="16"/>
              </w:rPr>
              <w:t>Rel-18 CRs on Management of Trace/MDT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1AFB5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290B2E" w14:textId="77777777" w:rsidR="00C521B3" w:rsidRPr="0023731E" w:rsidRDefault="00C521B3" w:rsidP="00015975">
            <w:pPr>
              <w:pStyle w:val="TAL"/>
              <w:rPr>
                <w:sz w:val="16"/>
                <w:szCs w:val="16"/>
              </w:rPr>
            </w:pPr>
            <w:r w:rsidRPr="0023731E">
              <w:rPr>
                <w:sz w:val="16"/>
                <w:szCs w:val="16"/>
              </w:rPr>
              <w:t>28.622 CR0287; 28.622 CR0288; 28.623 CR0272; 32.422 CR0413R2; 32.422 CR0412R1; 32.423 CR0152R1; 32.422 CR0414R1; 28.622 CR0309R1; 28.623 CR0290R1; 28.623 CR0295R1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9E9DA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51212FD" w14:textId="77777777" w:rsidR="00C521B3" w:rsidRPr="0023731E" w:rsidRDefault="00C521B3" w:rsidP="00015975">
            <w:pPr>
              <w:pStyle w:val="TAL"/>
              <w:rPr>
                <w:sz w:val="16"/>
                <w:szCs w:val="16"/>
              </w:rPr>
            </w:pPr>
            <w:r w:rsidRPr="0023731E">
              <w:rPr>
                <w:sz w:val="16"/>
                <w:szCs w:val="16"/>
              </w:rPr>
              <w:t>Approved</w:t>
            </w:r>
          </w:p>
        </w:tc>
      </w:tr>
      <w:tr w:rsidR="00C521B3" w14:paraId="4939580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96A0FB" w14:textId="77777777" w:rsidR="00C521B3" w:rsidRPr="0023731E" w:rsidRDefault="00C521B3" w:rsidP="00015975">
            <w:pPr>
              <w:pStyle w:val="TAL"/>
              <w:rPr>
                <w:sz w:val="16"/>
                <w:szCs w:val="16"/>
              </w:rPr>
            </w:pPr>
            <w:r w:rsidRPr="0023731E">
              <w:rPr>
                <w:sz w:val="16"/>
                <w:szCs w:val="16"/>
              </w:rPr>
              <w:t>SP-231451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1AA669F" w14:textId="77777777" w:rsidR="00C521B3" w:rsidRPr="0023731E" w:rsidRDefault="00C521B3" w:rsidP="00015975">
            <w:pPr>
              <w:pStyle w:val="TAL"/>
              <w:rPr>
                <w:sz w:val="16"/>
                <w:szCs w:val="16"/>
              </w:rPr>
            </w:pPr>
            <w:r w:rsidRPr="0023731E">
              <w:rPr>
                <w:sz w:val="16"/>
                <w:szCs w:val="16"/>
              </w:rPr>
              <w:t>Rel-16 CRs on Enhancement of performance assurance for 5G networks including network slicing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2FA66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0F5938" w14:textId="77777777" w:rsidR="00C521B3" w:rsidRPr="0023731E" w:rsidRDefault="00C521B3" w:rsidP="00015975">
            <w:pPr>
              <w:pStyle w:val="TAL"/>
              <w:rPr>
                <w:sz w:val="16"/>
                <w:szCs w:val="16"/>
              </w:rPr>
            </w:pPr>
            <w:r w:rsidRPr="0023731E">
              <w:rPr>
                <w:sz w:val="16"/>
                <w:szCs w:val="16"/>
              </w:rPr>
              <w:t>28.554 CR0156; 28.554 CR0157; 28.554 CR0159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DE7BB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3D8C39" w14:textId="77777777" w:rsidR="00C521B3" w:rsidRPr="0023731E" w:rsidRDefault="00C521B3" w:rsidP="00015975">
            <w:pPr>
              <w:pStyle w:val="TAL"/>
              <w:rPr>
                <w:sz w:val="16"/>
                <w:szCs w:val="16"/>
              </w:rPr>
            </w:pPr>
            <w:r w:rsidRPr="0023731E">
              <w:rPr>
                <w:sz w:val="16"/>
                <w:szCs w:val="16"/>
              </w:rPr>
              <w:t>Approved</w:t>
            </w:r>
          </w:p>
        </w:tc>
      </w:tr>
      <w:tr w:rsidR="00C521B3" w14:paraId="7EB830D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F1C40E" w14:textId="77777777" w:rsidR="00C521B3" w:rsidRPr="0023731E" w:rsidRDefault="00C521B3" w:rsidP="00015975">
            <w:pPr>
              <w:pStyle w:val="TAL"/>
              <w:rPr>
                <w:sz w:val="16"/>
                <w:szCs w:val="16"/>
              </w:rPr>
            </w:pPr>
            <w:r w:rsidRPr="0023731E">
              <w:rPr>
                <w:sz w:val="16"/>
                <w:szCs w:val="16"/>
              </w:rPr>
              <w:t>SP-231455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0FB0E93" w14:textId="77777777" w:rsidR="00C521B3" w:rsidRPr="0023731E" w:rsidRDefault="00C521B3" w:rsidP="00015975">
            <w:pPr>
              <w:pStyle w:val="TAL"/>
              <w:rPr>
                <w:sz w:val="16"/>
                <w:szCs w:val="16"/>
              </w:rPr>
            </w:pPr>
            <w:r w:rsidRPr="0023731E">
              <w:rPr>
                <w:sz w:val="16"/>
                <w:szCs w:val="16"/>
              </w:rPr>
              <w:t>Rel-18 CRs on Charging Aspects for SMF and MB-SMF to Support 5G Multicast-broadcast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6AEDCD"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31A77F" w14:textId="77777777" w:rsidR="00C521B3" w:rsidRPr="0023731E" w:rsidRDefault="00C521B3" w:rsidP="00015975">
            <w:pPr>
              <w:pStyle w:val="TAL"/>
              <w:rPr>
                <w:sz w:val="16"/>
                <w:szCs w:val="16"/>
              </w:rPr>
            </w:pPr>
            <w:r w:rsidRPr="0023731E">
              <w:rPr>
                <w:sz w:val="16"/>
                <w:szCs w:val="16"/>
              </w:rPr>
              <w:t>32.255 CR0471R1; 32.291 CR0521R1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F3545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F70643" w14:textId="77777777" w:rsidR="00C521B3" w:rsidRPr="0023731E" w:rsidRDefault="00C521B3" w:rsidP="00015975">
            <w:pPr>
              <w:pStyle w:val="TAL"/>
              <w:rPr>
                <w:sz w:val="16"/>
                <w:szCs w:val="16"/>
              </w:rPr>
            </w:pPr>
            <w:r w:rsidRPr="0023731E">
              <w:rPr>
                <w:sz w:val="16"/>
                <w:szCs w:val="16"/>
              </w:rPr>
              <w:t>Approved</w:t>
            </w:r>
          </w:p>
        </w:tc>
      </w:tr>
      <w:tr w:rsidR="00C521B3" w14:paraId="3CB83D0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5EB7C" w14:textId="77777777" w:rsidR="00C521B3" w:rsidRPr="0023731E" w:rsidRDefault="00C521B3" w:rsidP="00015975">
            <w:pPr>
              <w:pStyle w:val="TAL"/>
              <w:rPr>
                <w:sz w:val="16"/>
                <w:szCs w:val="16"/>
              </w:rPr>
            </w:pPr>
            <w:r w:rsidRPr="0023731E">
              <w:rPr>
                <w:sz w:val="16"/>
                <w:szCs w:val="16"/>
              </w:rPr>
              <w:t>SP-231466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7F658" w14:textId="77777777" w:rsidR="00C521B3" w:rsidRPr="0023731E" w:rsidRDefault="00C521B3" w:rsidP="00015975">
            <w:pPr>
              <w:pStyle w:val="TAL"/>
              <w:rPr>
                <w:sz w:val="16"/>
                <w:szCs w:val="16"/>
              </w:rPr>
            </w:pPr>
            <w:r w:rsidRPr="0023731E">
              <w:rPr>
                <w:sz w:val="16"/>
                <w:szCs w:val="16"/>
              </w:rPr>
              <w:t>Rel-18 CRs on Enhanced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D2896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ED07EF" w14:textId="77777777" w:rsidR="00C521B3" w:rsidRPr="0023731E" w:rsidRDefault="00C521B3" w:rsidP="00015975">
            <w:pPr>
              <w:pStyle w:val="TAL"/>
              <w:rPr>
                <w:sz w:val="16"/>
                <w:szCs w:val="16"/>
              </w:rPr>
            </w:pPr>
            <w:r w:rsidRPr="0023731E">
              <w:rPr>
                <w:sz w:val="16"/>
                <w:szCs w:val="16"/>
              </w:rPr>
              <w:t>28.538 CR0047R1; 28.538 CR0055R1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15630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8C557B" w14:textId="77777777" w:rsidR="00C521B3" w:rsidRPr="0023731E" w:rsidRDefault="00C521B3" w:rsidP="00015975">
            <w:pPr>
              <w:pStyle w:val="TAL"/>
              <w:rPr>
                <w:sz w:val="16"/>
                <w:szCs w:val="16"/>
              </w:rPr>
            </w:pPr>
            <w:r w:rsidRPr="0023731E">
              <w:rPr>
                <w:sz w:val="16"/>
                <w:szCs w:val="16"/>
              </w:rPr>
              <w:t>Approved</w:t>
            </w:r>
          </w:p>
        </w:tc>
      </w:tr>
      <w:tr w:rsidR="00C521B3" w14:paraId="22B2AC4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093532" w14:textId="77777777" w:rsidR="00C521B3" w:rsidRPr="0023731E" w:rsidRDefault="00C521B3" w:rsidP="00015975">
            <w:pPr>
              <w:pStyle w:val="TAL"/>
              <w:rPr>
                <w:sz w:val="16"/>
                <w:szCs w:val="16"/>
              </w:rPr>
            </w:pPr>
            <w:r w:rsidRPr="0023731E">
              <w:rPr>
                <w:sz w:val="16"/>
                <w:szCs w:val="16"/>
              </w:rPr>
              <w:t>SP-231457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4A6CE0" w14:textId="77777777" w:rsidR="00C521B3" w:rsidRPr="0023731E" w:rsidRDefault="00C521B3" w:rsidP="00015975">
            <w:pPr>
              <w:pStyle w:val="TAL"/>
              <w:rPr>
                <w:sz w:val="16"/>
                <w:szCs w:val="16"/>
              </w:rPr>
            </w:pPr>
            <w:r w:rsidRPr="0023731E">
              <w:rPr>
                <w:sz w:val="16"/>
                <w:szCs w:val="16"/>
              </w:rPr>
              <w:t>Rel-17 CRs on Additional NRM features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3F793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19E111" w14:textId="77777777" w:rsidR="00C521B3" w:rsidRPr="0023731E" w:rsidRDefault="00C521B3" w:rsidP="00015975">
            <w:pPr>
              <w:pStyle w:val="TAL"/>
              <w:rPr>
                <w:sz w:val="16"/>
                <w:szCs w:val="16"/>
              </w:rPr>
            </w:pPr>
            <w:r w:rsidRPr="0023731E">
              <w:rPr>
                <w:sz w:val="16"/>
                <w:szCs w:val="16"/>
              </w:rPr>
              <w:t>28.541 CR1044R1; 28.541 CR1045R1; 28.541 CR1104; 28.541 CR1105; 28.541 CR1103R1; 28.541 CR1137; 28.623 CR0286R1; 28.623 CR0287R1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DBF17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ACC179D" w14:textId="77777777" w:rsidR="00C521B3" w:rsidRPr="0023731E" w:rsidRDefault="00C521B3" w:rsidP="00015975">
            <w:pPr>
              <w:pStyle w:val="TAL"/>
              <w:rPr>
                <w:sz w:val="16"/>
                <w:szCs w:val="16"/>
              </w:rPr>
            </w:pPr>
            <w:r w:rsidRPr="0023731E">
              <w:rPr>
                <w:sz w:val="16"/>
                <w:szCs w:val="16"/>
              </w:rPr>
              <w:t>Approved</w:t>
            </w:r>
          </w:p>
        </w:tc>
      </w:tr>
      <w:tr w:rsidR="00C521B3" w14:paraId="2DD736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886CF2" w14:textId="77777777" w:rsidR="00C521B3" w:rsidRPr="0023731E" w:rsidRDefault="00C521B3" w:rsidP="00015975">
            <w:pPr>
              <w:pStyle w:val="TAL"/>
              <w:rPr>
                <w:sz w:val="16"/>
                <w:szCs w:val="16"/>
              </w:rPr>
            </w:pPr>
            <w:r w:rsidRPr="0023731E">
              <w:rPr>
                <w:sz w:val="16"/>
                <w:szCs w:val="16"/>
              </w:rPr>
              <w:t>SP-231458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C8667D" w14:textId="77777777" w:rsidR="00C521B3" w:rsidRPr="0023731E" w:rsidRDefault="00C521B3" w:rsidP="00015975">
            <w:pPr>
              <w:pStyle w:val="TAL"/>
              <w:rPr>
                <w:sz w:val="16"/>
                <w:szCs w:val="16"/>
              </w:rPr>
            </w:pPr>
            <w:r w:rsidRPr="0023731E">
              <w:rPr>
                <w:sz w:val="16"/>
                <w:szCs w:val="16"/>
              </w:rPr>
              <w:t>Rel-18 CRs on Additional NRM features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210BCCD"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27D3D2" w14:textId="77777777" w:rsidR="00C521B3" w:rsidRPr="0023731E" w:rsidRDefault="00C521B3" w:rsidP="00015975">
            <w:pPr>
              <w:pStyle w:val="TAL"/>
              <w:rPr>
                <w:sz w:val="16"/>
                <w:szCs w:val="16"/>
              </w:rPr>
            </w:pPr>
            <w:r w:rsidRPr="0023731E">
              <w:rPr>
                <w:sz w:val="16"/>
                <w:szCs w:val="16"/>
              </w:rPr>
              <w:t>28.541 CR1018; 28.541 CR1019; 28.541 CR1020; 28.541 CR1021; 28.623 CR0267; 28.541 CR1033; 28.541 CR1036; 28.541 CR1027R1; 28.623 CR0269R1; 28.622 CR0297R1; 28.623 CR0276R1; 28.541 CR1034R1; 28.541 CR1058; 28.541 CR1059; 28.541 CR1107; 28.541 CR1108; 28.532 CR0301; 28.541 CR1022R1; 28.623 CR0288R1; 28.541 CR1038R2; 28.541 CR1127R1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F606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7140FE" w14:textId="77777777" w:rsidR="00C521B3" w:rsidRPr="0023731E" w:rsidRDefault="00C521B3" w:rsidP="00015975">
            <w:pPr>
              <w:pStyle w:val="TAL"/>
              <w:rPr>
                <w:sz w:val="16"/>
                <w:szCs w:val="16"/>
              </w:rPr>
            </w:pPr>
            <w:r w:rsidRPr="0023731E">
              <w:rPr>
                <w:sz w:val="16"/>
                <w:szCs w:val="16"/>
              </w:rPr>
              <w:t>Approved</w:t>
            </w:r>
          </w:p>
        </w:tc>
      </w:tr>
      <w:tr w:rsidR="00C521B3" w14:paraId="0E7E69B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601639" w14:textId="77777777" w:rsidR="00C521B3" w:rsidRPr="0023731E" w:rsidRDefault="00C521B3" w:rsidP="00015975">
            <w:pPr>
              <w:pStyle w:val="TAL"/>
              <w:rPr>
                <w:sz w:val="16"/>
                <w:szCs w:val="16"/>
              </w:rPr>
            </w:pPr>
            <w:r w:rsidRPr="0023731E">
              <w:rPr>
                <w:sz w:val="16"/>
                <w:szCs w:val="16"/>
              </w:rPr>
              <w:t>SP-231459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41580E" w14:textId="77777777" w:rsidR="00C521B3" w:rsidRPr="0023731E" w:rsidRDefault="00C521B3" w:rsidP="00015975">
            <w:pPr>
              <w:pStyle w:val="TAL"/>
              <w:rPr>
                <w:sz w:val="16"/>
                <w:szCs w:val="16"/>
              </w:rPr>
            </w:pPr>
            <w:r w:rsidRPr="0023731E">
              <w:rPr>
                <w:sz w:val="16"/>
                <w:szCs w:val="16"/>
              </w:rPr>
              <w:t>Rel-18 CRs on AI/ML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DBF8A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DE601B" w14:textId="77777777" w:rsidR="00C521B3" w:rsidRPr="0023731E" w:rsidRDefault="00C521B3" w:rsidP="00015975">
            <w:pPr>
              <w:pStyle w:val="TAL"/>
              <w:rPr>
                <w:sz w:val="16"/>
                <w:szCs w:val="16"/>
              </w:rPr>
            </w:pPr>
            <w:r w:rsidRPr="0023731E">
              <w:rPr>
                <w:sz w:val="16"/>
                <w:szCs w:val="16"/>
              </w:rPr>
              <w:t>28.105 CR0041R1; 28.105 CR0066R1; 28.541 CR1106R1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19ABF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0E64F56" w14:textId="77777777" w:rsidR="00C521B3" w:rsidRPr="0023731E" w:rsidRDefault="00C521B3" w:rsidP="00015975">
            <w:pPr>
              <w:pStyle w:val="TAL"/>
              <w:rPr>
                <w:sz w:val="16"/>
                <w:szCs w:val="16"/>
              </w:rPr>
            </w:pPr>
            <w:r w:rsidRPr="0023731E">
              <w:rPr>
                <w:sz w:val="16"/>
                <w:szCs w:val="16"/>
              </w:rPr>
              <w:t>Approved</w:t>
            </w:r>
          </w:p>
        </w:tc>
      </w:tr>
      <w:tr w:rsidR="00C521B3" w14:paraId="0D7DBFD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AA524C" w14:textId="77777777" w:rsidR="00C521B3" w:rsidRPr="0023731E" w:rsidRDefault="00C521B3" w:rsidP="00015975">
            <w:pPr>
              <w:pStyle w:val="TAL"/>
              <w:rPr>
                <w:sz w:val="16"/>
                <w:szCs w:val="16"/>
              </w:rPr>
            </w:pPr>
            <w:r w:rsidRPr="0023731E">
              <w:rPr>
                <w:sz w:val="16"/>
                <w:szCs w:val="16"/>
              </w:rPr>
              <w:t>SP-231460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23E5A7" w14:textId="77777777" w:rsidR="00C521B3" w:rsidRPr="0023731E" w:rsidRDefault="00C521B3" w:rsidP="00015975">
            <w:pPr>
              <w:pStyle w:val="TAL"/>
              <w:rPr>
                <w:sz w:val="16"/>
                <w:szCs w:val="16"/>
              </w:rPr>
            </w:pPr>
            <w:r w:rsidRPr="0023731E">
              <w:rPr>
                <w:sz w:val="16"/>
                <w:szCs w:val="16"/>
              </w:rPr>
              <w:t>Rel-18 CRs on Charging Aspects of B2B</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2E32C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5EC08E" w14:textId="77777777" w:rsidR="00C521B3" w:rsidRPr="0023731E" w:rsidRDefault="00C521B3" w:rsidP="00015975">
            <w:pPr>
              <w:pStyle w:val="TAL"/>
              <w:rPr>
                <w:sz w:val="16"/>
                <w:szCs w:val="16"/>
              </w:rPr>
            </w:pPr>
            <w:r w:rsidRPr="0023731E">
              <w:rPr>
                <w:sz w:val="16"/>
                <w:szCs w:val="16"/>
              </w:rPr>
              <w:t>32.240 CR0474R1; 32.240 CR0475R1; 32.290 CR0201R1; 32.240 CR0477R1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0DCD4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888A70F" w14:textId="77777777" w:rsidR="00C521B3" w:rsidRPr="0023731E" w:rsidRDefault="00C521B3" w:rsidP="00015975">
            <w:pPr>
              <w:pStyle w:val="TAL"/>
              <w:rPr>
                <w:sz w:val="16"/>
                <w:szCs w:val="16"/>
              </w:rPr>
            </w:pPr>
            <w:r w:rsidRPr="0023731E">
              <w:rPr>
                <w:sz w:val="16"/>
                <w:szCs w:val="16"/>
              </w:rPr>
              <w:t>Approved</w:t>
            </w:r>
          </w:p>
        </w:tc>
      </w:tr>
      <w:tr w:rsidR="00C521B3" w14:paraId="7737430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368430" w14:textId="77777777" w:rsidR="00C521B3" w:rsidRPr="0023731E" w:rsidRDefault="00C521B3" w:rsidP="00015975">
            <w:pPr>
              <w:pStyle w:val="TAL"/>
              <w:rPr>
                <w:sz w:val="16"/>
                <w:szCs w:val="16"/>
              </w:rPr>
            </w:pPr>
            <w:r w:rsidRPr="0023731E">
              <w:rPr>
                <w:sz w:val="16"/>
                <w:szCs w:val="16"/>
              </w:rPr>
              <w:t>SP-231461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79E56D" w14:textId="77777777" w:rsidR="00C521B3" w:rsidRPr="0023731E" w:rsidRDefault="00C521B3" w:rsidP="00015975">
            <w:pPr>
              <w:pStyle w:val="TAL"/>
              <w:rPr>
                <w:sz w:val="16"/>
                <w:szCs w:val="16"/>
              </w:rPr>
            </w:pPr>
            <w:r w:rsidRPr="0023731E">
              <w:rPr>
                <w:sz w:val="16"/>
                <w:szCs w:val="16"/>
              </w:rPr>
              <w:t>Rel-18 CRs on Charging for roaming and additional actor using CHF to CHF interface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63651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29B257" w14:textId="77777777" w:rsidR="00C521B3" w:rsidRPr="0023731E" w:rsidRDefault="00C521B3" w:rsidP="00015975">
            <w:pPr>
              <w:pStyle w:val="TAL"/>
              <w:rPr>
                <w:sz w:val="16"/>
                <w:szCs w:val="16"/>
              </w:rPr>
            </w:pPr>
            <w:r w:rsidRPr="0023731E">
              <w:rPr>
                <w:sz w:val="16"/>
                <w:szCs w:val="16"/>
              </w:rPr>
              <w:t>32.291 CR0511; 32.240 CR0476R1; 32.255 CR0467R1; 32.256 CR0022R1; 32.290 CR0203R1; 32.256 CR0027R1; 32.256 CR0023R1; 32.256 CR0024R1; 32.256 CR0025R1; 32.255 CR0487R1; 32.255 CR0488R1; 32.255 CR0475R1; 32.255 CR0476R1; 32.255 CR0477R1; 32.290 CR0207R1; 32.290 CR0202R3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AB9A0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1410A5C" w14:textId="77777777" w:rsidR="00C521B3" w:rsidRPr="0023731E" w:rsidRDefault="00C521B3" w:rsidP="00015975">
            <w:pPr>
              <w:pStyle w:val="TAL"/>
              <w:rPr>
                <w:sz w:val="16"/>
                <w:szCs w:val="16"/>
              </w:rPr>
            </w:pPr>
            <w:r w:rsidRPr="0023731E">
              <w:rPr>
                <w:sz w:val="16"/>
                <w:szCs w:val="16"/>
              </w:rPr>
              <w:t>Approved</w:t>
            </w:r>
          </w:p>
        </w:tc>
      </w:tr>
      <w:tr w:rsidR="00C521B3" w14:paraId="4082454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12B0E5" w14:textId="77777777" w:rsidR="00C521B3" w:rsidRPr="0023731E" w:rsidRDefault="00C521B3" w:rsidP="00015975">
            <w:pPr>
              <w:pStyle w:val="TAL"/>
              <w:rPr>
                <w:sz w:val="16"/>
                <w:szCs w:val="16"/>
              </w:rPr>
            </w:pPr>
            <w:r w:rsidRPr="0023731E">
              <w:rPr>
                <w:sz w:val="16"/>
                <w:szCs w:val="16"/>
              </w:rPr>
              <w:t>SP-231462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E18FCC2" w14:textId="77777777" w:rsidR="00C521B3" w:rsidRPr="0023731E" w:rsidRDefault="00C521B3" w:rsidP="00015975">
            <w:pPr>
              <w:pStyle w:val="TAL"/>
              <w:rPr>
                <w:sz w:val="16"/>
                <w:szCs w:val="16"/>
              </w:rPr>
            </w:pPr>
            <w:r w:rsidRPr="0023731E">
              <w:rPr>
                <w:sz w:val="16"/>
                <w:szCs w:val="16"/>
              </w:rPr>
              <w:t>Rel-18 CRs on NEF Charging enhancement to support AI/ML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587D4"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589253" w14:textId="77777777" w:rsidR="00C521B3" w:rsidRPr="0023731E" w:rsidRDefault="00C521B3" w:rsidP="00015975">
            <w:pPr>
              <w:pStyle w:val="TAL"/>
              <w:rPr>
                <w:sz w:val="16"/>
                <w:szCs w:val="16"/>
              </w:rPr>
            </w:pPr>
            <w:r w:rsidRPr="0023731E">
              <w:rPr>
                <w:sz w:val="16"/>
                <w:szCs w:val="16"/>
              </w:rPr>
              <w:t>32.254 CR0034R1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F270D6" w14:textId="77777777" w:rsidR="00C521B3" w:rsidRPr="0023731E" w:rsidRDefault="00C521B3" w:rsidP="00015975">
            <w:pPr>
              <w:pStyle w:val="TAL"/>
              <w:rPr>
                <w:sz w:val="16"/>
                <w:szCs w:val="16"/>
              </w:rPr>
            </w:pPr>
            <w:r w:rsidRPr="0023731E">
              <w:rPr>
                <w:sz w:val="16"/>
                <w:szCs w:val="16"/>
              </w:rPr>
              <w:t>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DFB728" w14:textId="77777777" w:rsidR="00C521B3" w:rsidRPr="0023731E" w:rsidRDefault="00C521B3" w:rsidP="00015975">
            <w:pPr>
              <w:pStyle w:val="TAL"/>
              <w:rPr>
                <w:sz w:val="16"/>
                <w:szCs w:val="16"/>
              </w:rPr>
            </w:pPr>
            <w:r w:rsidRPr="0023731E">
              <w:rPr>
                <w:sz w:val="16"/>
                <w:szCs w:val="16"/>
              </w:rPr>
              <w:t>Approved</w:t>
            </w:r>
          </w:p>
        </w:tc>
      </w:tr>
      <w:tr w:rsidR="00C521B3" w14:paraId="235857A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A8CD7F" w14:textId="77777777" w:rsidR="00C521B3" w:rsidRPr="0023731E" w:rsidRDefault="00C521B3" w:rsidP="00015975">
            <w:pPr>
              <w:pStyle w:val="TAL"/>
              <w:rPr>
                <w:sz w:val="16"/>
                <w:szCs w:val="16"/>
              </w:rPr>
            </w:pPr>
            <w:r w:rsidRPr="0023731E">
              <w:rPr>
                <w:sz w:val="16"/>
                <w:szCs w:val="16"/>
              </w:rPr>
              <w:t>SP-231463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E06205" w14:textId="77777777" w:rsidR="00C521B3" w:rsidRPr="0023731E" w:rsidRDefault="00C521B3" w:rsidP="00015975">
            <w:pPr>
              <w:pStyle w:val="TAL"/>
              <w:rPr>
                <w:sz w:val="16"/>
                <w:szCs w:val="16"/>
              </w:rPr>
            </w:pPr>
            <w:r w:rsidRPr="0023731E">
              <w:rPr>
                <w:sz w:val="16"/>
                <w:szCs w:val="16"/>
              </w:rPr>
              <w:t xml:space="preserve">Rel-18 CRs on </w:t>
            </w:r>
            <w:proofErr w:type="spellStart"/>
            <w:r w:rsidRPr="0023731E">
              <w:rPr>
                <w:sz w:val="16"/>
                <w:szCs w:val="16"/>
              </w:rPr>
              <w:t>on</w:t>
            </w:r>
            <w:proofErr w:type="spellEnd"/>
            <w:r w:rsidRPr="0023731E">
              <w:rPr>
                <w:sz w:val="16"/>
                <w:szCs w:val="16"/>
              </w:rPr>
              <w:t xml:space="preserve"> charging aspects of Satellite Backhaul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1D2E5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876EE2" w14:textId="77777777" w:rsidR="00C521B3" w:rsidRPr="0023731E" w:rsidRDefault="00C521B3" w:rsidP="00015975">
            <w:pPr>
              <w:pStyle w:val="TAL"/>
              <w:rPr>
                <w:sz w:val="16"/>
                <w:szCs w:val="16"/>
              </w:rPr>
            </w:pPr>
            <w:r w:rsidRPr="0023731E">
              <w:rPr>
                <w:sz w:val="16"/>
                <w:szCs w:val="16"/>
              </w:rPr>
              <w:t>32.255 CR0478R1; 32.255 CR0479R1; 32.255 CR0480R1; 32.255 CR0481R1; 32.257 CR0011R1; 32.257 CR0012R1; 28.541 CR1121R2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5C58A" w14:textId="77777777" w:rsidR="00C521B3" w:rsidRPr="0023731E" w:rsidRDefault="00C521B3" w:rsidP="00015975">
            <w:pPr>
              <w:pStyle w:val="TAL"/>
              <w:rPr>
                <w:sz w:val="16"/>
                <w:szCs w:val="16"/>
              </w:rPr>
            </w:pPr>
            <w:r w:rsidRPr="0023731E">
              <w:rPr>
                <w:sz w:val="16"/>
                <w:szCs w:val="16"/>
              </w:rPr>
              <w:t>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D683F7B" w14:textId="77777777" w:rsidR="00C521B3" w:rsidRPr="0023731E" w:rsidRDefault="00C521B3" w:rsidP="00015975">
            <w:pPr>
              <w:pStyle w:val="TAL"/>
              <w:rPr>
                <w:sz w:val="16"/>
                <w:szCs w:val="16"/>
              </w:rPr>
            </w:pPr>
            <w:r w:rsidRPr="0023731E">
              <w:rPr>
                <w:sz w:val="16"/>
                <w:szCs w:val="16"/>
              </w:rPr>
              <w:t>Approved</w:t>
            </w:r>
          </w:p>
        </w:tc>
      </w:tr>
      <w:tr w:rsidR="00C521B3" w14:paraId="64F7454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27992F" w14:textId="77777777" w:rsidR="00C521B3" w:rsidRPr="0023731E" w:rsidRDefault="00C521B3" w:rsidP="00015975">
            <w:pPr>
              <w:pStyle w:val="TAL"/>
              <w:rPr>
                <w:sz w:val="16"/>
                <w:szCs w:val="16"/>
              </w:rPr>
            </w:pPr>
            <w:r w:rsidRPr="0023731E">
              <w:rPr>
                <w:sz w:val="16"/>
                <w:szCs w:val="16"/>
              </w:rPr>
              <w:t>SP-231464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2C48AF" w14:textId="77777777" w:rsidR="00C521B3" w:rsidRPr="0023731E" w:rsidRDefault="00C521B3" w:rsidP="00015975">
            <w:pPr>
              <w:pStyle w:val="TAL"/>
              <w:rPr>
                <w:sz w:val="16"/>
                <w:szCs w:val="16"/>
              </w:rPr>
            </w:pPr>
            <w:r w:rsidRPr="0023731E">
              <w:rPr>
                <w:sz w:val="16"/>
                <w:szCs w:val="16"/>
              </w:rPr>
              <w:t>Rel-17 CRs on Edge Computing Management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ED4CA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A24582" w14:textId="77777777" w:rsidR="00C521B3" w:rsidRPr="0023731E" w:rsidRDefault="00C521B3" w:rsidP="00015975">
            <w:pPr>
              <w:pStyle w:val="TAL"/>
              <w:rPr>
                <w:sz w:val="16"/>
                <w:szCs w:val="16"/>
              </w:rPr>
            </w:pPr>
            <w:r w:rsidRPr="0023731E">
              <w:rPr>
                <w:sz w:val="16"/>
                <w:szCs w:val="16"/>
              </w:rPr>
              <w:t>28.538 CR0053; 28.538 CR0054; 28.538 CR0049R1; 28.538 CR0050R1; 28.552 CR0491; 28.552 CR0492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5177D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6EAD33" w14:textId="77777777" w:rsidR="00C521B3" w:rsidRPr="0023731E" w:rsidRDefault="00C521B3" w:rsidP="00015975">
            <w:pPr>
              <w:pStyle w:val="TAL"/>
              <w:rPr>
                <w:sz w:val="16"/>
                <w:szCs w:val="16"/>
              </w:rPr>
            </w:pPr>
            <w:r w:rsidRPr="0023731E">
              <w:rPr>
                <w:sz w:val="16"/>
                <w:szCs w:val="16"/>
              </w:rPr>
              <w:t>Approved</w:t>
            </w:r>
          </w:p>
        </w:tc>
      </w:tr>
      <w:tr w:rsidR="00C521B3" w14:paraId="0CBADFD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2AC1FC" w14:textId="77777777" w:rsidR="00C521B3" w:rsidRPr="0023731E" w:rsidRDefault="00C521B3" w:rsidP="00015975">
            <w:pPr>
              <w:pStyle w:val="TAL"/>
              <w:rPr>
                <w:sz w:val="16"/>
                <w:szCs w:val="16"/>
              </w:rPr>
            </w:pPr>
            <w:r w:rsidRPr="0023731E">
              <w:rPr>
                <w:sz w:val="16"/>
                <w:szCs w:val="16"/>
              </w:rPr>
              <w:t>SP-231465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60DC07" w14:textId="77777777" w:rsidR="00C521B3" w:rsidRPr="0023731E" w:rsidRDefault="00C521B3" w:rsidP="00015975">
            <w:pPr>
              <w:pStyle w:val="TAL"/>
              <w:rPr>
                <w:sz w:val="16"/>
                <w:szCs w:val="16"/>
              </w:rPr>
            </w:pPr>
            <w:r w:rsidRPr="0023731E">
              <w:rPr>
                <w:sz w:val="16"/>
                <w:szCs w:val="16"/>
              </w:rPr>
              <w:t>Rel-18 CRs on Enhancements of EE for 5G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AE5DF9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BEB496" w14:textId="77777777" w:rsidR="00C521B3" w:rsidRPr="0023731E" w:rsidRDefault="00C521B3" w:rsidP="00015975">
            <w:pPr>
              <w:pStyle w:val="TAL"/>
              <w:rPr>
                <w:sz w:val="16"/>
                <w:szCs w:val="16"/>
              </w:rPr>
            </w:pPr>
            <w:r w:rsidRPr="0023731E">
              <w:rPr>
                <w:sz w:val="16"/>
                <w:szCs w:val="16"/>
              </w:rPr>
              <w:t>28.310 CR0037R1; 28.310 CR0040R1; 28.310 CR0039R2; 28.541 CR1109R1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2C27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A8A7517" w14:textId="77777777" w:rsidR="00C521B3" w:rsidRPr="0023731E" w:rsidRDefault="00C521B3" w:rsidP="00015975">
            <w:pPr>
              <w:pStyle w:val="TAL"/>
              <w:rPr>
                <w:sz w:val="16"/>
                <w:szCs w:val="16"/>
              </w:rPr>
            </w:pPr>
            <w:r w:rsidRPr="0023731E">
              <w:rPr>
                <w:sz w:val="16"/>
                <w:szCs w:val="16"/>
              </w:rPr>
              <w:t>Approved</w:t>
            </w:r>
          </w:p>
        </w:tc>
      </w:tr>
      <w:tr w:rsidR="00C521B3" w14:paraId="3516511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82A88A1" w14:textId="77777777" w:rsidR="00C521B3" w:rsidRPr="0023731E" w:rsidRDefault="00C521B3" w:rsidP="00015975">
            <w:pPr>
              <w:pStyle w:val="TAL"/>
              <w:rPr>
                <w:sz w:val="16"/>
                <w:szCs w:val="16"/>
              </w:rPr>
            </w:pPr>
            <w:r w:rsidRPr="0023731E">
              <w:rPr>
                <w:sz w:val="16"/>
                <w:szCs w:val="16"/>
              </w:rPr>
              <w:t>SP-231454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C891E9" w14:textId="77777777" w:rsidR="00C521B3" w:rsidRPr="0023731E" w:rsidRDefault="00C521B3" w:rsidP="00015975">
            <w:pPr>
              <w:pStyle w:val="TAL"/>
              <w:rPr>
                <w:sz w:val="16"/>
                <w:szCs w:val="16"/>
              </w:rPr>
            </w:pPr>
            <w:r w:rsidRPr="0023731E">
              <w:rPr>
                <w:sz w:val="16"/>
                <w:szCs w:val="16"/>
              </w:rPr>
              <w:t>Rel-18 CRs on Charging aspects of 5GSAT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92503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1C2D25" w14:textId="77777777" w:rsidR="00C521B3" w:rsidRPr="0023731E" w:rsidRDefault="00C521B3" w:rsidP="00015975">
            <w:pPr>
              <w:pStyle w:val="TAL"/>
              <w:rPr>
                <w:sz w:val="16"/>
                <w:szCs w:val="16"/>
              </w:rPr>
            </w:pPr>
            <w:r w:rsidRPr="0023731E">
              <w:rPr>
                <w:sz w:val="16"/>
                <w:szCs w:val="16"/>
              </w:rPr>
              <w:t>32.255 CR0440R1; 32.256 CR0021R1; 32.255 CR0489R1; 32.291 CR0523R1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FC8BC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18B38FE" w14:textId="77777777" w:rsidR="00C521B3" w:rsidRPr="0023731E" w:rsidRDefault="00C521B3" w:rsidP="00015975">
            <w:pPr>
              <w:pStyle w:val="TAL"/>
              <w:rPr>
                <w:sz w:val="16"/>
                <w:szCs w:val="16"/>
              </w:rPr>
            </w:pPr>
            <w:r w:rsidRPr="0023731E">
              <w:rPr>
                <w:sz w:val="16"/>
                <w:szCs w:val="16"/>
              </w:rPr>
              <w:t>Approved</w:t>
            </w:r>
          </w:p>
        </w:tc>
      </w:tr>
      <w:tr w:rsidR="00C521B3" w14:paraId="6AE9A56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320A58" w14:textId="77777777" w:rsidR="00C521B3" w:rsidRPr="0023731E" w:rsidRDefault="00C521B3" w:rsidP="00015975">
            <w:pPr>
              <w:pStyle w:val="TAL"/>
              <w:rPr>
                <w:sz w:val="16"/>
                <w:szCs w:val="16"/>
              </w:rPr>
            </w:pPr>
            <w:r w:rsidRPr="0023731E">
              <w:rPr>
                <w:sz w:val="16"/>
                <w:szCs w:val="16"/>
              </w:rPr>
              <w:t>SP-231568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C398C6" w14:textId="77777777" w:rsidR="00C521B3" w:rsidRPr="0023731E" w:rsidRDefault="00C521B3" w:rsidP="00015975">
            <w:pPr>
              <w:pStyle w:val="TAL"/>
              <w:rPr>
                <w:sz w:val="16"/>
                <w:szCs w:val="16"/>
              </w:rPr>
            </w:pPr>
            <w:r w:rsidRPr="0023731E">
              <w:rPr>
                <w:sz w:val="16"/>
                <w:szCs w:val="16"/>
              </w:rPr>
              <w:t>Rel-19 CRs to TS23433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C8D6B9"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E2352D" w14:textId="77777777" w:rsidR="00C521B3" w:rsidRPr="0023731E" w:rsidRDefault="00C521B3" w:rsidP="00015975">
            <w:pPr>
              <w:pStyle w:val="TAL"/>
              <w:rPr>
                <w:sz w:val="16"/>
                <w:szCs w:val="16"/>
              </w:rPr>
            </w:pPr>
            <w:r w:rsidRPr="0023731E">
              <w:rPr>
                <w:sz w:val="16"/>
                <w:szCs w:val="16"/>
              </w:rPr>
              <w:t>23.433 CR0016R1; 23.433 CR0255R2; 23.433 CR0020R2; 23.433 CR0023R2; 23.433 CR0024R3; 23.433 CR0251R6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1EBB2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DFE2BF9" w14:textId="77777777" w:rsidR="00C521B3" w:rsidRPr="0023731E" w:rsidRDefault="00C521B3" w:rsidP="00015975">
            <w:pPr>
              <w:pStyle w:val="TAL"/>
              <w:rPr>
                <w:sz w:val="16"/>
                <w:szCs w:val="16"/>
              </w:rPr>
            </w:pPr>
            <w:r w:rsidRPr="0023731E">
              <w:rPr>
                <w:sz w:val="16"/>
                <w:szCs w:val="16"/>
              </w:rPr>
              <w:t>Approved</w:t>
            </w:r>
          </w:p>
        </w:tc>
      </w:tr>
      <w:tr w:rsidR="00C521B3" w14:paraId="6C4DD96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7B583B" w14:textId="77777777" w:rsidR="00C521B3" w:rsidRPr="0023731E" w:rsidRDefault="00C521B3" w:rsidP="00015975">
            <w:pPr>
              <w:pStyle w:val="TAL"/>
              <w:rPr>
                <w:sz w:val="16"/>
                <w:szCs w:val="16"/>
              </w:rPr>
            </w:pPr>
            <w:r w:rsidRPr="0023731E">
              <w:rPr>
                <w:sz w:val="16"/>
                <w:szCs w:val="16"/>
              </w:rPr>
              <w:t>SP-231557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F493FE" w14:textId="77777777" w:rsidR="00C521B3" w:rsidRPr="0023731E" w:rsidRDefault="00C521B3" w:rsidP="00015975">
            <w:pPr>
              <w:pStyle w:val="TAL"/>
              <w:rPr>
                <w:sz w:val="16"/>
                <w:szCs w:val="16"/>
              </w:rPr>
            </w:pPr>
            <w:r w:rsidRPr="0023731E">
              <w:rPr>
                <w:sz w:val="16"/>
                <w:szCs w:val="16"/>
              </w:rPr>
              <w:t>Rel-19 CRs to TS23280 for Irail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DE58D4"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2A9E2" w14:textId="77777777" w:rsidR="00C521B3" w:rsidRPr="0023731E" w:rsidRDefault="00C521B3" w:rsidP="00015975">
            <w:pPr>
              <w:pStyle w:val="TAL"/>
              <w:rPr>
                <w:sz w:val="16"/>
                <w:szCs w:val="16"/>
              </w:rPr>
            </w:pPr>
            <w:r w:rsidRPr="0023731E">
              <w:rPr>
                <w:sz w:val="16"/>
                <w:szCs w:val="16"/>
              </w:rPr>
              <w:t>23.280 CR0436R1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3C406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7EBE0D" w14:textId="77777777" w:rsidR="00C521B3" w:rsidRPr="0023731E" w:rsidRDefault="00C521B3" w:rsidP="00015975">
            <w:pPr>
              <w:pStyle w:val="TAL"/>
              <w:rPr>
                <w:sz w:val="16"/>
                <w:szCs w:val="16"/>
              </w:rPr>
            </w:pPr>
            <w:r w:rsidRPr="0023731E">
              <w:rPr>
                <w:sz w:val="16"/>
                <w:szCs w:val="16"/>
              </w:rPr>
              <w:t>Approved</w:t>
            </w:r>
          </w:p>
        </w:tc>
      </w:tr>
      <w:tr w:rsidR="00C521B3" w14:paraId="01575DA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99445F" w14:textId="77777777" w:rsidR="00C521B3" w:rsidRPr="0023731E" w:rsidRDefault="00C521B3" w:rsidP="00015975">
            <w:pPr>
              <w:pStyle w:val="TAL"/>
              <w:rPr>
                <w:sz w:val="16"/>
                <w:szCs w:val="16"/>
              </w:rPr>
            </w:pPr>
            <w:r w:rsidRPr="0023731E">
              <w:rPr>
                <w:sz w:val="16"/>
                <w:szCs w:val="16"/>
              </w:rPr>
              <w:t>SP-231558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E093CD" w14:textId="77777777" w:rsidR="00C521B3" w:rsidRPr="0023731E" w:rsidRDefault="00C521B3" w:rsidP="00015975">
            <w:pPr>
              <w:pStyle w:val="TAL"/>
              <w:rPr>
                <w:sz w:val="16"/>
                <w:szCs w:val="16"/>
              </w:rPr>
            </w:pPr>
            <w:r w:rsidRPr="0023731E">
              <w:rPr>
                <w:sz w:val="16"/>
                <w:szCs w:val="16"/>
              </w:rPr>
              <w:t>Rel-18 CRs to TS23280, TS23281, TS23282 and TS23379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930E8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0CAAD" w14:textId="77777777" w:rsidR="00C521B3" w:rsidRPr="0023731E" w:rsidRDefault="00C521B3" w:rsidP="00015975">
            <w:pPr>
              <w:pStyle w:val="TAL"/>
              <w:rPr>
                <w:sz w:val="16"/>
                <w:szCs w:val="16"/>
              </w:rPr>
            </w:pPr>
            <w:r w:rsidRPr="0023731E">
              <w:rPr>
                <w:sz w:val="16"/>
                <w:szCs w:val="16"/>
              </w:rPr>
              <w:t>23.379 CR0389R1; 23.379 CR0390R1; 23.281 CR0198R1; 23.282 CR0330R1; 23.282 CR0331R1; 23.379 CR0392R1; 23.379 CR0393R1; 23.281 CR0201R1; 23.281 CR0202R1; 23.282 CR0335R1; 23.282 CR0336R1; 23.280 CR0457R1; 23.280 CR0458R1; 23.280 CR0459R1; 23.280 CR0460R1; 23.379 CR0394R1; 23.379 CR0395R1; 23.379 CR0396R1; 23.379 CR0397R1; 23.281 CR0203R1; 23.281 CR0204R1; 23.282 CR0338R1; 23.282 CR0339R1; 23.280 CR0461R2; 23.280 CR0462R2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8C17D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7AF6B5" w14:textId="77777777" w:rsidR="00C521B3" w:rsidRPr="0023731E" w:rsidRDefault="00C521B3" w:rsidP="00015975">
            <w:pPr>
              <w:pStyle w:val="TAL"/>
              <w:rPr>
                <w:sz w:val="16"/>
                <w:szCs w:val="16"/>
              </w:rPr>
            </w:pPr>
            <w:r w:rsidRPr="0023731E">
              <w:rPr>
                <w:sz w:val="16"/>
                <w:szCs w:val="16"/>
              </w:rPr>
              <w:t>Approved</w:t>
            </w:r>
          </w:p>
        </w:tc>
      </w:tr>
      <w:tr w:rsidR="00C521B3" w14:paraId="7EAF339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B1096B" w14:textId="77777777" w:rsidR="00C521B3" w:rsidRPr="0023731E" w:rsidRDefault="00C521B3" w:rsidP="00015975">
            <w:pPr>
              <w:pStyle w:val="TAL"/>
              <w:rPr>
                <w:sz w:val="16"/>
                <w:szCs w:val="16"/>
              </w:rPr>
            </w:pPr>
            <w:r w:rsidRPr="0023731E">
              <w:rPr>
                <w:sz w:val="16"/>
                <w:szCs w:val="16"/>
              </w:rPr>
              <w:t>SP-231559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C30C5E" w14:textId="77777777" w:rsidR="00C521B3" w:rsidRPr="0023731E" w:rsidRDefault="00C521B3" w:rsidP="00015975">
            <w:pPr>
              <w:pStyle w:val="TAL"/>
              <w:rPr>
                <w:sz w:val="16"/>
                <w:szCs w:val="16"/>
              </w:rPr>
            </w:pPr>
            <w:r w:rsidRPr="0023731E">
              <w:rPr>
                <w:sz w:val="16"/>
                <w:szCs w:val="16"/>
              </w:rPr>
              <w:t>Rel-18 CRs to TS23280 for MCGWUE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BE1D7E"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7E5AD3" w14:textId="77777777" w:rsidR="00C521B3" w:rsidRPr="0023731E" w:rsidRDefault="00C521B3" w:rsidP="00015975">
            <w:pPr>
              <w:pStyle w:val="TAL"/>
              <w:rPr>
                <w:sz w:val="16"/>
                <w:szCs w:val="16"/>
              </w:rPr>
            </w:pPr>
            <w:r w:rsidRPr="0023731E">
              <w:rPr>
                <w:sz w:val="16"/>
                <w:szCs w:val="16"/>
              </w:rPr>
              <w:t>23.280 CR0445R1; 23.280 CR0446R1; 23.280 CR0495R1; 23.280 CR0496R1; 23.280 CR0491R1; 23.280 CR0501R1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6F566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25269BD" w14:textId="77777777" w:rsidR="00C521B3" w:rsidRPr="0023731E" w:rsidRDefault="00C521B3" w:rsidP="00015975">
            <w:pPr>
              <w:pStyle w:val="TAL"/>
              <w:rPr>
                <w:sz w:val="16"/>
                <w:szCs w:val="16"/>
              </w:rPr>
            </w:pPr>
            <w:r w:rsidRPr="0023731E">
              <w:rPr>
                <w:sz w:val="16"/>
                <w:szCs w:val="16"/>
              </w:rPr>
              <w:t>Approved</w:t>
            </w:r>
          </w:p>
        </w:tc>
      </w:tr>
      <w:tr w:rsidR="00C521B3" w14:paraId="63701B9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5B80C6" w14:textId="77777777" w:rsidR="00C521B3" w:rsidRPr="0023731E" w:rsidRDefault="00C521B3" w:rsidP="00015975">
            <w:pPr>
              <w:pStyle w:val="TAL"/>
              <w:rPr>
                <w:sz w:val="16"/>
                <w:szCs w:val="16"/>
              </w:rPr>
            </w:pPr>
            <w:r w:rsidRPr="0023731E">
              <w:rPr>
                <w:sz w:val="16"/>
                <w:szCs w:val="16"/>
              </w:rPr>
              <w:t>SP-231560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680013" w14:textId="77777777" w:rsidR="00C521B3" w:rsidRPr="0023731E" w:rsidRDefault="00C521B3" w:rsidP="00015975">
            <w:pPr>
              <w:pStyle w:val="TAL"/>
              <w:rPr>
                <w:sz w:val="16"/>
                <w:szCs w:val="16"/>
              </w:rPr>
            </w:pPr>
            <w:r w:rsidRPr="0023731E">
              <w:rPr>
                <w:sz w:val="16"/>
                <w:szCs w:val="16"/>
              </w:rPr>
              <w:t xml:space="preserve">Rel-19 CRs to TS23280 for </w:t>
            </w:r>
            <w:proofErr w:type="spellStart"/>
            <w:r w:rsidRPr="0023731E">
              <w:rPr>
                <w:sz w:val="16"/>
                <w:szCs w:val="16"/>
              </w:rPr>
              <w:t>MCShAC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D7B21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D715DD" w14:textId="77777777" w:rsidR="00C521B3" w:rsidRPr="0023731E" w:rsidRDefault="00C521B3" w:rsidP="00015975">
            <w:pPr>
              <w:pStyle w:val="TAL"/>
              <w:rPr>
                <w:sz w:val="16"/>
                <w:szCs w:val="16"/>
              </w:rPr>
            </w:pPr>
            <w:r w:rsidRPr="0023731E">
              <w:rPr>
                <w:sz w:val="16"/>
                <w:szCs w:val="16"/>
              </w:rPr>
              <w:t>23.280 CR0429R2; 23.280 CR0430R3; 23.280 CR0465R2; 23.280 CR0466R3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6E710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5F3577D" w14:textId="77777777" w:rsidR="00C521B3" w:rsidRPr="0023731E" w:rsidRDefault="00C521B3" w:rsidP="00015975">
            <w:pPr>
              <w:pStyle w:val="TAL"/>
              <w:rPr>
                <w:sz w:val="16"/>
                <w:szCs w:val="16"/>
              </w:rPr>
            </w:pPr>
            <w:r w:rsidRPr="0023731E">
              <w:rPr>
                <w:sz w:val="16"/>
                <w:szCs w:val="16"/>
              </w:rPr>
              <w:t>Approved</w:t>
            </w:r>
          </w:p>
        </w:tc>
      </w:tr>
      <w:tr w:rsidR="00C521B3" w14:paraId="142733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DE7C9D" w14:textId="77777777" w:rsidR="00C521B3" w:rsidRPr="0023731E" w:rsidRDefault="00C521B3" w:rsidP="00015975">
            <w:pPr>
              <w:pStyle w:val="TAL"/>
              <w:rPr>
                <w:sz w:val="16"/>
                <w:szCs w:val="16"/>
              </w:rPr>
            </w:pPr>
            <w:r w:rsidRPr="0023731E">
              <w:rPr>
                <w:sz w:val="16"/>
                <w:szCs w:val="16"/>
              </w:rPr>
              <w:t>SP-231561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85F854E" w14:textId="77777777" w:rsidR="00C521B3" w:rsidRPr="0023731E" w:rsidRDefault="00C521B3" w:rsidP="00015975">
            <w:pPr>
              <w:pStyle w:val="TAL"/>
              <w:rPr>
                <w:sz w:val="16"/>
                <w:szCs w:val="16"/>
              </w:rPr>
            </w:pPr>
            <w:r w:rsidRPr="0023731E">
              <w:rPr>
                <w:sz w:val="16"/>
                <w:szCs w:val="16"/>
              </w:rPr>
              <w:t>Rel-18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89B4E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ED411A" w14:textId="77777777" w:rsidR="00C521B3" w:rsidRPr="0023731E" w:rsidRDefault="00C521B3" w:rsidP="00015975">
            <w:pPr>
              <w:pStyle w:val="TAL"/>
              <w:rPr>
                <w:sz w:val="16"/>
                <w:szCs w:val="16"/>
              </w:rPr>
            </w:pPr>
            <w:r w:rsidRPr="0023731E">
              <w:rPr>
                <w:sz w:val="16"/>
                <w:szCs w:val="16"/>
              </w:rPr>
              <w:t>23.435 CR0002R2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E77E1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7DC9403" w14:textId="77777777" w:rsidR="00C521B3" w:rsidRPr="0023731E" w:rsidRDefault="00C521B3" w:rsidP="00015975">
            <w:pPr>
              <w:pStyle w:val="TAL"/>
              <w:rPr>
                <w:sz w:val="16"/>
                <w:szCs w:val="16"/>
              </w:rPr>
            </w:pPr>
            <w:r w:rsidRPr="0023731E">
              <w:rPr>
                <w:sz w:val="16"/>
                <w:szCs w:val="16"/>
              </w:rPr>
              <w:t>Approved</w:t>
            </w:r>
          </w:p>
        </w:tc>
      </w:tr>
      <w:tr w:rsidR="00C521B3" w14:paraId="65B7C25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F43041" w14:textId="77777777" w:rsidR="00C521B3" w:rsidRPr="0023731E" w:rsidRDefault="00C521B3" w:rsidP="00015975">
            <w:pPr>
              <w:pStyle w:val="TAL"/>
              <w:rPr>
                <w:sz w:val="16"/>
                <w:szCs w:val="16"/>
              </w:rPr>
            </w:pPr>
            <w:r w:rsidRPr="0023731E">
              <w:rPr>
                <w:sz w:val="16"/>
                <w:szCs w:val="16"/>
              </w:rPr>
              <w:t>SP-231562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EC111E" w14:textId="77777777" w:rsidR="00C521B3" w:rsidRPr="0023731E" w:rsidRDefault="00C521B3" w:rsidP="00015975">
            <w:pPr>
              <w:pStyle w:val="TAL"/>
              <w:rPr>
                <w:sz w:val="16"/>
                <w:szCs w:val="16"/>
              </w:rPr>
            </w:pPr>
            <w:r w:rsidRPr="0023731E">
              <w:rPr>
                <w:sz w:val="16"/>
                <w:szCs w:val="16"/>
              </w:rPr>
              <w:t>Rel-19 CRs to TS23435 for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598E2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AE66D9" w14:textId="77777777" w:rsidR="00C521B3" w:rsidRPr="0023731E" w:rsidRDefault="00C521B3" w:rsidP="00015975">
            <w:pPr>
              <w:pStyle w:val="TAL"/>
              <w:rPr>
                <w:sz w:val="16"/>
                <w:szCs w:val="16"/>
              </w:rPr>
            </w:pPr>
            <w:r w:rsidRPr="0023731E">
              <w:rPr>
                <w:sz w:val="16"/>
                <w:szCs w:val="16"/>
              </w:rPr>
              <w:t xml:space="preserve">WITHDRAWN: </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AC6B07" w14:textId="77777777" w:rsidR="00C521B3" w:rsidRPr="0023731E" w:rsidRDefault="00C521B3" w:rsidP="00015975">
            <w:pPr>
              <w:pStyle w:val="TAL"/>
              <w:rPr>
                <w:sz w:val="16"/>
                <w:szCs w:val="16"/>
              </w:rPr>
            </w:pPr>
            <w:r w:rsidRPr="0023731E">
              <w:rPr>
                <w:sz w:val="16"/>
                <w:szCs w:val="16"/>
              </w:rPr>
              <w:t>WITHDRAWN</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929700" w14:textId="77777777" w:rsidR="00C521B3" w:rsidRPr="0023731E" w:rsidRDefault="00C521B3" w:rsidP="00015975">
            <w:pPr>
              <w:pStyle w:val="TAL"/>
              <w:rPr>
                <w:sz w:val="16"/>
                <w:szCs w:val="16"/>
              </w:rPr>
            </w:pPr>
            <w:r w:rsidRPr="0023731E">
              <w:rPr>
                <w:sz w:val="16"/>
                <w:szCs w:val="16"/>
              </w:rPr>
              <w:t>Withdrawn</w:t>
            </w:r>
          </w:p>
        </w:tc>
      </w:tr>
      <w:tr w:rsidR="00C521B3" w14:paraId="02B7029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A6D693" w14:textId="77777777" w:rsidR="00C521B3" w:rsidRPr="0023731E" w:rsidRDefault="00C521B3" w:rsidP="00015975">
            <w:pPr>
              <w:pStyle w:val="TAL"/>
              <w:rPr>
                <w:sz w:val="16"/>
                <w:szCs w:val="16"/>
              </w:rPr>
            </w:pPr>
            <w:r w:rsidRPr="0023731E">
              <w:rPr>
                <w:sz w:val="16"/>
                <w:szCs w:val="16"/>
              </w:rPr>
              <w:t>SP-231563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8298DE" w14:textId="77777777" w:rsidR="00C521B3" w:rsidRPr="0023731E" w:rsidRDefault="00C521B3" w:rsidP="00015975">
            <w:pPr>
              <w:pStyle w:val="TAL"/>
              <w:rPr>
                <w:sz w:val="16"/>
                <w:szCs w:val="16"/>
              </w:rPr>
            </w:pPr>
            <w:r w:rsidRPr="0023731E">
              <w:rPr>
                <w:sz w:val="16"/>
                <w:szCs w:val="16"/>
              </w:rPr>
              <w:t>Rel-18 CRs to TS23542 for PINAPP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2F8A3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D531EB" w14:textId="77777777" w:rsidR="00C521B3" w:rsidRPr="0023731E" w:rsidRDefault="00C521B3" w:rsidP="00015975">
            <w:pPr>
              <w:pStyle w:val="TAL"/>
              <w:rPr>
                <w:sz w:val="16"/>
                <w:szCs w:val="16"/>
              </w:rPr>
            </w:pPr>
            <w:r w:rsidRPr="0023731E">
              <w:rPr>
                <w:sz w:val="16"/>
                <w:szCs w:val="16"/>
              </w:rPr>
              <w:t>23.542 CR0022R1; 23.542 CR0023R1; 23.542 CR0024R1; 23.542 CR0026R1; 23.542 CR0028R1; 23.542 CR0030R1; 23.542 CR0031R1; 23.542 CR0029R2; 23.542 CR0019R3; 23.542 CR0038; 23.542 CR0040; 23.542 CR0041; 23.542 CR0043; 23.542 CR0045; 23.542 CR0044R1; 23.542 CR0046R1; 23.542 CR0021R2; 23.542 CR0036R1; 23.542 CR0032R2; 23.542 CR0031R3; 23.542 CR0037R1; 23.542 CR0039R1; 23.542 CR0042R1; 23.542 CR0047R2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E9067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6A929D7" w14:textId="77777777" w:rsidR="00C521B3" w:rsidRPr="0023731E" w:rsidRDefault="00C521B3" w:rsidP="00015975">
            <w:pPr>
              <w:pStyle w:val="TAL"/>
              <w:rPr>
                <w:sz w:val="16"/>
                <w:szCs w:val="16"/>
              </w:rPr>
            </w:pPr>
            <w:r w:rsidRPr="0023731E">
              <w:rPr>
                <w:sz w:val="16"/>
                <w:szCs w:val="16"/>
              </w:rPr>
              <w:t>Approved</w:t>
            </w:r>
          </w:p>
        </w:tc>
      </w:tr>
      <w:tr w:rsidR="00C521B3" w14:paraId="29872D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E9FF8A" w14:textId="77777777" w:rsidR="00C521B3" w:rsidRPr="0023731E" w:rsidRDefault="00C521B3" w:rsidP="00015975">
            <w:pPr>
              <w:pStyle w:val="TAL"/>
              <w:rPr>
                <w:sz w:val="16"/>
                <w:szCs w:val="16"/>
              </w:rPr>
            </w:pPr>
            <w:r w:rsidRPr="0023731E">
              <w:rPr>
                <w:sz w:val="16"/>
                <w:szCs w:val="16"/>
              </w:rPr>
              <w:t>SP-231402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FD37F0"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AmbientIoT</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57C4C2"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2426C3" w14:textId="77777777" w:rsidR="00C521B3" w:rsidRPr="0023731E" w:rsidRDefault="00C521B3" w:rsidP="00015975">
            <w:pPr>
              <w:pStyle w:val="TAL"/>
              <w:rPr>
                <w:sz w:val="16"/>
                <w:szCs w:val="16"/>
              </w:rPr>
            </w:pPr>
            <w:r w:rsidRPr="0023731E">
              <w:rPr>
                <w:sz w:val="16"/>
                <w:szCs w:val="16"/>
              </w:rPr>
              <w:t>22.261 CR0712R3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EFC9F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6244C12" w14:textId="77777777" w:rsidR="00C521B3" w:rsidRPr="0023731E" w:rsidRDefault="00C521B3" w:rsidP="00015975">
            <w:pPr>
              <w:pStyle w:val="TAL"/>
              <w:rPr>
                <w:sz w:val="16"/>
                <w:szCs w:val="16"/>
              </w:rPr>
            </w:pPr>
            <w:r w:rsidRPr="0023731E">
              <w:rPr>
                <w:sz w:val="16"/>
                <w:szCs w:val="16"/>
              </w:rPr>
              <w:t>Approved</w:t>
            </w:r>
          </w:p>
        </w:tc>
      </w:tr>
      <w:tr w:rsidR="00C521B3" w14:paraId="258C1ED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EE19DC" w14:textId="77777777" w:rsidR="00C521B3" w:rsidRPr="0023731E" w:rsidRDefault="00C521B3" w:rsidP="00015975">
            <w:pPr>
              <w:pStyle w:val="TAL"/>
              <w:rPr>
                <w:sz w:val="16"/>
                <w:szCs w:val="16"/>
              </w:rPr>
            </w:pPr>
            <w:r w:rsidRPr="0023731E">
              <w:rPr>
                <w:sz w:val="16"/>
                <w:szCs w:val="16"/>
              </w:rPr>
              <w:t>SP-231565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62D261" w14:textId="77777777" w:rsidR="00C521B3" w:rsidRPr="0023731E" w:rsidRDefault="00C521B3" w:rsidP="00015975">
            <w:pPr>
              <w:pStyle w:val="TAL"/>
              <w:rPr>
                <w:sz w:val="16"/>
                <w:szCs w:val="16"/>
              </w:rPr>
            </w:pPr>
            <w:r w:rsidRPr="0023731E">
              <w:rPr>
                <w:sz w:val="16"/>
                <w:szCs w:val="16"/>
              </w:rPr>
              <w:t>Rel-18 CRs to TS23434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82DBBA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8630B9" w14:textId="77777777" w:rsidR="00C521B3" w:rsidRPr="0023731E" w:rsidRDefault="00C521B3" w:rsidP="00015975">
            <w:pPr>
              <w:pStyle w:val="TAL"/>
              <w:rPr>
                <w:sz w:val="16"/>
                <w:szCs w:val="16"/>
              </w:rPr>
            </w:pPr>
            <w:r w:rsidRPr="0023731E">
              <w:rPr>
                <w:sz w:val="16"/>
                <w:szCs w:val="16"/>
              </w:rPr>
              <w:t>23.434 CR0235; 23.434 CR0237R1; 23.434 CR0238R1; 23.434 CR0233R1; 23.434 CR0244R2; 23.434 CR0246R2; 23.434 CR0264; 23.434 CR0272; 23.434 CR0248R1; 23.434 CR0277R1; 23.434 CR0262R1; 23.434 CR0266R1; 23.434 CR0267R1; 23.434 CR0270R1; 23.434 CR0271R1; 23.434 CR0273R1; 23.434 CR0274R1; 23.434 CR0275R1; 23.434 CR0265R2; 23.434 CR0276R2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7DE5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8E93466" w14:textId="77777777" w:rsidR="00C521B3" w:rsidRPr="0023731E" w:rsidRDefault="00C521B3" w:rsidP="00015975">
            <w:pPr>
              <w:pStyle w:val="TAL"/>
              <w:rPr>
                <w:sz w:val="16"/>
                <w:szCs w:val="16"/>
              </w:rPr>
            </w:pPr>
            <w:r w:rsidRPr="0023731E">
              <w:rPr>
                <w:sz w:val="16"/>
                <w:szCs w:val="16"/>
              </w:rPr>
              <w:t>Approved</w:t>
            </w:r>
          </w:p>
        </w:tc>
      </w:tr>
      <w:tr w:rsidR="00C521B3" w14:paraId="12BA50B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89278F" w14:textId="77777777" w:rsidR="00C521B3" w:rsidRPr="0023731E" w:rsidRDefault="00C521B3" w:rsidP="00015975">
            <w:pPr>
              <w:pStyle w:val="TAL"/>
              <w:rPr>
                <w:sz w:val="16"/>
                <w:szCs w:val="16"/>
              </w:rPr>
            </w:pPr>
            <w:r w:rsidRPr="0023731E">
              <w:rPr>
                <w:sz w:val="16"/>
                <w:szCs w:val="16"/>
              </w:rPr>
              <w:t>SP-231564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BF448F" w14:textId="77777777" w:rsidR="00C521B3" w:rsidRPr="0023731E" w:rsidRDefault="00C521B3" w:rsidP="00015975">
            <w:pPr>
              <w:pStyle w:val="TAL"/>
              <w:rPr>
                <w:sz w:val="16"/>
                <w:szCs w:val="16"/>
              </w:rPr>
            </w:pPr>
            <w:r w:rsidRPr="0023731E">
              <w:rPr>
                <w:sz w:val="16"/>
                <w:szCs w:val="16"/>
              </w:rPr>
              <w:t>Rel-16 CRs to TS23434 for SEAL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B5F0D9"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E598F0" w14:textId="77777777" w:rsidR="00C521B3" w:rsidRPr="0023731E" w:rsidRDefault="00C521B3" w:rsidP="00015975">
            <w:pPr>
              <w:pStyle w:val="TAL"/>
              <w:rPr>
                <w:sz w:val="16"/>
                <w:szCs w:val="16"/>
              </w:rPr>
            </w:pPr>
            <w:r w:rsidRPr="0023731E">
              <w:rPr>
                <w:sz w:val="16"/>
                <w:szCs w:val="16"/>
              </w:rPr>
              <w:t>23.434 CR0239; 23.434 CR0240; 23.434 CR0241; 23.434 CR0257; 23.434 CR0258; 23.434 CR0259; 23.434 CR0251R1; 23.434 CR0252R1; 23.434 CR0253R1; 23.434 CR0254R1; 23.434 CR0255R1; 23.434 CR0256R1; 23.434 CR0278; 23.434 CR0279; 23.434 CR0280; 23.434 CR0281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28FC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6938F1" w14:textId="77777777" w:rsidR="00C521B3" w:rsidRPr="0023731E" w:rsidRDefault="00C521B3" w:rsidP="00015975">
            <w:pPr>
              <w:pStyle w:val="TAL"/>
              <w:rPr>
                <w:sz w:val="16"/>
                <w:szCs w:val="16"/>
              </w:rPr>
            </w:pPr>
            <w:r w:rsidRPr="0023731E">
              <w:rPr>
                <w:sz w:val="16"/>
                <w:szCs w:val="16"/>
              </w:rPr>
              <w:t>Approved</w:t>
            </w:r>
          </w:p>
        </w:tc>
      </w:tr>
      <w:tr w:rsidR="00C521B3" w14:paraId="5ED2B54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B83EAD" w14:textId="77777777" w:rsidR="00C521B3" w:rsidRPr="0023731E" w:rsidRDefault="00C521B3" w:rsidP="00015975">
            <w:pPr>
              <w:pStyle w:val="TAL"/>
              <w:rPr>
                <w:sz w:val="16"/>
                <w:szCs w:val="16"/>
              </w:rPr>
            </w:pPr>
            <w:r w:rsidRPr="0023731E">
              <w:rPr>
                <w:sz w:val="16"/>
                <w:szCs w:val="16"/>
              </w:rPr>
              <w:t>SP-231567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49286D" w14:textId="77777777" w:rsidR="00C521B3" w:rsidRPr="0023731E" w:rsidRDefault="00C521B3" w:rsidP="00015975">
            <w:pPr>
              <w:pStyle w:val="TAL"/>
              <w:rPr>
                <w:sz w:val="16"/>
                <w:szCs w:val="16"/>
              </w:rPr>
            </w:pPr>
            <w:r w:rsidRPr="0023731E">
              <w:rPr>
                <w:sz w:val="16"/>
                <w:szCs w:val="16"/>
              </w:rPr>
              <w:t>Rel-18 CRs to TS23433 for SEALDD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A08C3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2F7FFB" w14:textId="77777777" w:rsidR="00C521B3" w:rsidRPr="0023731E" w:rsidRDefault="00C521B3" w:rsidP="00015975">
            <w:pPr>
              <w:pStyle w:val="TAL"/>
              <w:rPr>
                <w:sz w:val="16"/>
                <w:szCs w:val="16"/>
              </w:rPr>
            </w:pPr>
            <w:r w:rsidRPr="0023731E">
              <w:rPr>
                <w:sz w:val="16"/>
                <w:szCs w:val="16"/>
              </w:rPr>
              <w:t>23.433 CR0014; 23.433 CR0017; 23.433 CR0018; 23.433 CR0022; 23.433 CR0013R1; 23.433 CR0019R1; 23.433 CR0025R2; 23.433 CR0027R1; 23.433 CR0026R2; 23.433 CR0028R2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4D98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EF8BCA" w14:textId="77777777" w:rsidR="00C521B3" w:rsidRPr="0023731E" w:rsidRDefault="00C521B3" w:rsidP="00015975">
            <w:pPr>
              <w:pStyle w:val="TAL"/>
              <w:rPr>
                <w:sz w:val="16"/>
                <w:szCs w:val="16"/>
              </w:rPr>
            </w:pPr>
            <w:r w:rsidRPr="0023731E">
              <w:rPr>
                <w:sz w:val="16"/>
                <w:szCs w:val="16"/>
              </w:rPr>
              <w:t>Approved</w:t>
            </w:r>
          </w:p>
        </w:tc>
      </w:tr>
      <w:tr w:rsidR="00C521B3" w14:paraId="277B99F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4821A9F" w14:textId="77777777" w:rsidR="00C521B3" w:rsidRPr="0023731E" w:rsidRDefault="00C521B3" w:rsidP="00015975">
            <w:pPr>
              <w:pStyle w:val="TAL"/>
              <w:rPr>
                <w:sz w:val="16"/>
                <w:szCs w:val="16"/>
              </w:rPr>
            </w:pPr>
            <w:r w:rsidRPr="0023731E">
              <w:rPr>
                <w:sz w:val="16"/>
                <w:szCs w:val="16"/>
              </w:rPr>
              <w:t>SP-231554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4422D3" w14:textId="77777777" w:rsidR="00C521B3" w:rsidRPr="0023731E" w:rsidRDefault="00C521B3" w:rsidP="00015975">
            <w:pPr>
              <w:pStyle w:val="TAL"/>
              <w:rPr>
                <w:sz w:val="16"/>
                <w:szCs w:val="16"/>
              </w:rPr>
            </w:pPr>
            <w:r w:rsidRPr="0023731E">
              <w:rPr>
                <w:sz w:val="16"/>
                <w:szCs w:val="16"/>
              </w:rPr>
              <w:t xml:space="preserve">Rel-19 CRs to TS23280, TS23281, TS23282, TS23289 and TS23379 for </w:t>
            </w:r>
            <w:proofErr w:type="spellStart"/>
            <w:r w:rsidRPr="0023731E">
              <w:rPr>
                <w:sz w:val="16"/>
                <w:szCs w:val="16"/>
              </w:rPr>
              <w:t>enhMC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6F8C30F"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5FD817" w14:textId="77777777" w:rsidR="00C521B3" w:rsidRPr="0023731E" w:rsidRDefault="00C521B3" w:rsidP="00015975">
            <w:pPr>
              <w:pStyle w:val="TAL"/>
              <w:rPr>
                <w:sz w:val="16"/>
                <w:szCs w:val="16"/>
              </w:rPr>
            </w:pPr>
            <w:r w:rsidRPr="0023731E">
              <w:rPr>
                <w:sz w:val="16"/>
                <w:szCs w:val="16"/>
              </w:rPr>
              <w:t>23.282 CR0333; 23.289 CR0108R1; 23.289 CR0109R1; 23.280 CR0437R1; 23.379 CR0379R1; 23.280 CR0442R1; 23.379 CR0380R1; 23.379 CR0381R1; 23.379 CR0382R1; 23.280 CR0440R1; 23.379 CR0383R1; 23.379 CR0384R1; 23.379 CR0385R1; 23.379 CR0386R1; 23.280 CR0441R1; 23.379 CR0388R1; 23.280 CR0455R2; 23.280 CR0438R2; 23.280 CR0439R2; 23.379 CR0387R2; 23.281 CR0197R2; 23.280 CR0444R3; 23.379 CR0404; 23.280 CR0469R1; 23.280 CR0468R1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F1A25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BED3E4C" w14:textId="77777777" w:rsidR="00C521B3" w:rsidRPr="0023731E" w:rsidRDefault="00C521B3" w:rsidP="00015975">
            <w:pPr>
              <w:pStyle w:val="TAL"/>
              <w:rPr>
                <w:sz w:val="16"/>
                <w:szCs w:val="16"/>
              </w:rPr>
            </w:pPr>
            <w:r w:rsidRPr="0023731E">
              <w:rPr>
                <w:sz w:val="16"/>
                <w:szCs w:val="16"/>
              </w:rPr>
              <w:t>Approved</w:t>
            </w:r>
          </w:p>
        </w:tc>
      </w:tr>
      <w:tr w:rsidR="00C521B3" w14:paraId="7CFB7B7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CD6C18" w14:textId="77777777" w:rsidR="00C521B3" w:rsidRPr="0023731E" w:rsidRDefault="00C521B3" w:rsidP="00015975">
            <w:pPr>
              <w:pStyle w:val="TAL"/>
              <w:rPr>
                <w:sz w:val="16"/>
                <w:szCs w:val="16"/>
              </w:rPr>
            </w:pPr>
            <w:r w:rsidRPr="0023731E">
              <w:rPr>
                <w:sz w:val="16"/>
                <w:szCs w:val="16"/>
              </w:rPr>
              <w:t>SP-231569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B8C1BE" w14:textId="77777777" w:rsidR="00C521B3" w:rsidRPr="0023731E" w:rsidRDefault="00C521B3" w:rsidP="00015975">
            <w:pPr>
              <w:pStyle w:val="TAL"/>
              <w:rPr>
                <w:sz w:val="16"/>
                <w:szCs w:val="16"/>
              </w:rPr>
            </w:pPr>
            <w:r w:rsidRPr="0023731E">
              <w:rPr>
                <w:sz w:val="16"/>
                <w:szCs w:val="16"/>
              </w:rPr>
              <w:t>Rel-18 CRs to TS23222 for SNAAPP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ED5484"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D01229" w14:textId="77777777" w:rsidR="00C521B3" w:rsidRPr="0023731E" w:rsidRDefault="00C521B3" w:rsidP="00015975">
            <w:pPr>
              <w:pStyle w:val="TAL"/>
              <w:rPr>
                <w:sz w:val="16"/>
                <w:szCs w:val="16"/>
              </w:rPr>
            </w:pPr>
            <w:r w:rsidRPr="0023731E">
              <w:rPr>
                <w:sz w:val="16"/>
                <w:szCs w:val="16"/>
              </w:rPr>
              <w:t>23.222 CR0125R1; 23.222 CR0126R2; 23.222 CR0128R2; 23.222 CR0129R2; 23.222 CR0133R4; 23.222 CR0137R1; 23.222 CR0133R6; 23.222 CR0150R1; 23.222 CR0147R2; 23.222 CR0263R2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55904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98DB8E8" w14:textId="77777777" w:rsidR="00C521B3" w:rsidRPr="0023731E" w:rsidRDefault="00C521B3" w:rsidP="00015975">
            <w:pPr>
              <w:pStyle w:val="TAL"/>
              <w:rPr>
                <w:sz w:val="16"/>
                <w:szCs w:val="16"/>
              </w:rPr>
            </w:pPr>
            <w:r w:rsidRPr="0023731E">
              <w:rPr>
                <w:sz w:val="16"/>
                <w:szCs w:val="16"/>
              </w:rPr>
              <w:t>Approved</w:t>
            </w:r>
          </w:p>
        </w:tc>
      </w:tr>
      <w:tr w:rsidR="00C521B3" w14:paraId="428A117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BB6BC0" w14:textId="77777777" w:rsidR="00C521B3" w:rsidRPr="0023731E" w:rsidRDefault="00C521B3" w:rsidP="00015975">
            <w:pPr>
              <w:pStyle w:val="TAL"/>
              <w:rPr>
                <w:sz w:val="16"/>
                <w:szCs w:val="16"/>
              </w:rPr>
            </w:pPr>
            <w:r w:rsidRPr="0023731E">
              <w:rPr>
                <w:sz w:val="16"/>
                <w:szCs w:val="16"/>
              </w:rPr>
              <w:t>SP-231570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218C86" w14:textId="77777777" w:rsidR="00C521B3" w:rsidRPr="0023731E" w:rsidRDefault="00C521B3" w:rsidP="00015975">
            <w:pPr>
              <w:pStyle w:val="TAL"/>
              <w:rPr>
                <w:sz w:val="16"/>
                <w:szCs w:val="16"/>
              </w:rPr>
            </w:pPr>
            <w:r w:rsidRPr="0023731E">
              <w:rPr>
                <w:sz w:val="16"/>
                <w:szCs w:val="16"/>
              </w:rPr>
              <w:t xml:space="preserve">Rel-19 CRs to TS23222 for TEI19, </w:t>
            </w:r>
            <w:proofErr w:type="spellStart"/>
            <w:r w:rsidRPr="0023731E">
              <w:rPr>
                <w:sz w:val="16"/>
                <w:szCs w:val="16"/>
              </w:rPr>
              <w:t>eCAPIF</w:t>
            </w:r>
            <w:proofErr w:type="spellEnd"/>
            <w:r w:rsidRPr="0023731E">
              <w:rPr>
                <w:sz w:val="16"/>
                <w:szCs w:val="16"/>
              </w:rPr>
              <w:t>,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518E078"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685C18" w14:textId="77777777" w:rsidR="00C521B3" w:rsidRPr="0023731E" w:rsidRDefault="00C521B3" w:rsidP="00015975">
            <w:pPr>
              <w:pStyle w:val="TAL"/>
              <w:rPr>
                <w:sz w:val="16"/>
                <w:szCs w:val="16"/>
              </w:rPr>
            </w:pPr>
            <w:r w:rsidRPr="0023731E">
              <w:rPr>
                <w:sz w:val="16"/>
                <w:szCs w:val="16"/>
              </w:rPr>
              <w:t>23.222 CR0131R2; 23.222 CR0144R1; 23.222 CR0145R1; 23.222 CR0269R3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A1F25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DAC37A" w14:textId="77777777" w:rsidR="00C521B3" w:rsidRPr="0023731E" w:rsidRDefault="00C521B3" w:rsidP="00015975">
            <w:pPr>
              <w:pStyle w:val="TAL"/>
              <w:rPr>
                <w:sz w:val="16"/>
                <w:szCs w:val="16"/>
              </w:rPr>
            </w:pPr>
            <w:r w:rsidRPr="0023731E">
              <w:rPr>
                <w:sz w:val="16"/>
                <w:szCs w:val="16"/>
              </w:rPr>
              <w:t>Approved</w:t>
            </w:r>
          </w:p>
        </w:tc>
      </w:tr>
      <w:tr w:rsidR="00C521B3" w14:paraId="0393BFE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CBC1BD" w14:textId="77777777" w:rsidR="00C521B3" w:rsidRPr="0023731E" w:rsidRDefault="00C521B3" w:rsidP="00015975">
            <w:pPr>
              <w:pStyle w:val="TAL"/>
              <w:rPr>
                <w:sz w:val="16"/>
                <w:szCs w:val="16"/>
              </w:rPr>
            </w:pPr>
            <w:r w:rsidRPr="0023731E">
              <w:rPr>
                <w:sz w:val="16"/>
                <w:szCs w:val="16"/>
              </w:rPr>
              <w:t>SP-231571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D45783" w14:textId="77777777" w:rsidR="00C521B3" w:rsidRPr="0023731E" w:rsidRDefault="00C521B3" w:rsidP="00015975">
            <w:pPr>
              <w:pStyle w:val="TAL"/>
              <w:rPr>
                <w:sz w:val="16"/>
                <w:szCs w:val="16"/>
              </w:rPr>
            </w:pPr>
            <w:r w:rsidRPr="0023731E">
              <w:rPr>
                <w:sz w:val="16"/>
                <w:szCs w:val="16"/>
              </w:rPr>
              <w:t xml:space="preserve">Rel-19 CRs to TS23435 for TEI19, </w:t>
            </w:r>
            <w:proofErr w:type="spellStart"/>
            <w:r w:rsidRPr="0023731E">
              <w:rPr>
                <w:sz w:val="16"/>
                <w:szCs w:val="16"/>
              </w:rPr>
              <w:t>eCAPIF</w:t>
            </w:r>
            <w:proofErr w:type="spellEnd"/>
            <w:r w:rsidRPr="0023731E">
              <w:rPr>
                <w:sz w:val="16"/>
                <w:szCs w:val="16"/>
              </w:rPr>
              <w:t>, NSCALE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2E0CFD"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B51BED" w14:textId="77777777" w:rsidR="00C521B3" w:rsidRPr="0023731E" w:rsidRDefault="00C521B3" w:rsidP="00015975">
            <w:pPr>
              <w:pStyle w:val="TAL"/>
              <w:rPr>
                <w:sz w:val="16"/>
                <w:szCs w:val="16"/>
              </w:rPr>
            </w:pPr>
            <w:r w:rsidRPr="0023731E">
              <w:rPr>
                <w:sz w:val="16"/>
                <w:szCs w:val="16"/>
              </w:rPr>
              <w:t>23.435 CR0003R1; 23.435 CR0004R3; 23.435 CR0005R3; 23.435 CR0006R1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FD410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B42246" w14:textId="77777777" w:rsidR="00C521B3" w:rsidRPr="0023731E" w:rsidRDefault="00C521B3" w:rsidP="00015975">
            <w:pPr>
              <w:pStyle w:val="TAL"/>
              <w:rPr>
                <w:sz w:val="16"/>
                <w:szCs w:val="16"/>
              </w:rPr>
            </w:pPr>
            <w:r w:rsidRPr="0023731E">
              <w:rPr>
                <w:sz w:val="16"/>
                <w:szCs w:val="16"/>
              </w:rPr>
              <w:t>Approved</w:t>
            </w:r>
          </w:p>
        </w:tc>
      </w:tr>
      <w:tr w:rsidR="00C521B3" w14:paraId="0ECEB3A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34FCAB" w14:textId="77777777" w:rsidR="00C521B3" w:rsidRPr="0023731E" w:rsidRDefault="00C521B3" w:rsidP="00015975">
            <w:pPr>
              <w:pStyle w:val="TAL"/>
              <w:rPr>
                <w:sz w:val="16"/>
                <w:szCs w:val="16"/>
              </w:rPr>
            </w:pPr>
            <w:r w:rsidRPr="0023731E">
              <w:rPr>
                <w:sz w:val="16"/>
                <w:szCs w:val="16"/>
              </w:rPr>
              <w:t>SP-231572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CE1578" w14:textId="77777777" w:rsidR="00C521B3" w:rsidRPr="0023731E" w:rsidRDefault="00C521B3" w:rsidP="00015975">
            <w:pPr>
              <w:pStyle w:val="TAL"/>
              <w:rPr>
                <w:sz w:val="16"/>
                <w:szCs w:val="16"/>
              </w:rPr>
            </w:pPr>
            <w:r w:rsidRPr="0023731E">
              <w:rPr>
                <w:sz w:val="16"/>
                <w:szCs w:val="16"/>
              </w:rPr>
              <w:t>Rel-19 CRs to TS23434 for TEI19,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1A8546"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777864" w14:textId="77777777" w:rsidR="00C521B3" w:rsidRPr="0023731E" w:rsidRDefault="00C521B3" w:rsidP="00015975">
            <w:pPr>
              <w:pStyle w:val="TAL"/>
              <w:rPr>
                <w:sz w:val="16"/>
                <w:szCs w:val="16"/>
              </w:rPr>
            </w:pPr>
            <w:r w:rsidRPr="0023731E">
              <w:rPr>
                <w:sz w:val="16"/>
                <w:szCs w:val="16"/>
              </w:rPr>
              <w:t>23.434 CR0245R4; 23.434 CR0269R1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52636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BB62EB" w14:textId="77777777" w:rsidR="00C521B3" w:rsidRPr="0023731E" w:rsidRDefault="00C521B3" w:rsidP="00015975">
            <w:pPr>
              <w:pStyle w:val="TAL"/>
              <w:rPr>
                <w:sz w:val="16"/>
                <w:szCs w:val="16"/>
              </w:rPr>
            </w:pPr>
            <w:r w:rsidRPr="0023731E">
              <w:rPr>
                <w:sz w:val="16"/>
                <w:szCs w:val="16"/>
              </w:rPr>
              <w:t>Approved</w:t>
            </w:r>
          </w:p>
        </w:tc>
      </w:tr>
      <w:tr w:rsidR="00C521B3" w14:paraId="7916339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CFD9AD" w14:textId="77777777" w:rsidR="00C521B3" w:rsidRPr="0023731E" w:rsidRDefault="00C521B3" w:rsidP="00015975">
            <w:pPr>
              <w:pStyle w:val="TAL"/>
              <w:rPr>
                <w:sz w:val="16"/>
                <w:szCs w:val="16"/>
              </w:rPr>
            </w:pPr>
            <w:r w:rsidRPr="0023731E">
              <w:rPr>
                <w:sz w:val="16"/>
                <w:szCs w:val="16"/>
              </w:rPr>
              <w:t>SP-231573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DE95EC" w14:textId="77777777" w:rsidR="00C521B3" w:rsidRPr="0023731E" w:rsidRDefault="00C521B3" w:rsidP="00015975">
            <w:pPr>
              <w:pStyle w:val="TAL"/>
              <w:rPr>
                <w:sz w:val="16"/>
                <w:szCs w:val="16"/>
              </w:rPr>
            </w:pPr>
            <w:r w:rsidRPr="0023731E">
              <w:rPr>
                <w:sz w:val="16"/>
                <w:szCs w:val="16"/>
              </w:rPr>
              <w:t>Rel-19 CRs to TS23255 for UASAPP_Ph3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2A2A92"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AFE07B" w14:textId="77777777" w:rsidR="00C521B3" w:rsidRPr="0023731E" w:rsidRDefault="00C521B3" w:rsidP="00015975">
            <w:pPr>
              <w:pStyle w:val="TAL"/>
              <w:rPr>
                <w:sz w:val="16"/>
                <w:szCs w:val="16"/>
              </w:rPr>
            </w:pPr>
            <w:r w:rsidRPr="0023731E">
              <w:rPr>
                <w:sz w:val="16"/>
                <w:szCs w:val="16"/>
              </w:rPr>
              <w:t>23.255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43BD6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BC6EA45" w14:textId="77777777" w:rsidR="00C521B3" w:rsidRPr="0023731E" w:rsidRDefault="00C521B3" w:rsidP="00015975">
            <w:pPr>
              <w:pStyle w:val="TAL"/>
              <w:rPr>
                <w:sz w:val="16"/>
                <w:szCs w:val="16"/>
              </w:rPr>
            </w:pPr>
            <w:r w:rsidRPr="0023731E">
              <w:rPr>
                <w:sz w:val="16"/>
                <w:szCs w:val="16"/>
              </w:rPr>
              <w:t>Approved</w:t>
            </w:r>
          </w:p>
        </w:tc>
      </w:tr>
      <w:tr w:rsidR="00C521B3" w14:paraId="18B1B3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C59ECA" w14:textId="77777777" w:rsidR="00C521B3" w:rsidRPr="0023731E" w:rsidRDefault="00C521B3" w:rsidP="00015975">
            <w:pPr>
              <w:pStyle w:val="TAL"/>
              <w:rPr>
                <w:sz w:val="16"/>
                <w:szCs w:val="16"/>
              </w:rPr>
            </w:pPr>
            <w:r w:rsidRPr="0023731E">
              <w:rPr>
                <w:sz w:val="16"/>
                <w:szCs w:val="16"/>
              </w:rPr>
              <w:t>SP-231574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69861F" w14:textId="77777777" w:rsidR="00C521B3" w:rsidRPr="0023731E" w:rsidRDefault="00C521B3" w:rsidP="00015975">
            <w:pPr>
              <w:pStyle w:val="TAL"/>
              <w:rPr>
                <w:sz w:val="16"/>
                <w:szCs w:val="16"/>
              </w:rPr>
            </w:pPr>
            <w:r w:rsidRPr="0023731E">
              <w:rPr>
                <w:sz w:val="16"/>
                <w:szCs w:val="16"/>
              </w:rPr>
              <w:t>Rel-18 CRs to TS23286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4B2BD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DD3251" w14:textId="77777777" w:rsidR="00C521B3" w:rsidRPr="0023731E" w:rsidRDefault="00C521B3" w:rsidP="00015975">
            <w:pPr>
              <w:pStyle w:val="TAL"/>
              <w:rPr>
                <w:sz w:val="16"/>
                <w:szCs w:val="16"/>
              </w:rPr>
            </w:pPr>
            <w:r w:rsidRPr="0023731E">
              <w:rPr>
                <w:sz w:val="16"/>
                <w:szCs w:val="16"/>
              </w:rPr>
              <w:t>23.286 CR0080R2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E0203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540F988" w14:textId="77777777" w:rsidR="00C521B3" w:rsidRPr="0023731E" w:rsidRDefault="00C521B3" w:rsidP="00015975">
            <w:pPr>
              <w:pStyle w:val="TAL"/>
              <w:rPr>
                <w:sz w:val="16"/>
                <w:szCs w:val="16"/>
              </w:rPr>
            </w:pPr>
            <w:r w:rsidRPr="0023731E">
              <w:rPr>
                <w:sz w:val="16"/>
                <w:szCs w:val="16"/>
              </w:rPr>
              <w:t>Approved</w:t>
            </w:r>
          </w:p>
        </w:tc>
      </w:tr>
      <w:tr w:rsidR="00C521B3" w14:paraId="59BC836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441ACDE" w14:textId="77777777" w:rsidR="00C521B3" w:rsidRPr="0023731E" w:rsidRDefault="00C521B3" w:rsidP="00015975">
            <w:pPr>
              <w:pStyle w:val="TAL"/>
              <w:rPr>
                <w:sz w:val="16"/>
                <w:szCs w:val="16"/>
              </w:rPr>
            </w:pPr>
            <w:r w:rsidRPr="0023731E">
              <w:rPr>
                <w:sz w:val="16"/>
                <w:szCs w:val="16"/>
              </w:rPr>
              <w:t>SP-231600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91A488" w14:textId="77777777" w:rsidR="00C521B3" w:rsidRPr="0023731E" w:rsidRDefault="00C521B3" w:rsidP="00015975">
            <w:pPr>
              <w:pStyle w:val="TAL"/>
              <w:rPr>
                <w:sz w:val="16"/>
                <w:szCs w:val="16"/>
              </w:rPr>
            </w:pPr>
            <w:r w:rsidRPr="0023731E">
              <w:rPr>
                <w:sz w:val="16"/>
                <w:szCs w:val="16"/>
              </w:rPr>
              <w:t>Rel-15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61ADD3"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566F3C" w14:textId="77777777" w:rsidR="00C521B3" w:rsidRPr="0023731E" w:rsidRDefault="00C521B3" w:rsidP="00015975">
            <w:pPr>
              <w:pStyle w:val="TAL"/>
              <w:rPr>
                <w:sz w:val="16"/>
                <w:szCs w:val="16"/>
              </w:rPr>
            </w:pPr>
            <w:r w:rsidRPr="0023731E">
              <w:rPr>
                <w:sz w:val="16"/>
                <w:szCs w:val="16"/>
              </w:rPr>
              <w:t>33.128 CR0592R1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F64D1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3F8C578" w14:textId="77777777" w:rsidR="00C521B3" w:rsidRPr="0023731E" w:rsidRDefault="00C521B3" w:rsidP="00015975">
            <w:pPr>
              <w:pStyle w:val="TAL"/>
              <w:rPr>
                <w:sz w:val="16"/>
                <w:szCs w:val="16"/>
              </w:rPr>
            </w:pPr>
            <w:r w:rsidRPr="0023731E">
              <w:rPr>
                <w:sz w:val="16"/>
                <w:szCs w:val="16"/>
              </w:rPr>
              <w:t>Approved</w:t>
            </w:r>
          </w:p>
        </w:tc>
      </w:tr>
      <w:tr w:rsidR="00C521B3" w14:paraId="51333EC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0AEFF3" w14:textId="77777777" w:rsidR="00C521B3" w:rsidRPr="0023731E" w:rsidRDefault="00C521B3" w:rsidP="00015975">
            <w:pPr>
              <w:pStyle w:val="TAL"/>
              <w:rPr>
                <w:sz w:val="16"/>
                <w:szCs w:val="16"/>
              </w:rPr>
            </w:pPr>
            <w:r w:rsidRPr="0023731E">
              <w:rPr>
                <w:sz w:val="16"/>
                <w:szCs w:val="16"/>
              </w:rPr>
              <w:t>SP-231601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A400B7" w14:textId="77777777" w:rsidR="00C521B3" w:rsidRPr="0023731E" w:rsidRDefault="00C521B3" w:rsidP="00015975">
            <w:pPr>
              <w:pStyle w:val="TAL"/>
              <w:rPr>
                <w:sz w:val="16"/>
                <w:szCs w:val="16"/>
              </w:rPr>
            </w:pPr>
            <w:r w:rsidRPr="0023731E">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BC323D"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E02C1F" w14:textId="77777777" w:rsidR="00C521B3" w:rsidRPr="0023731E" w:rsidRDefault="00C521B3" w:rsidP="00015975">
            <w:pPr>
              <w:pStyle w:val="TAL"/>
              <w:rPr>
                <w:sz w:val="16"/>
                <w:szCs w:val="16"/>
              </w:rPr>
            </w:pPr>
            <w:r w:rsidRPr="0023731E">
              <w:rPr>
                <w:sz w:val="16"/>
                <w:szCs w:val="16"/>
              </w:rPr>
              <w:t>33.127 CR0223R1; 33.128 CR0593R1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09729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E7CB4DC" w14:textId="77777777" w:rsidR="00C521B3" w:rsidRPr="0023731E" w:rsidRDefault="00C521B3" w:rsidP="00015975">
            <w:pPr>
              <w:pStyle w:val="TAL"/>
              <w:rPr>
                <w:sz w:val="16"/>
                <w:szCs w:val="16"/>
              </w:rPr>
            </w:pPr>
            <w:r w:rsidRPr="0023731E">
              <w:rPr>
                <w:sz w:val="16"/>
                <w:szCs w:val="16"/>
              </w:rPr>
              <w:t>Approved</w:t>
            </w:r>
          </w:p>
        </w:tc>
      </w:tr>
      <w:tr w:rsidR="00C521B3" w14:paraId="5B04E59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FB3BFE" w14:textId="77777777" w:rsidR="00C521B3" w:rsidRPr="0023731E" w:rsidRDefault="00C521B3" w:rsidP="00015975">
            <w:pPr>
              <w:pStyle w:val="TAL"/>
              <w:rPr>
                <w:sz w:val="16"/>
                <w:szCs w:val="16"/>
              </w:rPr>
            </w:pPr>
            <w:r w:rsidRPr="0023731E">
              <w:rPr>
                <w:sz w:val="16"/>
                <w:szCs w:val="16"/>
              </w:rPr>
              <w:t>SP-231602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2395CDD" w14:textId="77777777" w:rsidR="00C521B3" w:rsidRPr="0023731E" w:rsidRDefault="00C521B3" w:rsidP="00015975">
            <w:pPr>
              <w:pStyle w:val="TAL"/>
              <w:rPr>
                <w:sz w:val="16"/>
                <w:szCs w:val="16"/>
              </w:rPr>
            </w:pPr>
            <w:r w:rsidRPr="0023731E">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AC38BD"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099C2F" w14:textId="77777777" w:rsidR="00C521B3" w:rsidRPr="0023731E" w:rsidRDefault="00C521B3" w:rsidP="00015975">
            <w:pPr>
              <w:pStyle w:val="TAL"/>
              <w:rPr>
                <w:sz w:val="16"/>
                <w:szCs w:val="16"/>
              </w:rPr>
            </w:pPr>
            <w:r w:rsidRPr="0023731E">
              <w:rPr>
                <w:sz w:val="16"/>
                <w:szCs w:val="16"/>
              </w:rPr>
              <w:t>33.127 CR0224R1; 33.108 CR0432R1; 33.128 CR0574R1; 33.128 CR0565R1; 33.128 CR0570R1; 33.128 CR0594R1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B9624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CFD4320" w14:textId="77777777" w:rsidR="00C521B3" w:rsidRPr="0023731E" w:rsidRDefault="00C521B3" w:rsidP="00015975">
            <w:pPr>
              <w:pStyle w:val="TAL"/>
              <w:rPr>
                <w:sz w:val="16"/>
                <w:szCs w:val="16"/>
              </w:rPr>
            </w:pPr>
            <w:r w:rsidRPr="0023731E">
              <w:rPr>
                <w:sz w:val="16"/>
                <w:szCs w:val="16"/>
              </w:rPr>
              <w:t>Approved</w:t>
            </w:r>
          </w:p>
        </w:tc>
      </w:tr>
      <w:tr w:rsidR="00C521B3" w14:paraId="381776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5E97A58" w14:textId="77777777" w:rsidR="00C521B3" w:rsidRPr="0023731E" w:rsidRDefault="00C521B3" w:rsidP="00015975">
            <w:pPr>
              <w:pStyle w:val="TAL"/>
              <w:rPr>
                <w:sz w:val="16"/>
                <w:szCs w:val="16"/>
              </w:rPr>
            </w:pPr>
            <w:r w:rsidRPr="0023731E">
              <w:rPr>
                <w:sz w:val="16"/>
                <w:szCs w:val="16"/>
              </w:rPr>
              <w:t>SP-231478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0778A8" w14:textId="77777777" w:rsidR="00C521B3" w:rsidRPr="0023731E" w:rsidRDefault="00C521B3" w:rsidP="00015975">
            <w:pPr>
              <w:pStyle w:val="TAL"/>
              <w:rPr>
                <w:sz w:val="16"/>
                <w:szCs w:val="16"/>
              </w:rPr>
            </w:pPr>
            <w:r w:rsidRPr="0023731E">
              <w:rPr>
                <w:sz w:val="16"/>
                <w:szCs w:val="16"/>
              </w:rPr>
              <w:t>Rel-18 CRs on Management Aspects related to NWDAF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AC941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DB9B54E" w14:textId="77777777" w:rsidR="00C521B3" w:rsidRPr="0023731E" w:rsidRDefault="00C521B3" w:rsidP="00015975">
            <w:pPr>
              <w:pStyle w:val="TAL"/>
              <w:rPr>
                <w:sz w:val="16"/>
                <w:szCs w:val="16"/>
              </w:rPr>
            </w:pPr>
            <w:r w:rsidRPr="0023731E">
              <w:rPr>
                <w:sz w:val="16"/>
                <w:szCs w:val="16"/>
              </w:rPr>
              <w:t>28.552 CR0476R1; 28.552 CR0474R1; 28.552 CR0469R1; 28.552 CR0472R1; 28.541 CR1111; 28.541 CR1112; 28.552 CR0502; 28.552 CR0503; 28.541 CR1120; 28.552 CR0504R1; 28.552 CR0506R2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6D5CB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8A70D4" w14:textId="77777777" w:rsidR="00C521B3" w:rsidRPr="0023731E" w:rsidRDefault="00C521B3" w:rsidP="00015975">
            <w:pPr>
              <w:pStyle w:val="TAL"/>
              <w:rPr>
                <w:sz w:val="16"/>
                <w:szCs w:val="16"/>
              </w:rPr>
            </w:pPr>
            <w:r w:rsidRPr="0023731E">
              <w:rPr>
                <w:sz w:val="16"/>
                <w:szCs w:val="16"/>
              </w:rPr>
              <w:t>Approved</w:t>
            </w:r>
          </w:p>
        </w:tc>
      </w:tr>
      <w:tr w:rsidR="00C521B3" w14:paraId="4E553D6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2994D0" w14:textId="77777777" w:rsidR="00C521B3" w:rsidRPr="0023731E" w:rsidRDefault="00C521B3" w:rsidP="00015975">
            <w:pPr>
              <w:pStyle w:val="TAL"/>
              <w:rPr>
                <w:sz w:val="16"/>
                <w:szCs w:val="16"/>
              </w:rPr>
            </w:pPr>
            <w:r w:rsidRPr="0023731E">
              <w:rPr>
                <w:sz w:val="16"/>
                <w:szCs w:val="16"/>
              </w:rPr>
              <w:t>SP-231544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3EF5FD" w14:textId="77777777" w:rsidR="00C521B3" w:rsidRPr="0023731E" w:rsidRDefault="00C521B3" w:rsidP="00015975">
            <w:pPr>
              <w:pStyle w:val="TAL"/>
              <w:rPr>
                <w:sz w:val="16"/>
                <w:szCs w:val="16"/>
              </w:rPr>
            </w:pPr>
            <w:r w:rsidRPr="0023731E">
              <w:rPr>
                <w:sz w:val="16"/>
                <w:szCs w:val="16"/>
              </w:rPr>
              <w:t>Rel-18 CRs to TS23436 for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6F994B"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58966E" w14:textId="77777777" w:rsidR="00C521B3" w:rsidRPr="0023731E" w:rsidRDefault="00C521B3" w:rsidP="00015975">
            <w:pPr>
              <w:pStyle w:val="TAL"/>
              <w:rPr>
                <w:sz w:val="16"/>
                <w:szCs w:val="16"/>
              </w:rPr>
            </w:pPr>
            <w:r w:rsidRPr="0023731E">
              <w:rPr>
                <w:sz w:val="16"/>
                <w:szCs w:val="16"/>
              </w:rPr>
              <w:t>23.436 CR0006; 23.436 CR0008; 23.436 CR0009; 23.436 CR0010; 23.436 CR0011; 23.436 CR0005R1; 23.436 CR0007R2; 23.436 CR0014R1; 23.436 CR0012R3; 23.436 CR0004R4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8FDF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E6C5DBE" w14:textId="77777777" w:rsidR="00C521B3" w:rsidRPr="0023731E" w:rsidRDefault="00C521B3" w:rsidP="00015975">
            <w:pPr>
              <w:pStyle w:val="TAL"/>
              <w:rPr>
                <w:sz w:val="16"/>
                <w:szCs w:val="16"/>
              </w:rPr>
            </w:pPr>
            <w:r w:rsidRPr="0023731E">
              <w:rPr>
                <w:sz w:val="16"/>
                <w:szCs w:val="16"/>
              </w:rPr>
              <w:t>Approved</w:t>
            </w:r>
          </w:p>
        </w:tc>
      </w:tr>
      <w:tr w:rsidR="00C521B3" w14:paraId="3488073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228518" w14:textId="77777777" w:rsidR="00C521B3" w:rsidRPr="0023731E" w:rsidRDefault="00C521B3" w:rsidP="00015975">
            <w:pPr>
              <w:pStyle w:val="TAL"/>
              <w:rPr>
                <w:sz w:val="16"/>
                <w:szCs w:val="16"/>
              </w:rPr>
            </w:pPr>
            <w:r w:rsidRPr="0023731E">
              <w:rPr>
                <w:sz w:val="16"/>
                <w:szCs w:val="16"/>
              </w:rPr>
              <w:t>SP-231491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58C548" w14:textId="77777777" w:rsidR="00C521B3" w:rsidRPr="0023731E" w:rsidRDefault="00C521B3" w:rsidP="00015975">
            <w:pPr>
              <w:pStyle w:val="TAL"/>
              <w:rPr>
                <w:sz w:val="16"/>
                <w:szCs w:val="16"/>
              </w:rPr>
            </w:pPr>
            <w:r w:rsidRPr="0023731E">
              <w:rPr>
                <w:sz w:val="16"/>
                <w:szCs w:val="16"/>
              </w:rPr>
              <w:t>Rel-17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9533A5"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EB2EA4" w14:textId="77777777" w:rsidR="00C521B3" w:rsidRPr="0023731E" w:rsidRDefault="00C521B3" w:rsidP="00015975">
            <w:pPr>
              <w:pStyle w:val="TAL"/>
              <w:rPr>
                <w:sz w:val="16"/>
                <w:szCs w:val="16"/>
              </w:rPr>
            </w:pPr>
            <w:r w:rsidRPr="0023731E">
              <w:rPr>
                <w:sz w:val="16"/>
                <w:szCs w:val="16"/>
              </w:rPr>
              <w:t>32.423 CR0147; 32.423 CR0148; 32.256 CR0019R1; 32.256 CR0020R1; 32.255 CR0463R1; 32.255 CR0464R1; 32.255 CR0465R1; 32.255 CR0466R1; 32.291 CR0509R1; 32.291 CR0510R1; 32.298 CR0961R1; 32.298 CR0962R1; 32.291 CR0513; 32.291 CR0514R1; 32.291 CR0524; 32.291 CR0525; 32.298 CR0964R1; 32.298 CR0965R1; 32.255 CR0472R1; 32.255 CR0473R1; 32.254 CR0041R1; 32.254 CR0042R1; 32.298 CR0967R1; 32.298 CR0968R1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68FA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B4DD8EE" w14:textId="77777777" w:rsidR="00C521B3" w:rsidRPr="0023731E" w:rsidRDefault="00C521B3" w:rsidP="00015975">
            <w:pPr>
              <w:pStyle w:val="TAL"/>
              <w:rPr>
                <w:sz w:val="16"/>
                <w:szCs w:val="16"/>
              </w:rPr>
            </w:pPr>
            <w:r w:rsidRPr="0023731E">
              <w:rPr>
                <w:sz w:val="16"/>
                <w:szCs w:val="16"/>
              </w:rPr>
              <w:t>Approved</w:t>
            </w:r>
          </w:p>
        </w:tc>
      </w:tr>
      <w:tr w:rsidR="00C521B3" w14:paraId="6A6441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A94C3" w14:textId="77777777" w:rsidR="00C521B3" w:rsidRPr="0023731E" w:rsidRDefault="00C521B3" w:rsidP="00015975">
            <w:pPr>
              <w:pStyle w:val="TAL"/>
              <w:rPr>
                <w:sz w:val="16"/>
                <w:szCs w:val="16"/>
              </w:rPr>
            </w:pPr>
            <w:r w:rsidRPr="0023731E">
              <w:rPr>
                <w:sz w:val="16"/>
                <w:szCs w:val="16"/>
              </w:rPr>
              <w:t>SP-231492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79E25F" w14:textId="77777777" w:rsidR="00C521B3" w:rsidRPr="0023731E" w:rsidRDefault="00C521B3" w:rsidP="00015975">
            <w:pPr>
              <w:pStyle w:val="TAL"/>
              <w:rPr>
                <w:sz w:val="16"/>
                <w:szCs w:val="16"/>
              </w:rPr>
            </w:pPr>
            <w:r w:rsidRPr="0023731E">
              <w:rPr>
                <w:sz w:val="16"/>
                <w:szCs w:val="16"/>
              </w:rPr>
              <w:t>Rel-17 CRs on TEI batch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EE0EB6"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B7186F" w14:textId="77777777" w:rsidR="00C521B3" w:rsidRPr="0023731E" w:rsidRDefault="00C521B3" w:rsidP="00015975">
            <w:pPr>
              <w:pStyle w:val="TAL"/>
              <w:rPr>
                <w:sz w:val="16"/>
                <w:szCs w:val="16"/>
              </w:rPr>
            </w:pPr>
            <w:r w:rsidRPr="0023731E">
              <w:rPr>
                <w:sz w:val="16"/>
                <w:szCs w:val="16"/>
              </w:rPr>
              <w:t>28.541 CR1023; 28.541 CR1024; 28.541 CR1025; 28.541 CR1026; 28.623 CR0273; 28.623 CR0274; 32.160 CR0043R1; 28.541 CR1042R1; 32.160 CR0044R1; 32.160 CR0045R1; 32.160 CR0046R1; 28.623 CR0270R1; 28.623 CR0271R1; 32.160 CR0047; 28.541 CR1074; 28.541 CR1075; 28.541 CR1077; 28.541 CR1078; 28.541 CR1090; 28.541 CR1091; 28.541 CR1093; 28.541 CR1094; 32.160 CR0048; 28.541 CR1129; 28.623 CR0306; 28.541 CR1131; 28.541 CR1130R1; 28.541 CR1057R1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313CA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BEFD250" w14:textId="77777777" w:rsidR="00C521B3" w:rsidRPr="0023731E" w:rsidRDefault="00C521B3" w:rsidP="00015975">
            <w:pPr>
              <w:pStyle w:val="TAL"/>
              <w:rPr>
                <w:sz w:val="16"/>
                <w:szCs w:val="16"/>
              </w:rPr>
            </w:pPr>
            <w:r w:rsidRPr="0023731E">
              <w:rPr>
                <w:sz w:val="16"/>
                <w:szCs w:val="16"/>
              </w:rPr>
              <w:t>Approved</w:t>
            </w:r>
          </w:p>
        </w:tc>
      </w:tr>
      <w:tr w:rsidR="00C521B3" w14:paraId="6E9A7F5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31777C" w14:textId="77777777" w:rsidR="00C521B3" w:rsidRPr="0023731E" w:rsidRDefault="00C521B3" w:rsidP="00015975">
            <w:pPr>
              <w:pStyle w:val="TAL"/>
              <w:rPr>
                <w:sz w:val="16"/>
                <w:szCs w:val="16"/>
              </w:rPr>
            </w:pPr>
            <w:r w:rsidRPr="0023731E">
              <w:rPr>
                <w:sz w:val="16"/>
                <w:szCs w:val="16"/>
              </w:rPr>
              <w:t>SP-231493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C19B6D" w14:textId="77777777" w:rsidR="00C521B3" w:rsidRPr="0023731E" w:rsidRDefault="00C521B3" w:rsidP="00015975">
            <w:pPr>
              <w:pStyle w:val="TAL"/>
              <w:rPr>
                <w:sz w:val="16"/>
                <w:szCs w:val="16"/>
              </w:rPr>
            </w:pPr>
            <w:r w:rsidRPr="0023731E">
              <w:rPr>
                <w:sz w:val="16"/>
                <w:szCs w:val="16"/>
              </w:rPr>
              <w:t>Rel-17 CRs on TEI batch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74741A"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796B235" w14:textId="77777777" w:rsidR="00C521B3" w:rsidRPr="0023731E" w:rsidRDefault="00C521B3" w:rsidP="00015975">
            <w:pPr>
              <w:pStyle w:val="TAL"/>
              <w:rPr>
                <w:sz w:val="16"/>
                <w:szCs w:val="16"/>
              </w:rPr>
            </w:pPr>
            <w:r w:rsidRPr="0023731E">
              <w:rPr>
                <w:sz w:val="16"/>
                <w:szCs w:val="16"/>
              </w:rPr>
              <w:t>28.541 CR1070; 28.541 CR1071; 28.541 CR1072; 28.541 CR1073; 28.541 CR1076; 28.541 CR1079; 28.541 CR1080; 28.541 CR1082; 28.541 CR1083; 28.541 CR1084; 28.541 CR1085; 28.541 CR1086; 28.541 CR1087; 28.541 CR1088; 28.541 CR1089; 28.541 CR1092; 28.541 CR1095; 28.541 CR1096; 28.541 CR1098; 28.541 CR1099; 28.541 CR1100; 28.541 CR1101; 28.556 CR0002R1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3F6DE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B67F7CE" w14:textId="77777777" w:rsidR="00C521B3" w:rsidRPr="0023731E" w:rsidRDefault="00C521B3" w:rsidP="00015975">
            <w:pPr>
              <w:pStyle w:val="TAL"/>
              <w:rPr>
                <w:sz w:val="16"/>
                <w:szCs w:val="16"/>
              </w:rPr>
            </w:pPr>
            <w:r w:rsidRPr="0023731E">
              <w:rPr>
                <w:sz w:val="16"/>
                <w:szCs w:val="16"/>
              </w:rPr>
              <w:t>Approved</w:t>
            </w:r>
          </w:p>
        </w:tc>
      </w:tr>
      <w:tr w:rsidR="00C521B3" w14:paraId="7027F36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814F158" w14:textId="77777777" w:rsidR="00C521B3" w:rsidRPr="0023731E" w:rsidRDefault="00C521B3" w:rsidP="00015975">
            <w:pPr>
              <w:pStyle w:val="TAL"/>
              <w:rPr>
                <w:sz w:val="16"/>
                <w:szCs w:val="16"/>
              </w:rPr>
            </w:pPr>
            <w:r w:rsidRPr="0023731E">
              <w:rPr>
                <w:sz w:val="16"/>
                <w:szCs w:val="16"/>
              </w:rPr>
              <w:t>SP-231494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7B9FCD" w14:textId="77777777" w:rsidR="00C521B3" w:rsidRPr="0023731E" w:rsidRDefault="00C521B3" w:rsidP="00015975">
            <w:pPr>
              <w:pStyle w:val="TAL"/>
              <w:rPr>
                <w:sz w:val="16"/>
                <w:szCs w:val="16"/>
              </w:rPr>
            </w:pPr>
            <w:r w:rsidRPr="0023731E">
              <w:rPr>
                <w:sz w:val="16"/>
                <w:szCs w:val="16"/>
              </w:rPr>
              <w:t>Rel-18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AE455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A76B47" w14:textId="77777777" w:rsidR="00C521B3" w:rsidRPr="0023731E" w:rsidRDefault="00C521B3" w:rsidP="00015975">
            <w:pPr>
              <w:pStyle w:val="TAL"/>
              <w:rPr>
                <w:sz w:val="16"/>
                <w:szCs w:val="16"/>
              </w:rPr>
            </w:pPr>
            <w:r w:rsidRPr="0023731E">
              <w:rPr>
                <w:sz w:val="16"/>
                <w:szCs w:val="16"/>
              </w:rPr>
              <w:t>28.531 CR0223; 28.839 CR0001; 28.843 CR0001; 28.405 CR0026; 28.532 CR0296; 28.552 CR0488; 28.541 CR1043R1; 28.531 CR0218R1; 28.531 CR0219R1; 28.531 CR0220R1; 28.531 CR0221R1; 28.531 CR0222R1; 32.156 CR0082R1; 28.541 CR1097; 28.541 CR1102; 28.623 CR0291; 28.541 CR1136; 28.623 CR0305R1; 32.156 CR0084R1; 32.156 CR0088R1; 32.156 CR0089R1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B7DF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ACAAF8" w14:textId="77777777" w:rsidR="00C521B3" w:rsidRPr="0023731E" w:rsidRDefault="00C521B3" w:rsidP="00015975">
            <w:pPr>
              <w:pStyle w:val="TAL"/>
              <w:rPr>
                <w:sz w:val="16"/>
                <w:szCs w:val="16"/>
              </w:rPr>
            </w:pPr>
            <w:r w:rsidRPr="0023731E">
              <w:rPr>
                <w:sz w:val="16"/>
                <w:szCs w:val="16"/>
              </w:rPr>
              <w:t>Approved</w:t>
            </w:r>
          </w:p>
        </w:tc>
      </w:tr>
      <w:tr w:rsidR="00C521B3" w14:paraId="4A82F28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7B20525" w14:textId="77777777" w:rsidR="00C521B3" w:rsidRPr="0023731E" w:rsidRDefault="00C521B3" w:rsidP="00015975">
            <w:pPr>
              <w:pStyle w:val="TAL"/>
              <w:rPr>
                <w:sz w:val="16"/>
                <w:szCs w:val="16"/>
              </w:rPr>
            </w:pPr>
            <w:r w:rsidRPr="0023731E">
              <w:rPr>
                <w:sz w:val="16"/>
                <w:szCs w:val="16"/>
              </w:rPr>
              <w:t>SP-231495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7C3BFA" w14:textId="77777777" w:rsidR="00C521B3" w:rsidRPr="0023731E" w:rsidRDefault="00C521B3" w:rsidP="00015975">
            <w:pPr>
              <w:pStyle w:val="TAL"/>
              <w:rPr>
                <w:sz w:val="16"/>
                <w:szCs w:val="16"/>
              </w:rPr>
            </w:pPr>
            <w:r w:rsidRPr="0023731E">
              <w:rPr>
                <w:sz w:val="16"/>
                <w:szCs w:val="16"/>
              </w:rPr>
              <w:t>Rel-18 CRs on TEI batch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15B000"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0DC318" w14:textId="77777777" w:rsidR="00C521B3" w:rsidRPr="0023731E" w:rsidRDefault="00C521B3" w:rsidP="00015975">
            <w:pPr>
              <w:pStyle w:val="TAL"/>
              <w:rPr>
                <w:sz w:val="16"/>
                <w:szCs w:val="16"/>
              </w:rPr>
            </w:pPr>
            <w:r w:rsidRPr="0023731E">
              <w:rPr>
                <w:sz w:val="16"/>
                <w:szCs w:val="16"/>
              </w:rPr>
              <w:t>32.291 CR0505R1; 32.298 CR0958R1; 32.255 CR0469R1; 32.290 CR0205R1; 32.255 CR0458R2; 32.298 CR0956R2; 32.255 CR0460R2; 32.291 CR0508R2; 32.260 CR0435R2; 32.298 CR0960R2; 32.255 CR0462R2; 32.291 CR0520R1; 32.256 CR0026R1; 32.255 CR0446R2; 32.255 CR0482R1; 32.255 CR0484R1; 32.255 CR0485R1; 32.255 CR0443R2; 32.255 CR0444R2; 32.255 CR0445R2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A025A6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7538786" w14:textId="77777777" w:rsidR="00C521B3" w:rsidRPr="0023731E" w:rsidRDefault="00C521B3" w:rsidP="00015975">
            <w:pPr>
              <w:pStyle w:val="TAL"/>
              <w:rPr>
                <w:sz w:val="16"/>
                <w:szCs w:val="16"/>
              </w:rPr>
            </w:pPr>
            <w:r w:rsidRPr="0023731E">
              <w:rPr>
                <w:sz w:val="16"/>
                <w:szCs w:val="16"/>
              </w:rPr>
              <w:t>Approved</w:t>
            </w:r>
          </w:p>
        </w:tc>
      </w:tr>
      <w:tr w:rsidR="00C521B3" w14:paraId="2C7CDE7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9FE105" w14:textId="77777777" w:rsidR="00C521B3" w:rsidRPr="0023731E" w:rsidRDefault="00C521B3" w:rsidP="00015975">
            <w:pPr>
              <w:pStyle w:val="TAL"/>
              <w:rPr>
                <w:sz w:val="16"/>
                <w:szCs w:val="16"/>
              </w:rPr>
            </w:pPr>
            <w:r w:rsidRPr="0023731E">
              <w:rPr>
                <w:sz w:val="16"/>
                <w:szCs w:val="16"/>
              </w:rPr>
              <w:t>SP-231496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C882F78" w14:textId="77777777" w:rsidR="00C521B3" w:rsidRPr="0023731E" w:rsidRDefault="00C521B3" w:rsidP="00015975">
            <w:pPr>
              <w:pStyle w:val="TAL"/>
              <w:rPr>
                <w:sz w:val="16"/>
                <w:szCs w:val="16"/>
              </w:rPr>
            </w:pPr>
            <w:r w:rsidRPr="0023731E">
              <w:rPr>
                <w:sz w:val="16"/>
                <w:szCs w:val="16"/>
              </w:rPr>
              <w:t>Rel-16 CRs on Trace Management in the context of Services Based Management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F91E057"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5849F7" w14:textId="77777777" w:rsidR="00C521B3" w:rsidRPr="0023731E" w:rsidRDefault="00C521B3" w:rsidP="00015975">
            <w:pPr>
              <w:pStyle w:val="TAL"/>
              <w:rPr>
                <w:sz w:val="16"/>
                <w:szCs w:val="16"/>
              </w:rPr>
            </w:pPr>
            <w:r w:rsidRPr="0023731E">
              <w:rPr>
                <w:sz w:val="16"/>
                <w:szCs w:val="16"/>
              </w:rPr>
              <w:t>32.423 CR0160R1; 32.423 CR0161R1; 32.423 CR0162R1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A52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E8A7DF" w14:textId="77777777" w:rsidR="00C521B3" w:rsidRPr="0023731E" w:rsidRDefault="00C521B3" w:rsidP="00015975">
            <w:pPr>
              <w:pStyle w:val="TAL"/>
              <w:rPr>
                <w:sz w:val="16"/>
                <w:szCs w:val="16"/>
              </w:rPr>
            </w:pPr>
            <w:r w:rsidRPr="0023731E">
              <w:rPr>
                <w:sz w:val="16"/>
                <w:szCs w:val="16"/>
              </w:rPr>
              <w:t>Approved</w:t>
            </w:r>
          </w:p>
        </w:tc>
      </w:tr>
      <w:tr w:rsidR="00C521B3" w14:paraId="5EFF6A2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6F6DDF" w14:textId="77777777" w:rsidR="00C521B3" w:rsidRPr="0023731E" w:rsidRDefault="00C521B3" w:rsidP="00015975">
            <w:pPr>
              <w:pStyle w:val="TAL"/>
              <w:rPr>
                <w:sz w:val="16"/>
                <w:szCs w:val="16"/>
              </w:rPr>
            </w:pPr>
            <w:r w:rsidRPr="0023731E">
              <w:rPr>
                <w:sz w:val="16"/>
                <w:szCs w:val="16"/>
              </w:rPr>
              <w:t>SP-231497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D6DA67" w14:textId="77777777" w:rsidR="00C521B3" w:rsidRPr="0023731E" w:rsidRDefault="00C521B3" w:rsidP="00015975">
            <w:pPr>
              <w:pStyle w:val="TAL"/>
              <w:rPr>
                <w:sz w:val="16"/>
                <w:szCs w:val="16"/>
              </w:rPr>
            </w:pPr>
            <w:r w:rsidRPr="0023731E">
              <w:rPr>
                <w:sz w:val="16"/>
                <w:szCs w:val="16"/>
              </w:rPr>
              <w:t xml:space="preserve">Rel-18 </w:t>
            </w:r>
            <w:proofErr w:type="spellStart"/>
            <w:r w:rsidRPr="0023731E">
              <w:rPr>
                <w:sz w:val="16"/>
                <w:szCs w:val="16"/>
              </w:rPr>
              <w:t>Crs</w:t>
            </w:r>
            <w:proofErr w:type="spellEnd"/>
            <w:r w:rsidRPr="0023731E">
              <w:rPr>
                <w:sz w:val="16"/>
                <w:szCs w:val="16"/>
              </w:rPr>
              <w:t xml:space="preserve"> on Charging Aspects of TSN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858BD1"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D51A812" w14:textId="77777777" w:rsidR="00C521B3" w:rsidRPr="0023731E" w:rsidRDefault="00C521B3" w:rsidP="00015975">
            <w:pPr>
              <w:pStyle w:val="TAL"/>
              <w:rPr>
                <w:sz w:val="16"/>
                <w:szCs w:val="16"/>
              </w:rPr>
            </w:pPr>
            <w:r w:rsidRPr="0023731E">
              <w:rPr>
                <w:sz w:val="16"/>
                <w:szCs w:val="16"/>
              </w:rPr>
              <w:t>32.240 CR0473R1; 32.255 CR0454R1; 32.254 CR0043R1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A9778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5B70B3" w14:textId="77777777" w:rsidR="00C521B3" w:rsidRPr="0023731E" w:rsidRDefault="00C521B3" w:rsidP="00015975">
            <w:pPr>
              <w:pStyle w:val="TAL"/>
              <w:rPr>
                <w:sz w:val="16"/>
                <w:szCs w:val="16"/>
              </w:rPr>
            </w:pPr>
            <w:r w:rsidRPr="0023731E">
              <w:rPr>
                <w:sz w:val="16"/>
                <w:szCs w:val="16"/>
              </w:rPr>
              <w:t>Approved</w:t>
            </w:r>
          </w:p>
        </w:tc>
      </w:tr>
      <w:tr w:rsidR="00C521B3" w14:paraId="5561DD0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974B6F" w14:textId="77777777" w:rsidR="00C521B3" w:rsidRPr="0023731E" w:rsidRDefault="00C521B3" w:rsidP="00015975">
            <w:pPr>
              <w:pStyle w:val="TAL"/>
              <w:rPr>
                <w:sz w:val="16"/>
                <w:szCs w:val="16"/>
              </w:rPr>
            </w:pPr>
            <w:r w:rsidRPr="0023731E">
              <w:rPr>
                <w:sz w:val="16"/>
                <w:szCs w:val="16"/>
              </w:rPr>
              <w:t>SP-231498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3593D3" w14:textId="77777777" w:rsidR="00C521B3" w:rsidRPr="0023731E" w:rsidRDefault="00C521B3" w:rsidP="00015975">
            <w:pPr>
              <w:pStyle w:val="TAL"/>
              <w:rPr>
                <w:sz w:val="16"/>
                <w:szCs w:val="16"/>
              </w:rPr>
            </w:pPr>
            <w:r w:rsidRPr="0023731E">
              <w:rPr>
                <w:sz w:val="16"/>
                <w:szCs w:val="16"/>
              </w:rPr>
              <w:t>Rel-18 CRs on Management Aspects of URLLC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74EFD3"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215A40" w14:textId="77777777" w:rsidR="00C521B3" w:rsidRPr="0023731E" w:rsidRDefault="00C521B3" w:rsidP="00015975">
            <w:pPr>
              <w:pStyle w:val="TAL"/>
              <w:rPr>
                <w:sz w:val="16"/>
                <w:szCs w:val="16"/>
              </w:rPr>
            </w:pPr>
            <w:r w:rsidRPr="0023731E">
              <w:rPr>
                <w:sz w:val="16"/>
                <w:szCs w:val="16"/>
              </w:rPr>
              <w:t>28.541 CR1046; 28.541 CR1114R1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9038F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E65544" w14:textId="77777777" w:rsidR="00C521B3" w:rsidRPr="0023731E" w:rsidRDefault="00C521B3" w:rsidP="00015975">
            <w:pPr>
              <w:pStyle w:val="TAL"/>
              <w:rPr>
                <w:sz w:val="16"/>
                <w:szCs w:val="16"/>
              </w:rPr>
            </w:pPr>
            <w:r w:rsidRPr="0023731E">
              <w:rPr>
                <w:sz w:val="16"/>
                <w:szCs w:val="16"/>
              </w:rPr>
              <w:t>Approved</w:t>
            </w:r>
          </w:p>
        </w:tc>
      </w:tr>
      <w:tr w:rsidR="00C521B3" w14:paraId="394759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6685E42" w14:textId="77777777" w:rsidR="00C521B3" w:rsidRPr="0023731E" w:rsidRDefault="00C521B3" w:rsidP="00015975">
            <w:pPr>
              <w:pStyle w:val="TAL"/>
              <w:rPr>
                <w:sz w:val="16"/>
                <w:szCs w:val="16"/>
              </w:rPr>
            </w:pPr>
            <w:r w:rsidRPr="0023731E">
              <w:rPr>
                <w:sz w:val="16"/>
                <w:szCs w:val="16"/>
              </w:rPr>
              <w:t>SP-231510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F4DD3A" w14:textId="77777777" w:rsidR="00C521B3" w:rsidRPr="0023731E" w:rsidRDefault="00C521B3" w:rsidP="00015975">
            <w:pPr>
              <w:pStyle w:val="TAL"/>
              <w:rPr>
                <w:sz w:val="16"/>
                <w:szCs w:val="16"/>
              </w:rPr>
            </w:pPr>
            <w:r w:rsidRPr="0023731E">
              <w:rPr>
                <w:sz w:val="16"/>
                <w:szCs w:val="16"/>
              </w:rPr>
              <w:t>CR Pack on EVEX, ADAES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D7A5FB"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075297" w14:textId="77777777" w:rsidR="00C521B3" w:rsidRPr="0023731E" w:rsidRDefault="00C521B3" w:rsidP="00015975">
            <w:pPr>
              <w:pStyle w:val="TAL"/>
              <w:rPr>
                <w:sz w:val="16"/>
                <w:szCs w:val="16"/>
              </w:rPr>
            </w:pPr>
            <w:r w:rsidRPr="0023731E">
              <w:rPr>
                <w:sz w:val="16"/>
                <w:szCs w:val="16"/>
              </w:rPr>
              <w:t>26.531 CR0008R2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F864D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415ADA" w14:textId="77777777" w:rsidR="00C521B3" w:rsidRPr="0023731E" w:rsidRDefault="00C521B3" w:rsidP="00015975">
            <w:pPr>
              <w:pStyle w:val="TAL"/>
              <w:rPr>
                <w:sz w:val="16"/>
                <w:szCs w:val="16"/>
              </w:rPr>
            </w:pPr>
            <w:r w:rsidRPr="0023731E">
              <w:rPr>
                <w:sz w:val="16"/>
                <w:szCs w:val="16"/>
              </w:rPr>
              <w:t>Approved</w:t>
            </w:r>
          </w:p>
        </w:tc>
      </w:tr>
      <w:tr w:rsidR="00C521B3" w14:paraId="6E0A3EE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4A0A38" w14:textId="77777777" w:rsidR="00C521B3" w:rsidRPr="0023731E" w:rsidRDefault="00C521B3" w:rsidP="00015975">
            <w:pPr>
              <w:pStyle w:val="TAL"/>
              <w:rPr>
                <w:sz w:val="16"/>
                <w:szCs w:val="16"/>
              </w:rPr>
            </w:pPr>
            <w:r w:rsidRPr="0023731E">
              <w:rPr>
                <w:sz w:val="16"/>
                <w:szCs w:val="16"/>
              </w:rPr>
              <w:t>SP-231556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76AB10" w14:textId="77777777" w:rsidR="00C521B3" w:rsidRPr="0023731E" w:rsidRDefault="00C521B3" w:rsidP="00015975">
            <w:pPr>
              <w:pStyle w:val="TAL"/>
              <w:rPr>
                <w:sz w:val="16"/>
                <w:szCs w:val="16"/>
              </w:rPr>
            </w:pPr>
            <w:r w:rsidRPr="0023731E">
              <w:rPr>
                <w:sz w:val="16"/>
                <w:szCs w:val="16"/>
              </w:rPr>
              <w:t>Rel-19 CRs to TS23280, TS23281, TS23282 and TS23379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8D3871"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BB0BCC" w14:textId="77777777" w:rsidR="00C521B3" w:rsidRPr="0023731E" w:rsidRDefault="00C521B3" w:rsidP="00015975">
            <w:pPr>
              <w:pStyle w:val="TAL"/>
              <w:rPr>
                <w:sz w:val="16"/>
                <w:szCs w:val="16"/>
              </w:rPr>
            </w:pPr>
            <w:r w:rsidRPr="0023731E">
              <w:rPr>
                <w:sz w:val="16"/>
                <w:szCs w:val="16"/>
              </w:rPr>
              <w:t>23.282 CR0334; 23.281 CR0199R1; 23.379 CR0391R1; 23.281 CR0200R1; 23.282 CR0332R1; 23.282 CR0325R1; 23.280 CR0431R1; 23.379 CR0371R1; 23.280 CR0432R2; 23.379 CR0372R2; 23.281 CR0190R2; 23.282 CR0326R2; 23.379 CR0399R1; 23.281 CR0206R1; 23.282 CR0341R1; 23.280 CR0474R1; 23.379 CR0402R1; 23.281 CR0208R1; 23.282 CR0343R1; 23.280 CR0464R2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070E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EB843B5" w14:textId="77777777" w:rsidR="00C521B3" w:rsidRPr="0023731E" w:rsidRDefault="00C521B3" w:rsidP="00015975">
            <w:pPr>
              <w:pStyle w:val="TAL"/>
              <w:rPr>
                <w:sz w:val="16"/>
                <w:szCs w:val="16"/>
              </w:rPr>
            </w:pPr>
            <w:r w:rsidRPr="0023731E">
              <w:rPr>
                <w:sz w:val="16"/>
                <w:szCs w:val="16"/>
              </w:rPr>
              <w:t>Approved</w:t>
            </w:r>
          </w:p>
        </w:tc>
      </w:tr>
      <w:tr w:rsidR="00C521B3" w14:paraId="1200CDE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C476A" w14:textId="77777777" w:rsidR="00C521B3" w:rsidRPr="0023731E" w:rsidRDefault="00C521B3" w:rsidP="00015975">
            <w:pPr>
              <w:pStyle w:val="TAL"/>
              <w:rPr>
                <w:sz w:val="16"/>
                <w:szCs w:val="16"/>
              </w:rPr>
            </w:pPr>
            <w:r w:rsidRPr="0023731E">
              <w:rPr>
                <w:sz w:val="16"/>
                <w:szCs w:val="16"/>
              </w:rPr>
              <w:t>SP-231543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EC6E2C" w14:textId="77777777" w:rsidR="00C521B3" w:rsidRPr="0023731E" w:rsidRDefault="00C521B3" w:rsidP="00015975">
            <w:pPr>
              <w:pStyle w:val="TAL"/>
              <w:rPr>
                <w:sz w:val="16"/>
                <w:szCs w:val="16"/>
              </w:rPr>
            </w:pPr>
            <w:r w:rsidRPr="0023731E">
              <w:rPr>
                <w:sz w:val="16"/>
                <w:szCs w:val="16"/>
              </w:rPr>
              <w:t>Rel-19 CRs to TS23554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4B5E76"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738B7D" w14:textId="77777777" w:rsidR="00C521B3" w:rsidRPr="0023731E" w:rsidRDefault="00C521B3" w:rsidP="00015975">
            <w:pPr>
              <w:pStyle w:val="TAL"/>
              <w:rPr>
                <w:sz w:val="16"/>
                <w:szCs w:val="16"/>
              </w:rPr>
            </w:pPr>
            <w:r w:rsidRPr="0023731E">
              <w:rPr>
                <w:sz w:val="16"/>
                <w:szCs w:val="16"/>
              </w:rPr>
              <w:t>23.554 CR0169R2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BB24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168F160" w14:textId="77777777" w:rsidR="00C521B3" w:rsidRPr="0023731E" w:rsidRDefault="00C521B3" w:rsidP="00015975">
            <w:pPr>
              <w:pStyle w:val="TAL"/>
              <w:rPr>
                <w:sz w:val="16"/>
                <w:szCs w:val="16"/>
              </w:rPr>
            </w:pPr>
            <w:r w:rsidRPr="0023731E">
              <w:rPr>
                <w:sz w:val="16"/>
                <w:szCs w:val="16"/>
              </w:rPr>
              <w:t>Approved</w:t>
            </w:r>
          </w:p>
        </w:tc>
      </w:tr>
      <w:tr w:rsidR="00C521B3" w14:paraId="282E061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E83BE9" w14:textId="77777777" w:rsidR="00C521B3" w:rsidRPr="0023731E" w:rsidRDefault="00C521B3" w:rsidP="00015975">
            <w:pPr>
              <w:pStyle w:val="TAL"/>
              <w:rPr>
                <w:sz w:val="16"/>
                <w:szCs w:val="16"/>
              </w:rPr>
            </w:pPr>
            <w:r w:rsidRPr="0023731E">
              <w:rPr>
                <w:sz w:val="16"/>
                <w:szCs w:val="16"/>
              </w:rPr>
              <w:t>SP-231555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4F326F" w14:textId="77777777" w:rsidR="00C521B3" w:rsidRPr="0023731E" w:rsidRDefault="00C521B3" w:rsidP="00015975">
            <w:pPr>
              <w:pStyle w:val="TAL"/>
              <w:rPr>
                <w:sz w:val="16"/>
                <w:szCs w:val="16"/>
              </w:rPr>
            </w:pPr>
            <w:r w:rsidRPr="0023731E">
              <w:rPr>
                <w:sz w:val="16"/>
                <w:szCs w:val="16"/>
              </w:rPr>
              <w:t xml:space="preserve">Rel-17 CRs to TS23434 for </w:t>
            </w:r>
            <w:proofErr w:type="spellStart"/>
            <w:r w:rsidRPr="0023731E">
              <w:rPr>
                <w:sz w:val="16"/>
                <w:szCs w:val="16"/>
              </w:rPr>
              <w:t>eSEAL</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4EAF87"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B0BAC3" w14:textId="77777777" w:rsidR="00C521B3" w:rsidRPr="0023731E" w:rsidRDefault="00C521B3" w:rsidP="00015975">
            <w:pPr>
              <w:pStyle w:val="TAL"/>
              <w:rPr>
                <w:sz w:val="16"/>
                <w:szCs w:val="16"/>
              </w:rPr>
            </w:pPr>
            <w:r w:rsidRPr="0023731E">
              <w:rPr>
                <w:sz w:val="16"/>
                <w:szCs w:val="16"/>
              </w:rPr>
              <w:t>23.434 CR0242; 23.434 CR0243; 23.434 CR0249R2; 23.434 CR0250R2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F9BA3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E6873C5" w14:textId="77777777" w:rsidR="00C521B3" w:rsidRPr="0023731E" w:rsidRDefault="00C521B3" w:rsidP="00015975">
            <w:pPr>
              <w:pStyle w:val="TAL"/>
              <w:rPr>
                <w:sz w:val="16"/>
                <w:szCs w:val="16"/>
              </w:rPr>
            </w:pPr>
            <w:r w:rsidRPr="0023731E">
              <w:rPr>
                <w:sz w:val="16"/>
                <w:szCs w:val="16"/>
              </w:rPr>
              <w:t>Approved</w:t>
            </w:r>
          </w:p>
        </w:tc>
      </w:tr>
      <w:tr w:rsidR="00C521B3" w14:paraId="637B9A4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AD4D32" w14:textId="77777777" w:rsidR="00C521B3" w:rsidRPr="0023731E" w:rsidRDefault="00C521B3" w:rsidP="00015975">
            <w:pPr>
              <w:pStyle w:val="TAL"/>
              <w:rPr>
                <w:sz w:val="16"/>
                <w:szCs w:val="16"/>
              </w:rPr>
            </w:pPr>
            <w:r w:rsidRPr="0023731E">
              <w:rPr>
                <w:sz w:val="16"/>
                <w:szCs w:val="16"/>
              </w:rPr>
              <w:t>SP-231545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735A7" w14:textId="77777777" w:rsidR="00C521B3" w:rsidRPr="0023731E" w:rsidRDefault="00C521B3" w:rsidP="00015975">
            <w:pPr>
              <w:pStyle w:val="TAL"/>
              <w:rPr>
                <w:sz w:val="16"/>
                <w:szCs w:val="16"/>
              </w:rPr>
            </w:pPr>
            <w:r w:rsidRPr="0023731E">
              <w:rPr>
                <w:sz w:val="16"/>
                <w:szCs w:val="16"/>
              </w:rPr>
              <w:t>Rel-15 CRs to TS23222 for CAPIF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52343E"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AAE9A5" w14:textId="77777777" w:rsidR="00C521B3" w:rsidRPr="0023731E" w:rsidRDefault="00C521B3" w:rsidP="00015975">
            <w:pPr>
              <w:pStyle w:val="TAL"/>
              <w:rPr>
                <w:sz w:val="16"/>
                <w:szCs w:val="16"/>
              </w:rPr>
            </w:pPr>
            <w:r w:rsidRPr="0023731E">
              <w:rPr>
                <w:sz w:val="16"/>
                <w:szCs w:val="16"/>
              </w:rPr>
              <w:t>23.222 CR0138; 23.222 CR0139; 23.222 CR0140; 23.222 CR0141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D21E7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E82FB9" w14:textId="77777777" w:rsidR="00C521B3" w:rsidRPr="0023731E" w:rsidRDefault="00C521B3" w:rsidP="00015975">
            <w:pPr>
              <w:pStyle w:val="TAL"/>
              <w:rPr>
                <w:sz w:val="16"/>
                <w:szCs w:val="16"/>
              </w:rPr>
            </w:pPr>
            <w:r w:rsidRPr="0023731E">
              <w:rPr>
                <w:sz w:val="16"/>
                <w:szCs w:val="16"/>
              </w:rPr>
              <w:t>Approved</w:t>
            </w:r>
          </w:p>
        </w:tc>
      </w:tr>
      <w:tr w:rsidR="00C521B3" w14:paraId="14B8535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7DAA057" w14:textId="77777777" w:rsidR="00C521B3" w:rsidRPr="0023731E" w:rsidRDefault="00C521B3" w:rsidP="00015975">
            <w:pPr>
              <w:pStyle w:val="TAL"/>
              <w:rPr>
                <w:sz w:val="16"/>
                <w:szCs w:val="16"/>
              </w:rPr>
            </w:pPr>
            <w:r w:rsidRPr="0023731E">
              <w:rPr>
                <w:sz w:val="16"/>
                <w:szCs w:val="16"/>
              </w:rPr>
              <w:t>SP-231546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945D776" w14:textId="77777777" w:rsidR="00C521B3" w:rsidRPr="0023731E" w:rsidRDefault="00C521B3" w:rsidP="00015975">
            <w:pPr>
              <w:pStyle w:val="TAL"/>
              <w:rPr>
                <w:sz w:val="16"/>
                <w:szCs w:val="16"/>
              </w:rPr>
            </w:pPr>
            <w:r w:rsidRPr="0023731E">
              <w:rPr>
                <w:sz w:val="16"/>
                <w:szCs w:val="16"/>
              </w:rPr>
              <w:t xml:space="preserve">Rel-16 CRs to TS23222 for </w:t>
            </w:r>
            <w:proofErr w:type="spellStart"/>
            <w:r w:rsidRPr="0023731E">
              <w:rPr>
                <w:sz w:val="16"/>
                <w:szCs w:val="16"/>
              </w:rPr>
              <w:t>eCAPIF</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67AA0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F19D8F" w14:textId="77777777" w:rsidR="00C521B3" w:rsidRPr="0023731E" w:rsidRDefault="00C521B3" w:rsidP="00015975">
            <w:pPr>
              <w:pStyle w:val="TAL"/>
              <w:rPr>
                <w:sz w:val="16"/>
                <w:szCs w:val="16"/>
              </w:rPr>
            </w:pPr>
            <w:r w:rsidRPr="0023731E">
              <w:rPr>
                <w:sz w:val="16"/>
                <w:szCs w:val="16"/>
              </w:rPr>
              <w:t>23.222 CR0134; 23.222 CR0135; 23.222 CR0136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3675C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252273E" w14:textId="77777777" w:rsidR="00C521B3" w:rsidRPr="0023731E" w:rsidRDefault="00C521B3" w:rsidP="00015975">
            <w:pPr>
              <w:pStyle w:val="TAL"/>
              <w:rPr>
                <w:sz w:val="16"/>
                <w:szCs w:val="16"/>
              </w:rPr>
            </w:pPr>
            <w:r w:rsidRPr="0023731E">
              <w:rPr>
                <w:sz w:val="16"/>
                <w:szCs w:val="16"/>
              </w:rPr>
              <w:t>Approved</w:t>
            </w:r>
          </w:p>
        </w:tc>
      </w:tr>
      <w:tr w:rsidR="00C521B3" w14:paraId="188CDEB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61CD99" w14:textId="77777777" w:rsidR="00C521B3" w:rsidRPr="0023731E" w:rsidRDefault="00C521B3" w:rsidP="00015975">
            <w:pPr>
              <w:pStyle w:val="TAL"/>
              <w:rPr>
                <w:sz w:val="16"/>
                <w:szCs w:val="16"/>
              </w:rPr>
            </w:pPr>
            <w:r w:rsidRPr="0023731E">
              <w:rPr>
                <w:sz w:val="16"/>
                <w:szCs w:val="16"/>
              </w:rPr>
              <w:t>SP-231547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919721A" w14:textId="77777777" w:rsidR="00C521B3" w:rsidRPr="0023731E" w:rsidRDefault="00C521B3" w:rsidP="00015975">
            <w:pPr>
              <w:pStyle w:val="TAL"/>
              <w:rPr>
                <w:sz w:val="16"/>
                <w:szCs w:val="16"/>
              </w:rPr>
            </w:pPr>
            <w:r w:rsidRPr="0023731E">
              <w:rPr>
                <w:sz w:val="16"/>
                <w:szCs w:val="16"/>
              </w:rPr>
              <w:t xml:space="preserve">Rel-17 CRs to TS23222 for TEI17, </w:t>
            </w:r>
            <w:proofErr w:type="spellStart"/>
            <w:r w:rsidRPr="0023731E">
              <w:rPr>
                <w:sz w:val="16"/>
                <w:szCs w:val="16"/>
              </w:rPr>
              <w:t>eCAPIF</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3B0B5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2DDAEB" w14:textId="77777777" w:rsidR="00C521B3" w:rsidRPr="0023731E" w:rsidRDefault="00C521B3" w:rsidP="00015975">
            <w:pPr>
              <w:pStyle w:val="TAL"/>
              <w:rPr>
                <w:sz w:val="16"/>
                <w:szCs w:val="16"/>
              </w:rPr>
            </w:pPr>
            <w:r w:rsidRPr="0023731E">
              <w:rPr>
                <w:sz w:val="16"/>
                <w:szCs w:val="16"/>
              </w:rPr>
              <w:t>23.222 CR0121R2; 23.222 CR0122R2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467E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B83C0EB" w14:textId="77777777" w:rsidR="00C521B3" w:rsidRPr="0023731E" w:rsidRDefault="00C521B3" w:rsidP="00015975">
            <w:pPr>
              <w:pStyle w:val="TAL"/>
              <w:rPr>
                <w:sz w:val="16"/>
                <w:szCs w:val="16"/>
              </w:rPr>
            </w:pPr>
            <w:r w:rsidRPr="0023731E">
              <w:rPr>
                <w:sz w:val="16"/>
                <w:szCs w:val="16"/>
              </w:rPr>
              <w:t>Approved</w:t>
            </w:r>
          </w:p>
        </w:tc>
      </w:tr>
      <w:tr w:rsidR="00C521B3" w14:paraId="60B36E5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F483F02" w14:textId="77777777" w:rsidR="00C521B3" w:rsidRPr="0023731E" w:rsidRDefault="00C521B3" w:rsidP="00015975">
            <w:pPr>
              <w:pStyle w:val="TAL"/>
              <w:rPr>
                <w:sz w:val="16"/>
                <w:szCs w:val="16"/>
              </w:rPr>
            </w:pPr>
            <w:r w:rsidRPr="0023731E">
              <w:rPr>
                <w:sz w:val="16"/>
                <w:szCs w:val="16"/>
              </w:rPr>
              <w:t>SP-231548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A62298" w14:textId="77777777" w:rsidR="00C521B3" w:rsidRPr="0023731E" w:rsidRDefault="00C521B3" w:rsidP="00015975">
            <w:pPr>
              <w:pStyle w:val="TAL"/>
              <w:rPr>
                <w:sz w:val="16"/>
                <w:szCs w:val="16"/>
              </w:rPr>
            </w:pPr>
            <w:r w:rsidRPr="0023731E">
              <w:rPr>
                <w:sz w:val="16"/>
                <w:szCs w:val="16"/>
              </w:rPr>
              <w:t>Rel-17 CRs to TS23558 for EDGEAPP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89E63B"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522413" w14:textId="77777777" w:rsidR="00C521B3" w:rsidRPr="0023731E" w:rsidRDefault="00C521B3" w:rsidP="00015975">
            <w:pPr>
              <w:pStyle w:val="TAL"/>
              <w:rPr>
                <w:sz w:val="16"/>
                <w:szCs w:val="16"/>
              </w:rPr>
            </w:pPr>
            <w:r w:rsidRPr="0023731E">
              <w:rPr>
                <w:sz w:val="16"/>
                <w:szCs w:val="16"/>
              </w:rPr>
              <w:t>23.558 CR0477R1; 23.558 CR0523R1; 23.558 CR0479R2; 23.558 CR0524R1; 23.558 CR0545; 23.558 CR0546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3EC10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280C286" w14:textId="77777777" w:rsidR="00C521B3" w:rsidRPr="0023731E" w:rsidRDefault="00C521B3" w:rsidP="00015975">
            <w:pPr>
              <w:pStyle w:val="TAL"/>
              <w:rPr>
                <w:sz w:val="16"/>
                <w:szCs w:val="16"/>
              </w:rPr>
            </w:pPr>
            <w:r w:rsidRPr="0023731E">
              <w:rPr>
                <w:sz w:val="16"/>
                <w:szCs w:val="16"/>
              </w:rPr>
              <w:t>Approved</w:t>
            </w:r>
          </w:p>
        </w:tc>
      </w:tr>
      <w:tr w:rsidR="00C521B3" w14:paraId="142F7B5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E9DBDE6" w14:textId="77777777" w:rsidR="00C521B3" w:rsidRPr="0023731E" w:rsidRDefault="00C521B3" w:rsidP="00015975">
            <w:pPr>
              <w:pStyle w:val="TAL"/>
              <w:rPr>
                <w:sz w:val="16"/>
                <w:szCs w:val="16"/>
              </w:rPr>
            </w:pPr>
            <w:r w:rsidRPr="0023731E">
              <w:rPr>
                <w:sz w:val="16"/>
                <w:szCs w:val="16"/>
              </w:rPr>
              <w:t>SP-231549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8B11C5" w14:textId="77777777" w:rsidR="00C521B3" w:rsidRPr="0023731E" w:rsidRDefault="00C521B3" w:rsidP="00015975">
            <w:pPr>
              <w:pStyle w:val="TAL"/>
              <w:rPr>
                <w:sz w:val="16"/>
                <w:szCs w:val="16"/>
              </w:rPr>
            </w:pPr>
            <w:r w:rsidRPr="0023731E">
              <w:rPr>
                <w:sz w:val="16"/>
                <w:szCs w:val="16"/>
              </w:rPr>
              <w:t>Rel-18 CRs to TS23558 for EDGEAPP_Ph2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359E03"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FBC511" w14:textId="77777777" w:rsidR="00C521B3" w:rsidRPr="0023731E" w:rsidRDefault="00C521B3" w:rsidP="00015975">
            <w:pPr>
              <w:pStyle w:val="TAL"/>
              <w:rPr>
                <w:sz w:val="16"/>
                <w:szCs w:val="16"/>
              </w:rPr>
            </w:pPr>
            <w:r w:rsidRPr="0023731E">
              <w:rPr>
                <w:sz w:val="16"/>
                <w:szCs w:val="16"/>
              </w:rPr>
              <w:t>23.558 CR0480; 23.558 CR0482; 23.558 CR0494; 23.558 CR0498; 23.558 CR0518; 23.558 CR0521; 23.558 CR0520R1; 23.558 CR0500R1; 23.558 CR0485R2; 23.558 CR0492R1; 23.558 CR0519R1; 23.558 CR0516R1; 23.558 CR0496R1; 23.558 CR0484R1; 23.558 CR0489R1; 23.558 CR0490R1; 23.558 CR0467R2; 23.558 CR0478R2; 23.558 CR0513R2; 23.558 CR0486R3; 23.558 CR0502R4; 23.558 CR0539; 23.558 CR0499R3; 23.558 CR0540R1; 23.558 CR0543R1; 23.558 CR0544R1; 23.558 CR0548R1; 23.558 CR0487R6; 23.558 CR0549R2; 23.558 CR0538R2; 23.558 CR0529R2; 23.558 CR0537R2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C3C6D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BAFD948" w14:textId="77777777" w:rsidR="00C521B3" w:rsidRPr="0023731E" w:rsidRDefault="00C521B3" w:rsidP="00015975">
            <w:pPr>
              <w:pStyle w:val="TAL"/>
              <w:rPr>
                <w:sz w:val="16"/>
                <w:szCs w:val="16"/>
              </w:rPr>
            </w:pPr>
            <w:r w:rsidRPr="0023731E">
              <w:rPr>
                <w:sz w:val="16"/>
                <w:szCs w:val="16"/>
              </w:rPr>
              <w:t>Approved</w:t>
            </w:r>
          </w:p>
        </w:tc>
      </w:tr>
      <w:tr w:rsidR="00C521B3" w14:paraId="3617E29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9AD34D" w14:textId="77777777" w:rsidR="00C521B3" w:rsidRPr="0023731E" w:rsidRDefault="00C521B3" w:rsidP="00015975">
            <w:pPr>
              <w:pStyle w:val="TAL"/>
              <w:rPr>
                <w:sz w:val="16"/>
                <w:szCs w:val="16"/>
              </w:rPr>
            </w:pPr>
            <w:r w:rsidRPr="0023731E">
              <w:rPr>
                <w:sz w:val="16"/>
                <w:szCs w:val="16"/>
              </w:rPr>
              <w:t>SP-231550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AA91AFF" w14:textId="77777777" w:rsidR="00C521B3" w:rsidRPr="0023731E" w:rsidRDefault="00C521B3" w:rsidP="00015975">
            <w:pPr>
              <w:pStyle w:val="TAL"/>
              <w:rPr>
                <w:sz w:val="16"/>
                <w:szCs w:val="16"/>
              </w:rPr>
            </w:pPr>
            <w:r w:rsidRPr="0023731E">
              <w:rPr>
                <w:sz w:val="16"/>
                <w:szCs w:val="16"/>
              </w:rPr>
              <w:t>Rel-19 CRs to TS23558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7D8360"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25D270" w14:textId="77777777" w:rsidR="00C521B3" w:rsidRPr="0023731E" w:rsidRDefault="00C521B3" w:rsidP="00015975">
            <w:pPr>
              <w:pStyle w:val="TAL"/>
              <w:rPr>
                <w:sz w:val="16"/>
                <w:szCs w:val="16"/>
              </w:rPr>
            </w:pPr>
            <w:r w:rsidRPr="0023731E">
              <w:rPr>
                <w:sz w:val="16"/>
                <w:szCs w:val="16"/>
              </w:rPr>
              <w:t>23.558 CR0510; 23.558 CR0504R1; 23.558 CR0505R2; 23.558 CR0503R2; 23.558 CR0532R3; 23.558 CR0501R5; 23.558 CR0541R4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07075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B1DA7F" w14:textId="77777777" w:rsidR="00C521B3" w:rsidRPr="0023731E" w:rsidRDefault="00C521B3" w:rsidP="00015975">
            <w:pPr>
              <w:pStyle w:val="TAL"/>
              <w:rPr>
                <w:sz w:val="16"/>
                <w:szCs w:val="16"/>
              </w:rPr>
            </w:pPr>
            <w:r w:rsidRPr="0023731E">
              <w:rPr>
                <w:sz w:val="16"/>
                <w:szCs w:val="16"/>
              </w:rPr>
              <w:t>Approved</w:t>
            </w:r>
          </w:p>
        </w:tc>
      </w:tr>
      <w:tr w:rsidR="00C521B3" w14:paraId="090622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5CE4B8" w14:textId="77777777" w:rsidR="00C521B3" w:rsidRPr="0023731E" w:rsidRDefault="00C521B3" w:rsidP="00015975">
            <w:pPr>
              <w:pStyle w:val="TAL"/>
              <w:rPr>
                <w:sz w:val="16"/>
                <w:szCs w:val="16"/>
              </w:rPr>
            </w:pPr>
            <w:r w:rsidRPr="0023731E">
              <w:rPr>
                <w:sz w:val="16"/>
                <w:szCs w:val="16"/>
              </w:rPr>
              <w:t>SP-231551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FBF3836" w14:textId="77777777" w:rsidR="00C521B3" w:rsidRPr="0023731E" w:rsidRDefault="00C521B3" w:rsidP="00015975">
            <w:pPr>
              <w:pStyle w:val="TAL"/>
              <w:rPr>
                <w:sz w:val="16"/>
                <w:szCs w:val="16"/>
              </w:rPr>
            </w:pPr>
            <w:r w:rsidRPr="0023731E">
              <w:rPr>
                <w:sz w:val="16"/>
                <w:szCs w:val="16"/>
              </w:rPr>
              <w:t>Rel-17 CRs to TS23379 for eMONASTERY2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DC79DC"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3BCBB5" w14:textId="77777777" w:rsidR="00C521B3" w:rsidRPr="0023731E" w:rsidRDefault="00C521B3" w:rsidP="00015975">
            <w:pPr>
              <w:pStyle w:val="TAL"/>
              <w:rPr>
                <w:sz w:val="16"/>
                <w:szCs w:val="16"/>
              </w:rPr>
            </w:pPr>
            <w:r w:rsidRPr="0023731E">
              <w:rPr>
                <w:sz w:val="16"/>
                <w:szCs w:val="16"/>
              </w:rPr>
              <w:t>23.379 CR0376R1; 23.379 CR0377R1; 23.379 CR0378R1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02AFF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525DFC4" w14:textId="77777777" w:rsidR="00C521B3" w:rsidRPr="0023731E" w:rsidRDefault="00C521B3" w:rsidP="00015975">
            <w:pPr>
              <w:pStyle w:val="TAL"/>
              <w:rPr>
                <w:sz w:val="16"/>
                <w:szCs w:val="16"/>
              </w:rPr>
            </w:pPr>
            <w:r w:rsidRPr="0023731E">
              <w:rPr>
                <w:sz w:val="16"/>
                <w:szCs w:val="16"/>
              </w:rPr>
              <w:t>Approved</w:t>
            </w:r>
          </w:p>
        </w:tc>
      </w:tr>
      <w:tr w:rsidR="00C521B3" w14:paraId="7CD7DC3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718F40" w14:textId="77777777" w:rsidR="00C521B3" w:rsidRPr="0023731E" w:rsidRDefault="00C521B3" w:rsidP="00015975">
            <w:pPr>
              <w:pStyle w:val="TAL"/>
              <w:rPr>
                <w:sz w:val="16"/>
                <w:szCs w:val="16"/>
              </w:rPr>
            </w:pPr>
            <w:r w:rsidRPr="0023731E">
              <w:rPr>
                <w:sz w:val="16"/>
                <w:szCs w:val="16"/>
              </w:rPr>
              <w:t>SP-231552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916B5B" w14:textId="77777777" w:rsidR="00C521B3" w:rsidRPr="0023731E" w:rsidRDefault="00C521B3" w:rsidP="00015975">
            <w:pPr>
              <w:pStyle w:val="TAL"/>
              <w:rPr>
                <w:sz w:val="16"/>
                <w:szCs w:val="16"/>
              </w:rPr>
            </w:pPr>
            <w:r w:rsidRPr="0023731E">
              <w:rPr>
                <w:sz w:val="16"/>
                <w:szCs w:val="16"/>
              </w:rPr>
              <w:t>Rel-17 CRs to TS23281 for enh3MCPTT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D06B7C"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B83D53" w14:textId="77777777" w:rsidR="00C521B3" w:rsidRPr="0023731E" w:rsidRDefault="00C521B3" w:rsidP="00015975">
            <w:pPr>
              <w:pStyle w:val="TAL"/>
              <w:rPr>
                <w:sz w:val="16"/>
                <w:szCs w:val="16"/>
              </w:rPr>
            </w:pPr>
            <w:r w:rsidRPr="0023731E">
              <w:rPr>
                <w:sz w:val="16"/>
                <w:szCs w:val="16"/>
              </w:rPr>
              <w:t>23.281 CR0193R2; 23.281 CR0194R2; 23.281 CR0195R2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158BB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D9DE145" w14:textId="77777777" w:rsidR="00C521B3" w:rsidRPr="0023731E" w:rsidRDefault="00C521B3" w:rsidP="00015975">
            <w:pPr>
              <w:pStyle w:val="TAL"/>
              <w:rPr>
                <w:sz w:val="16"/>
                <w:szCs w:val="16"/>
              </w:rPr>
            </w:pPr>
            <w:r w:rsidRPr="0023731E">
              <w:rPr>
                <w:sz w:val="16"/>
                <w:szCs w:val="16"/>
              </w:rPr>
              <w:t>Approved</w:t>
            </w:r>
          </w:p>
        </w:tc>
      </w:tr>
      <w:tr w:rsidR="00C521B3" w14:paraId="2DA68C5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0284D7A" w14:textId="77777777" w:rsidR="00C521B3" w:rsidRPr="0023731E" w:rsidRDefault="00C521B3" w:rsidP="00015975">
            <w:pPr>
              <w:pStyle w:val="TAL"/>
              <w:rPr>
                <w:sz w:val="16"/>
                <w:szCs w:val="16"/>
              </w:rPr>
            </w:pPr>
            <w:r w:rsidRPr="0023731E">
              <w:rPr>
                <w:sz w:val="16"/>
                <w:szCs w:val="16"/>
              </w:rPr>
              <w:t>SP-231553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3101FC" w14:textId="77777777" w:rsidR="00C521B3" w:rsidRPr="0023731E" w:rsidRDefault="00C521B3" w:rsidP="00015975">
            <w:pPr>
              <w:pStyle w:val="TAL"/>
              <w:rPr>
                <w:sz w:val="16"/>
                <w:szCs w:val="16"/>
              </w:rPr>
            </w:pPr>
            <w:r w:rsidRPr="0023731E">
              <w:rPr>
                <w:sz w:val="16"/>
                <w:szCs w:val="16"/>
              </w:rPr>
              <w:t>Rel-18 CRs to TS23280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25F105"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9C3831" w14:textId="77777777" w:rsidR="00C521B3" w:rsidRPr="0023731E" w:rsidRDefault="00C521B3" w:rsidP="00015975">
            <w:pPr>
              <w:pStyle w:val="TAL"/>
              <w:rPr>
                <w:sz w:val="16"/>
                <w:szCs w:val="16"/>
              </w:rPr>
            </w:pPr>
            <w:r w:rsidRPr="0023731E">
              <w:rPr>
                <w:sz w:val="16"/>
                <w:szCs w:val="16"/>
              </w:rPr>
              <w:t>23.280 CR0456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246E7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2ADB933" w14:textId="77777777" w:rsidR="00C521B3" w:rsidRPr="0023731E" w:rsidRDefault="00C521B3" w:rsidP="00015975">
            <w:pPr>
              <w:pStyle w:val="TAL"/>
              <w:rPr>
                <w:sz w:val="16"/>
                <w:szCs w:val="16"/>
              </w:rPr>
            </w:pPr>
            <w:r w:rsidRPr="0023731E">
              <w:rPr>
                <w:sz w:val="16"/>
                <w:szCs w:val="16"/>
              </w:rPr>
              <w:t>Approved</w:t>
            </w:r>
          </w:p>
        </w:tc>
      </w:tr>
      <w:tr w:rsidR="00C521B3" w14:paraId="75A2B36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625232" w14:textId="77777777" w:rsidR="00C521B3" w:rsidRPr="0023731E" w:rsidRDefault="00C521B3" w:rsidP="00015975">
            <w:pPr>
              <w:pStyle w:val="TAL"/>
              <w:rPr>
                <w:sz w:val="16"/>
                <w:szCs w:val="16"/>
              </w:rPr>
            </w:pPr>
            <w:r w:rsidRPr="0023731E">
              <w:rPr>
                <w:sz w:val="16"/>
                <w:szCs w:val="16"/>
              </w:rPr>
              <w:t>SP-231490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F846A4" w14:textId="77777777" w:rsidR="00C521B3" w:rsidRPr="0023731E" w:rsidRDefault="00C521B3" w:rsidP="00015975">
            <w:pPr>
              <w:pStyle w:val="TAL"/>
              <w:rPr>
                <w:sz w:val="16"/>
                <w:szCs w:val="16"/>
              </w:rPr>
            </w:pPr>
            <w:r w:rsidRPr="0023731E">
              <w:rPr>
                <w:sz w:val="16"/>
                <w:szCs w:val="16"/>
              </w:rPr>
              <w:t>Rel-17 CRs on TEI batch 1</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EBAF2CB"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014144" w14:textId="77777777" w:rsidR="00C521B3" w:rsidRPr="0023731E" w:rsidRDefault="00C521B3" w:rsidP="00015975">
            <w:pPr>
              <w:pStyle w:val="TAL"/>
              <w:rPr>
                <w:sz w:val="16"/>
                <w:szCs w:val="16"/>
              </w:rPr>
            </w:pPr>
            <w:r w:rsidRPr="0023731E">
              <w:rPr>
                <w:sz w:val="16"/>
                <w:szCs w:val="16"/>
              </w:rPr>
              <w:t>28.105 CR0044; 28.105 CR0045; 28.105 CR0046; 28.105 CR0047; 28.105 CR0048; 28.105 CR0049; 28.313 CR0061R1; 28.532 CR0298; 28.105 CR0069; 28.105 CR0070; 28.532 CR0300; 28.536 CR0064; 28.536 CR0065R1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31C0B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BBB25B8" w14:textId="77777777" w:rsidR="00C521B3" w:rsidRPr="0023731E" w:rsidRDefault="00C521B3" w:rsidP="00015975">
            <w:pPr>
              <w:pStyle w:val="TAL"/>
              <w:rPr>
                <w:sz w:val="16"/>
                <w:szCs w:val="16"/>
              </w:rPr>
            </w:pPr>
            <w:r w:rsidRPr="0023731E">
              <w:rPr>
                <w:sz w:val="16"/>
                <w:szCs w:val="16"/>
              </w:rPr>
              <w:t>Approved</w:t>
            </w:r>
          </w:p>
        </w:tc>
      </w:tr>
      <w:tr w:rsidR="00C521B3" w14:paraId="5A19C25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DCA1D2F" w14:textId="77777777" w:rsidR="00C521B3" w:rsidRPr="0023731E" w:rsidRDefault="00C521B3" w:rsidP="00015975">
            <w:pPr>
              <w:pStyle w:val="TAL"/>
              <w:rPr>
                <w:sz w:val="16"/>
                <w:szCs w:val="16"/>
              </w:rPr>
            </w:pPr>
            <w:r w:rsidRPr="0023731E">
              <w:rPr>
                <w:sz w:val="16"/>
                <w:szCs w:val="16"/>
              </w:rPr>
              <w:t>SP-231542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CE8417" w14:textId="77777777" w:rsidR="00C521B3" w:rsidRPr="0023731E" w:rsidRDefault="00C521B3" w:rsidP="00015975">
            <w:pPr>
              <w:pStyle w:val="TAL"/>
              <w:rPr>
                <w:sz w:val="16"/>
                <w:szCs w:val="16"/>
              </w:rPr>
            </w:pPr>
            <w:r w:rsidRPr="0023731E">
              <w:rPr>
                <w:sz w:val="16"/>
                <w:szCs w:val="16"/>
              </w:rPr>
              <w:t>Rel-18 CRs to TS23554 for 5GMARCH_Ph2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AE557A" w14:textId="77777777" w:rsidR="00C521B3" w:rsidRPr="0023731E" w:rsidRDefault="00C521B3" w:rsidP="00015975">
            <w:pPr>
              <w:pStyle w:val="TAL"/>
              <w:rPr>
                <w:sz w:val="16"/>
                <w:szCs w:val="16"/>
              </w:rPr>
            </w:pPr>
            <w:r w:rsidRPr="0023731E">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11EB1B" w14:textId="77777777" w:rsidR="00C521B3" w:rsidRPr="0023731E" w:rsidRDefault="00C521B3" w:rsidP="00015975">
            <w:pPr>
              <w:pStyle w:val="TAL"/>
              <w:rPr>
                <w:sz w:val="16"/>
                <w:szCs w:val="16"/>
              </w:rPr>
            </w:pPr>
            <w:r w:rsidRPr="0023731E">
              <w:rPr>
                <w:sz w:val="16"/>
                <w:szCs w:val="16"/>
              </w:rPr>
              <w:t>23.554 CR0170; 23.554 CR0171; 23.554 CR0173R2; 23.554 CR0178; 23.554 CR0179; 23.554 CR0182; 23.554 CR0183; 23.554 CR0176R1; 23.554 CR0177R1; 23.554 CR0186R1; 23.554 CR0187R1; 23.554 CR0189R1; 23.554 CR0191R1; 23.554 CR0190R2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75571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9A862B" w14:textId="77777777" w:rsidR="00C521B3" w:rsidRPr="0023731E" w:rsidRDefault="00C521B3" w:rsidP="00015975">
            <w:pPr>
              <w:pStyle w:val="TAL"/>
              <w:rPr>
                <w:sz w:val="16"/>
                <w:szCs w:val="16"/>
              </w:rPr>
            </w:pPr>
            <w:r w:rsidRPr="0023731E">
              <w:rPr>
                <w:sz w:val="16"/>
                <w:szCs w:val="16"/>
              </w:rPr>
              <w:t>Approved</w:t>
            </w:r>
          </w:p>
        </w:tc>
      </w:tr>
      <w:tr w:rsidR="00C521B3" w14:paraId="15FBE6A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4054B9" w14:textId="77777777" w:rsidR="00C521B3" w:rsidRPr="0023731E" w:rsidRDefault="00C521B3" w:rsidP="00015975">
            <w:pPr>
              <w:pStyle w:val="TAL"/>
              <w:rPr>
                <w:sz w:val="16"/>
                <w:szCs w:val="16"/>
              </w:rPr>
            </w:pPr>
            <w:r w:rsidRPr="0023731E">
              <w:rPr>
                <w:sz w:val="16"/>
                <w:szCs w:val="16"/>
              </w:rPr>
              <w:t>SP-231267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FF18FF" w14:textId="77777777" w:rsidR="00C521B3" w:rsidRPr="0023731E" w:rsidRDefault="00C521B3" w:rsidP="00015975">
            <w:pPr>
              <w:pStyle w:val="TAL"/>
              <w:rPr>
                <w:sz w:val="16"/>
                <w:szCs w:val="16"/>
              </w:rPr>
            </w:pPr>
            <w:r w:rsidRPr="0023731E">
              <w:rPr>
                <w:sz w:val="16"/>
                <w:szCs w:val="16"/>
              </w:rPr>
              <w:t>SA WG2 CRs on NR_REDCAP_Ph2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6EB5A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3C4275" w14:textId="77777777" w:rsidR="00C521B3" w:rsidRPr="0023731E" w:rsidRDefault="00C521B3" w:rsidP="00015975">
            <w:pPr>
              <w:pStyle w:val="TAL"/>
              <w:rPr>
                <w:sz w:val="16"/>
                <w:szCs w:val="16"/>
              </w:rPr>
            </w:pPr>
            <w:r w:rsidRPr="0023731E">
              <w:rPr>
                <w:sz w:val="16"/>
                <w:szCs w:val="16"/>
              </w:rPr>
              <w:t>23.502 CR4523; 23.501 CR4960R1; 23.502 CR4524R2; 23.501 CR4771R4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CE341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B1D316" w14:textId="77777777" w:rsidR="00C521B3" w:rsidRPr="0023731E" w:rsidRDefault="00C521B3" w:rsidP="00015975">
            <w:pPr>
              <w:pStyle w:val="TAL"/>
              <w:rPr>
                <w:sz w:val="16"/>
                <w:szCs w:val="16"/>
              </w:rPr>
            </w:pPr>
            <w:r w:rsidRPr="0023731E">
              <w:rPr>
                <w:sz w:val="16"/>
                <w:szCs w:val="16"/>
              </w:rPr>
              <w:t>Approved</w:t>
            </w:r>
          </w:p>
        </w:tc>
      </w:tr>
      <w:tr w:rsidR="00C521B3" w14:paraId="18AF6F1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CD8C6E" w14:textId="77777777" w:rsidR="00C521B3" w:rsidRPr="0023731E" w:rsidRDefault="00C521B3" w:rsidP="00015975">
            <w:pPr>
              <w:pStyle w:val="TAL"/>
              <w:rPr>
                <w:sz w:val="16"/>
                <w:szCs w:val="16"/>
              </w:rPr>
            </w:pPr>
            <w:r w:rsidRPr="0023731E">
              <w:rPr>
                <w:sz w:val="16"/>
                <w:szCs w:val="16"/>
              </w:rPr>
              <w:t>SP-231277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915565" w14:textId="77777777" w:rsidR="00C521B3" w:rsidRPr="0023731E" w:rsidRDefault="00C521B3" w:rsidP="00015975">
            <w:pPr>
              <w:pStyle w:val="TAL"/>
              <w:rPr>
                <w:sz w:val="16"/>
                <w:szCs w:val="16"/>
              </w:rPr>
            </w:pPr>
            <w:r w:rsidRPr="0023731E">
              <w:rPr>
                <w:sz w:val="16"/>
                <w:szCs w:val="16"/>
              </w:rPr>
              <w:t>SA WG2 CRs on XRM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85B9D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839A3" w14:textId="77777777" w:rsidR="00C521B3" w:rsidRPr="0023731E" w:rsidRDefault="00C521B3" w:rsidP="00015975">
            <w:pPr>
              <w:pStyle w:val="TAL"/>
              <w:rPr>
                <w:sz w:val="16"/>
                <w:szCs w:val="16"/>
              </w:rPr>
            </w:pPr>
            <w:r w:rsidRPr="0023731E">
              <w:rPr>
                <w:sz w:val="16"/>
                <w:szCs w:val="16"/>
              </w:rPr>
              <w:t>23.501 CR4943R1; 23.502 CR4363R3; 23.503 CR1104R3; 23.503 CR1049R3; 23.501 CR4871R3; 23.502 CR4181R3; 23.501 CR5026R2; 23.501 CR4957R3; 23.503 CR1174R3; 23.501 CR4807R3; 23.503 CR1180R7; 23.503 CR1192R2; 23.503 CR1179R4; 23.501 CR5080R4; 23.501 CR5012R5; 23.502 CR4511R5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0800B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40FAEBD" w14:textId="77777777" w:rsidR="00C521B3" w:rsidRPr="0023731E" w:rsidRDefault="00C521B3" w:rsidP="00015975">
            <w:pPr>
              <w:pStyle w:val="TAL"/>
              <w:rPr>
                <w:sz w:val="16"/>
                <w:szCs w:val="16"/>
              </w:rPr>
            </w:pPr>
            <w:r w:rsidRPr="0023731E">
              <w:rPr>
                <w:sz w:val="16"/>
                <w:szCs w:val="16"/>
              </w:rPr>
              <w:t>Approved</w:t>
            </w:r>
          </w:p>
        </w:tc>
      </w:tr>
      <w:tr w:rsidR="00C521B3" w14:paraId="7D16FD2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458486" w14:textId="77777777" w:rsidR="00C521B3" w:rsidRPr="0023731E" w:rsidRDefault="00C521B3" w:rsidP="00015975">
            <w:pPr>
              <w:pStyle w:val="TAL"/>
              <w:rPr>
                <w:sz w:val="16"/>
                <w:szCs w:val="16"/>
              </w:rPr>
            </w:pPr>
            <w:r w:rsidRPr="0023731E">
              <w:rPr>
                <w:sz w:val="16"/>
                <w:szCs w:val="16"/>
              </w:rPr>
              <w:t>SP-231257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F9C0E1" w14:textId="77777777" w:rsidR="00C521B3" w:rsidRPr="0023731E" w:rsidRDefault="00C521B3" w:rsidP="00015975">
            <w:pPr>
              <w:pStyle w:val="TAL"/>
              <w:rPr>
                <w:sz w:val="16"/>
                <w:szCs w:val="16"/>
              </w:rPr>
            </w:pPr>
            <w:r w:rsidRPr="0023731E">
              <w:rPr>
                <w:sz w:val="16"/>
                <w:szCs w:val="16"/>
              </w:rPr>
              <w:t>SA WG2 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69340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FEDF64" w14:textId="77777777" w:rsidR="00C521B3" w:rsidRPr="0023731E" w:rsidRDefault="00C521B3" w:rsidP="00015975">
            <w:pPr>
              <w:pStyle w:val="TAL"/>
              <w:rPr>
                <w:sz w:val="16"/>
                <w:szCs w:val="16"/>
              </w:rPr>
            </w:pPr>
            <w:r w:rsidRPr="0023731E">
              <w:rPr>
                <w:sz w:val="16"/>
                <w:szCs w:val="16"/>
              </w:rPr>
              <w:t>23.288 CR0855R2; 23.288 CR0946R1; 23.288 CR0947R1; 23.288 CR0901R2; 23.288 CR0881R3; 23.288 CR0916R2; 23.288 CR0923R2; 23.288 CR0925R2; 23.288 CR0904R3; 23.288 CR0949R2; 23.288 CR0950R2; 23.288 CR0883R4; 23.288 CR0870R3; 23.288 CR0943R3; 23.288 CR0906R4; 23.288 CR0922R3; 23.288 CR0953R1; 23.288 CR0869R5; 23.288 CR0911R3; 23.288 CR0962R3; 23.288 CR0972R2; 23.288 CR0939R3; 23.288 CR0933R4; 23.288 CR0976R4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CCE52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80039A" w14:textId="77777777" w:rsidR="00C521B3" w:rsidRPr="0023731E" w:rsidRDefault="00C521B3" w:rsidP="00015975">
            <w:pPr>
              <w:pStyle w:val="TAL"/>
              <w:rPr>
                <w:sz w:val="16"/>
                <w:szCs w:val="16"/>
              </w:rPr>
            </w:pPr>
            <w:r w:rsidRPr="0023731E">
              <w:rPr>
                <w:sz w:val="16"/>
                <w:szCs w:val="16"/>
              </w:rPr>
              <w:t>Approved</w:t>
            </w:r>
          </w:p>
        </w:tc>
      </w:tr>
      <w:tr w:rsidR="00C521B3" w14:paraId="42FCA4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FA3D58" w14:textId="77777777" w:rsidR="00C521B3" w:rsidRPr="0023731E" w:rsidRDefault="00C521B3" w:rsidP="00015975">
            <w:pPr>
              <w:pStyle w:val="TAL"/>
              <w:rPr>
                <w:sz w:val="16"/>
                <w:szCs w:val="16"/>
              </w:rPr>
            </w:pPr>
            <w:r w:rsidRPr="0023731E">
              <w:rPr>
                <w:sz w:val="16"/>
                <w:szCs w:val="16"/>
              </w:rPr>
              <w:t>SP-231258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104F22" w14:textId="77777777" w:rsidR="00C521B3" w:rsidRPr="0023731E" w:rsidRDefault="00C521B3" w:rsidP="00015975">
            <w:pPr>
              <w:pStyle w:val="TAL"/>
              <w:rPr>
                <w:sz w:val="16"/>
                <w:szCs w:val="16"/>
              </w:rPr>
            </w:pPr>
            <w:r w:rsidRPr="0023731E">
              <w:rPr>
                <w:sz w:val="16"/>
                <w:szCs w:val="16"/>
              </w:rPr>
              <w:t>SA WG2 CRs on eNA_Ph3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B8901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7B7EF2" w14:textId="77777777" w:rsidR="00C521B3" w:rsidRPr="0023731E" w:rsidRDefault="00C521B3" w:rsidP="00015975">
            <w:pPr>
              <w:pStyle w:val="TAL"/>
              <w:rPr>
                <w:sz w:val="16"/>
                <w:szCs w:val="16"/>
              </w:rPr>
            </w:pPr>
            <w:r w:rsidRPr="0023731E">
              <w:rPr>
                <w:sz w:val="16"/>
                <w:szCs w:val="16"/>
              </w:rPr>
              <w:t>23.502 CR4516; 23.502 CR4530; 23.501 CR4980R1; 23.502 CR4515R2; 23.501 CR4788R3; 23.288 CR1017; 23.288 CR0980R1; 23.288 CR1003R1; 23.288 CR1004R1; 23.288 CR0985R1; 23.502 CR4491R2; 23.503 CR1219R1; 23.288 CR0987R1; 23.288 CR0978R1; 23.288 CR0992R2; 23.288 CR0993R2; 23.288 CR0994R2; 23.288 CR1016R2; 23.288 CR0988R2; 23.501 CR5125R2; 23.503 CR1200R2; 23.288 CR1020R3; 23.501 CR5105R2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1C82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296462" w14:textId="77777777" w:rsidR="00C521B3" w:rsidRPr="0023731E" w:rsidRDefault="00C521B3" w:rsidP="00015975">
            <w:pPr>
              <w:pStyle w:val="TAL"/>
              <w:rPr>
                <w:sz w:val="16"/>
                <w:szCs w:val="16"/>
              </w:rPr>
            </w:pPr>
            <w:r w:rsidRPr="0023731E">
              <w:rPr>
                <w:sz w:val="16"/>
                <w:szCs w:val="16"/>
              </w:rPr>
              <w:t>Approved</w:t>
            </w:r>
          </w:p>
        </w:tc>
      </w:tr>
      <w:tr w:rsidR="00C521B3" w14:paraId="0EDD440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4AEB7E" w14:textId="77777777" w:rsidR="00C521B3" w:rsidRPr="0023731E" w:rsidRDefault="00C521B3" w:rsidP="00015975">
            <w:pPr>
              <w:pStyle w:val="TAL"/>
              <w:rPr>
                <w:sz w:val="16"/>
                <w:szCs w:val="16"/>
              </w:rPr>
            </w:pPr>
            <w:r w:rsidRPr="0023731E">
              <w:rPr>
                <w:sz w:val="16"/>
                <w:szCs w:val="16"/>
              </w:rPr>
              <w:t>SP-231259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392241" w14:textId="77777777" w:rsidR="00C521B3" w:rsidRPr="0023731E" w:rsidRDefault="00C521B3" w:rsidP="00015975">
            <w:pPr>
              <w:pStyle w:val="TAL"/>
              <w:rPr>
                <w:sz w:val="16"/>
                <w:szCs w:val="16"/>
              </w:rPr>
            </w:pPr>
            <w:r w:rsidRPr="0023731E">
              <w:rPr>
                <w:sz w:val="16"/>
                <w:szCs w:val="16"/>
              </w:rPr>
              <w:t>SA WG2 CRs on eNPN_Ph2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4E3FD9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846BDC" w14:textId="77777777" w:rsidR="00C521B3" w:rsidRPr="0023731E" w:rsidRDefault="00C521B3" w:rsidP="00015975">
            <w:pPr>
              <w:pStyle w:val="TAL"/>
              <w:rPr>
                <w:sz w:val="16"/>
                <w:szCs w:val="16"/>
              </w:rPr>
            </w:pPr>
            <w:r w:rsidRPr="0023731E">
              <w:rPr>
                <w:sz w:val="16"/>
                <w:szCs w:val="16"/>
              </w:rPr>
              <w:t>23.502 CR4488; 23.501 CR4818R1; 23.501 CR4988; 23.501 CR5065; 23.501 CR4803R2; 23.501 CR4785R2; 23.402 CR3001R2; 23.501 CR4865R2; 23.501 CR4933R2; 23.501 CR5063R2; 23.501 CR5064R2; 23.501 CR4947R2; 23.501 CR4981R3; 23.503 CR1119R4; 23.316 CR2123R3; 23.316 CR2124R3; 23.501 CR4987R3; 23.501 CR4786R3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2AC73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C2A53CA" w14:textId="77777777" w:rsidR="00C521B3" w:rsidRPr="0023731E" w:rsidRDefault="00C521B3" w:rsidP="00015975">
            <w:pPr>
              <w:pStyle w:val="TAL"/>
              <w:rPr>
                <w:sz w:val="16"/>
                <w:szCs w:val="16"/>
              </w:rPr>
            </w:pPr>
            <w:r w:rsidRPr="0023731E">
              <w:rPr>
                <w:sz w:val="16"/>
                <w:szCs w:val="16"/>
              </w:rPr>
              <w:t>Approved</w:t>
            </w:r>
          </w:p>
        </w:tc>
      </w:tr>
      <w:tr w:rsidR="00C521B3" w14:paraId="177BF05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886E21" w14:textId="77777777" w:rsidR="00C521B3" w:rsidRPr="0023731E" w:rsidRDefault="00C521B3" w:rsidP="00015975">
            <w:pPr>
              <w:pStyle w:val="TAL"/>
              <w:rPr>
                <w:sz w:val="16"/>
                <w:szCs w:val="16"/>
              </w:rPr>
            </w:pPr>
            <w:r w:rsidRPr="0023731E">
              <w:rPr>
                <w:sz w:val="16"/>
                <w:szCs w:val="16"/>
              </w:rPr>
              <w:t>SP-231260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F5C5CC" w14:textId="77777777" w:rsidR="00C521B3" w:rsidRPr="0023731E" w:rsidRDefault="00C521B3" w:rsidP="00015975">
            <w:pPr>
              <w:pStyle w:val="TAL"/>
              <w:rPr>
                <w:sz w:val="16"/>
                <w:szCs w:val="16"/>
              </w:rPr>
            </w:pPr>
            <w:r w:rsidRPr="0023731E">
              <w:rPr>
                <w:sz w:val="16"/>
                <w:szCs w:val="16"/>
              </w:rPr>
              <w:t>SA WG2 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B20CD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32C88" w14:textId="77777777" w:rsidR="00C521B3" w:rsidRPr="0023731E" w:rsidRDefault="00C521B3" w:rsidP="00015975">
            <w:pPr>
              <w:pStyle w:val="TAL"/>
              <w:rPr>
                <w:sz w:val="16"/>
                <w:szCs w:val="16"/>
              </w:rPr>
            </w:pPr>
            <w:r w:rsidRPr="0023731E">
              <w:rPr>
                <w:sz w:val="16"/>
                <w:szCs w:val="16"/>
              </w:rPr>
              <w:t>23.501 CR4783R2; 23.501 CR4350R4; 23.501 CR4480R5; 23.501 CR4631R8; 23.501 CR5137R1; 23.501 CR4740R4; 23.501 CR4850R4; 23.501 CR5172R3; 23.501 CR5109R3; 23.501 CR5170R4; 23.501 CR5036R5; 23.501 CR5156R4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F03F7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EC06F55" w14:textId="77777777" w:rsidR="00C521B3" w:rsidRPr="0023731E" w:rsidRDefault="00C521B3" w:rsidP="00015975">
            <w:pPr>
              <w:pStyle w:val="TAL"/>
              <w:rPr>
                <w:sz w:val="16"/>
                <w:szCs w:val="16"/>
              </w:rPr>
            </w:pPr>
            <w:r w:rsidRPr="0023731E">
              <w:rPr>
                <w:sz w:val="16"/>
                <w:szCs w:val="16"/>
              </w:rPr>
              <w:t>Approved</w:t>
            </w:r>
          </w:p>
        </w:tc>
      </w:tr>
      <w:tr w:rsidR="00C521B3" w14:paraId="13E3FC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BEFE23" w14:textId="77777777" w:rsidR="00C521B3" w:rsidRPr="0023731E" w:rsidRDefault="00C521B3" w:rsidP="00015975">
            <w:pPr>
              <w:pStyle w:val="TAL"/>
              <w:rPr>
                <w:sz w:val="16"/>
                <w:szCs w:val="16"/>
              </w:rPr>
            </w:pPr>
            <w:r w:rsidRPr="0023731E">
              <w:rPr>
                <w:sz w:val="16"/>
                <w:szCs w:val="16"/>
              </w:rPr>
              <w:t>SP-231261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284CB9" w14:textId="77777777" w:rsidR="00C521B3" w:rsidRPr="0023731E" w:rsidRDefault="00C521B3" w:rsidP="00015975">
            <w:pPr>
              <w:pStyle w:val="TAL"/>
              <w:rPr>
                <w:sz w:val="16"/>
                <w:szCs w:val="16"/>
              </w:rPr>
            </w:pPr>
            <w:r w:rsidRPr="0023731E">
              <w:rPr>
                <w:sz w:val="16"/>
                <w:szCs w:val="16"/>
              </w:rPr>
              <w:t>SA WG2 CRs on eNS_Ph3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141E0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D12E63" w14:textId="77777777" w:rsidR="00C521B3" w:rsidRPr="0023731E" w:rsidRDefault="00C521B3" w:rsidP="00015975">
            <w:pPr>
              <w:pStyle w:val="TAL"/>
              <w:rPr>
                <w:sz w:val="16"/>
                <w:szCs w:val="16"/>
              </w:rPr>
            </w:pPr>
            <w:r w:rsidRPr="0023731E">
              <w:rPr>
                <w:sz w:val="16"/>
                <w:szCs w:val="16"/>
              </w:rPr>
              <w:t>23.503 CR1118R1; 23.502 CR4262R2; 23.502 CR4439R2; 23.502 CR4296R3; 23.502 CR4451R3; 23.502 CR4562R2; 23.502 CR4626R2; 23.503 CR1213R3; 23.502 CR4638R1; 23.502 CR4392R5; 23.503 CR1093R9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ED743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08F48AE" w14:textId="77777777" w:rsidR="00C521B3" w:rsidRPr="0023731E" w:rsidRDefault="00C521B3" w:rsidP="00015975">
            <w:pPr>
              <w:pStyle w:val="TAL"/>
              <w:rPr>
                <w:sz w:val="16"/>
                <w:szCs w:val="16"/>
              </w:rPr>
            </w:pPr>
            <w:r w:rsidRPr="0023731E">
              <w:rPr>
                <w:sz w:val="16"/>
                <w:szCs w:val="16"/>
              </w:rPr>
              <w:t>Approved</w:t>
            </w:r>
          </w:p>
        </w:tc>
      </w:tr>
      <w:tr w:rsidR="00C521B3" w14:paraId="0B59AB9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5F4F8F" w14:textId="77777777" w:rsidR="00C521B3" w:rsidRPr="0023731E" w:rsidRDefault="00C521B3" w:rsidP="00015975">
            <w:pPr>
              <w:pStyle w:val="TAL"/>
              <w:rPr>
                <w:sz w:val="16"/>
                <w:szCs w:val="16"/>
              </w:rPr>
            </w:pPr>
            <w:r w:rsidRPr="0023731E">
              <w:rPr>
                <w:sz w:val="16"/>
                <w:szCs w:val="16"/>
              </w:rPr>
              <w:t>SP-231262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7BE039" w14:textId="77777777" w:rsidR="00C521B3" w:rsidRPr="0023731E" w:rsidRDefault="00C521B3" w:rsidP="00015975">
            <w:pPr>
              <w:pStyle w:val="TAL"/>
              <w:rPr>
                <w:sz w:val="16"/>
                <w:szCs w:val="16"/>
              </w:rPr>
            </w:pPr>
            <w:r w:rsidRPr="0023731E">
              <w:rPr>
                <w:sz w:val="16"/>
                <w:szCs w:val="16"/>
              </w:rPr>
              <w:t>SA WG2 CR on eNSAC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E55E6E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87F533" w14:textId="77777777" w:rsidR="00C521B3" w:rsidRPr="0023731E" w:rsidRDefault="00C521B3" w:rsidP="00015975">
            <w:pPr>
              <w:pStyle w:val="TAL"/>
              <w:rPr>
                <w:sz w:val="16"/>
                <w:szCs w:val="16"/>
              </w:rPr>
            </w:pPr>
            <w:r w:rsidRPr="0023731E">
              <w:rPr>
                <w:sz w:val="16"/>
                <w:szCs w:val="16"/>
              </w:rPr>
              <w:t>23.501 CR5162R3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D671B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FD5E25C" w14:textId="77777777" w:rsidR="00C521B3" w:rsidRPr="0023731E" w:rsidRDefault="00C521B3" w:rsidP="00015975">
            <w:pPr>
              <w:pStyle w:val="TAL"/>
              <w:rPr>
                <w:sz w:val="16"/>
                <w:szCs w:val="16"/>
              </w:rPr>
            </w:pPr>
            <w:r w:rsidRPr="0023731E">
              <w:rPr>
                <w:sz w:val="16"/>
                <w:szCs w:val="16"/>
              </w:rPr>
              <w:t>Approved</w:t>
            </w:r>
          </w:p>
        </w:tc>
      </w:tr>
      <w:tr w:rsidR="00C521B3" w14:paraId="23C6B6C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182389" w14:textId="77777777" w:rsidR="00C521B3" w:rsidRPr="0023731E" w:rsidRDefault="00C521B3" w:rsidP="00015975">
            <w:pPr>
              <w:pStyle w:val="TAL"/>
              <w:rPr>
                <w:sz w:val="16"/>
                <w:szCs w:val="16"/>
              </w:rPr>
            </w:pPr>
            <w:r w:rsidRPr="0023731E">
              <w:rPr>
                <w:sz w:val="16"/>
                <w:szCs w:val="16"/>
              </w:rPr>
              <w:t>SP-231263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B17FF48" w14:textId="77777777" w:rsidR="00C521B3" w:rsidRPr="0023731E" w:rsidRDefault="00C521B3" w:rsidP="00015975">
            <w:pPr>
              <w:pStyle w:val="TAL"/>
              <w:rPr>
                <w:sz w:val="16"/>
                <w:szCs w:val="16"/>
              </w:rPr>
            </w:pPr>
            <w:r w:rsidRPr="0023731E">
              <w:rPr>
                <w:sz w:val="16"/>
                <w:szCs w:val="16"/>
              </w:rPr>
              <w:t>SA WG2 CRs on eUEPO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A9560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573C50" w14:textId="77777777" w:rsidR="00C521B3" w:rsidRPr="0023731E" w:rsidRDefault="00C521B3" w:rsidP="00015975">
            <w:pPr>
              <w:pStyle w:val="TAL"/>
              <w:rPr>
                <w:sz w:val="16"/>
                <w:szCs w:val="16"/>
              </w:rPr>
            </w:pPr>
            <w:r w:rsidRPr="0023731E">
              <w:rPr>
                <w:sz w:val="16"/>
                <w:szCs w:val="16"/>
              </w:rPr>
              <w:t>23.501 CR5096; 23.503 CR1203R1; 23.501 CR4724R3; 23.502 CR4555R1; 23.502 CR4604R2; 23.501 CR5111R2; 23.501 CR5110R2; 23.503 CR1236R2; 23.502 CR4605R3; 23.501 CR5070R3; 23.503 CR1189R3; 23.502 CR4269R3; 23.502 CR4546R5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B1B2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0ACF7C" w14:textId="77777777" w:rsidR="00C521B3" w:rsidRPr="0023731E" w:rsidRDefault="00C521B3" w:rsidP="00015975">
            <w:pPr>
              <w:pStyle w:val="TAL"/>
              <w:rPr>
                <w:sz w:val="16"/>
                <w:szCs w:val="16"/>
              </w:rPr>
            </w:pPr>
            <w:r w:rsidRPr="0023731E">
              <w:rPr>
                <w:sz w:val="16"/>
                <w:szCs w:val="16"/>
              </w:rPr>
              <w:t>Approved</w:t>
            </w:r>
          </w:p>
        </w:tc>
      </w:tr>
      <w:tr w:rsidR="00C521B3" w14:paraId="293BC82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5F4F35" w14:textId="77777777" w:rsidR="00C521B3" w:rsidRPr="0023731E" w:rsidRDefault="00C521B3" w:rsidP="00015975">
            <w:pPr>
              <w:pStyle w:val="TAL"/>
              <w:rPr>
                <w:sz w:val="16"/>
                <w:szCs w:val="16"/>
              </w:rPr>
            </w:pPr>
            <w:r w:rsidRPr="0023731E">
              <w:rPr>
                <w:sz w:val="16"/>
                <w:szCs w:val="16"/>
              </w:rPr>
              <w:t>SP-231264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6E6656" w14:textId="77777777" w:rsidR="00C521B3" w:rsidRPr="0023731E" w:rsidRDefault="00C521B3" w:rsidP="00015975">
            <w:pPr>
              <w:pStyle w:val="TAL"/>
              <w:rPr>
                <w:sz w:val="16"/>
                <w:szCs w:val="16"/>
              </w:rPr>
            </w:pPr>
            <w:r w:rsidRPr="0023731E">
              <w:rPr>
                <w:sz w:val="16"/>
                <w:szCs w:val="16"/>
              </w:rPr>
              <w:t>SA WG2 CRs on GMEC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58F963"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642673" w14:textId="77777777" w:rsidR="00C521B3" w:rsidRPr="0023731E" w:rsidRDefault="00C521B3" w:rsidP="00015975">
            <w:pPr>
              <w:pStyle w:val="TAL"/>
              <w:rPr>
                <w:sz w:val="16"/>
                <w:szCs w:val="16"/>
              </w:rPr>
            </w:pPr>
            <w:r w:rsidRPr="0023731E">
              <w:rPr>
                <w:sz w:val="16"/>
                <w:szCs w:val="16"/>
              </w:rPr>
              <w:t>23.501 CR4970R1; 23.501 CR4989R1; 23.502 CR4498R2; 23.501 CR4965R2; 23.502 CR4527R2; 23.501 CR5034R2; 23.501 CR4993R2; 23.502 CR4496R2; 23.503 CR1164R3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2401A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F60A236" w14:textId="77777777" w:rsidR="00C521B3" w:rsidRPr="0023731E" w:rsidRDefault="00C521B3" w:rsidP="00015975">
            <w:pPr>
              <w:pStyle w:val="TAL"/>
              <w:rPr>
                <w:sz w:val="16"/>
                <w:szCs w:val="16"/>
              </w:rPr>
            </w:pPr>
            <w:r w:rsidRPr="0023731E">
              <w:rPr>
                <w:sz w:val="16"/>
                <w:szCs w:val="16"/>
              </w:rPr>
              <w:t>Approved</w:t>
            </w:r>
          </w:p>
        </w:tc>
      </w:tr>
      <w:tr w:rsidR="00C521B3" w14:paraId="38A2D1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7A9EDD" w14:textId="77777777" w:rsidR="00C521B3" w:rsidRPr="0023731E" w:rsidRDefault="00C521B3" w:rsidP="00015975">
            <w:pPr>
              <w:pStyle w:val="TAL"/>
              <w:rPr>
                <w:sz w:val="16"/>
                <w:szCs w:val="16"/>
              </w:rPr>
            </w:pPr>
            <w:r w:rsidRPr="0023731E">
              <w:rPr>
                <w:sz w:val="16"/>
                <w:szCs w:val="16"/>
              </w:rPr>
              <w:t>SP-231255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C2D798B" w14:textId="77777777" w:rsidR="00C521B3" w:rsidRPr="0023731E" w:rsidRDefault="00C521B3" w:rsidP="00015975">
            <w:pPr>
              <w:pStyle w:val="TAL"/>
              <w:rPr>
                <w:sz w:val="16"/>
                <w:szCs w:val="16"/>
              </w:rPr>
            </w:pPr>
            <w:r w:rsidRPr="0023731E">
              <w:rPr>
                <w:sz w:val="16"/>
                <w:szCs w:val="16"/>
              </w:rPr>
              <w:t>SA WG2 CRs on DetNet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9CD40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7F57ED" w14:textId="77777777" w:rsidR="00C521B3" w:rsidRPr="0023731E" w:rsidRDefault="00C521B3" w:rsidP="00015975">
            <w:pPr>
              <w:pStyle w:val="TAL"/>
              <w:rPr>
                <w:sz w:val="16"/>
                <w:szCs w:val="16"/>
              </w:rPr>
            </w:pPr>
            <w:r w:rsidRPr="0023731E">
              <w:rPr>
                <w:sz w:val="16"/>
                <w:szCs w:val="16"/>
              </w:rPr>
              <w:t>23.503 CR1158R1; 23.501 CR5016R1; 23.502 CR4517R1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5D064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C689D8" w14:textId="77777777" w:rsidR="00C521B3" w:rsidRPr="0023731E" w:rsidRDefault="00C521B3" w:rsidP="00015975">
            <w:pPr>
              <w:pStyle w:val="TAL"/>
              <w:rPr>
                <w:sz w:val="16"/>
                <w:szCs w:val="16"/>
              </w:rPr>
            </w:pPr>
            <w:r w:rsidRPr="0023731E">
              <w:rPr>
                <w:sz w:val="16"/>
                <w:szCs w:val="16"/>
              </w:rPr>
              <w:t>Approved</w:t>
            </w:r>
          </w:p>
        </w:tc>
      </w:tr>
      <w:tr w:rsidR="00C521B3" w14:paraId="5D18CAC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595C62" w14:textId="77777777" w:rsidR="00C521B3" w:rsidRPr="0023731E" w:rsidRDefault="00C521B3" w:rsidP="00015975">
            <w:pPr>
              <w:pStyle w:val="TAL"/>
              <w:rPr>
                <w:sz w:val="16"/>
                <w:szCs w:val="16"/>
              </w:rPr>
            </w:pPr>
            <w:r w:rsidRPr="0023731E">
              <w:rPr>
                <w:sz w:val="16"/>
                <w:szCs w:val="16"/>
              </w:rPr>
              <w:t>SP-231266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39F152" w14:textId="77777777" w:rsidR="00C521B3" w:rsidRPr="0023731E" w:rsidRDefault="00C521B3" w:rsidP="00015975">
            <w:pPr>
              <w:pStyle w:val="TAL"/>
              <w:rPr>
                <w:sz w:val="16"/>
                <w:szCs w:val="16"/>
              </w:rPr>
            </w:pPr>
            <w:r w:rsidRPr="0023731E">
              <w:rPr>
                <w:sz w:val="16"/>
                <w:szCs w:val="16"/>
              </w:rPr>
              <w:t>SA WG2 CRs on NG_RTC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EBA8D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B8EF9C" w14:textId="77777777" w:rsidR="00C521B3" w:rsidRPr="0023731E" w:rsidRDefault="00C521B3" w:rsidP="00015975">
            <w:pPr>
              <w:pStyle w:val="TAL"/>
              <w:rPr>
                <w:sz w:val="16"/>
                <w:szCs w:val="16"/>
              </w:rPr>
            </w:pPr>
            <w:r w:rsidRPr="0023731E">
              <w:rPr>
                <w:sz w:val="16"/>
                <w:szCs w:val="16"/>
              </w:rPr>
              <w:t>23.228 CR1362; 23.228 CR1368R1; 23.228 CR1376R1; 23.228 CR1339R3; 23.228 CR1375R2; 23.228 CR1372R2; 23.228 CR1363R2; 23.228 CR1374R2; 23.228 CR1366R3; 23.228 CR1371R4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CD13A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777E1A8" w14:textId="77777777" w:rsidR="00C521B3" w:rsidRPr="0023731E" w:rsidRDefault="00C521B3" w:rsidP="00015975">
            <w:pPr>
              <w:pStyle w:val="TAL"/>
              <w:rPr>
                <w:sz w:val="16"/>
                <w:szCs w:val="16"/>
              </w:rPr>
            </w:pPr>
            <w:r w:rsidRPr="0023731E">
              <w:rPr>
                <w:sz w:val="16"/>
                <w:szCs w:val="16"/>
              </w:rPr>
              <w:t>Approved</w:t>
            </w:r>
          </w:p>
        </w:tc>
      </w:tr>
      <w:tr w:rsidR="00C521B3" w14:paraId="418C34A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B2787CA" w14:textId="77777777" w:rsidR="00C521B3" w:rsidRPr="0023731E" w:rsidRDefault="00C521B3" w:rsidP="00015975">
            <w:pPr>
              <w:pStyle w:val="TAL"/>
              <w:rPr>
                <w:sz w:val="16"/>
                <w:szCs w:val="16"/>
              </w:rPr>
            </w:pPr>
            <w:r w:rsidRPr="0023731E">
              <w:rPr>
                <w:sz w:val="16"/>
                <w:szCs w:val="16"/>
              </w:rPr>
              <w:t>SP-231254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9107E7" w14:textId="77777777" w:rsidR="00C521B3" w:rsidRPr="0023731E" w:rsidRDefault="00C521B3" w:rsidP="00015975">
            <w:pPr>
              <w:pStyle w:val="TAL"/>
              <w:rPr>
                <w:sz w:val="16"/>
                <w:szCs w:val="16"/>
              </w:rPr>
            </w:pPr>
            <w:r w:rsidRPr="0023731E">
              <w:rPr>
                <w:sz w:val="16"/>
                <w:szCs w:val="16"/>
              </w:rPr>
              <w:t>SA WG2 CRs on ATSSS_Ph3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4E9199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8856B4" w14:textId="77777777" w:rsidR="00C521B3" w:rsidRPr="0023731E" w:rsidRDefault="00C521B3" w:rsidP="00015975">
            <w:pPr>
              <w:pStyle w:val="TAL"/>
              <w:rPr>
                <w:sz w:val="16"/>
                <w:szCs w:val="16"/>
              </w:rPr>
            </w:pPr>
            <w:r w:rsidRPr="0023731E">
              <w:rPr>
                <w:sz w:val="16"/>
                <w:szCs w:val="16"/>
              </w:rPr>
              <w:t>23.501 CR5091R1; 23.501 CR4813R3; 23.503 CR1218R1; 23.502 CR4359R3; 23.502 CR4581R2; 23.502 CR4582R2; 23.501 CR5123R3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7319D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4B3673C" w14:textId="77777777" w:rsidR="00C521B3" w:rsidRPr="0023731E" w:rsidRDefault="00C521B3" w:rsidP="00015975">
            <w:pPr>
              <w:pStyle w:val="TAL"/>
              <w:rPr>
                <w:sz w:val="16"/>
                <w:szCs w:val="16"/>
              </w:rPr>
            </w:pPr>
            <w:r w:rsidRPr="0023731E">
              <w:rPr>
                <w:sz w:val="16"/>
                <w:szCs w:val="16"/>
              </w:rPr>
              <w:t>Approved</w:t>
            </w:r>
          </w:p>
        </w:tc>
      </w:tr>
      <w:tr w:rsidR="00C521B3" w14:paraId="34F1109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CBC813" w14:textId="77777777" w:rsidR="00C521B3" w:rsidRPr="0023731E" w:rsidRDefault="00C521B3" w:rsidP="00015975">
            <w:pPr>
              <w:pStyle w:val="TAL"/>
              <w:rPr>
                <w:sz w:val="16"/>
                <w:szCs w:val="16"/>
              </w:rPr>
            </w:pPr>
            <w:r w:rsidRPr="0023731E">
              <w:rPr>
                <w:sz w:val="16"/>
                <w:szCs w:val="16"/>
              </w:rPr>
              <w:t>SP-231268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C75499" w14:textId="77777777" w:rsidR="00C521B3" w:rsidRPr="0023731E" w:rsidRDefault="00C521B3" w:rsidP="00015975">
            <w:pPr>
              <w:pStyle w:val="TAL"/>
              <w:rPr>
                <w:sz w:val="16"/>
                <w:szCs w:val="16"/>
              </w:rPr>
            </w:pPr>
            <w:r w:rsidRPr="0023731E">
              <w:rPr>
                <w:sz w:val="16"/>
                <w:szCs w:val="16"/>
              </w:rPr>
              <w:t>SA WG2 CR on NR_SL_enh2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805474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8D2706" w14:textId="77777777" w:rsidR="00C521B3" w:rsidRPr="0023731E" w:rsidRDefault="00C521B3" w:rsidP="00015975">
            <w:pPr>
              <w:pStyle w:val="TAL"/>
              <w:rPr>
                <w:sz w:val="16"/>
                <w:szCs w:val="16"/>
              </w:rPr>
            </w:pPr>
            <w:r w:rsidRPr="0023731E">
              <w:rPr>
                <w:sz w:val="16"/>
                <w:szCs w:val="16"/>
              </w:rPr>
              <w:t>23.287 CR0191R2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1EC0A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5D2D98E" w14:textId="77777777" w:rsidR="00C521B3" w:rsidRPr="0023731E" w:rsidRDefault="00C521B3" w:rsidP="00015975">
            <w:pPr>
              <w:pStyle w:val="TAL"/>
              <w:rPr>
                <w:sz w:val="16"/>
                <w:szCs w:val="16"/>
              </w:rPr>
            </w:pPr>
            <w:r w:rsidRPr="0023731E">
              <w:rPr>
                <w:sz w:val="16"/>
                <w:szCs w:val="16"/>
              </w:rPr>
              <w:t>Approved</w:t>
            </w:r>
          </w:p>
        </w:tc>
      </w:tr>
      <w:tr w:rsidR="00C521B3" w14:paraId="0D9EC58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15B823" w14:textId="77777777" w:rsidR="00C521B3" w:rsidRPr="0023731E" w:rsidRDefault="00C521B3" w:rsidP="00015975">
            <w:pPr>
              <w:pStyle w:val="TAL"/>
              <w:rPr>
                <w:sz w:val="16"/>
                <w:szCs w:val="16"/>
              </w:rPr>
            </w:pPr>
            <w:r w:rsidRPr="0023731E">
              <w:rPr>
                <w:sz w:val="16"/>
                <w:szCs w:val="16"/>
              </w:rPr>
              <w:t>SP-231269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F45DD4D" w14:textId="77777777" w:rsidR="00C521B3" w:rsidRPr="0023731E" w:rsidRDefault="00C521B3" w:rsidP="00015975">
            <w:pPr>
              <w:pStyle w:val="TAL"/>
              <w:rPr>
                <w:sz w:val="16"/>
                <w:szCs w:val="16"/>
              </w:rPr>
            </w:pPr>
            <w:r w:rsidRPr="0023731E">
              <w:rPr>
                <w:sz w:val="16"/>
                <w:szCs w:val="16"/>
              </w:rPr>
              <w:t>SA WG2 CRs on PIN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478A7E"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8F478" w14:textId="77777777" w:rsidR="00C521B3" w:rsidRPr="0023731E" w:rsidRDefault="00C521B3" w:rsidP="00015975">
            <w:pPr>
              <w:pStyle w:val="TAL"/>
              <w:rPr>
                <w:sz w:val="16"/>
                <w:szCs w:val="16"/>
              </w:rPr>
            </w:pPr>
            <w:r w:rsidRPr="0023731E">
              <w:rPr>
                <w:sz w:val="16"/>
                <w:szCs w:val="16"/>
              </w:rPr>
              <w:t>23.501 CR5084; 23.502 CR4307R2; 23.502 CR4305R2; 23.503 CR1109R2; 23.501 CR4760R4; 23.501 CR4762R3; 23.502 CR4575R2; 23.501 CR5083R1; 23.501 CR4961R3; 23.502 CR4306R3; 23.503 CR1212R2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E75A4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7E9ECC" w14:textId="77777777" w:rsidR="00C521B3" w:rsidRPr="0023731E" w:rsidRDefault="00C521B3" w:rsidP="00015975">
            <w:pPr>
              <w:pStyle w:val="TAL"/>
              <w:rPr>
                <w:sz w:val="16"/>
                <w:szCs w:val="16"/>
              </w:rPr>
            </w:pPr>
            <w:r w:rsidRPr="0023731E">
              <w:rPr>
                <w:sz w:val="16"/>
                <w:szCs w:val="16"/>
              </w:rPr>
              <w:t>Approved</w:t>
            </w:r>
          </w:p>
        </w:tc>
      </w:tr>
      <w:tr w:rsidR="00C521B3" w14:paraId="215DABF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0BFE6B" w14:textId="77777777" w:rsidR="00C521B3" w:rsidRPr="0023731E" w:rsidRDefault="00C521B3" w:rsidP="00015975">
            <w:pPr>
              <w:pStyle w:val="TAL"/>
              <w:rPr>
                <w:sz w:val="16"/>
                <w:szCs w:val="16"/>
              </w:rPr>
            </w:pPr>
            <w:r w:rsidRPr="0023731E">
              <w:rPr>
                <w:sz w:val="16"/>
                <w:szCs w:val="16"/>
              </w:rPr>
              <w:t>SP-231270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2C21D2" w14:textId="77777777" w:rsidR="00C521B3" w:rsidRPr="0023731E" w:rsidRDefault="00C521B3" w:rsidP="00015975">
            <w:pPr>
              <w:pStyle w:val="TAL"/>
              <w:rPr>
                <w:sz w:val="16"/>
                <w:szCs w:val="16"/>
              </w:rPr>
            </w:pPr>
            <w:r w:rsidRPr="0023731E">
              <w:rPr>
                <w:sz w:val="16"/>
                <w:szCs w:val="16"/>
              </w:rPr>
              <w:t>SA WG2 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A1A2BA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0AD3D4" w14:textId="77777777" w:rsidR="00C521B3" w:rsidRPr="0023731E" w:rsidRDefault="00C521B3" w:rsidP="00015975">
            <w:pPr>
              <w:pStyle w:val="TAL"/>
              <w:rPr>
                <w:sz w:val="16"/>
                <w:szCs w:val="16"/>
              </w:rPr>
            </w:pPr>
            <w:r w:rsidRPr="0023731E">
              <w:rPr>
                <w:sz w:val="16"/>
                <w:szCs w:val="16"/>
              </w:rPr>
              <w:t>23.273 CR0417R1; 23.273 CR0418R1; 23.273 CR0421R2; 23.273 CR0423R3; 23.586 CR0026R4; 23.273 CR0445R1; 23.273 CR0472R1; 23.273 CR0428R4; 23.273 CR0469R1; 23.586 CR0031R9; 23.273 CR0416R8; 23.273 CR0435R9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6D649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B83F34" w14:textId="77777777" w:rsidR="00C521B3" w:rsidRPr="0023731E" w:rsidRDefault="00C521B3" w:rsidP="00015975">
            <w:pPr>
              <w:pStyle w:val="TAL"/>
              <w:rPr>
                <w:sz w:val="16"/>
                <w:szCs w:val="16"/>
              </w:rPr>
            </w:pPr>
            <w:r w:rsidRPr="0023731E">
              <w:rPr>
                <w:sz w:val="16"/>
                <w:szCs w:val="16"/>
              </w:rPr>
              <w:t>Approved</w:t>
            </w:r>
          </w:p>
        </w:tc>
      </w:tr>
      <w:tr w:rsidR="00C521B3" w14:paraId="2C0303E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9C2417" w14:textId="77777777" w:rsidR="00C521B3" w:rsidRPr="0023731E" w:rsidRDefault="00C521B3" w:rsidP="00015975">
            <w:pPr>
              <w:pStyle w:val="TAL"/>
              <w:rPr>
                <w:sz w:val="16"/>
                <w:szCs w:val="16"/>
              </w:rPr>
            </w:pPr>
            <w:r w:rsidRPr="0023731E">
              <w:rPr>
                <w:sz w:val="16"/>
                <w:szCs w:val="16"/>
              </w:rPr>
              <w:t>SP-231271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E2140A5" w14:textId="77777777" w:rsidR="00C521B3" w:rsidRPr="0023731E" w:rsidRDefault="00C521B3" w:rsidP="00015975">
            <w:pPr>
              <w:pStyle w:val="TAL"/>
              <w:rPr>
                <w:sz w:val="16"/>
                <w:szCs w:val="16"/>
              </w:rPr>
            </w:pPr>
            <w:r w:rsidRPr="0023731E">
              <w:rPr>
                <w:sz w:val="16"/>
                <w:szCs w:val="16"/>
              </w:rPr>
              <w:t>SA WG2 CRs on Ranging_SL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BA0648"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8FDA3C" w14:textId="77777777" w:rsidR="00C521B3" w:rsidRPr="0023731E" w:rsidRDefault="00C521B3" w:rsidP="00015975">
            <w:pPr>
              <w:pStyle w:val="TAL"/>
              <w:rPr>
                <w:sz w:val="16"/>
                <w:szCs w:val="16"/>
              </w:rPr>
            </w:pPr>
            <w:r w:rsidRPr="0023731E">
              <w:rPr>
                <w:sz w:val="16"/>
                <w:szCs w:val="16"/>
              </w:rPr>
              <w:t>23.586 CR0071R1; 23.586 CR0065R2; 23.586 CR0061R2; 23.586 CR0057R2; 23.586 CR0034R4; 23.586 CR0082R1; 23.586 CR0085R1; 23.586 CR0067R2; 23.586 CR0094R1; 23.586 CR0070R2; 23.586 CR0045R2; 23.586 CR0064R3; 23.586 CR0088R2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B4271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E4C310F" w14:textId="77777777" w:rsidR="00C521B3" w:rsidRPr="0023731E" w:rsidRDefault="00C521B3" w:rsidP="00015975">
            <w:pPr>
              <w:pStyle w:val="TAL"/>
              <w:rPr>
                <w:sz w:val="16"/>
                <w:szCs w:val="16"/>
              </w:rPr>
            </w:pPr>
            <w:r w:rsidRPr="0023731E">
              <w:rPr>
                <w:sz w:val="16"/>
                <w:szCs w:val="16"/>
              </w:rPr>
              <w:t>Approved</w:t>
            </w:r>
          </w:p>
        </w:tc>
      </w:tr>
      <w:tr w:rsidR="00C521B3" w14:paraId="2EBA084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B8E379" w14:textId="77777777" w:rsidR="00C521B3" w:rsidRPr="0023731E" w:rsidRDefault="00C521B3" w:rsidP="00015975">
            <w:pPr>
              <w:pStyle w:val="TAL"/>
              <w:rPr>
                <w:sz w:val="16"/>
                <w:szCs w:val="16"/>
              </w:rPr>
            </w:pPr>
            <w:r w:rsidRPr="0023731E">
              <w:rPr>
                <w:sz w:val="16"/>
                <w:szCs w:val="16"/>
              </w:rPr>
              <w:t>SP-231272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FB61C9" w14:textId="77777777" w:rsidR="00C521B3" w:rsidRPr="0023731E" w:rsidRDefault="00C521B3" w:rsidP="00015975">
            <w:pPr>
              <w:pStyle w:val="TAL"/>
              <w:rPr>
                <w:sz w:val="16"/>
                <w:szCs w:val="16"/>
              </w:rPr>
            </w:pPr>
            <w:r w:rsidRPr="0023731E">
              <w:rPr>
                <w:sz w:val="16"/>
                <w:szCs w:val="16"/>
              </w:rPr>
              <w:t>SA WG2 CR on SUECR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3E34B23"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C665F0" w14:textId="77777777" w:rsidR="00C521B3" w:rsidRPr="0023731E" w:rsidRDefault="00C521B3" w:rsidP="00015975">
            <w:pPr>
              <w:pStyle w:val="TAL"/>
              <w:rPr>
                <w:sz w:val="16"/>
                <w:szCs w:val="16"/>
              </w:rPr>
            </w:pPr>
            <w:r w:rsidRPr="0023731E">
              <w:rPr>
                <w:sz w:val="16"/>
                <w:szCs w:val="16"/>
              </w:rPr>
              <w:t>23.502 CR4545R3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419B6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6F48C60" w14:textId="77777777" w:rsidR="00C521B3" w:rsidRPr="0023731E" w:rsidRDefault="00C521B3" w:rsidP="00015975">
            <w:pPr>
              <w:pStyle w:val="TAL"/>
              <w:rPr>
                <w:sz w:val="16"/>
                <w:szCs w:val="16"/>
              </w:rPr>
            </w:pPr>
            <w:r w:rsidRPr="0023731E">
              <w:rPr>
                <w:sz w:val="16"/>
                <w:szCs w:val="16"/>
              </w:rPr>
              <w:t>Approved</w:t>
            </w:r>
          </w:p>
        </w:tc>
      </w:tr>
      <w:tr w:rsidR="00C521B3" w14:paraId="10EBBF4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DD727A" w14:textId="77777777" w:rsidR="00C521B3" w:rsidRPr="0023731E" w:rsidRDefault="00C521B3" w:rsidP="00015975">
            <w:pPr>
              <w:pStyle w:val="TAL"/>
              <w:rPr>
                <w:sz w:val="16"/>
                <w:szCs w:val="16"/>
              </w:rPr>
            </w:pPr>
            <w:r w:rsidRPr="0023731E">
              <w:rPr>
                <w:sz w:val="16"/>
                <w:szCs w:val="16"/>
              </w:rPr>
              <w:t>SP-231273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77D7981" w14:textId="77777777" w:rsidR="00C521B3" w:rsidRPr="0023731E" w:rsidRDefault="00C521B3" w:rsidP="00015975">
            <w:pPr>
              <w:pStyle w:val="TAL"/>
              <w:rPr>
                <w:sz w:val="16"/>
                <w:szCs w:val="16"/>
              </w:rPr>
            </w:pPr>
            <w:r w:rsidRPr="0023731E">
              <w:rPr>
                <w:sz w:val="16"/>
                <w:szCs w:val="16"/>
              </w:rPr>
              <w:t>SA WG2 CRs on TRS_URLLC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3AB12C5"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FBDF4B" w14:textId="77777777" w:rsidR="00C521B3" w:rsidRPr="0023731E" w:rsidRDefault="00C521B3" w:rsidP="00015975">
            <w:pPr>
              <w:pStyle w:val="TAL"/>
              <w:rPr>
                <w:sz w:val="16"/>
                <w:szCs w:val="16"/>
              </w:rPr>
            </w:pPr>
            <w:r w:rsidRPr="0023731E">
              <w:rPr>
                <w:sz w:val="16"/>
                <w:szCs w:val="16"/>
              </w:rPr>
              <w:t>23.502 CR4477R6; 23.501 CR4955R4; 23.502 CR4519R4; 23.502 CR4600R1; 23.502 CR4658R1; 23.501 CR5024R7; 23.501 CR5115R3; 23.501 CR5039R4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DB1FDE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66C04A" w14:textId="77777777" w:rsidR="00C521B3" w:rsidRPr="0023731E" w:rsidRDefault="00C521B3" w:rsidP="00015975">
            <w:pPr>
              <w:pStyle w:val="TAL"/>
              <w:rPr>
                <w:sz w:val="16"/>
                <w:szCs w:val="16"/>
              </w:rPr>
            </w:pPr>
            <w:r w:rsidRPr="0023731E">
              <w:rPr>
                <w:sz w:val="16"/>
                <w:szCs w:val="16"/>
              </w:rPr>
              <w:t>Approved</w:t>
            </w:r>
          </w:p>
        </w:tc>
      </w:tr>
      <w:tr w:rsidR="00C521B3" w14:paraId="582FCEA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1521CA" w14:textId="77777777" w:rsidR="00C521B3" w:rsidRPr="0023731E" w:rsidRDefault="00C521B3" w:rsidP="00015975">
            <w:pPr>
              <w:pStyle w:val="TAL"/>
              <w:rPr>
                <w:sz w:val="16"/>
                <w:szCs w:val="16"/>
              </w:rPr>
            </w:pPr>
            <w:r w:rsidRPr="0023731E">
              <w:rPr>
                <w:sz w:val="16"/>
                <w:szCs w:val="16"/>
              </w:rPr>
              <w:t>SP-231274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BE21EB" w14:textId="77777777" w:rsidR="00C521B3" w:rsidRPr="0023731E" w:rsidRDefault="00C521B3" w:rsidP="00015975">
            <w:pPr>
              <w:pStyle w:val="TAL"/>
              <w:rPr>
                <w:sz w:val="16"/>
                <w:szCs w:val="16"/>
              </w:rPr>
            </w:pPr>
            <w:r w:rsidRPr="0023731E">
              <w:rPr>
                <w:sz w:val="16"/>
                <w:szCs w:val="16"/>
              </w:rPr>
              <w:t>SA WG2 CRs on UAS_Ph2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27FE8D"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5D3A52" w14:textId="77777777" w:rsidR="00C521B3" w:rsidRPr="0023731E" w:rsidRDefault="00C521B3" w:rsidP="00015975">
            <w:pPr>
              <w:pStyle w:val="TAL"/>
              <w:rPr>
                <w:sz w:val="16"/>
                <w:szCs w:val="16"/>
              </w:rPr>
            </w:pPr>
            <w:r w:rsidRPr="0023731E">
              <w:rPr>
                <w:sz w:val="16"/>
                <w:szCs w:val="16"/>
              </w:rPr>
              <w:t>23.256 CR0108; 23.256 CR0110; 23.503 CR1156; 23.256 CR0109R1; 23.256 CR0114R1; 23.256 CR0115R1; 23.256 CR0116R1; 23.256 CR0111R2; 23.256 CR0117R1; 23.256 CR0118R1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93202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4443847" w14:textId="77777777" w:rsidR="00C521B3" w:rsidRPr="0023731E" w:rsidRDefault="00C521B3" w:rsidP="00015975">
            <w:pPr>
              <w:pStyle w:val="TAL"/>
              <w:rPr>
                <w:sz w:val="16"/>
                <w:szCs w:val="16"/>
              </w:rPr>
            </w:pPr>
            <w:r w:rsidRPr="0023731E">
              <w:rPr>
                <w:sz w:val="16"/>
                <w:szCs w:val="16"/>
              </w:rPr>
              <w:t>Approved</w:t>
            </w:r>
          </w:p>
        </w:tc>
      </w:tr>
      <w:tr w:rsidR="00C521B3" w14:paraId="5717DFD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D18258D" w14:textId="77777777" w:rsidR="00C521B3" w:rsidRPr="0023731E" w:rsidRDefault="00C521B3" w:rsidP="00015975">
            <w:pPr>
              <w:pStyle w:val="TAL"/>
              <w:rPr>
                <w:sz w:val="16"/>
                <w:szCs w:val="16"/>
              </w:rPr>
            </w:pPr>
            <w:r w:rsidRPr="0023731E">
              <w:rPr>
                <w:sz w:val="16"/>
                <w:szCs w:val="16"/>
              </w:rPr>
              <w:t>SP-231275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656B3C" w14:textId="77777777" w:rsidR="00C521B3" w:rsidRPr="0023731E" w:rsidRDefault="00C521B3" w:rsidP="00015975">
            <w:pPr>
              <w:pStyle w:val="TAL"/>
              <w:rPr>
                <w:sz w:val="16"/>
                <w:szCs w:val="16"/>
              </w:rPr>
            </w:pPr>
            <w:r w:rsidRPr="0023731E">
              <w:rPr>
                <w:sz w:val="16"/>
                <w:szCs w:val="16"/>
              </w:rPr>
              <w:t>SA WG2 CRs on UPEAS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CFD4E8"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27A8A4" w14:textId="77777777" w:rsidR="00C521B3" w:rsidRPr="0023731E" w:rsidRDefault="00C521B3" w:rsidP="00015975">
            <w:pPr>
              <w:pStyle w:val="TAL"/>
              <w:rPr>
                <w:sz w:val="16"/>
                <w:szCs w:val="16"/>
              </w:rPr>
            </w:pPr>
            <w:r w:rsidRPr="0023731E">
              <w:rPr>
                <w:sz w:val="16"/>
                <w:szCs w:val="16"/>
              </w:rPr>
              <w:t>23.502 CR4467; 23.288 CR0924R2; 23.502 CR4532R2; 23.501 CR4935R2; 23.501 CR5002R3; 23.502 CR4505R3; 23.502 CR4454R3; 23.501 CR5001R3; 23.502 CR4504R3; 23.501 CR4937R3; 23.501 CR4942R4; 23.502 CR4464R2; 23.288 CR0914R3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7D65A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4B2B6B5" w14:textId="77777777" w:rsidR="00C521B3" w:rsidRPr="0023731E" w:rsidRDefault="00C521B3" w:rsidP="00015975">
            <w:pPr>
              <w:pStyle w:val="TAL"/>
              <w:rPr>
                <w:sz w:val="16"/>
                <w:szCs w:val="16"/>
              </w:rPr>
            </w:pPr>
            <w:r w:rsidRPr="0023731E">
              <w:rPr>
                <w:sz w:val="16"/>
                <w:szCs w:val="16"/>
              </w:rPr>
              <w:t>Approved</w:t>
            </w:r>
          </w:p>
        </w:tc>
      </w:tr>
      <w:tr w:rsidR="00C521B3" w14:paraId="6CA3761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F3541C" w14:textId="77777777" w:rsidR="00C521B3" w:rsidRPr="0023731E" w:rsidRDefault="00C521B3" w:rsidP="00015975">
            <w:pPr>
              <w:pStyle w:val="TAL"/>
              <w:rPr>
                <w:sz w:val="16"/>
                <w:szCs w:val="16"/>
              </w:rPr>
            </w:pPr>
            <w:r w:rsidRPr="0023731E">
              <w:rPr>
                <w:sz w:val="16"/>
                <w:szCs w:val="16"/>
              </w:rPr>
              <w:t>SP-231276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EE8C91" w14:textId="77777777" w:rsidR="00C521B3" w:rsidRPr="0023731E" w:rsidRDefault="00C521B3" w:rsidP="00015975">
            <w:pPr>
              <w:pStyle w:val="TAL"/>
              <w:rPr>
                <w:sz w:val="16"/>
                <w:szCs w:val="16"/>
              </w:rPr>
            </w:pPr>
            <w:r w:rsidRPr="0023731E">
              <w:rPr>
                <w:sz w:val="16"/>
                <w:szCs w:val="16"/>
              </w:rPr>
              <w:t>SA WG2 CRs on VMR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935AB6"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0BCF43" w14:textId="77777777" w:rsidR="00C521B3" w:rsidRPr="0023731E" w:rsidRDefault="00C521B3" w:rsidP="00015975">
            <w:pPr>
              <w:pStyle w:val="TAL"/>
              <w:rPr>
                <w:sz w:val="16"/>
                <w:szCs w:val="16"/>
              </w:rPr>
            </w:pPr>
            <w:r w:rsidRPr="0023731E">
              <w:rPr>
                <w:sz w:val="16"/>
                <w:szCs w:val="16"/>
              </w:rPr>
              <w:t>23.273 CR0461; 23.273 CR0462; 23.501 CR5067R1; 23.502 CR4543R1; 23.273 CR0444R1; 23.501 CR4950R1; 23.501 CR4962R2; 23.502 CR4465R2; 23.502 CR4195R3; 23.501 CR5208R1; 23.502 CR4666R2; 23.273 CR0482R2; 23.501 CR5085R3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1AFA5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E02632C" w14:textId="77777777" w:rsidR="00C521B3" w:rsidRPr="0023731E" w:rsidRDefault="00C521B3" w:rsidP="00015975">
            <w:pPr>
              <w:pStyle w:val="TAL"/>
              <w:rPr>
                <w:sz w:val="16"/>
                <w:szCs w:val="16"/>
              </w:rPr>
            </w:pPr>
            <w:r w:rsidRPr="0023731E">
              <w:rPr>
                <w:sz w:val="16"/>
                <w:szCs w:val="16"/>
              </w:rPr>
              <w:t>Approved</w:t>
            </w:r>
          </w:p>
        </w:tc>
      </w:tr>
      <w:tr w:rsidR="00C521B3" w14:paraId="136DB60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F6016F" w14:textId="77777777" w:rsidR="00C521B3" w:rsidRPr="0023731E" w:rsidRDefault="00C521B3" w:rsidP="00015975">
            <w:pPr>
              <w:pStyle w:val="TAL"/>
              <w:rPr>
                <w:sz w:val="16"/>
                <w:szCs w:val="16"/>
              </w:rPr>
            </w:pPr>
            <w:r w:rsidRPr="0023731E">
              <w:rPr>
                <w:sz w:val="16"/>
                <w:szCs w:val="16"/>
              </w:rPr>
              <w:t>SP-231265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A1D843" w14:textId="77777777" w:rsidR="00C521B3" w:rsidRPr="0023731E" w:rsidRDefault="00C521B3" w:rsidP="00015975">
            <w:pPr>
              <w:pStyle w:val="TAL"/>
              <w:rPr>
                <w:sz w:val="16"/>
                <w:szCs w:val="16"/>
              </w:rPr>
            </w:pPr>
            <w:r w:rsidRPr="0023731E">
              <w:rPr>
                <w:sz w:val="16"/>
                <w:szCs w:val="16"/>
              </w:rPr>
              <w:t>SA WG2 CR on IABARC,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F2737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451A29" w14:textId="77777777" w:rsidR="00C521B3" w:rsidRPr="0023731E" w:rsidRDefault="00C521B3" w:rsidP="00015975">
            <w:pPr>
              <w:pStyle w:val="TAL"/>
              <w:rPr>
                <w:sz w:val="16"/>
                <w:szCs w:val="16"/>
              </w:rPr>
            </w:pPr>
            <w:r w:rsidRPr="0023731E">
              <w:rPr>
                <w:sz w:val="16"/>
                <w:szCs w:val="16"/>
              </w:rPr>
              <w:t>23.501 CR4964R2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0986F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68C678F" w14:textId="77777777" w:rsidR="00C521B3" w:rsidRPr="0023731E" w:rsidRDefault="00C521B3" w:rsidP="00015975">
            <w:pPr>
              <w:pStyle w:val="TAL"/>
              <w:rPr>
                <w:sz w:val="16"/>
                <w:szCs w:val="16"/>
              </w:rPr>
            </w:pPr>
            <w:r w:rsidRPr="0023731E">
              <w:rPr>
                <w:sz w:val="16"/>
                <w:szCs w:val="16"/>
              </w:rPr>
              <w:t>Approved</w:t>
            </w:r>
          </w:p>
        </w:tc>
      </w:tr>
      <w:tr w:rsidR="00C521B3" w14:paraId="2A10499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EC5B7E" w14:textId="77777777" w:rsidR="00C521B3" w:rsidRPr="0023731E" w:rsidRDefault="00C521B3" w:rsidP="00015975">
            <w:pPr>
              <w:pStyle w:val="TAL"/>
              <w:rPr>
                <w:sz w:val="16"/>
                <w:szCs w:val="16"/>
              </w:rPr>
            </w:pPr>
            <w:r w:rsidRPr="0023731E">
              <w:rPr>
                <w:sz w:val="16"/>
                <w:szCs w:val="16"/>
              </w:rPr>
              <w:t>SP-231243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07ED8C5" w14:textId="77777777" w:rsidR="00C521B3" w:rsidRPr="0023731E" w:rsidRDefault="00C521B3" w:rsidP="00015975">
            <w:pPr>
              <w:pStyle w:val="TAL"/>
              <w:rPr>
                <w:sz w:val="16"/>
                <w:szCs w:val="16"/>
              </w:rPr>
            </w:pPr>
            <w:r w:rsidRPr="0023731E">
              <w:rPr>
                <w:sz w:val="16"/>
                <w:szCs w:val="16"/>
              </w:rPr>
              <w:t>SA WG2 CRs on eNS_Ph2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4F0244"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16B88D" w14:textId="77777777" w:rsidR="00C521B3" w:rsidRPr="0023731E" w:rsidRDefault="00C521B3" w:rsidP="00015975">
            <w:pPr>
              <w:pStyle w:val="TAL"/>
              <w:rPr>
                <w:sz w:val="16"/>
                <w:szCs w:val="16"/>
              </w:rPr>
            </w:pPr>
            <w:r w:rsidRPr="0023731E">
              <w:rPr>
                <w:sz w:val="16"/>
                <w:szCs w:val="16"/>
              </w:rPr>
              <w:t>23.501 CR5171R3; 23.502 CR4635R1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B2EED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8824EA8" w14:textId="77777777" w:rsidR="00C521B3" w:rsidRPr="0023731E" w:rsidRDefault="00C521B3" w:rsidP="00015975">
            <w:pPr>
              <w:pStyle w:val="TAL"/>
              <w:rPr>
                <w:sz w:val="16"/>
                <w:szCs w:val="16"/>
              </w:rPr>
            </w:pPr>
            <w:r w:rsidRPr="0023731E">
              <w:rPr>
                <w:sz w:val="16"/>
                <w:szCs w:val="16"/>
              </w:rPr>
              <w:t>Approved</w:t>
            </w:r>
          </w:p>
        </w:tc>
      </w:tr>
      <w:tr w:rsidR="00C521B3" w14:paraId="25B4037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E4E9EB" w14:textId="77777777" w:rsidR="00C521B3" w:rsidRPr="0023731E" w:rsidRDefault="00C521B3" w:rsidP="00015975">
            <w:pPr>
              <w:pStyle w:val="TAL"/>
              <w:rPr>
                <w:sz w:val="16"/>
                <w:szCs w:val="16"/>
              </w:rPr>
            </w:pPr>
            <w:r w:rsidRPr="0023731E">
              <w:rPr>
                <w:sz w:val="16"/>
                <w:szCs w:val="16"/>
              </w:rPr>
              <w:t>SP-231480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EECD10" w14:textId="77777777" w:rsidR="00C521B3" w:rsidRPr="0023731E" w:rsidRDefault="00C521B3" w:rsidP="00015975">
            <w:pPr>
              <w:pStyle w:val="TAL"/>
              <w:rPr>
                <w:sz w:val="16"/>
                <w:szCs w:val="16"/>
              </w:rPr>
            </w:pPr>
            <w:r w:rsidRPr="0023731E">
              <w:rPr>
                <w:sz w:val="16"/>
                <w:szCs w:val="16"/>
              </w:rPr>
              <w:t>Rel-18 CRs on Charging Aspects of Network Slicing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3DBFD9" w14:textId="77777777" w:rsidR="00C521B3" w:rsidRPr="0023731E" w:rsidRDefault="00C521B3" w:rsidP="00015975">
            <w:pPr>
              <w:pStyle w:val="TAL"/>
              <w:rPr>
                <w:sz w:val="16"/>
                <w:szCs w:val="16"/>
              </w:rPr>
            </w:pPr>
            <w:r w:rsidRPr="0023731E">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F5A3EC" w14:textId="77777777" w:rsidR="00C521B3" w:rsidRPr="0023731E" w:rsidRDefault="00C521B3" w:rsidP="00015975">
            <w:pPr>
              <w:pStyle w:val="TAL"/>
              <w:rPr>
                <w:sz w:val="16"/>
                <w:szCs w:val="16"/>
              </w:rPr>
            </w:pPr>
            <w:r w:rsidRPr="0023731E">
              <w:rPr>
                <w:sz w:val="16"/>
                <w:szCs w:val="16"/>
              </w:rPr>
              <w:t>32.255 CR0468R1; 32.255 CR0483R1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9E887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6E76253" w14:textId="77777777" w:rsidR="00C521B3" w:rsidRPr="0023731E" w:rsidRDefault="00C521B3" w:rsidP="00015975">
            <w:pPr>
              <w:pStyle w:val="TAL"/>
              <w:rPr>
                <w:sz w:val="16"/>
                <w:szCs w:val="16"/>
              </w:rPr>
            </w:pPr>
            <w:r w:rsidRPr="0023731E">
              <w:rPr>
                <w:sz w:val="16"/>
                <w:szCs w:val="16"/>
              </w:rPr>
              <w:t>Approved</w:t>
            </w:r>
          </w:p>
        </w:tc>
      </w:tr>
      <w:tr w:rsidR="00C521B3" w14:paraId="42DC96F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F5A2B5" w14:textId="77777777" w:rsidR="00C521B3" w:rsidRPr="0023731E" w:rsidRDefault="00C521B3" w:rsidP="00015975">
            <w:pPr>
              <w:pStyle w:val="TAL"/>
              <w:rPr>
                <w:sz w:val="16"/>
                <w:szCs w:val="16"/>
              </w:rPr>
            </w:pPr>
            <w:r w:rsidRPr="0023731E">
              <w:rPr>
                <w:sz w:val="16"/>
                <w:szCs w:val="16"/>
              </w:rPr>
              <w:t>SP-231401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6FAF41" w14:textId="77777777" w:rsidR="00C521B3" w:rsidRPr="0023731E" w:rsidRDefault="00C521B3" w:rsidP="00015975">
            <w:pPr>
              <w:pStyle w:val="TAL"/>
              <w:rPr>
                <w:sz w:val="16"/>
                <w:szCs w:val="16"/>
              </w:rPr>
            </w:pPr>
            <w:r w:rsidRPr="0023731E">
              <w:rPr>
                <w:sz w:val="16"/>
                <w:szCs w:val="16"/>
              </w:rPr>
              <w:t>Stage 1 CRs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A31E9D"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DA4A3E" w14:textId="77777777" w:rsidR="00C521B3" w:rsidRPr="0023731E" w:rsidRDefault="00C521B3" w:rsidP="00015975">
            <w:pPr>
              <w:pStyle w:val="TAL"/>
              <w:rPr>
                <w:sz w:val="16"/>
                <w:szCs w:val="16"/>
              </w:rPr>
            </w:pPr>
            <w:r w:rsidRPr="0023731E">
              <w:rPr>
                <w:sz w:val="16"/>
                <w:szCs w:val="16"/>
              </w:rPr>
              <w:t>22.261 CR0748R1; 22.261 CR0738R2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35F2B3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50A2FE8" w14:textId="77777777" w:rsidR="00C521B3" w:rsidRPr="0023731E" w:rsidRDefault="00C521B3" w:rsidP="00015975">
            <w:pPr>
              <w:pStyle w:val="TAL"/>
              <w:rPr>
                <w:sz w:val="16"/>
                <w:szCs w:val="16"/>
              </w:rPr>
            </w:pPr>
            <w:r w:rsidRPr="0023731E">
              <w:rPr>
                <w:sz w:val="16"/>
                <w:szCs w:val="16"/>
              </w:rPr>
              <w:t>Approved</w:t>
            </w:r>
          </w:p>
        </w:tc>
      </w:tr>
      <w:tr w:rsidR="00C521B3" w14:paraId="24FBB70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989112" w14:textId="77777777" w:rsidR="00C521B3" w:rsidRPr="0023731E" w:rsidRDefault="00C521B3" w:rsidP="00015975">
            <w:pPr>
              <w:pStyle w:val="TAL"/>
              <w:rPr>
                <w:sz w:val="16"/>
                <w:szCs w:val="16"/>
              </w:rPr>
            </w:pPr>
            <w:r w:rsidRPr="0023731E">
              <w:rPr>
                <w:sz w:val="16"/>
                <w:szCs w:val="16"/>
              </w:rPr>
              <w:t>SP-231234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022560" w14:textId="77777777" w:rsidR="00C521B3" w:rsidRPr="0023731E" w:rsidRDefault="00C521B3" w:rsidP="00015975">
            <w:pPr>
              <w:pStyle w:val="TAL"/>
              <w:rPr>
                <w:sz w:val="16"/>
                <w:szCs w:val="16"/>
              </w:rPr>
            </w:pPr>
            <w:r w:rsidRPr="0023731E">
              <w:rPr>
                <w:sz w:val="16"/>
                <w:szCs w:val="16"/>
              </w:rPr>
              <w:t>CR agreed subject to a Working Agreement (23.501, Rel-18, XRM)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060927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DEC63B" w14:textId="77777777" w:rsidR="00C521B3" w:rsidRPr="0023731E" w:rsidRDefault="00C521B3" w:rsidP="00015975">
            <w:pPr>
              <w:pStyle w:val="TAL"/>
              <w:rPr>
                <w:sz w:val="16"/>
                <w:szCs w:val="16"/>
              </w:rPr>
            </w:pPr>
            <w:r w:rsidRPr="0023731E">
              <w:rPr>
                <w:sz w:val="16"/>
                <w:szCs w:val="16"/>
              </w:rPr>
              <w:t>23.501 CR4744R7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677C5B" w14:textId="77777777" w:rsidR="00C521B3" w:rsidRPr="0023731E" w:rsidRDefault="00C521B3" w:rsidP="00015975">
            <w:pPr>
              <w:pStyle w:val="TAL"/>
              <w:rPr>
                <w:sz w:val="16"/>
                <w:szCs w:val="16"/>
              </w:rPr>
            </w:pPr>
            <w:r w:rsidRPr="0023731E">
              <w:rPr>
                <w:sz w:val="16"/>
                <w:szCs w:val="16"/>
              </w:rPr>
              <w:t>CR Subject to Working Agreement #60 (unchallenged, confirmed). This CR PACK was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11A9CBB" w14:textId="77777777" w:rsidR="00C521B3" w:rsidRPr="0023731E" w:rsidRDefault="00C521B3" w:rsidP="00015975">
            <w:pPr>
              <w:pStyle w:val="TAL"/>
              <w:rPr>
                <w:sz w:val="16"/>
                <w:szCs w:val="16"/>
              </w:rPr>
            </w:pPr>
            <w:r w:rsidRPr="0023731E">
              <w:rPr>
                <w:sz w:val="16"/>
                <w:szCs w:val="16"/>
              </w:rPr>
              <w:t>Approved</w:t>
            </w:r>
          </w:p>
        </w:tc>
      </w:tr>
      <w:tr w:rsidR="00C521B3" w14:paraId="4A097F4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A891FA" w14:textId="77777777" w:rsidR="00C521B3" w:rsidRPr="0023731E" w:rsidRDefault="00C521B3" w:rsidP="00015975">
            <w:pPr>
              <w:pStyle w:val="TAL"/>
              <w:rPr>
                <w:sz w:val="16"/>
                <w:szCs w:val="16"/>
              </w:rPr>
            </w:pPr>
            <w:r w:rsidRPr="0023731E">
              <w:rPr>
                <w:sz w:val="16"/>
                <w:szCs w:val="16"/>
              </w:rPr>
              <w:t>SP-231603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8F5243F" w14:textId="77777777" w:rsidR="00C521B3" w:rsidRPr="0023731E" w:rsidRDefault="00C521B3" w:rsidP="00015975">
            <w:pPr>
              <w:pStyle w:val="TAL"/>
              <w:rPr>
                <w:sz w:val="16"/>
                <w:szCs w:val="16"/>
              </w:rPr>
            </w:pPr>
            <w:r w:rsidRPr="0023731E">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7C6B76" w14:textId="77777777" w:rsidR="00C521B3" w:rsidRPr="0023731E" w:rsidRDefault="00C521B3" w:rsidP="00015975">
            <w:pPr>
              <w:pStyle w:val="TAL"/>
              <w:rPr>
                <w:sz w:val="16"/>
                <w:szCs w:val="16"/>
              </w:rPr>
            </w:pPr>
            <w:r w:rsidRPr="0023731E">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338141" w14:textId="77777777" w:rsidR="00C521B3" w:rsidRPr="0023731E" w:rsidRDefault="00C521B3" w:rsidP="00015975">
            <w:pPr>
              <w:pStyle w:val="TAL"/>
              <w:rPr>
                <w:sz w:val="16"/>
                <w:szCs w:val="16"/>
              </w:rPr>
            </w:pPr>
            <w:r w:rsidRPr="0023731E">
              <w:rPr>
                <w:sz w:val="16"/>
                <w:szCs w:val="16"/>
              </w:rPr>
              <w:t>33.928 CR0011; 33.928 CR0012; 33.128 CR0580; 33.127 CR0226; 33.127 CR0225R1; 33.127 CR0222R1; 33.128 CR0575R1; 33.128 CR0565R1; 33.128 CR0569R1; 33.128 CR0570R1; 33.128 CR0571R1; 33.128 CR0592R1; 33.128 CR0595R1; 33.128 CR0561R1; 33.128 CR0562R1; 33.128 CR0563R1; 33.128 CR0564R1; 33.128 CR0568R1; 33.128 CR0572R1; 33.128 CR0573R1; 33.128 CR0576R1; 33.128 CR0577R1; 33.128 CR0582R1; 33.128 CR0587R1; 33.128 CR0586R1; 33.128 CR0588R1; 33.128 CR0591R1; 33.128 CR0596R1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F2905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997A7B3" w14:textId="77777777" w:rsidR="00C521B3" w:rsidRPr="0023731E" w:rsidRDefault="00C521B3" w:rsidP="00015975">
            <w:pPr>
              <w:pStyle w:val="TAL"/>
              <w:rPr>
                <w:sz w:val="16"/>
                <w:szCs w:val="16"/>
              </w:rPr>
            </w:pPr>
            <w:r w:rsidRPr="0023731E">
              <w:rPr>
                <w:sz w:val="16"/>
                <w:szCs w:val="16"/>
              </w:rPr>
              <w:t>Approved</w:t>
            </w:r>
          </w:p>
        </w:tc>
      </w:tr>
      <w:tr w:rsidR="00C521B3" w14:paraId="011BF25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64AD5E" w14:textId="77777777" w:rsidR="00C521B3" w:rsidRPr="0023731E" w:rsidRDefault="00C521B3" w:rsidP="00015975">
            <w:pPr>
              <w:pStyle w:val="TAL"/>
              <w:rPr>
                <w:sz w:val="16"/>
                <w:szCs w:val="16"/>
              </w:rPr>
            </w:pPr>
            <w:r w:rsidRPr="0023731E">
              <w:rPr>
                <w:sz w:val="16"/>
                <w:szCs w:val="16"/>
              </w:rPr>
              <w:t>SP-231235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65BE289" w14:textId="77777777" w:rsidR="00C521B3" w:rsidRPr="0023731E" w:rsidRDefault="00C521B3" w:rsidP="00015975">
            <w:pPr>
              <w:pStyle w:val="TAL"/>
              <w:rPr>
                <w:sz w:val="16"/>
                <w:szCs w:val="16"/>
              </w:rPr>
            </w:pPr>
            <w:r w:rsidRPr="0023731E">
              <w:rPr>
                <w:sz w:val="16"/>
                <w:szCs w:val="16"/>
              </w:rPr>
              <w:t>CRs with issues raised after SA WG2 agreement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0E977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D6313C" w14:textId="77777777" w:rsidR="00C521B3" w:rsidRPr="0023731E" w:rsidRDefault="00C521B3" w:rsidP="00015975">
            <w:pPr>
              <w:pStyle w:val="TAL"/>
              <w:rPr>
                <w:sz w:val="16"/>
                <w:szCs w:val="16"/>
              </w:rPr>
            </w:pPr>
            <w:r w:rsidRPr="0023731E">
              <w:rPr>
                <w:sz w:val="16"/>
                <w:szCs w:val="16"/>
              </w:rPr>
              <w:t>23.502 CR4276R2; 23.501 CR4649R5; 23.501 CR4749R5; 23.502 CR4539R2; 23.288 CR0981R1; 23.503 CR1217R3; 23.502 CR4622R2; 23.502 CR4572R2; 23.288 CR0973R1; 23.501 CR4949R4; 23.273 CR0486R3; 23.501 CR5126R4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2BA5B0" w14:textId="77777777" w:rsidR="00C521B3" w:rsidRPr="0023731E" w:rsidRDefault="00C521B3" w:rsidP="00015975">
            <w:pPr>
              <w:pStyle w:val="TAL"/>
              <w:rPr>
                <w:sz w:val="16"/>
                <w:szCs w:val="16"/>
              </w:rPr>
            </w:pPr>
            <w:r w:rsidRPr="0023731E">
              <w:rPr>
                <w:sz w:val="16"/>
                <w:szCs w:val="16"/>
              </w:rPr>
              <w:t>23.288 CR0981R1 was noted. 23.288 CR0973R1 was noted. 23.502 CR4572R2 was noted The other CRs were revised.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9801114" w14:textId="77777777" w:rsidR="00C521B3" w:rsidRPr="0023731E" w:rsidRDefault="00C521B3" w:rsidP="00015975">
            <w:pPr>
              <w:pStyle w:val="TAL"/>
              <w:rPr>
                <w:sz w:val="16"/>
                <w:szCs w:val="16"/>
              </w:rPr>
            </w:pPr>
            <w:r w:rsidRPr="0023731E">
              <w:rPr>
                <w:sz w:val="16"/>
                <w:szCs w:val="16"/>
              </w:rPr>
              <w:t>Noted</w:t>
            </w:r>
          </w:p>
        </w:tc>
      </w:tr>
      <w:tr w:rsidR="00C521B3" w14:paraId="473FA9F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2C2DA0" w14:textId="77777777" w:rsidR="00C521B3" w:rsidRPr="0023731E" w:rsidRDefault="00C521B3" w:rsidP="00015975">
            <w:pPr>
              <w:pStyle w:val="TAL"/>
              <w:rPr>
                <w:sz w:val="16"/>
                <w:szCs w:val="16"/>
              </w:rPr>
            </w:pPr>
            <w:r w:rsidRPr="0023731E">
              <w:rPr>
                <w:sz w:val="16"/>
                <w:szCs w:val="16"/>
              </w:rPr>
              <w:t>SP-231236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DF13F0" w14:textId="77777777" w:rsidR="00C521B3" w:rsidRPr="0023731E" w:rsidRDefault="00C521B3" w:rsidP="00015975">
            <w:pPr>
              <w:pStyle w:val="TAL"/>
              <w:rPr>
                <w:sz w:val="16"/>
                <w:szCs w:val="16"/>
              </w:rPr>
            </w:pPr>
            <w:r w:rsidRPr="0023731E">
              <w:rPr>
                <w:sz w:val="16"/>
                <w:szCs w:val="16"/>
              </w:rPr>
              <w:t>SA WG2 CRs on 5G_CIoT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0CC81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654A70" w14:textId="77777777" w:rsidR="00C521B3" w:rsidRPr="0023731E" w:rsidRDefault="00C521B3" w:rsidP="00015975">
            <w:pPr>
              <w:pStyle w:val="TAL"/>
              <w:rPr>
                <w:sz w:val="16"/>
                <w:szCs w:val="16"/>
              </w:rPr>
            </w:pPr>
            <w:r w:rsidRPr="0023731E">
              <w:rPr>
                <w:sz w:val="16"/>
                <w:szCs w:val="16"/>
              </w:rPr>
              <w:t>23.502 CR4253R4; 23.502 CR4254R4; 23.502 CR4255R5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E57EF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2454A49" w14:textId="77777777" w:rsidR="00C521B3" w:rsidRPr="0023731E" w:rsidRDefault="00C521B3" w:rsidP="00015975">
            <w:pPr>
              <w:pStyle w:val="TAL"/>
              <w:rPr>
                <w:sz w:val="16"/>
                <w:szCs w:val="16"/>
              </w:rPr>
            </w:pPr>
            <w:r w:rsidRPr="0023731E">
              <w:rPr>
                <w:sz w:val="16"/>
                <w:szCs w:val="16"/>
              </w:rPr>
              <w:t>Approved</w:t>
            </w:r>
          </w:p>
        </w:tc>
      </w:tr>
      <w:tr w:rsidR="00C521B3" w14:paraId="6707CE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0681B3B" w14:textId="77777777" w:rsidR="00C521B3" w:rsidRPr="0023731E" w:rsidRDefault="00C521B3" w:rsidP="00015975">
            <w:pPr>
              <w:pStyle w:val="TAL"/>
              <w:rPr>
                <w:sz w:val="16"/>
                <w:szCs w:val="16"/>
              </w:rPr>
            </w:pPr>
            <w:r w:rsidRPr="0023731E">
              <w:rPr>
                <w:sz w:val="16"/>
                <w:szCs w:val="16"/>
              </w:rPr>
              <w:t>SP-231237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4E9909B" w14:textId="77777777" w:rsidR="00C521B3" w:rsidRPr="0023731E" w:rsidRDefault="00C521B3" w:rsidP="00015975">
            <w:pPr>
              <w:pStyle w:val="TAL"/>
              <w:rPr>
                <w:sz w:val="16"/>
                <w:szCs w:val="16"/>
              </w:rPr>
            </w:pPr>
            <w:r w:rsidRPr="0023731E">
              <w:rPr>
                <w:sz w:val="16"/>
                <w:szCs w:val="16"/>
              </w:rPr>
              <w:t>SA WG2 CRs on 5GS_Ph1, TEI16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5D72FB"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10FDDE" w14:textId="77777777" w:rsidR="00C521B3" w:rsidRPr="0023731E" w:rsidRDefault="00C521B3" w:rsidP="00015975">
            <w:pPr>
              <w:pStyle w:val="TAL"/>
              <w:rPr>
                <w:sz w:val="16"/>
                <w:szCs w:val="16"/>
              </w:rPr>
            </w:pPr>
            <w:r w:rsidRPr="0023731E">
              <w:rPr>
                <w:sz w:val="16"/>
                <w:szCs w:val="16"/>
              </w:rPr>
              <w:t>23.501 CR5120R1; 23.501 CR5121R1; 23.501 CR5119R3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E823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995E890" w14:textId="77777777" w:rsidR="00C521B3" w:rsidRPr="0023731E" w:rsidRDefault="00C521B3" w:rsidP="00015975">
            <w:pPr>
              <w:pStyle w:val="TAL"/>
              <w:rPr>
                <w:sz w:val="16"/>
                <w:szCs w:val="16"/>
              </w:rPr>
            </w:pPr>
            <w:r w:rsidRPr="0023731E">
              <w:rPr>
                <w:sz w:val="16"/>
                <w:szCs w:val="16"/>
              </w:rPr>
              <w:t>Approved</w:t>
            </w:r>
          </w:p>
        </w:tc>
      </w:tr>
      <w:tr w:rsidR="00C521B3" w14:paraId="2D5DB66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1929D6C" w14:textId="77777777" w:rsidR="00C521B3" w:rsidRPr="0023731E" w:rsidRDefault="00C521B3" w:rsidP="00015975">
            <w:pPr>
              <w:pStyle w:val="TAL"/>
              <w:rPr>
                <w:sz w:val="16"/>
                <w:szCs w:val="16"/>
              </w:rPr>
            </w:pPr>
            <w:r w:rsidRPr="0023731E">
              <w:rPr>
                <w:sz w:val="16"/>
                <w:szCs w:val="16"/>
              </w:rPr>
              <w:t>SP-231238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AE08A1" w14:textId="77777777" w:rsidR="00C521B3" w:rsidRPr="0023731E" w:rsidRDefault="00C521B3" w:rsidP="00015975">
            <w:pPr>
              <w:pStyle w:val="TAL"/>
              <w:rPr>
                <w:sz w:val="16"/>
                <w:szCs w:val="16"/>
              </w:rPr>
            </w:pPr>
            <w:r w:rsidRPr="0023731E">
              <w:rPr>
                <w:sz w:val="16"/>
                <w:szCs w:val="16"/>
              </w:rPr>
              <w:t>SA WG2 CRs on Vertical_LAN (Rel-16,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8E04D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5DA691" w14:textId="77777777" w:rsidR="00C521B3" w:rsidRPr="0023731E" w:rsidRDefault="00C521B3" w:rsidP="00015975">
            <w:pPr>
              <w:pStyle w:val="TAL"/>
              <w:rPr>
                <w:sz w:val="16"/>
                <w:szCs w:val="16"/>
              </w:rPr>
            </w:pPr>
            <w:r w:rsidRPr="0023731E">
              <w:rPr>
                <w:sz w:val="16"/>
                <w:szCs w:val="16"/>
              </w:rPr>
              <w:t>23.501 CR4908R2; 23.501 CR4909R2; 23.501 CR4910R2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CBF46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6CB4B7" w14:textId="77777777" w:rsidR="00C521B3" w:rsidRPr="0023731E" w:rsidRDefault="00C521B3" w:rsidP="00015975">
            <w:pPr>
              <w:pStyle w:val="TAL"/>
              <w:rPr>
                <w:sz w:val="16"/>
                <w:szCs w:val="16"/>
              </w:rPr>
            </w:pPr>
            <w:r w:rsidRPr="0023731E">
              <w:rPr>
                <w:sz w:val="16"/>
                <w:szCs w:val="16"/>
              </w:rPr>
              <w:t>Approved</w:t>
            </w:r>
          </w:p>
        </w:tc>
      </w:tr>
      <w:tr w:rsidR="00C521B3" w14:paraId="074BE37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2AA8A3" w14:textId="77777777" w:rsidR="00C521B3" w:rsidRPr="0023731E" w:rsidRDefault="00C521B3" w:rsidP="00015975">
            <w:pPr>
              <w:pStyle w:val="TAL"/>
              <w:rPr>
                <w:sz w:val="16"/>
                <w:szCs w:val="16"/>
              </w:rPr>
            </w:pPr>
            <w:r w:rsidRPr="0023731E">
              <w:rPr>
                <w:sz w:val="16"/>
                <w:szCs w:val="16"/>
              </w:rPr>
              <w:t>SP-231239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29469A8" w14:textId="77777777" w:rsidR="00C521B3" w:rsidRPr="0023731E" w:rsidRDefault="00C521B3" w:rsidP="00015975">
            <w:pPr>
              <w:pStyle w:val="TAL"/>
              <w:rPr>
                <w:sz w:val="16"/>
                <w:szCs w:val="16"/>
              </w:rPr>
            </w:pPr>
            <w:r w:rsidRPr="0023731E">
              <w:rPr>
                <w:sz w:val="16"/>
                <w:szCs w:val="16"/>
              </w:rPr>
              <w:t>SA WG2 CRs on TEI17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A6100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C08BCB" w14:textId="77777777" w:rsidR="00C521B3" w:rsidRPr="0023731E" w:rsidRDefault="00C521B3" w:rsidP="00015975">
            <w:pPr>
              <w:pStyle w:val="TAL"/>
              <w:rPr>
                <w:sz w:val="16"/>
                <w:szCs w:val="16"/>
              </w:rPr>
            </w:pPr>
            <w:r w:rsidRPr="0023731E">
              <w:rPr>
                <w:sz w:val="16"/>
                <w:szCs w:val="16"/>
              </w:rPr>
              <w:t>23.501 CR5054R1; 23.501 CR5048R2; 23.401 CR3752R3; 23.401 CR3753R2; 23.501 CR5128R1; 23.502 CR4603R1; 23.502 CR4486R2; 23.502 CR4487R2; 23.501 CR5127R2; 23.502 CR4602R2; 23.501 CR5194R2; 23.501 CR5195R2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BFC2A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79AC386" w14:textId="77777777" w:rsidR="00C521B3" w:rsidRPr="0023731E" w:rsidRDefault="00C521B3" w:rsidP="00015975">
            <w:pPr>
              <w:pStyle w:val="TAL"/>
              <w:rPr>
                <w:sz w:val="16"/>
                <w:szCs w:val="16"/>
              </w:rPr>
            </w:pPr>
            <w:r w:rsidRPr="0023731E">
              <w:rPr>
                <w:sz w:val="16"/>
                <w:szCs w:val="16"/>
              </w:rPr>
              <w:t>Approved</w:t>
            </w:r>
          </w:p>
        </w:tc>
      </w:tr>
      <w:tr w:rsidR="00C521B3" w14:paraId="282E5DDD"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631D56" w14:textId="77777777" w:rsidR="00C521B3" w:rsidRPr="0023731E" w:rsidRDefault="00C521B3" w:rsidP="00015975">
            <w:pPr>
              <w:pStyle w:val="TAL"/>
              <w:rPr>
                <w:sz w:val="16"/>
                <w:szCs w:val="16"/>
              </w:rPr>
            </w:pPr>
            <w:r w:rsidRPr="0023731E">
              <w:rPr>
                <w:sz w:val="16"/>
                <w:szCs w:val="16"/>
              </w:rPr>
              <w:t>SP-231256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669276F" w14:textId="77777777" w:rsidR="00C521B3" w:rsidRPr="0023731E" w:rsidRDefault="00C521B3" w:rsidP="00015975">
            <w:pPr>
              <w:pStyle w:val="TAL"/>
              <w:rPr>
                <w:sz w:val="16"/>
                <w:szCs w:val="16"/>
              </w:rPr>
            </w:pPr>
            <w:r w:rsidRPr="0023731E">
              <w:rPr>
                <w:sz w:val="16"/>
                <w:szCs w:val="16"/>
              </w:rPr>
              <w:t>SA WG2 CRs on EDGE_Ph2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1ABA3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65E714" w14:textId="77777777" w:rsidR="00C521B3" w:rsidRPr="0023731E" w:rsidRDefault="00C521B3" w:rsidP="00015975">
            <w:pPr>
              <w:pStyle w:val="TAL"/>
              <w:rPr>
                <w:sz w:val="16"/>
                <w:szCs w:val="16"/>
              </w:rPr>
            </w:pPr>
            <w:r w:rsidRPr="0023731E">
              <w:rPr>
                <w:sz w:val="16"/>
                <w:szCs w:val="16"/>
              </w:rPr>
              <w:t>23.548 CR0206R2; 23.502 CR4338R3; 23.502 CR4661R2; 23.548 CR0199R2; 23.501 CR5203R3; 23.548 CR0186R5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5EDF14" w14:textId="77777777" w:rsidR="00C521B3" w:rsidRPr="0023731E" w:rsidRDefault="00C521B3" w:rsidP="00015975">
            <w:pPr>
              <w:pStyle w:val="TAL"/>
              <w:rPr>
                <w:sz w:val="16"/>
                <w:szCs w:val="16"/>
              </w:rPr>
            </w:pPr>
            <w:r w:rsidRPr="0023731E">
              <w:rPr>
                <w:sz w:val="16"/>
                <w:szCs w:val="16"/>
              </w:rPr>
              <w:t>23.548 CR0206R2 was noted. The remaining CRs were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5A0E2ED" w14:textId="77777777" w:rsidR="00C521B3" w:rsidRPr="0023731E" w:rsidRDefault="00C521B3" w:rsidP="00015975">
            <w:pPr>
              <w:pStyle w:val="TAL"/>
              <w:rPr>
                <w:sz w:val="16"/>
                <w:szCs w:val="16"/>
              </w:rPr>
            </w:pPr>
            <w:r w:rsidRPr="0023731E">
              <w:rPr>
                <w:sz w:val="16"/>
                <w:szCs w:val="16"/>
              </w:rPr>
              <w:t>Partially approved</w:t>
            </w:r>
          </w:p>
        </w:tc>
      </w:tr>
      <w:tr w:rsidR="00C521B3" w14:paraId="5B7402D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D3B0DE" w14:textId="77777777" w:rsidR="00C521B3" w:rsidRPr="0023731E" w:rsidRDefault="00C521B3" w:rsidP="00015975">
            <w:pPr>
              <w:pStyle w:val="TAL"/>
              <w:rPr>
                <w:sz w:val="16"/>
                <w:szCs w:val="16"/>
              </w:rPr>
            </w:pPr>
            <w:r w:rsidRPr="0023731E">
              <w:rPr>
                <w:sz w:val="16"/>
                <w:szCs w:val="16"/>
              </w:rPr>
              <w:t>SP-231241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34F65C" w14:textId="77777777" w:rsidR="00C521B3" w:rsidRPr="0023731E" w:rsidRDefault="00C521B3" w:rsidP="00015975">
            <w:pPr>
              <w:pStyle w:val="TAL"/>
              <w:rPr>
                <w:sz w:val="16"/>
                <w:szCs w:val="16"/>
              </w:rPr>
            </w:pPr>
            <w:r w:rsidRPr="0023731E">
              <w:rPr>
                <w:sz w:val="16"/>
                <w:szCs w:val="16"/>
              </w:rPr>
              <w:t>SA WG2 CRs on eEDGE_5GC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BDC0CB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3E1053A" w14:textId="77777777" w:rsidR="00C521B3" w:rsidRPr="0023731E" w:rsidRDefault="00C521B3" w:rsidP="00015975">
            <w:pPr>
              <w:pStyle w:val="TAL"/>
              <w:rPr>
                <w:sz w:val="16"/>
                <w:szCs w:val="16"/>
              </w:rPr>
            </w:pPr>
            <w:r w:rsidRPr="0023731E">
              <w:rPr>
                <w:sz w:val="16"/>
                <w:szCs w:val="16"/>
              </w:rPr>
              <w:t>23.502 CR4455R3; 23.502 CR4456R3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924AC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94A88EF" w14:textId="77777777" w:rsidR="00C521B3" w:rsidRPr="0023731E" w:rsidRDefault="00C521B3" w:rsidP="00015975">
            <w:pPr>
              <w:pStyle w:val="TAL"/>
              <w:rPr>
                <w:sz w:val="16"/>
                <w:szCs w:val="16"/>
              </w:rPr>
            </w:pPr>
            <w:r w:rsidRPr="0023731E">
              <w:rPr>
                <w:sz w:val="16"/>
                <w:szCs w:val="16"/>
              </w:rPr>
              <w:t>Approved</w:t>
            </w:r>
          </w:p>
        </w:tc>
      </w:tr>
      <w:tr w:rsidR="00C521B3" w14:paraId="5D4CA4B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C9E50B9" w14:textId="77777777" w:rsidR="00C521B3" w:rsidRPr="0023731E" w:rsidRDefault="00C521B3" w:rsidP="00015975">
            <w:pPr>
              <w:pStyle w:val="TAL"/>
              <w:rPr>
                <w:sz w:val="16"/>
                <w:szCs w:val="16"/>
              </w:rPr>
            </w:pPr>
            <w:r w:rsidRPr="0023731E">
              <w:rPr>
                <w:sz w:val="16"/>
                <w:szCs w:val="16"/>
              </w:rPr>
              <w:t>SP-231244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8B6F6C" w14:textId="77777777" w:rsidR="00C521B3" w:rsidRPr="0023731E" w:rsidRDefault="00C521B3" w:rsidP="00015975">
            <w:pPr>
              <w:pStyle w:val="TAL"/>
              <w:rPr>
                <w:sz w:val="16"/>
                <w:szCs w:val="16"/>
              </w:rPr>
            </w:pPr>
            <w:r w:rsidRPr="0023731E">
              <w:rPr>
                <w:sz w:val="16"/>
                <w:szCs w:val="16"/>
              </w:rPr>
              <w:t>SA WG2 CRs on ID_UAS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3E4E22"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486EA2" w14:textId="77777777" w:rsidR="00C521B3" w:rsidRPr="0023731E" w:rsidRDefault="00C521B3" w:rsidP="00015975">
            <w:pPr>
              <w:pStyle w:val="TAL"/>
              <w:rPr>
                <w:sz w:val="16"/>
                <w:szCs w:val="16"/>
              </w:rPr>
            </w:pPr>
            <w:r w:rsidRPr="0023731E">
              <w:rPr>
                <w:sz w:val="16"/>
                <w:szCs w:val="16"/>
              </w:rPr>
              <w:t>23.256 CR0112; 23.256 CR0113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C8EF2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18A9A42" w14:textId="77777777" w:rsidR="00C521B3" w:rsidRPr="0023731E" w:rsidRDefault="00C521B3" w:rsidP="00015975">
            <w:pPr>
              <w:pStyle w:val="TAL"/>
              <w:rPr>
                <w:sz w:val="16"/>
                <w:szCs w:val="16"/>
              </w:rPr>
            </w:pPr>
            <w:r w:rsidRPr="0023731E">
              <w:rPr>
                <w:sz w:val="16"/>
                <w:szCs w:val="16"/>
              </w:rPr>
              <w:t>Approved</w:t>
            </w:r>
          </w:p>
        </w:tc>
      </w:tr>
      <w:tr w:rsidR="00C521B3" w14:paraId="27EC1FE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5849BC" w14:textId="77777777" w:rsidR="00C521B3" w:rsidRPr="0023731E" w:rsidRDefault="00C521B3" w:rsidP="00015975">
            <w:pPr>
              <w:pStyle w:val="TAL"/>
              <w:rPr>
                <w:sz w:val="16"/>
                <w:szCs w:val="16"/>
              </w:rPr>
            </w:pPr>
            <w:r w:rsidRPr="0023731E">
              <w:rPr>
                <w:sz w:val="16"/>
                <w:szCs w:val="16"/>
              </w:rPr>
              <w:t>SP-231245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11AD27" w14:textId="77777777" w:rsidR="00C521B3" w:rsidRPr="0023731E" w:rsidRDefault="00C521B3" w:rsidP="00015975">
            <w:pPr>
              <w:pStyle w:val="TAL"/>
              <w:rPr>
                <w:sz w:val="16"/>
                <w:szCs w:val="16"/>
              </w:rPr>
            </w:pPr>
            <w:r w:rsidRPr="0023731E">
              <w:rPr>
                <w:sz w:val="16"/>
                <w:szCs w:val="16"/>
              </w:rPr>
              <w:t>SA WG2 CRs on IIoT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2C94AC"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506CB7" w14:textId="77777777" w:rsidR="00C521B3" w:rsidRPr="0023731E" w:rsidRDefault="00C521B3" w:rsidP="00015975">
            <w:pPr>
              <w:pStyle w:val="TAL"/>
              <w:rPr>
                <w:sz w:val="16"/>
                <w:szCs w:val="16"/>
              </w:rPr>
            </w:pPr>
            <w:r w:rsidRPr="0023731E">
              <w:rPr>
                <w:sz w:val="16"/>
                <w:szCs w:val="16"/>
              </w:rPr>
              <w:t>23.502 CR4463; 23.502 CR4462R1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67875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2BFECCC" w14:textId="77777777" w:rsidR="00C521B3" w:rsidRPr="0023731E" w:rsidRDefault="00C521B3" w:rsidP="00015975">
            <w:pPr>
              <w:pStyle w:val="TAL"/>
              <w:rPr>
                <w:sz w:val="16"/>
                <w:szCs w:val="16"/>
              </w:rPr>
            </w:pPr>
            <w:r w:rsidRPr="0023731E">
              <w:rPr>
                <w:sz w:val="16"/>
                <w:szCs w:val="16"/>
              </w:rPr>
              <w:t>Approved</w:t>
            </w:r>
          </w:p>
        </w:tc>
      </w:tr>
      <w:tr w:rsidR="00C521B3" w14:paraId="08E27AC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91D4CA" w14:textId="77777777" w:rsidR="00C521B3" w:rsidRPr="0023731E" w:rsidRDefault="00C521B3" w:rsidP="00015975">
            <w:pPr>
              <w:pStyle w:val="TAL"/>
              <w:rPr>
                <w:sz w:val="16"/>
                <w:szCs w:val="16"/>
              </w:rPr>
            </w:pPr>
            <w:r w:rsidRPr="0023731E">
              <w:rPr>
                <w:sz w:val="16"/>
                <w:szCs w:val="16"/>
              </w:rPr>
              <w:t>SP-231246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9D0F5D" w14:textId="77777777" w:rsidR="00C521B3" w:rsidRPr="0023731E" w:rsidRDefault="00C521B3" w:rsidP="00015975">
            <w:pPr>
              <w:pStyle w:val="TAL"/>
              <w:rPr>
                <w:sz w:val="16"/>
                <w:szCs w:val="16"/>
              </w:rPr>
            </w:pPr>
            <w:r w:rsidRPr="0023731E">
              <w:rPr>
                <w:sz w:val="16"/>
                <w:szCs w:val="16"/>
              </w:rPr>
              <w:t>SA WG2 CRs on 5G_eLCS_Ph3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6355A7"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D9ACAE" w14:textId="77777777" w:rsidR="00C521B3" w:rsidRPr="0023731E" w:rsidRDefault="00C521B3" w:rsidP="00015975">
            <w:pPr>
              <w:pStyle w:val="TAL"/>
              <w:rPr>
                <w:sz w:val="16"/>
                <w:szCs w:val="16"/>
              </w:rPr>
            </w:pPr>
            <w:r w:rsidRPr="0023731E">
              <w:rPr>
                <w:sz w:val="16"/>
                <w:szCs w:val="16"/>
              </w:rPr>
              <w:t>23.273 CR0451R1; 23.273 CR0447R1; 23.273 CR0476R1; 23.273 CR0473R1; 23.273 CR0475R1; 23.273 CR0474R2; 23.273 CR0467R2; 23.273 CR0479R1; 23.273 CR0464R3; 23.273 CR0452R3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C24DD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4317857" w14:textId="77777777" w:rsidR="00C521B3" w:rsidRPr="0023731E" w:rsidRDefault="00C521B3" w:rsidP="00015975">
            <w:pPr>
              <w:pStyle w:val="TAL"/>
              <w:rPr>
                <w:sz w:val="16"/>
                <w:szCs w:val="16"/>
              </w:rPr>
            </w:pPr>
            <w:r w:rsidRPr="0023731E">
              <w:rPr>
                <w:sz w:val="16"/>
                <w:szCs w:val="16"/>
              </w:rPr>
              <w:t>Approved</w:t>
            </w:r>
          </w:p>
        </w:tc>
      </w:tr>
      <w:tr w:rsidR="00C521B3" w14:paraId="41A2218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8CB73F" w14:textId="77777777" w:rsidR="00C521B3" w:rsidRPr="0023731E" w:rsidRDefault="00C521B3" w:rsidP="00015975">
            <w:pPr>
              <w:pStyle w:val="TAL"/>
              <w:rPr>
                <w:sz w:val="16"/>
                <w:szCs w:val="16"/>
              </w:rPr>
            </w:pPr>
            <w:r w:rsidRPr="0023731E">
              <w:rPr>
                <w:sz w:val="16"/>
                <w:szCs w:val="16"/>
              </w:rPr>
              <w:t>SP-231247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5EEA5D" w14:textId="77777777" w:rsidR="00C521B3" w:rsidRPr="0023731E" w:rsidRDefault="00C521B3" w:rsidP="00015975">
            <w:pPr>
              <w:pStyle w:val="TAL"/>
              <w:rPr>
                <w:sz w:val="16"/>
                <w:szCs w:val="16"/>
              </w:rPr>
            </w:pPr>
            <w:r w:rsidRPr="0023731E">
              <w:rPr>
                <w:sz w:val="16"/>
                <w:szCs w:val="16"/>
              </w:rPr>
              <w:t>SA WG2 CRs on 5G_ProSe_Ph2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51E300"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7E6286" w14:textId="77777777" w:rsidR="00C521B3" w:rsidRPr="0023731E" w:rsidRDefault="00C521B3" w:rsidP="00015975">
            <w:pPr>
              <w:pStyle w:val="TAL"/>
              <w:rPr>
                <w:sz w:val="16"/>
                <w:szCs w:val="16"/>
              </w:rPr>
            </w:pPr>
            <w:r w:rsidRPr="0023731E">
              <w:rPr>
                <w:sz w:val="16"/>
                <w:szCs w:val="16"/>
              </w:rPr>
              <w:t>23.304 CR0350; 23.304 CR0362; 23.304 CR0358R1; 23.304 CR0377R1; 23.304 CR0355R1; 23.304 CR0356R1; 23.304 CR0381R1; 23.304 CR0364R1; 23.304 CR0359R1; 23.304 CR0331R3; 23.304 CR0330R3; 23.304 CR0382R2; 23.304 CR0336R3; 23.304 CR0335R3; 23.304 CR0375R2; 23.304 CR0341R4; 23.304 CR0376R2; 23.304 CR0321R6; 23.167 CR0373R4; 23.304 CR0352R3; 23.304 CR0401R2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967B5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063EC0" w14:textId="77777777" w:rsidR="00C521B3" w:rsidRPr="0023731E" w:rsidRDefault="00C521B3" w:rsidP="00015975">
            <w:pPr>
              <w:pStyle w:val="TAL"/>
              <w:rPr>
                <w:sz w:val="16"/>
                <w:szCs w:val="16"/>
              </w:rPr>
            </w:pPr>
            <w:r w:rsidRPr="0023731E">
              <w:rPr>
                <w:sz w:val="16"/>
                <w:szCs w:val="16"/>
              </w:rPr>
              <w:t>Approved</w:t>
            </w:r>
          </w:p>
        </w:tc>
      </w:tr>
      <w:tr w:rsidR="00C521B3" w14:paraId="6B0861F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DAA84" w14:textId="77777777" w:rsidR="00C521B3" w:rsidRPr="0023731E" w:rsidRDefault="00C521B3" w:rsidP="00015975">
            <w:pPr>
              <w:pStyle w:val="TAL"/>
              <w:rPr>
                <w:sz w:val="16"/>
                <w:szCs w:val="16"/>
              </w:rPr>
            </w:pPr>
            <w:r w:rsidRPr="0023731E">
              <w:rPr>
                <w:sz w:val="16"/>
                <w:szCs w:val="16"/>
              </w:rPr>
              <w:t>SP-231248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B33556" w14:textId="77777777" w:rsidR="00C521B3" w:rsidRPr="0023731E" w:rsidRDefault="00C521B3" w:rsidP="00015975">
            <w:pPr>
              <w:pStyle w:val="TAL"/>
              <w:rPr>
                <w:sz w:val="16"/>
                <w:szCs w:val="16"/>
              </w:rPr>
            </w:pPr>
            <w:r w:rsidRPr="0023731E">
              <w:rPr>
                <w:sz w:val="16"/>
                <w:szCs w:val="16"/>
              </w:rPr>
              <w:t>SA WG2 CRs on TEI18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912049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47520D" w14:textId="77777777" w:rsidR="00C521B3" w:rsidRPr="0023731E" w:rsidRDefault="00C521B3" w:rsidP="00015975">
            <w:pPr>
              <w:pStyle w:val="TAL"/>
              <w:rPr>
                <w:sz w:val="16"/>
                <w:szCs w:val="16"/>
              </w:rPr>
            </w:pPr>
            <w:r w:rsidRPr="0023731E">
              <w:rPr>
                <w:sz w:val="16"/>
                <w:szCs w:val="16"/>
              </w:rPr>
              <w:t>23.502 CR4483; 23.247 CR0307; 23.501 CR5054R1; 23.503 CR1160R1; 23.501 CR5062R1; 23.304 CR0369R1; 23.502 CR4481R2; 23.247 CR0343R1; 23.501 CR4921R1; 23.501 CR5041R3; 23.401 CR3746R4; 23.501 CR4922R1; 23.501 CR5185R1; 23.503 CR1210R1; 23.501 CR5104R1; 23.502 CR4449R2; 23.501 CR5043R2; 23.502 CR4502R2; 23.501 CR4781R4; 23.502 CR4327R4; 23.502 CR4585R1; 23.501 CR5207R2; 23.503 CR1196R3; 23.502 CR4623R5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2388D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845DBA7" w14:textId="77777777" w:rsidR="00C521B3" w:rsidRPr="0023731E" w:rsidRDefault="00C521B3" w:rsidP="00015975">
            <w:pPr>
              <w:pStyle w:val="TAL"/>
              <w:rPr>
                <w:sz w:val="16"/>
                <w:szCs w:val="16"/>
              </w:rPr>
            </w:pPr>
            <w:r w:rsidRPr="0023731E">
              <w:rPr>
                <w:sz w:val="16"/>
                <w:szCs w:val="16"/>
              </w:rPr>
              <w:t>Approved</w:t>
            </w:r>
          </w:p>
        </w:tc>
      </w:tr>
      <w:tr w:rsidR="00C521B3" w14:paraId="055B70E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BA2574F" w14:textId="77777777" w:rsidR="00C521B3" w:rsidRPr="0023731E" w:rsidRDefault="00C521B3" w:rsidP="00015975">
            <w:pPr>
              <w:pStyle w:val="TAL"/>
              <w:rPr>
                <w:sz w:val="16"/>
                <w:szCs w:val="16"/>
              </w:rPr>
            </w:pPr>
            <w:r w:rsidRPr="0023731E">
              <w:rPr>
                <w:sz w:val="16"/>
                <w:szCs w:val="16"/>
              </w:rPr>
              <w:t>SP-231249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FC35CF" w14:textId="77777777" w:rsidR="00C521B3" w:rsidRPr="0023731E" w:rsidRDefault="00C521B3" w:rsidP="00015975">
            <w:pPr>
              <w:pStyle w:val="TAL"/>
              <w:rPr>
                <w:sz w:val="16"/>
                <w:szCs w:val="16"/>
              </w:rPr>
            </w:pPr>
            <w:r w:rsidRPr="0023731E">
              <w:rPr>
                <w:sz w:val="16"/>
                <w:szCs w:val="16"/>
              </w:rPr>
              <w:t>SA WG2 CRs on 5GSAT_Ph2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FA9244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E2C9F0" w14:textId="77777777" w:rsidR="00C521B3" w:rsidRPr="0023731E" w:rsidRDefault="00C521B3" w:rsidP="00015975">
            <w:pPr>
              <w:pStyle w:val="TAL"/>
              <w:rPr>
                <w:sz w:val="16"/>
                <w:szCs w:val="16"/>
              </w:rPr>
            </w:pPr>
            <w:r w:rsidRPr="0023731E">
              <w:rPr>
                <w:sz w:val="16"/>
                <w:szCs w:val="16"/>
              </w:rPr>
              <w:t>23.501 CR4689R3; 23.502 CR4617; 23.501 CR5164; 23.501 CR5187; 23.502 CR4629R1; 23.401 CR3756R1; 23.401 CR3757R1; 23.401 CR3758R1; 23.501 CR5141R2; 23.501 CR5163R2; 23.401 CR3755R2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69AA7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1BE875B" w14:textId="77777777" w:rsidR="00C521B3" w:rsidRPr="0023731E" w:rsidRDefault="00C521B3" w:rsidP="00015975">
            <w:pPr>
              <w:pStyle w:val="TAL"/>
              <w:rPr>
                <w:sz w:val="16"/>
                <w:szCs w:val="16"/>
              </w:rPr>
            </w:pPr>
            <w:r w:rsidRPr="0023731E">
              <w:rPr>
                <w:sz w:val="16"/>
                <w:szCs w:val="16"/>
              </w:rPr>
              <w:t>Approved</w:t>
            </w:r>
          </w:p>
        </w:tc>
      </w:tr>
      <w:tr w:rsidR="00C521B3" w14:paraId="1AA5A4D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06DBEF" w14:textId="77777777" w:rsidR="00C521B3" w:rsidRPr="0023731E" w:rsidRDefault="00C521B3" w:rsidP="00015975">
            <w:pPr>
              <w:pStyle w:val="TAL"/>
              <w:rPr>
                <w:sz w:val="16"/>
                <w:szCs w:val="16"/>
              </w:rPr>
            </w:pPr>
            <w:r w:rsidRPr="0023731E">
              <w:rPr>
                <w:sz w:val="16"/>
                <w:szCs w:val="16"/>
              </w:rPr>
              <w:t>SP-231250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02905" w14:textId="77777777" w:rsidR="00C521B3" w:rsidRPr="0023731E" w:rsidRDefault="00C521B3" w:rsidP="00015975">
            <w:pPr>
              <w:pStyle w:val="TAL"/>
              <w:rPr>
                <w:sz w:val="16"/>
                <w:szCs w:val="16"/>
              </w:rPr>
            </w:pPr>
            <w:r w:rsidRPr="0023731E">
              <w:rPr>
                <w:sz w:val="16"/>
                <w:szCs w:val="16"/>
              </w:rPr>
              <w:t>SA WG2 CRs on 5GSATB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A2812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421069" w14:textId="77777777" w:rsidR="00C521B3" w:rsidRPr="0023731E" w:rsidRDefault="00C521B3" w:rsidP="00015975">
            <w:pPr>
              <w:pStyle w:val="TAL"/>
              <w:rPr>
                <w:sz w:val="16"/>
                <w:szCs w:val="16"/>
              </w:rPr>
            </w:pPr>
            <w:r w:rsidRPr="0023731E">
              <w:rPr>
                <w:sz w:val="16"/>
                <w:szCs w:val="16"/>
              </w:rPr>
              <w:t>23.501 CR4975R1; 23.503 CR1161R2; 23.501 CR4969R2; 23.501 CR4976R2; 23.502 CR4520R2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C520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64A89E" w14:textId="77777777" w:rsidR="00C521B3" w:rsidRPr="0023731E" w:rsidRDefault="00C521B3" w:rsidP="00015975">
            <w:pPr>
              <w:pStyle w:val="TAL"/>
              <w:rPr>
                <w:sz w:val="16"/>
                <w:szCs w:val="16"/>
              </w:rPr>
            </w:pPr>
            <w:r w:rsidRPr="0023731E">
              <w:rPr>
                <w:sz w:val="16"/>
                <w:szCs w:val="16"/>
              </w:rPr>
              <w:t>Approved</w:t>
            </w:r>
          </w:p>
        </w:tc>
      </w:tr>
      <w:tr w:rsidR="00C521B3" w14:paraId="70F00A9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B0C3A9" w14:textId="77777777" w:rsidR="00C521B3" w:rsidRPr="0023731E" w:rsidRDefault="00C521B3" w:rsidP="00015975">
            <w:pPr>
              <w:pStyle w:val="TAL"/>
              <w:rPr>
                <w:sz w:val="16"/>
                <w:szCs w:val="16"/>
              </w:rPr>
            </w:pPr>
            <w:r w:rsidRPr="0023731E">
              <w:rPr>
                <w:sz w:val="16"/>
                <w:szCs w:val="16"/>
              </w:rPr>
              <w:t>SP-231251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4F0D27" w14:textId="77777777" w:rsidR="00C521B3" w:rsidRPr="0023731E" w:rsidRDefault="00C521B3" w:rsidP="00015975">
            <w:pPr>
              <w:pStyle w:val="TAL"/>
              <w:rPr>
                <w:sz w:val="16"/>
                <w:szCs w:val="16"/>
              </w:rPr>
            </w:pPr>
            <w:r w:rsidRPr="0023731E">
              <w:rPr>
                <w:sz w:val="16"/>
                <w:szCs w:val="16"/>
              </w:rPr>
              <w:t>SA WG2 CRs on 5MBS_Ph2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B85414"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7E64F9" w14:textId="77777777" w:rsidR="00C521B3" w:rsidRPr="0023731E" w:rsidRDefault="00C521B3" w:rsidP="00015975">
            <w:pPr>
              <w:pStyle w:val="TAL"/>
              <w:rPr>
                <w:sz w:val="16"/>
                <w:szCs w:val="16"/>
              </w:rPr>
            </w:pPr>
            <w:r w:rsidRPr="0023731E">
              <w:rPr>
                <w:sz w:val="16"/>
                <w:szCs w:val="16"/>
              </w:rPr>
              <w:t>23.247 CR0324; 23.247 CR0336; 23.247 CR0316R1; 23.247 CR0317R1; 23.247 CR0278R3; 23.247 CR0326R2; 23.247 CR0322R3; 23.247 CR0323R3; 23.247 CR0340R3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F478E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0CF0499" w14:textId="77777777" w:rsidR="00C521B3" w:rsidRPr="0023731E" w:rsidRDefault="00C521B3" w:rsidP="00015975">
            <w:pPr>
              <w:pStyle w:val="TAL"/>
              <w:rPr>
                <w:sz w:val="16"/>
                <w:szCs w:val="16"/>
              </w:rPr>
            </w:pPr>
            <w:r w:rsidRPr="0023731E">
              <w:rPr>
                <w:sz w:val="16"/>
                <w:szCs w:val="16"/>
              </w:rPr>
              <w:t>Approved</w:t>
            </w:r>
          </w:p>
        </w:tc>
      </w:tr>
      <w:tr w:rsidR="00C521B3" w14:paraId="2D741D9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D2443A" w14:textId="77777777" w:rsidR="00C521B3" w:rsidRPr="0023731E" w:rsidRDefault="00C521B3" w:rsidP="00015975">
            <w:pPr>
              <w:pStyle w:val="TAL"/>
              <w:rPr>
                <w:sz w:val="16"/>
                <w:szCs w:val="16"/>
              </w:rPr>
            </w:pPr>
            <w:r w:rsidRPr="0023731E">
              <w:rPr>
                <w:sz w:val="16"/>
                <w:szCs w:val="16"/>
              </w:rPr>
              <w:t>SP-231252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90401B" w14:textId="77777777" w:rsidR="00C521B3" w:rsidRPr="0023731E" w:rsidRDefault="00C521B3" w:rsidP="00015975">
            <w:pPr>
              <w:pStyle w:val="TAL"/>
              <w:rPr>
                <w:sz w:val="16"/>
                <w:szCs w:val="16"/>
              </w:rPr>
            </w:pPr>
            <w:r w:rsidRPr="0023731E">
              <w:rPr>
                <w:sz w:val="16"/>
                <w:szCs w:val="16"/>
              </w:rPr>
              <w:t>SA WG2 CRs on 5WWC_Ph2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CF8403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AC59537" w14:textId="77777777" w:rsidR="00C521B3" w:rsidRPr="0023731E" w:rsidRDefault="00C521B3" w:rsidP="00015975">
            <w:pPr>
              <w:pStyle w:val="TAL"/>
              <w:rPr>
                <w:sz w:val="16"/>
                <w:szCs w:val="16"/>
              </w:rPr>
            </w:pPr>
            <w:r w:rsidRPr="0023731E">
              <w:rPr>
                <w:sz w:val="16"/>
                <w:szCs w:val="16"/>
              </w:rPr>
              <w:t>23.316 CR2114R1; 23.316 CR2116R1; 23.316 CR2115R2; 23.316 CR2122R2; 23.316 CR2119R2; 23.316 CR2113R2; 23.502 CR4466R2; 23.316 CR2117R4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8FA412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3A1B39B" w14:textId="77777777" w:rsidR="00C521B3" w:rsidRPr="0023731E" w:rsidRDefault="00C521B3" w:rsidP="00015975">
            <w:pPr>
              <w:pStyle w:val="TAL"/>
              <w:rPr>
                <w:sz w:val="16"/>
                <w:szCs w:val="16"/>
              </w:rPr>
            </w:pPr>
            <w:r w:rsidRPr="0023731E">
              <w:rPr>
                <w:sz w:val="16"/>
                <w:szCs w:val="16"/>
              </w:rPr>
              <w:t>Approved</w:t>
            </w:r>
          </w:p>
        </w:tc>
      </w:tr>
      <w:tr w:rsidR="00C521B3" w14:paraId="4228BC3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A12E35" w14:textId="77777777" w:rsidR="00C521B3" w:rsidRPr="0023731E" w:rsidRDefault="00C521B3" w:rsidP="00015975">
            <w:pPr>
              <w:pStyle w:val="TAL"/>
              <w:rPr>
                <w:sz w:val="16"/>
                <w:szCs w:val="16"/>
              </w:rPr>
            </w:pPr>
            <w:r w:rsidRPr="0023731E">
              <w:rPr>
                <w:sz w:val="16"/>
                <w:szCs w:val="16"/>
              </w:rPr>
              <w:t>SP-231253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769219" w14:textId="77777777" w:rsidR="00C521B3" w:rsidRPr="0023731E" w:rsidRDefault="00C521B3" w:rsidP="00015975">
            <w:pPr>
              <w:pStyle w:val="TAL"/>
              <w:rPr>
                <w:sz w:val="16"/>
                <w:szCs w:val="16"/>
              </w:rPr>
            </w:pPr>
            <w:r w:rsidRPr="0023731E">
              <w:rPr>
                <w:sz w:val="16"/>
                <w:szCs w:val="16"/>
              </w:rPr>
              <w:t>SA WG2 CRs on AIMLsys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CFCA0A"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8685F9" w14:textId="77777777" w:rsidR="00C521B3" w:rsidRPr="0023731E" w:rsidRDefault="00C521B3" w:rsidP="00015975">
            <w:pPr>
              <w:pStyle w:val="TAL"/>
              <w:rPr>
                <w:sz w:val="16"/>
                <w:szCs w:val="16"/>
              </w:rPr>
            </w:pPr>
            <w:r w:rsidRPr="0023731E">
              <w:rPr>
                <w:sz w:val="16"/>
                <w:szCs w:val="16"/>
              </w:rPr>
              <w:t>23.502 CR4566; 23.501 CR5087; 23.502 CR4618; 23.502 CR4632; 23.502 CR4567R1; 23.502 CR4551R1; 23.501 CR5103R1; 23.501 CR5142R1; 23.502 CR4579R1; 23.501 CR5073R2; 23.502 CR4655R2; 23.502 CR4550R2; 23.502 CR4588R2; 23.502 CR4647R2; 23.288 CR0970R3; 23.502 CR4311R4; 23.502 CR4654R3; 23.503 CR1193R3; 23.288 CR1019R4; 23.502 CR4490R5; 23.502 CR4646R2; 23.503 CR1151R4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CE7EF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0E9BDF2" w14:textId="77777777" w:rsidR="00C521B3" w:rsidRPr="0023731E" w:rsidRDefault="00C521B3" w:rsidP="00015975">
            <w:pPr>
              <w:pStyle w:val="TAL"/>
              <w:rPr>
                <w:sz w:val="16"/>
                <w:szCs w:val="16"/>
              </w:rPr>
            </w:pPr>
            <w:r w:rsidRPr="0023731E">
              <w:rPr>
                <w:sz w:val="16"/>
                <w:szCs w:val="16"/>
              </w:rPr>
              <w:t>Approved</w:t>
            </w:r>
          </w:p>
        </w:tc>
      </w:tr>
      <w:tr w:rsidR="00C521B3" w14:paraId="4E7BCC1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FC85E05" w14:textId="77777777" w:rsidR="00C521B3" w:rsidRPr="0023731E" w:rsidRDefault="00C521B3" w:rsidP="00015975">
            <w:pPr>
              <w:pStyle w:val="TAL"/>
              <w:rPr>
                <w:sz w:val="16"/>
                <w:szCs w:val="16"/>
              </w:rPr>
            </w:pPr>
            <w:r w:rsidRPr="0023731E">
              <w:rPr>
                <w:sz w:val="16"/>
                <w:szCs w:val="16"/>
              </w:rPr>
              <w:t>SP-231240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CBC4D4" w14:textId="77777777" w:rsidR="00C521B3" w:rsidRPr="0023731E" w:rsidRDefault="00C521B3" w:rsidP="00015975">
            <w:pPr>
              <w:pStyle w:val="TAL"/>
              <w:rPr>
                <w:sz w:val="16"/>
                <w:szCs w:val="16"/>
              </w:rPr>
            </w:pPr>
            <w:r w:rsidRPr="0023731E">
              <w:rPr>
                <w:sz w:val="16"/>
                <w:szCs w:val="16"/>
              </w:rPr>
              <w:t>SA WG2 CRs on 5MBS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4AB8C9"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9F9A3D" w14:textId="77777777" w:rsidR="00C521B3" w:rsidRPr="0023731E" w:rsidRDefault="00C521B3" w:rsidP="00015975">
            <w:pPr>
              <w:pStyle w:val="TAL"/>
              <w:rPr>
                <w:sz w:val="16"/>
                <w:szCs w:val="16"/>
              </w:rPr>
            </w:pPr>
            <w:r w:rsidRPr="0023731E">
              <w:rPr>
                <w:sz w:val="16"/>
                <w:szCs w:val="16"/>
              </w:rPr>
              <w:t>23.247 CR0319R1; 23.247 CR0201R4; 23.247 CR0330R1; 23.247 CR0332R1; 23.247 CR0345R2; 23.247 CR0329R2; 23.247 CR0200R7; 23.247 CR0331R3; 23.247 CR0320R2; 23.247 CR0321R2; 23.247 CR0275R8; 23.247 CR0276R4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ECD7D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7226B52" w14:textId="77777777" w:rsidR="00C521B3" w:rsidRPr="0023731E" w:rsidRDefault="00C521B3" w:rsidP="00015975">
            <w:pPr>
              <w:pStyle w:val="TAL"/>
              <w:rPr>
                <w:sz w:val="16"/>
                <w:szCs w:val="16"/>
              </w:rPr>
            </w:pPr>
            <w:r w:rsidRPr="0023731E">
              <w:rPr>
                <w:sz w:val="16"/>
                <w:szCs w:val="16"/>
              </w:rPr>
              <w:t>Approved</w:t>
            </w:r>
          </w:p>
        </w:tc>
      </w:tr>
      <w:tr w:rsidR="00C521B3" w14:paraId="3A7C0AD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510A4E" w14:textId="77777777" w:rsidR="00C521B3" w:rsidRPr="0023731E" w:rsidRDefault="00C521B3" w:rsidP="00015975">
            <w:pPr>
              <w:pStyle w:val="TAL"/>
              <w:rPr>
                <w:sz w:val="16"/>
                <w:szCs w:val="16"/>
              </w:rPr>
            </w:pPr>
            <w:r w:rsidRPr="0023731E">
              <w:rPr>
                <w:sz w:val="16"/>
                <w:szCs w:val="16"/>
              </w:rPr>
              <w:t>SP-231374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0559E3" w14:textId="77777777" w:rsidR="00C521B3" w:rsidRPr="0023731E" w:rsidRDefault="00C521B3" w:rsidP="00015975">
            <w:pPr>
              <w:pStyle w:val="TAL"/>
              <w:rPr>
                <w:sz w:val="16"/>
                <w:szCs w:val="16"/>
              </w:rPr>
            </w:pPr>
            <w:r w:rsidRPr="0023731E">
              <w:rPr>
                <w:sz w:val="16"/>
                <w:szCs w:val="16"/>
              </w:rPr>
              <w:t>CR Pack on MBMS-TSMBMS,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55FD35"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DFA661" w14:textId="77777777" w:rsidR="00C521B3" w:rsidRPr="0023731E" w:rsidRDefault="00C521B3" w:rsidP="00015975">
            <w:pPr>
              <w:pStyle w:val="TAL"/>
              <w:rPr>
                <w:sz w:val="16"/>
                <w:szCs w:val="16"/>
              </w:rPr>
            </w:pPr>
            <w:r w:rsidRPr="0023731E">
              <w:rPr>
                <w:sz w:val="16"/>
                <w:szCs w:val="16"/>
              </w:rPr>
              <w:t>26.346 CR0669R1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DFEC60F"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200F9CD" w14:textId="77777777" w:rsidR="00C521B3" w:rsidRPr="0023731E" w:rsidRDefault="00C521B3" w:rsidP="00015975">
            <w:pPr>
              <w:pStyle w:val="TAL"/>
              <w:rPr>
                <w:sz w:val="16"/>
                <w:szCs w:val="16"/>
              </w:rPr>
            </w:pPr>
            <w:r w:rsidRPr="0023731E">
              <w:rPr>
                <w:sz w:val="16"/>
                <w:szCs w:val="16"/>
              </w:rPr>
              <w:t>Approved</w:t>
            </w:r>
          </w:p>
        </w:tc>
      </w:tr>
      <w:tr w:rsidR="00C521B3" w14:paraId="2C3F365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3B873A8" w14:textId="77777777" w:rsidR="00C521B3" w:rsidRPr="0023731E" w:rsidRDefault="00C521B3" w:rsidP="00015975">
            <w:pPr>
              <w:pStyle w:val="TAL"/>
              <w:rPr>
                <w:sz w:val="16"/>
                <w:szCs w:val="16"/>
              </w:rPr>
            </w:pPr>
            <w:r w:rsidRPr="0023731E">
              <w:rPr>
                <w:sz w:val="16"/>
                <w:szCs w:val="16"/>
              </w:rPr>
              <w:t>SP-231344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639CB8D" w14:textId="77777777" w:rsidR="00C521B3" w:rsidRPr="0023731E" w:rsidRDefault="00C521B3" w:rsidP="00015975">
            <w:pPr>
              <w:pStyle w:val="TAL"/>
              <w:rPr>
                <w:sz w:val="16"/>
                <w:szCs w:val="16"/>
              </w:rPr>
            </w:pPr>
            <w:r w:rsidRPr="0023731E">
              <w:rPr>
                <w:sz w:val="16"/>
                <w:szCs w:val="16"/>
              </w:rPr>
              <w:t>Rel-6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24299B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0F015B" w14:textId="77777777" w:rsidR="00C521B3" w:rsidRPr="0023731E" w:rsidRDefault="00C521B3" w:rsidP="00015975">
            <w:pPr>
              <w:pStyle w:val="TAL"/>
              <w:rPr>
                <w:sz w:val="16"/>
                <w:szCs w:val="16"/>
              </w:rPr>
            </w:pPr>
            <w:r w:rsidRPr="0023731E">
              <w:rPr>
                <w:sz w:val="16"/>
                <w:szCs w:val="16"/>
              </w:rPr>
              <w:t>43.020 CR0075R1; 43.020 CR0076R1; 43.020 CR0077R1; 43.020 CR0078R1; 43.020 CR0079R1; 43.020 CR0081R1; 43.020 CR0082R1; 43.020 CR0083R1; 43.020 CR0084R1; 43.020 CR0080R2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B3C2AC" w14:textId="77777777" w:rsidR="00C521B3" w:rsidRPr="0023731E" w:rsidRDefault="00C521B3" w:rsidP="00015975">
            <w:pPr>
              <w:pStyle w:val="TAL"/>
              <w:rPr>
                <w:sz w:val="16"/>
                <w:szCs w:val="16"/>
              </w:rPr>
            </w:pPr>
            <w:r w:rsidRPr="0023731E">
              <w:rPr>
                <w:sz w:val="16"/>
                <w:szCs w:val="16"/>
              </w:rPr>
              <w:t>43.020 CR0075R1; 43.020 CR0076R1 were noted. The remaining CRs were approved. (This CR Pack was partially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D400651" w14:textId="77777777" w:rsidR="00C521B3" w:rsidRPr="0023731E" w:rsidRDefault="00C521B3" w:rsidP="00015975">
            <w:pPr>
              <w:pStyle w:val="TAL"/>
              <w:rPr>
                <w:sz w:val="16"/>
                <w:szCs w:val="16"/>
              </w:rPr>
            </w:pPr>
            <w:r w:rsidRPr="0023731E">
              <w:rPr>
                <w:sz w:val="16"/>
                <w:szCs w:val="16"/>
              </w:rPr>
              <w:t>Partially approved</w:t>
            </w:r>
          </w:p>
        </w:tc>
      </w:tr>
      <w:tr w:rsidR="00C521B3" w14:paraId="6488AE9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150E3D" w14:textId="77777777" w:rsidR="00C521B3" w:rsidRPr="0023731E" w:rsidRDefault="00C521B3" w:rsidP="00015975">
            <w:pPr>
              <w:pStyle w:val="TAL"/>
              <w:rPr>
                <w:sz w:val="16"/>
                <w:szCs w:val="16"/>
              </w:rPr>
            </w:pPr>
            <w:r w:rsidRPr="0023731E">
              <w:rPr>
                <w:sz w:val="16"/>
                <w:szCs w:val="16"/>
              </w:rPr>
              <w:t>SP-231345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CFF116" w14:textId="77777777" w:rsidR="00C521B3" w:rsidRPr="0023731E" w:rsidRDefault="00C521B3" w:rsidP="00015975">
            <w:pPr>
              <w:pStyle w:val="TAL"/>
              <w:rPr>
                <w:sz w:val="16"/>
                <w:szCs w:val="16"/>
              </w:rPr>
            </w:pPr>
            <w:r w:rsidRPr="0023731E">
              <w:rPr>
                <w:sz w:val="16"/>
                <w:szCs w:val="16"/>
              </w:rPr>
              <w:t>Rel-18 CRs on Security of UAV and UAM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6091F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CB7FD3" w14:textId="77777777" w:rsidR="00C521B3" w:rsidRPr="0023731E" w:rsidRDefault="00C521B3" w:rsidP="00015975">
            <w:pPr>
              <w:pStyle w:val="TAL"/>
              <w:rPr>
                <w:sz w:val="16"/>
                <w:szCs w:val="16"/>
              </w:rPr>
            </w:pPr>
            <w:r w:rsidRPr="0023731E">
              <w:rPr>
                <w:sz w:val="16"/>
                <w:szCs w:val="16"/>
              </w:rPr>
              <w:t>33.256 CR0035R1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F3A1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7898BF" w14:textId="77777777" w:rsidR="00C521B3" w:rsidRPr="0023731E" w:rsidRDefault="00C521B3" w:rsidP="00015975">
            <w:pPr>
              <w:pStyle w:val="TAL"/>
              <w:rPr>
                <w:sz w:val="16"/>
                <w:szCs w:val="16"/>
              </w:rPr>
            </w:pPr>
            <w:r w:rsidRPr="0023731E">
              <w:rPr>
                <w:sz w:val="16"/>
                <w:szCs w:val="16"/>
              </w:rPr>
              <w:t>Approved</w:t>
            </w:r>
          </w:p>
        </w:tc>
      </w:tr>
      <w:tr w:rsidR="00C521B3" w14:paraId="5D4892D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A9F3444" w14:textId="77777777" w:rsidR="00C521B3" w:rsidRPr="0023731E" w:rsidRDefault="00C521B3" w:rsidP="00015975">
            <w:pPr>
              <w:pStyle w:val="TAL"/>
              <w:rPr>
                <w:sz w:val="16"/>
                <w:szCs w:val="16"/>
              </w:rPr>
            </w:pPr>
            <w:r w:rsidRPr="0023731E">
              <w:rPr>
                <w:sz w:val="16"/>
                <w:szCs w:val="16"/>
              </w:rPr>
              <w:t>SP-231346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A50B3D" w14:textId="77777777" w:rsidR="00C521B3" w:rsidRPr="0023731E" w:rsidRDefault="00C521B3" w:rsidP="00015975">
            <w:pPr>
              <w:pStyle w:val="TAL"/>
              <w:rPr>
                <w:sz w:val="16"/>
                <w:szCs w:val="16"/>
              </w:rPr>
            </w:pPr>
            <w:r w:rsidRPr="0023731E">
              <w:rPr>
                <w:sz w:val="16"/>
                <w:szCs w:val="16"/>
              </w:rPr>
              <w:t>Rel-18 CRs on SECAM and SCAS for 3GPP virtualized network products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AD0AA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7DE335" w14:textId="77777777" w:rsidR="00C521B3" w:rsidRPr="0023731E" w:rsidRDefault="00C521B3" w:rsidP="00015975">
            <w:pPr>
              <w:pStyle w:val="TAL"/>
              <w:rPr>
                <w:sz w:val="16"/>
                <w:szCs w:val="16"/>
              </w:rPr>
            </w:pPr>
            <w:r w:rsidRPr="0023731E">
              <w:rPr>
                <w:sz w:val="16"/>
                <w:szCs w:val="16"/>
              </w:rPr>
              <w:t>33.927 CR0001; 33.527 CR0001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8259E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2C07B56" w14:textId="77777777" w:rsidR="00C521B3" w:rsidRPr="0023731E" w:rsidRDefault="00C521B3" w:rsidP="00015975">
            <w:pPr>
              <w:pStyle w:val="TAL"/>
              <w:rPr>
                <w:sz w:val="16"/>
                <w:szCs w:val="16"/>
              </w:rPr>
            </w:pPr>
            <w:r w:rsidRPr="0023731E">
              <w:rPr>
                <w:sz w:val="16"/>
                <w:szCs w:val="16"/>
              </w:rPr>
              <w:t>Approved</w:t>
            </w:r>
          </w:p>
        </w:tc>
      </w:tr>
      <w:tr w:rsidR="00C521B3" w14:paraId="5863BF5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355070" w14:textId="77777777" w:rsidR="00C521B3" w:rsidRPr="0023731E" w:rsidRDefault="00C521B3" w:rsidP="00015975">
            <w:pPr>
              <w:pStyle w:val="TAL"/>
              <w:rPr>
                <w:sz w:val="16"/>
                <w:szCs w:val="16"/>
              </w:rPr>
            </w:pPr>
            <w:r w:rsidRPr="0023731E">
              <w:rPr>
                <w:sz w:val="16"/>
                <w:szCs w:val="16"/>
              </w:rPr>
              <w:t>SP-231363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5BC3D6" w14:textId="77777777" w:rsidR="00C521B3" w:rsidRPr="0023731E" w:rsidRDefault="00C521B3" w:rsidP="00015975">
            <w:pPr>
              <w:pStyle w:val="TAL"/>
              <w:rPr>
                <w:sz w:val="16"/>
                <w:szCs w:val="16"/>
              </w:rPr>
            </w:pPr>
            <w:r w:rsidRPr="0023731E">
              <w:rPr>
                <w:sz w:val="16"/>
                <w:szCs w:val="16"/>
              </w:rPr>
              <w:t>CR Pack on 5GMS_Ph2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74B8D6"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E3F09D" w14:textId="77777777" w:rsidR="00C521B3" w:rsidRPr="0023731E" w:rsidRDefault="00C521B3" w:rsidP="00015975">
            <w:pPr>
              <w:pStyle w:val="TAL"/>
              <w:rPr>
                <w:sz w:val="16"/>
                <w:szCs w:val="16"/>
              </w:rPr>
            </w:pPr>
            <w:r w:rsidRPr="0023731E">
              <w:rPr>
                <w:sz w:val="16"/>
                <w:szCs w:val="16"/>
              </w:rPr>
              <w:t>26.501 CR0079R1; 26.501 CR0078R3; 26.501 CR0081R2; 26.501 CR0077R5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928F1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387B627" w14:textId="77777777" w:rsidR="00C521B3" w:rsidRPr="0023731E" w:rsidRDefault="00C521B3" w:rsidP="00015975">
            <w:pPr>
              <w:pStyle w:val="TAL"/>
              <w:rPr>
                <w:sz w:val="16"/>
                <w:szCs w:val="16"/>
              </w:rPr>
            </w:pPr>
            <w:r w:rsidRPr="0023731E">
              <w:rPr>
                <w:sz w:val="16"/>
                <w:szCs w:val="16"/>
              </w:rPr>
              <w:t>Approved</w:t>
            </w:r>
          </w:p>
        </w:tc>
      </w:tr>
      <w:tr w:rsidR="00C521B3" w14:paraId="22B8E6A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5B18B1D" w14:textId="77777777" w:rsidR="00C521B3" w:rsidRPr="0023731E" w:rsidRDefault="00C521B3" w:rsidP="00015975">
            <w:pPr>
              <w:pStyle w:val="TAL"/>
              <w:rPr>
                <w:sz w:val="16"/>
                <w:szCs w:val="16"/>
              </w:rPr>
            </w:pPr>
            <w:r w:rsidRPr="0023731E">
              <w:rPr>
                <w:sz w:val="16"/>
                <w:szCs w:val="16"/>
              </w:rPr>
              <w:t>SP-231364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3284B9"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1A4EA0"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472A69" w14:textId="77777777" w:rsidR="00C521B3" w:rsidRPr="0023731E" w:rsidRDefault="00C521B3" w:rsidP="00015975">
            <w:pPr>
              <w:pStyle w:val="TAL"/>
              <w:rPr>
                <w:sz w:val="16"/>
                <w:szCs w:val="16"/>
              </w:rPr>
            </w:pPr>
            <w:r w:rsidRPr="0023731E">
              <w:rPr>
                <w:sz w:val="16"/>
                <w:szCs w:val="16"/>
              </w:rPr>
              <w:t>26.532 CR0004R3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32F9A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39F5627" w14:textId="77777777" w:rsidR="00C521B3" w:rsidRPr="0023731E" w:rsidRDefault="00C521B3" w:rsidP="00015975">
            <w:pPr>
              <w:pStyle w:val="TAL"/>
              <w:rPr>
                <w:sz w:val="16"/>
                <w:szCs w:val="16"/>
              </w:rPr>
            </w:pPr>
            <w:r w:rsidRPr="0023731E">
              <w:rPr>
                <w:sz w:val="16"/>
                <w:szCs w:val="16"/>
              </w:rPr>
              <w:t>Approved</w:t>
            </w:r>
          </w:p>
        </w:tc>
      </w:tr>
      <w:tr w:rsidR="00C521B3" w14:paraId="71850C2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A74FE91" w14:textId="77777777" w:rsidR="00C521B3" w:rsidRPr="0023731E" w:rsidRDefault="00C521B3" w:rsidP="00015975">
            <w:pPr>
              <w:pStyle w:val="TAL"/>
              <w:rPr>
                <w:sz w:val="16"/>
                <w:szCs w:val="16"/>
              </w:rPr>
            </w:pPr>
            <w:r w:rsidRPr="0023731E">
              <w:rPr>
                <w:sz w:val="16"/>
                <w:szCs w:val="16"/>
              </w:rPr>
              <w:t>SP-231367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56C41C" w14:textId="77777777" w:rsidR="00C521B3" w:rsidRPr="0023731E" w:rsidRDefault="00C521B3" w:rsidP="00015975">
            <w:pPr>
              <w:pStyle w:val="TAL"/>
              <w:rPr>
                <w:sz w:val="16"/>
                <w:szCs w:val="16"/>
              </w:rPr>
            </w:pPr>
            <w:r w:rsidRPr="0023731E">
              <w:rPr>
                <w:sz w:val="16"/>
                <w:szCs w:val="16"/>
              </w:rPr>
              <w:t>CR Pack on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AE524B"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97E535" w14:textId="77777777" w:rsidR="00C521B3" w:rsidRPr="0023731E" w:rsidRDefault="00C521B3" w:rsidP="00015975">
            <w:pPr>
              <w:pStyle w:val="TAL"/>
              <w:rPr>
                <w:sz w:val="16"/>
                <w:szCs w:val="16"/>
              </w:rPr>
            </w:pPr>
            <w:r w:rsidRPr="0023731E">
              <w:rPr>
                <w:sz w:val="16"/>
                <w:szCs w:val="16"/>
              </w:rPr>
              <w:t>26.512 CR0056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40F38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2CC4523" w14:textId="77777777" w:rsidR="00C521B3" w:rsidRPr="0023731E" w:rsidRDefault="00C521B3" w:rsidP="00015975">
            <w:pPr>
              <w:pStyle w:val="TAL"/>
              <w:rPr>
                <w:sz w:val="16"/>
                <w:szCs w:val="16"/>
              </w:rPr>
            </w:pPr>
            <w:r w:rsidRPr="0023731E">
              <w:rPr>
                <w:sz w:val="16"/>
                <w:szCs w:val="16"/>
              </w:rPr>
              <w:t>Approved</w:t>
            </w:r>
          </w:p>
        </w:tc>
      </w:tr>
      <w:tr w:rsidR="00C521B3" w14:paraId="5FFD874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3130F5" w14:textId="77777777" w:rsidR="00C521B3" w:rsidRPr="0023731E" w:rsidRDefault="00C521B3" w:rsidP="00015975">
            <w:pPr>
              <w:pStyle w:val="TAL"/>
              <w:rPr>
                <w:sz w:val="16"/>
                <w:szCs w:val="16"/>
              </w:rPr>
            </w:pPr>
            <w:r w:rsidRPr="0023731E">
              <w:rPr>
                <w:sz w:val="16"/>
                <w:szCs w:val="16"/>
              </w:rPr>
              <w:t>SP-231368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22FF54E" w14:textId="77777777" w:rsidR="00C521B3" w:rsidRPr="0023731E" w:rsidRDefault="00C521B3" w:rsidP="00015975">
            <w:pPr>
              <w:pStyle w:val="TAL"/>
              <w:rPr>
                <w:sz w:val="16"/>
                <w:szCs w:val="16"/>
              </w:rPr>
            </w:pPr>
            <w:r w:rsidRPr="0023731E">
              <w:rPr>
                <w:sz w:val="16"/>
                <w:szCs w:val="16"/>
              </w:rPr>
              <w:t>CR Pack on 5GMS3,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4E2840E"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F0FB4F" w14:textId="77777777" w:rsidR="00C521B3" w:rsidRPr="0023731E" w:rsidRDefault="00C521B3" w:rsidP="00015975">
            <w:pPr>
              <w:pStyle w:val="TAL"/>
              <w:rPr>
                <w:sz w:val="16"/>
                <w:szCs w:val="16"/>
              </w:rPr>
            </w:pPr>
            <w:r w:rsidRPr="0023731E">
              <w:rPr>
                <w:sz w:val="16"/>
                <w:szCs w:val="16"/>
              </w:rPr>
              <w:t>26.512 CR0054R1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E5C0A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41D3817" w14:textId="77777777" w:rsidR="00C521B3" w:rsidRPr="0023731E" w:rsidRDefault="00C521B3" w:rsidP="00015975">
            <w:pPr>
              <w:pStyle w:val="TAL"/>
              <w:rPr>
                <w:sz w:val="16"/>
                <w:szCs w:val="16"/>
              </w:rPr>
            </w:pPr>
            <w:r w:rsidRPr="0023731E">
              <w:rPr>
                <w:sz w:val="16"/>
                <w:szCs w:val="16"/>
              </w:rPr>
              <w:t>Approved</w:t>
            </w:r>
          </w:p>
        </w:tc>
      </w:tr>
      <w:tr w:rsidR="00C521B3" w14:paraId="6CC7573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3B55C2" w14:textId="77777777" w:rsidR="00C521B3" w:rsidRPr="0023731E" w:rsidRDefault="00C521B3" w:rsidP="00015975">
            <w:pPr>
              <w:pStyle w:val="TAL"/>
              <w:rPr>
                <w:sz w:val="16"/>
                <w:szCs w:val="16"/>
              </w:rPr>
            </w:pPr>
            <w:r w:rsidRPr="0023731E">
              <w:rPr>
                <w:sz w:val="16"/>
                <w:szCs w:val="16"/>
              </w:rPr>
              <w:t>SP-231369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B55B856" w14:textId="77777777" w:rsidR="00C521B3" w:rsidRPr="0023731E" w:rsidRDefault="00C521B3" w:rsidP="00015975">
            <w:pPr>
              <w:pStyle w:val="TAL"/>
              <w:rPr>
                <w:sz w:val="16"/>
                <w:szCs w:val="16"/>
              </w:rPr>
            </w:pPr>
            <w:r w:rsidRPr="0023731E">
              <w:rPr>
                <w:sz w:val="16"/>
                <w:szCs w:val="16"/>
              </w:rPr>
              <w:t>CR Pack on 5GMSA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8D9250"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32BD16" w14:textId="77777777" w:rsidR="00C521B3" w:rsidRPr="0023731E" w:rsidRDefault="00C521B3" w:rsidP="00015975">
            <w:pPr>
              <w:pStyle w:val="TAL"/>
              <w:rPr>
                <w:sz w:val="16"/>
                <w:szCs w:val="16"/>
              </w:rPr>
            </w:pPr>
            <w:r w:rsidRPr="0023731E">
              <w:rPr>
                <w:sz w:val="16"/>
                <w:szCs w:val="16"/>
              </w:rPr>
              <w:t>26.501 CR0080R2; 26.501 CR0082R1; 26.501 CR0083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8CCD69"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1B0F582" w14:textId="77777777" w:rsidR="00C521B3" w:rsidRPr="0023731E" w:rsidRDefault="00C521B3" w:rsidP="00015975">
            <w:pPr>
              <w:pStyle w:val="TAL"/>
              <w:rPr>
                <w:sz w:val="16"/>
                <w:szCs w:val="16"/>
              </w:rPr>
            </w:pPr>
            <w:r w:rsidRPr="0023731E">
              <w:rPr>
                <w:sz w:val="16"/>
                <w:szCs w:val="16"/>
              </w:rPr>
              <w:t>Approved</w:t>
            </w:r>
          </w:p>
        </w:tc>
      </w:tr>
      <w:tr w:rsidR="00C521B3" w14:paraId="39AAE08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68B9E9" w14:textId="77777777" w:rsidR="00C521B3" w:rsidRPr="0023731E" w:rsidRDefault="00C521B3" w:rsidP="00015975">
            <w:pPr>
              <w:pStyle w:val="TAL"/>
              <w:rPr>
                <w:sz w:val="16"/>
                <w:szCs w:val="16"/>
              </w:rPr>
            </w:pPr>
            <w:r w:rsidRPr="0023731E">
              <w:rPr>
                <w:sz w:val="16"/>
                <w:szCs w:val="16"/>
              </w:rPr>
              <w:t>SP-231370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AB0E1A7" w14:textId="77777777" w:rsidR="00C521B3" w:rsidRPr="0023731E" w:rsidRDefault="00C521B3" w:rsidP="00015975">
            <w:pPr>
              <w:pStyle w:val="TAL"/>
              <w:rPr>
                <w:sz w:val="16"/>
                <w:szCs w:val="16"/>
              </w:rPr>
            </w:pPr>
            <w:r w:rsidRPr="0023731E">
              <w:rPr>
                <w:sz w:val="16"/>
                <w:szCs w:val="16"/>
              </w:rPr>
              <w:t xml:space="preserve">CR Pack on </w:t>
            </w:r>
            <w:proofErr w:type="spellStart"/>
            <w:r w:rsidRPr="0023731E">
              <w:rPr>
                <w:sz w:val="16"/>
                <w:szCs w:val="16"/>
              </w:rPr>
              <w:t>eUET</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ECDC4D9"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057200" w14:textId="77777777" w:rsidR="00C521B3" w:rsidRPr="0023731E" w:rsidRDefault="00C521B3" w:rsidP="00015975">
            <w:pPr>
              <w:pStyle w:val="TAL"/>
              <w:rPr>
                <w:sz w:val="16"/>
                <w:szCs w:val="16"/>
              </w:rPr>
            </w:pPr>
            <w:r w:rsidRPr="0023731E">
              <w:rPr>
                <w:sz w:val="16"/>
                <w:szCs w:val="16"/>
              </w:rPr>
              <w:t>26.801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F35A8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0E55998" w14:textId="77777777" w:rsidR="00C521B3" w:rsidRPr="0023731E" w:rsidRDefault="00C521B3" w:rsidP="00015975">
            <w:pPr>
              <w:pStyle w:val="TAL"/>
              <w:rPr>
                <w:sz w:val="16"/>
                <w:szCs w:val="16"/>
              </w:rPr>
            </w:pPr>
            <w:r w:rsidRPr="0023731E">
              <w:rPr>
                <w:sz w:val="16"/>
                <w:szCs w:val="16"/>
              </w:rPr>
              <w:t>Approved</w:t>
            </w:r>
          </w:p>
        </w:tc>
      </w:tr>
      <w:tr w:rsidR="00C521B3" w14:paraId="2C13CF7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75743C" w14:textId="77777777" w:rsidR="00C521B3" w:rsidRPr="0023731E" w:rsidRDefault="00C521B3" w:rsidP="00015975">
            <w:pPr>
              <w:pStyle w:val="TAL"/>
              <w:rPr>
                <w:sz w:val="16"/>
                <w:szCs w:val="16"/>
              </w:rPr>
            </w:pPr>
            <w:r w:rsidRPr="0023731E">
              <w:rPr>
                <w:sz w:val="16"/>
                <w:szCs w:val="16"/>
              </w:rPr>
              <w:t>SP-231343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F91B09" w14:textId="77777777" w:rsidR="00C521B3" w:rsidRPr="0023731E" w:rsidRDefault="00C521B3" w:rsidP="00015975">
            <w:pPr>
              <w:pStyle w:val="TAL"/>
              <w:rPr>
                <w:sz w:val="16"/>
                <w:szCs w:val="16"/>
              </w:rPr>
            </w:pPr>
            <w:r w:rsidRPr="0023731E">
              <w:rPr>
                <w:sz w:val="16"/>
                <w:szCs w:val="16"/>
              </w:rPr>
              <w:t>Rel-18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68ED7D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FB86C9" w14:textId="77777777" w:rsidR="00C521B3" w:rsidRPr="0023731E" w:rsidRDefault="00C521B3" w:rsidP="00015975">
            <w:pPr>
              <w:pStyle w:val="TAL"/>
              <w:rPr>
                <w:sz w:val="16"/>
                <w:szCs w:val="16"/>
              </w:rPr>
            </w:pPr>
            <w:r w:rsidRPr="0023731E">
              <w:rPr>
                <w:sz w:val="16"/>
                <w:szCs w:val="16"/>
              </w:rPr>
              <w:t>33.535 CR0195; 33.310 CR0174; 33.220 CR0225; 33.501 CR1831; 33.501 CR1809R1; 33.501 CR1810R1; 33.501 CR1746R2; 33.501 CR1861R1; 33.501 CR1799R1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C6E968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99173CA" w14:textId="77777777" w:rsidR="00C521B3" w:rsidRPr="0023731E" w:rsidRDefault="00C521B3" w:rsidP="00015975">
            <w:pPr>
              <w:pStyle w:val="TAL"/>
              <w:rPr>
                <w:sz w:val="16"/>
                <w:szCs w:val="16"/>
              </w:rPr>
            </w:pPr>
            <w:r w:rsidRPr="0023731E">
              <w:rPr>
                <w:sz w:val="16"/>
                <w:szCs w:val="16"/>
              </w:rPr>
              <w:t>Approved</w:t>
            </w:r>
          </w:p>
        </w:tc>
      </w:tr>
      <w:tr w:rsidR="00C521B3" w14:paraId="36860E3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0A11B2" w14:textId="77777777" w:rsidR="00C521B3" w:rsidRPr="0023731E" w:rsidRDefault="00C521B3" w:rsidP="00015975">
            <w:pPr>
              <w:pStyle w:val="TAL"/>
              <w:rPr>
                <w:sz w:val="16"/>
                <w:szCs w:val="16"/>
              </w:rPr>
            </w:pPr>
            <w:r w:rsidRPr="0023731E">
              <w:rPr>
                <w:sz w:val="16"/>
                <w:szCs w:val="16"/>
              </w:rPr>
              <w:t>SP-231373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55A5DF" w14:textId="77777777" w:rsidR="00C521B3" w:rsidRPr="0023731E" w:rsidRDefault="00C521B3" w:rsidP="00015975">
            <w:pPr>
              <w:pStyle w:val="TAL"/>
              <w:rPr>
                <w:sz w:val="16"/>
                <w:szCs w:val="16"/>
              </w:rPr>
            </w:pPr>
            <w:r w:rsidRPr="0023731E">
              <w:rPr>
                <w:sz w:val="16"/>
                <w:szCs w:val="16"/>
              </w:rPr>
              <w:t>CR Pack on GA4RTAR</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C90513"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D4720E" w14:textId="77777777" w:rsidR="00C521B3" w:rsidRPr="0023731E" w:rsidRDefault="00C521B3" w:rsidP="00015975">
            <w:pPr>
              <w:pStyle w:val="TAL"/>
              <w:rPr>
                <w:sz w:val="16"/>
                <w:szCs w:val="16"/>
              </w:rPr>
            </w:pPr>
            <w:r w:rsidRPr="0023731E">
              <w:rPr>
                <w:sz w:val="16"/>
                <w:szCs w:val="16"/>
              </w:rPr>
              <w:t>26.506 CR0003R1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28803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CBA503" w14:textId="77777777" w:rsidR="00C521B3" w:rsidRPr="0023731E" w:rsidRDefault="00C521B3" w:rsidP="00015975">
            <w:pPr>
              <w:pStyle w:val="TAL"/>
              <w:rPr>
                <w:sz w:val="16"/>
                <w:szCs w:val="16"/>
              </w:rPr>
            </w:pPr>
            <w:r w:rsidRPr="0023731E">
              <w:rPr>
                <w:sz w:val="16"/>
                <w:szCs w:val="16"/>
              </w:rPr>
              <w:t>Approved</w:t>
            </w:r>
          </w:p>
        </w:tc>
      </w:tr>
      <w:tr w:rsidR="00C521B3" w14:paraId="0F0E6BE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DB9783" w14:textId="77777777" w:rsidR="00C521B3" w:rsidRPr="0023731E" w:rsidRDefault="00C521B3" w:rsidP="00015975">
            <w:pPr>
              <w:pStyle w:val="TAL"/>
              <w:rPr>
                <w:sz w:val="16"/>
                <w:szCs w:val="16"/>
              </w:rPr>
            </w:pPr>
            <w:r w:rsidRPr="0023731E">
              <w:rPr>
                <w:sz w:val="16"/>
                <w:szCs w:val="16"/>
              </w:rPr>
              <w:t>SP-231375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6506664" w14:textId="77777777" w:rsidR="00C521B3" w:rsidRPr="0023731E" w:rsidRDefault="00C521B3" w:rsidP="00015975">
            <w:pPr>
              <w:pStyle w:val="TAL"/>
              <w:rPr>
                <w:sz w:val="16"/>
                <w:szCs w:val="16"/>
              </w:rPr>
            </w:pPr>
            <w:r w:rsidRPr="0023731E">
              <w:rPr>
                <w:sz w:val="16"/>
                <w:szCs w:val="16"/>
              </w:rPr>
              <w:t>CR Pack on MP_RTT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4D016"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5FB9F4" w14:textId="77777777" w:rsidR="00C521B3" w:rsidRPr="0023731E" w:rsidRDefault="00C521B3" w:rsidP="00015975">
            <w:pPr>
              <w:pStyle w:val="TAL"/>
              <w:rPr>
                <w:sz w:val="16"/>
                <w:szCs w:val="16"/>
              </w:rPr>
            </w:pPr>
            <w:r w:rsidRPr="0023731E">
              <w:rPr>
                <w:sz w:val="16"/>
                <w:szCs w:val="16"/>
              </w:rPr>
              <w:t>26.114 CR0558R2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6D96F0"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2344521A" w14:textId="77777777" w:rsidR="00C521B3" w:rsidRPr="0023731E" w:rsidRDefault="00C521B3" w:rsidP="00015975">
            <w:pPr>
              <w:pStyle w:val="TAL"/>
              <w:rPr>
                <w:sz w:val="16"/>
                <w:szCs w:val="16"/>
              </w:rPr>
            </w:pPr>
            <w:r w:rsidRPr="0023731E">
              <w:rPr>
                <w:sz w:val="16"/>
                <w:szCs w:val="16"/>
              </w:rPr>
              <w:t>Approved</w:t>
            </w:r>
          </w:p>
        </w:tc>
      </w:tr>
      <w:tr w:rsidR="00C521B3" w14:paraId="7B70A5D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74EB9E3" w14:textId="77777777" w:rsidR="00C521B3" w:rsidRPr="0023731E" w:rsidRDefault="00C521B3" w:rsidP="00015975">
            <w:pPr>
              <w:pStyle w:val="TAL"/>
              <w:rPr>
                <w:sz w:val="16"/>
                <w:szCs w:val="16"/>
              </w:rPr>
            </w:pPr>
            <w:r w:rsidRPr="0023731E">
              <w:rPr>
                <w:sz w:val="16"/>
                <w:szCs w:val="16"/>
              </w:rPr>
              <w:t>SP-231377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3E170C" w14:textId="77777777" w:rsidR="00C521B3" w:rsidRPr="0023731E" w:rsidRDefault="00C521B3" w:rsidP="00015975">
            <w:pPr>
              <w:pStyle w:val="TAL"/>
              <w:rPr>
                <w:sz w:val="16"/>
                <w:szCs w:val="16"/>
              </w:rPr>
            </w:pPr>
            <w:r w:rsidRPr="0023731E">
              <w:rPr>
                <w:sz w:val="16"/>
                <w:szCs w:val="16"/>
              </w:rPr>
              <w:t>CR Pack on TEI18, 5G_MEDIA_MTSI_ext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07228C"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C4F9A6" w14:textId="77777777" w:rsidR="00C521B3" w:rsidRPr="0023731E" w:rsidRDefault="00C521B3" w:rsidP="00015975">
            <w:pPr>
              <w:pStyle w:val="TAL"/>
              <w:rPr>
                <w:sz w:val="16"/>
                <w:szCs w:val="16"/>
              </w:rPr>
            </w:pPr>
            <w:r w:rsidRPr="0023731E">
              <w:rPr>
                <w:sz w:val="16"/>
                <w:szCs w:val="16"/>
              </w:rPr>
              <w:t>26.114 CR0560R2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AA3643"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AF09AD4" w14:textId="77777777" w:rsidR="00C521B3" w:rsidRPr="0023731E" w:rsidRDefault="00C521B3" w:rsidP="00015975">
            <w:pPr>
              <w:pStyle w:val="TAL"/>
              <w:rPr>
                <w:sz w:val="16"/>
                <w:szCs w:val="16"/>
              </w:rPr>
            </w:pPr>
            <w:r w:rsidRPr="0023731E">
              <w:rPr>
                <w:sz w:val="16"/>
                <w:szCs w:val="16"/>
              </w:rPr>
              <w:t>Approved</w:t>
            </w:r>
          </w:p>
        </w:tc>
      </w:tr>
      <w:tr w:rsidR="00C521B3" w14:paraId="13FFC9E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96CF18" w14:textId="77777777" w:rsidR="00C521B3" w:rsidRPr="0023731E" w:rsidRDefault="00C521B3" w:rsidP="00015975">
            <w:pPr>
              <w:pStyle w:val="TAL"/>
              <w:rPr>
                <w:sz w:val="16"/>
                <w:szCs w:val="16"/>
              </w:rPr>
            </w:pPr>
            <w:r w:rsidRPr="0023731E">
              <w:rPr>
                <w:sz w:val="16"/>
                <w:szCs w:val="16"/>
              </w:rPr>
              <w:t>SP-231380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393A927"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CD2A69"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E0F7E6" w14:textId="77777777" w:rsidR="00C521B3" w:rsidRPr="0023731E" w:rsidRDefault="00C521B3" w:rsidP="00015975">
            <w:pPr>
              <w:pStyle w:val="TAL"/>
              <w:rPr>
                <w:sz w:val="16"/>
                <w:szCs w:val="16"/>
              </w:rPr>
            </w:pPr>
            <w:r w:rsidRPr="0023731E">
              <w:rPr>
                <w:sz w:val="16"/>
                <w:szCs w:val="16"/>
              </w:rPr>
              <w:t>26.512 CR0040R3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933921" w14:textId="77777777" w:rsidR="00C521B3" w:rsidRPr="0023731E" w:rsidRDefault="00C521B3" w:rsidP="00015975">
            <w:pPr>
              <w:pStyle w:val="TAL"/>
              <w:rPr>
                <w:sz w:val="16"/>
                <w:szCs w:val="16"/>
              </w:rPr>
            </w:pPr>
            <w:r w:rsidRPr="0023731E">
              <w:rPr>
                <w:sz w:val="16"/>
                <w:szCs w:val="16"/>
              </w:rPr>
              <w:t>Revision proposed in SP-231347. This CR was revised by a company CR. This CR Pack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3036327" w14:textId="77777777" w:rsidR="00C521B3" w:rsidRPr="0023731E" w:rsidRDefault="00C521B3" w:rsidP="00015975">
            <w:pPr>
              <w:pStyle w:val="TAL"/>
              <w:rPr>
                <w:sz w:val="16"/>
                <w:szCs w:val="16"/>
              </w:rPr>
            </w:pPr>
            <w:r w:rsidRPr="0023731E">
              <w:rPr>
                <w:sz w:val="16"/>
                <w:szCs w:val="16"/>
              </w:rPr>
              <w:t>Noted</w:t>
            </w:r>
          </w:p>
        </w:tc>
      </w:tr>
      <w:tr w:rsidR="00C521B3" w14:paraId="7164737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6F16AA0" w14:textId="77777777" w:rsidR="00C521B3" w:rsidRPr="0023731E" w:rsidRDefault="00C521B3" w:rsidP="00015975">
            <w:pPr>
              <w:pStyle w:val="TAL"/>
              <w:rPr>
                <w:sz w:val="16"/>
                <w:szCs w:val="16"/>
              </w:rPr>
            </w:pPr>
            <w:r w:rsidRPr="0023731E">
              <w:rPr>
                <w:sz w:val="16"/>
                <w:szCs w:val="16"/>
              </w:rPr>
              <w:t>SP-231393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944F73" w14:textId="77777777" w:rsidR="00C521B3" w:rsidRPr="0023731E" w:rsidRDefault="00C521B3" w:rsidP="00015975">
            <w:pPr>
              <w:pStyle w:val="TAL"/>
              <w:rPr>
                <w:sz w:val="16"/>
                <w:szCs w:val="16"/>
              </w:rPr>
            </w:pPr>
            <w:r w:rsidRPr="0023731E">
              <w:rPr>
                <w:sz w:val="16"/>
                <w:szCs w:val="16"/>
              </w:rPr>
              <w:t>Stage 1 CRs on EASNS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B8A1A8"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1E6A53" w14:textId="77777777" w:rsidR="00C521B3" w:rsidRPr="0023731E" w:rsidRDefault="00C521B3" w:rsidP="00015975">
            <w:pPr>
              <w:pStyle w:val="TAL"/>
              <w:rPr>
                <w:sz w:val="16"/>
                <w:szCs w:val="16"/>
              </w:rPr>
            </w:pPr>
            <w:r w:rsidRPr="0023731E">
              <w:rPr>
                <w:sz w:val="16"/>
                <w:szCs w:val="16"/>
              </w:rPr>
              <w:t>22.261 CR0733R2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E19FC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BBC43F" w14:textId="77777777" w:rsidR="00C521B3" w:rsidRPr="0023731E" w:rsidRDefault="00C521B3" w:rsidP="00015975">
            <w:pPr>
              <w:pStyle w:val="TAL"/>
              <w:rPr>
                <w:sz w:val="16"/>
                <w:szCs w:val="16"/>
              </w:rPr>
            </w:pPr>
            <w:r w:rsidRPr="0023731E">
              <w:rPr>
                <w:sz w:val="16"/>
                <w:szCs w:val="16"/>
              </w:rPr>
              <w:t>Approved</w:t>
            </w:r>
          </w:p>
        </w:tc>
      </w:tr>
      <w:tr w:rsidR="00C521B3" w14:paraId="561AA63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AF4AA4" w14:textId="77777777" w:rsidR="00C521B3" w:rsidRPr="0023731E" w:rsidRDefault="00C521B3" w:rsidP="00015975">
            <w:pPr>
              <w:pStyle w:val="TAL"/>
              <w:rPr>
                <w:sz w:val="16"/>
                <w:szCs w:val="16"/>
              </w:rPr>
            </w:pPr>
            <w:r w:rsidRPr="0023731E">
              <w:rPr>
                <w:sz w:val="16"/>
                <w:szCs w:val="16"/>
              </w:rPr>
              <w:t>SP-231394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0CF5351" w14:textId="77777777" w:rsidR="00C521B3" w:rsidRPr="0023731E" w:rsidRDefault="00C521B3" w:rsidP="00015975">
            <w:pPr>
              <w:pStyle w:val="TAL"/>
              <w:rPr>
                <w:sz w:val="16"/>
                <w:szCs w:val="16"/>
              </w:rPr>
            </w:pPr>
            <w:r w:rsidRPr="0023731E">
              <w:rPr>
                <w:sz w:val="16"/>
                <w:szCs w:val="16"/>
              </w:rPr>
              <w:t>Stage 1 CRs on TEI16</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BC06D1"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45E6933" w14:textId="77777777" w:rsidR="00C521B3" w:rsidRPr="0023731E" w:rsidRDefault="00C521B3" w:rsidP="00015975">
            <w:pPr>
              <w:pStyle w:val="TAL"/>
              <w:rPr>
                <w:sz w:val="16"/>
                <w:szCs w:val="16"/>
              </w:rPr>
            </w:pPr>
            <w:r w:rsidRPr="0023731E">
              <w:rPr>
                <w:sz w:val="16"/>
                <w:szCs w:val="16"/>
              </w:rPr>
              <w:t>22.261 CR0754R1; 22.261 CR0751R1; 22.261 CR0752R1; 22.261 CR0753R1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4F6AB3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613F13D" w14:textId="77777777" w:rsidR="00C521B3" w:rsidRPr="0023731E" w:rsidRDefault="00C521B3" w:rsidP="00015975">
            <w:pPr>
              <w:pStyle w:val="TAL"/>
              <w:rPr>
                <w:sz w:val="16"/>
                <w:szCs w:val="16"/>
              </w:rPr>
            </w:pPr>
            <w:r w:rsidRPr="0023731E">
              <w:rPr>
                <w:sz w:val="16"/>
                <w:szCs w:val="16"/>
              </w:rPr>
              <w:t>Approved</w:t>
            </w:r>
          </w:p>
        </w:tc>
      </w:tr>
      <w:tr w:rsidR="00C521B3" w14:paraId="66C99B4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66C1BA" w14:textId="77777777" w:rsidR="00C521B3" w:rsidRPr="0023731E" w:rsidRDefault="00C521B3" w:rsidP="00015975">
            <w:pPr>
              <w:pStyle w:val="TAL"/>
              <w:rPr>
                <w:sz w:val="16"/>
                <w:szCs w:val="16"/>
              </w:rPr>
            </w:pPr>
            <w:r w:rsidRPr="0023731E">
              <w:rPr>
                <w:sz w:val="16"/>
                <w:szCs w:val="16"/>
              </w:rPr>
              <w:t>SP-231395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22D630" w14:textId="77777777" w:rsidR="00C521B3" w:rsidRPr="0023731E" w:rsidRDefault="00C521B3" w:rsidP="00015975">
            <w:pPr>
              <w:pStyle w:val="TAL"/>
              <w:rPr>
                <w:sz w:val="16"/>
                <w:szCs w:val="16"/>
              </w:rPr>
            </w:pPr>
            <w:r w:rsidRPr="0023731E">
              <w:rPr>
                <w:sz w:val="16"/>
                <w:szCs w:val="16"/>
              </w:rPr>
              <w:t>Stage 1 CRs on Railways-related items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7FAC33"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FE2CA4" w14:textId="77777777" w:rsidR="00C521B3" w:rsidRPr="0023731E" w:rsidRDefault="00C521B3" w:rsidP="00015975">
            <w:pPr>
              <w:pStyle w:val="TAL"/>
              <w:rPr>
                <w:sz w:val="16"/>
                <w:szCs w:val="16"/>
              </w:rPr>
            </w:pPr>
            <w:r w:rsidRPr="0023731E">
              <w:rPr>
                <w:sz w:val="16"/>
                <w:szCs w:val="16"/>
              </w:rPr>
              <w:t>22.280 CR0167R2; 22.280 CR0166R2; 22.280 CR0167R3; 22.179 CR0078R2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503833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CCD30E" w14:textId="77777777" w:rsidR="00C521B3" w:rsidRPr="0023731E" w:rsidRDefault="00C521B3" w:rsidP="00015975">
            <w:pPr>
              <w:pStyle w:val="TAL"/>
              <w:rPr>
                <w:sz w:val="16"/>
                <w:szCs w:val="16"/>
              </w:rPr>
            </w:pPr>
            <w:r w:rsidRPr="0023731E">
              <w:rPr>
                <w:sz w:val="16"/>
                <w:szCs w:val="16"/>
              </w:rPr>
              <w:t>Approved</w:t>
            </w:r>
          </w:p>
        </w:tc>
      </w:tr>
      <w:tr w:rsidR="00C521B3" w14:paraId="3194198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56A871" w14:textId="77777777" w:rsidR="00C521B3" w:rsidRPr="0023731E" w:rsidRDefault="00C521B3" w:rsidP="00015975">
            <w:pPr>
              <w:pStyle w:val="TAL"/>
              <w:rPr>
                <w:sz w:val="16"/>
                <w:szCs w:val="16"/>
              </w:rPr>
            </w:pPr>
            <w:r w:rsidRPr="0023731E">
              <w:rPr>
                <w:sz w:val="16"/>
                <w:szCs w:val="16"/>
              </w:rPr>
              <w:t>SP-231319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88D2FE" w14:textId="77777777" w:rsidR="00C521B3" w:rsidRPr="0023731E" w:rsidRDefault="00C521B3" w:rsidP="00015975">
            <w:pPr>
              <w:pStyle w:val="TAL"/>
              <w:rPr>
                <w:sz w:val="16"/>
                <w:szCs w:val="16"/>
              </w:rPr>
            </w:pPr>
            <w:r w:rsidRPr="0023731E">
              <w:rPr>
                <w:sz w:val="16"/>
                <w:szCs w:val="16"/>
              </w:rPr>
              <w:t>Rel-16 CRs on Enhancements to the Service-Based 5G System Architecture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1308E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4878D5" w14:textId="77777777" w:rsidR="00C521B3" w:rsidRPr="0023731E" w:rsidRDefault="00C521B3" w:rsidP="00015975">
            <w:pPr>
              <w:pStyle w:val="TAL"/>
              <w:rPr>
                <w:sz w:val="16"/>
                <w:szCs w:val="16"/>
              </w:rPr>
            </w:pPr>
            <w:r w:rsidRPr="0023731E">
              <w:rPr>
                <w:sz w:val="16"/>
                <w:szCs w:val="16"/>
              </w:rPr>
              <w:t>33.501 CR1840; 33.501 CR1841; 33.501 CR1845; 33.310 CR0184; 33.310 CR0185; 33.310 CR0186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5035B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E2A232B" w14:textId="77777777" w:rsidR="00C521B3" w:rsidRPr="0023731E" w:rsidRDefault="00C521B3" w:rsidP="00015975">
            <w:pPr>
              <w:pStyle w:val="TAL"/>
              <w:rPr>
                <w:sz w:val="16"/>
                <w:szCs w:val="16"/>
              </w:rPr>
            </w:pPr>
            <w:r w:rsidRPr="0023731E">
              <w:rPr>
                <w:sz w:val="16"/>
                <w:szCs w:val="16"/>
              </w:rPr>
              <w:t>Approved</w:t>
            </w:r>
          </w:p>
        </w:tc>
      </w:tr>
      <w:tr w:rsidR="00C521B3" w14:paraId="02C7978F"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A492C9" w14:textId="77777777" w:rsidR="00C521B3" w:rsidRPr="0023731E" w:rsidRDefault="00C521B3" w:rsidP="00015975">
            <w:pPr>
              <w:pStyle w:val="TAL"/>
              <w:rPr>
                <w:sz w:val="16"/>
                <w:szCs w:val="16"/>
              </w:rPr>
            </w:pPr>
            <w:r w:rsidRPr="0023731E">
              <w:rPr>
                <w:sz w:val="16"/>
                <w:szCs w:val="16"/>
              </w:rPr>
              <w:t>SP-231242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9FDFB7" w14:textId="77777777" w:rsidR="00C521B3" w:rsidRPr="0023731E" w:rsidRDefault="00C521B3" w:rsidP="00015975">
            <w:pPr>
              <w:pStyle w:val="TAL"/>
              <w:rPr>
                <w:sz w:val="16"/>
                <w:szCs w:val="16"/>
              </w:rPr>
            </w:pPr>
            <w:r w:rsidRPr="0023731E">
              <w:rPr>
                <w:sz w:val="16"/>
                <w:szCs w:val="16"/>
              </w:rPr>
              <w:t>SA WG2 CRs on eNA_Ph2 (Rel-17, Rel-18)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56603F" w14:textId="77777777" w:rsidR="00C521B3" w:rsidRPr="0023731E" w:rsidRDefault="00C521B3" w:rsidP="00015975">
            <w:pPr>
              <w:pStyle w:val="TAL"/>
              <w:rPr>
                <w:sz w:val="16"/>
                <w:szCs w:val="16"/>
              </w:rPr>
            </w:pPr>
            <w:r w:rsidRPr="0023731E">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B738E3" w14:textId="77777777" w:rsidR="00C521B3" w:rsidRPr="0023731E" w:rsidRDefault="00C521B3" w:rsidP="00015975">
            <w:pPr>
              <w:pStyle w:val="TAL"/>
              <w:rPr>
                <w:sz w:val="16"/>
                <w:szCs w:val="16"/>
              </w:rPr>
            </w:pPr>
            <w:r w:rsidRPr="0023731E">
              <w:rPr>
                <w:sz w:val="16"/>
                <w:szCs w:val="16"/>
              </w:rPr>
              <w:t>23.288 CR0935; 23.288 CR0960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0E3AC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1F2983F" w14:textId="77777777" w:rsidR="00C521B3" w:rsidRPr="0023731E" w:rsidRDefault="00C521B3" w:rsidP="00015975">
            <w:pPr>
              <w:pStyle w:val="TAL"/>
              <w:rPr>
                <w:sz w:val="16"/>
                <w:szCs w:val="16"/>
              </w:rPr>
            </w:pPr>
            <w:r w:rsidRPr="0023731E">
              <w:rPr>
                <w:sz w:val="16"/>
                <w:szCs w:val="16"/>
              </w:rPr>
              <w:t>Approved</w:t>
            </w:r>
          </w:p>
        </w:tc>
      </w:tr>
      <w:tr w:rsidR="00C521B3" w14:paraId="3DA21BC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0E075D" w14:textId="77777777" w:rsidR="00C521B3" w:rsidRPr="0023731E" w:rsidRDefault="00C521B3" w:rsidP="00015975">
            <w:pPr>
              <w:pStyle w:val="TAL"/>
              <w:rPr>
                <w:sz w:val="16"/>
                <w:szCs w:val="16"/>
              </w:rPr>
            </w:pPr>
            <w:r w:rsidRPr="0023731E">
              <w:rPr>
                <w:sz w:val="16"/>
                <w:szCs w:val="16"/>
              </w:rPr>
              <w:t>SP-231396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B3D6064" w14:textId="77777777" w:rsidR="00C521B3" w:rsidRPr="0023731E" w:rsidRDefault="00C521B3" w:rsidP="00015975">
            <w:pPr>
              <w:pStyle w:val="TAL"/>
              <w:rPr>
                <w:sz w:val="16"/>
                <w:szCs w:val="16"/>
              </w:rPr>
            </w:pPr>
            <w:r w:rsidRPr="0023731E">
              <w:rPr>
                <w:sz w:val="16"/>
                <w:szCs w:val="16"/>
              </w:rPr>
              <w:t>CR Pack on 5GMS3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A7B27F"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7787A2" w14:textId="77777777" w:rsidR="00C521B3" w:rsidRPr="0023731E" w:rsidRDefault="00C521B3" w:rsidP="00015975">
            <w:pPr>
              <w:pStyle w:val="TAL"/>
              <w:rPr>
                <w:sz w:val="16"/>
                <w:szCs w:val="16"/>
              </w:rPr>
            </w:pPr>
            <w:r w:rsidRPr="0023731E">
              <w:rPr>
                <w:sz w:val="16"/>
                <w:szCs w:val="16"/>
              </w:rPr>
              <w:t>26.512 CR0060R2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9B0EFE" w14:textId="77777777" w:rsidR="00C521B3" w:rsidRPr="0023731E" w:rsidRDefault="00C521B3" w:rsidP="00015975">
            <w:pPr>
              <w:pStyle w:val="TAL"/>
              <w:rPr>
                <w:sz w:val="16"/>
                <w:szCs w:val="16"/>
              </w:rPr>
            </w:pPr>
            <w:r w:rsidRPr="0023731E">
              <w:rPr>
                <w:sz w:val="16"/>
                <w:szCs w:val="16"/>
              </w:rPr>
              <w:t>Proposed updated to 26.512 CR0060R2 in SP-231382. This CR was replaced by SP-231761 and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39B0882" w14:textId="77777777" w:rsidR="00C521B3" w:rsidRPr="0023731E" w:rsidRDefault="00C521B3" w:rsidP="00015975">
            <w:pPr>
              <w:pStyle w:val="TAL"/>
              <w:rPr>
                <w:sz w:val="16"/>
                <w:szCs w:val="16"/>
              </w:rPr>
            </w:pPr>
            <w:r w:rsidRPr="0023731E">
              <w:rPr>
                <w:sz w:val="16"/>
                <w:szCs w:val="16"/>
              </w:rPr>
              <w:t>Noted</w:t>
            </w:r>
          </w:p>
        </w:tc>
      </w:tr>
      <w:tr w:rsidR="00C521B3" w14:paraId="0B6D44B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114046" w14:textId="77777777" w:rsidR="00C521B3" w:rsidRPr="0023731E" w:rsidRDefault="00C521B3" w:rsidP="00015975">
            <w:pPr>
              <w:pStyle w:val="TAL"/>
              <w:rPr>
                <w:sz w:val="16"/>
                <w:szCs w:val="16"/>
              </w:rPr>
            </w:pPr>
            <w:r w:rsidRPr="0023731E">
              <w:rPr>
                <w:sz w:val="16"/>
                <w:szCs w:val="16"/>
              </w:rPr>
              <w:t>SP-231397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DB64C5" w14:textId="77777777" w:rsidR="00C521B3" w:rsidRPr="0023731E" w:rsidRDefault="00C521B3" w:rsidP="00015975">
            <w:pPr>
              <w:pStyle w:val="TAL"/>
              <w:rPr>
                <w:sz w:val="16"/>
                <w:szCs w:val="16"/>
              </w:rPr>
            </w:pPr>
            <w:r w:rsidRPr="0023731E">
              <w:rPr>
                <w:sz w:val="16"/>
                <w:szCs w:val="16"/>
              </w:rPr>
              <w:t xml:space="preserve">Stage 1 CRs on </w:t>
            </w:r>
            <w:proofErr w:type="spellStart"/>
            <w:r w:rsidRPr="0023731E">
              <w:rPr>
                <w:sz w:val="16"/>
                <w:szCs w:val="16"/>
              </w:rPr>
              <w:t>FS_Sensing</w:t>
            </w:r>
            <w:proofErr w:type="spellEnd"/>
            <w:r w:rsidRPr="0023731E">
              <w:rPr>
                <w:sz w:val="16"/>
                <w:szCs w:val="16"/>
              </w:rPr>
              <w:t xml:space="preserve"> &amp; Sensing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B59AE8" w14:textId="77777777" w:rsidR="00C521B3" w:rsidRPr="0023731E" w:rsidRDefault="00C521B3" w:rsidP="00015975">
            <w:pPr>
              <w:pStyle w:val="TAL"/>
              <w:rPr>
                <w:sz w:val="16"/>
                <w:szCs w:val="16"/>
              </w:rPr>
            </w:pPr>
            <w:r w:rsidRPr="0023731E">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0478BD" w14:textId="77777777" w:rsidR="00C521B3" w:rsidRPr="0023731E" w:rsidRDefault="00C521B3" w:rsidP="00015975">
            <w:pPr>
              <w:pStyle w:val="TAL"/>
              <w:rPr>
                <w:sz w:val="16"/>
                <w:szCs w:val="16"/>
              </w:rPr>
            </w:pPr>
            <w:r w:rsidRPr="0023731E">
              <w:rPr>
                <w:sz w:val="16"/>
                <w:szCs w:val="16"/>
              </w:rPr>
              <w:t>22.837 CR0018R1; 22.837 CR0017R1; 22.261 CR0735R2; 22.837 CR0019R4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8EF4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0208A7A" w14:textId="77777777" w:rsidR="00C521B3" w:rsidRPr="0023731E" w:rsidRDefault="00C521B3" w:rsidP="00015975">
            <w:pPr>
              <w:pStyle w:val="TAL"/>
              <w:rPr>
                <w:sz w:val="16"/>
                <w:szCs w:val="16"/>
              </w:rPr>
            </w:pPr>
            <w:r w:rsidRPr="0023731E">
              <w:rPr>
                <w:sz w:val="16"/>
                <w:szCs w:val="16"/>
              </w:rPr>
              <w:t>Approved</w:t>
            </w:r>
          </w:p>
        </w:tc>
      </w:tr>
      <w:tr w:rsidR="00C521B3" w14:paraId="34DD263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F0C9A8" w14:textId="77777777" w:rsidR="00C521B3" w:rsidRPr="0023731E" w:rsidRDefault="00C521B3" w:rsidP="00015975">
            <w:pPr>
              <w:pStyle w:val="TAL"/>
              <w:rPr>
                <w:sz w:val="16"/>
                <w:szCs w:val="16"/>
              </w:rPr>
            </w:pPr>
            <w:r w:rsidRPr="0023731E">
              <w:rPr>
                <w:sz w:val="16"/>
                <w:szCs w:val="16"/>
              </w:rPr>
              <w:t>SP-231372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5753B4D" w14:textId="77777777" w:rsidR="00C521B3" w:rsidRPr="0023731E" w:rsidRDefault="00C521B3" w:rsidP="00015975">
            <w:pPr>
              <w:pStyle w:val="TAL"/>
              <w:rPr>
                <w:sz w:val="16"/>
                <w:szCs w:val="16"/>
              </w:rPr>
            </w:pPr>
            <w:r w:rsidRPr="0023731E">
              <w:rPr>
                <w:sz w:val="16"/>
                <w:szCs w:val="16"/>
              </w:rPr>
              <w:t xml:space="preserve">CR Pack on </w:t>
            </w:r>
            <w:proofErr w:type="spellStart"/>
            <w:r w:rsidRPr="0023731E">
              <w:rPr>
                <w:sz w:val="16"/>
                <w:szCs w:val="16"/>
              </w:rPr>
              <w:t>FS_XRTraffic</w:t>
            </w:r>
            <w:proofErr w:type="spellEnd"/>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70C9D3"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FB56C2" w14:textId="77777777" w:rsidR="00C521B3" w:rsidRPr="0023731E" w:rsidRDefault="00C521B3" w:rsidP="00015975">
            <w:pPr>
              <w:pStyle w:val="TAL"/>
              <w:rPr>
                <w:sz w:val="16"/>
                <w:szCs w:val="16"/>
              </w:rPr>
            </w:pPr>
            <w:r w:rsidRPr="0023731E">
              <w:rPr>
                <w:sz w:val="16"/>
                <w:szCs w:val="16"/>
              </w:rPr>
              <w:t>26.925 CR0004; 26.926 CR0001R2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3BFF4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BE4156" w14:textId="77777777" w:rsidR="00C521B3" w:rsidRPr="0023731E" w:rsidRDefault="00C521B3" w:rsidP="00015975">
            <w:pPr>
              <w:pStyle w:val="TAL"/>
              <w:rPr>
                <w:sz w:val="16"/>
                <w:szCs w:val="16"/>
              </w:rPr>
            </w:pPr>
            <w:r w:rsidRPr="0023731E">
              <w:rPr>
                <w:sz w:val="16"/>
                <w:szCs w:val="16"/>
              </w:rPr>
              <w:t>Approved</w:t>
            </w:r>
          </w:p>
        </w:tc>
      </w:tr>
      <w:tr w:rsidR="00C521B3" w14:paraId="00059D5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1082CC" w14:textId="77777777" w:rsidR="00C521B3" w:rsidRPr="0023731E" w:rsidRDefault="00C521B3" w:rsidP="00015975">
            <w:pPr>
              <w:pStyle w:val="TAL"/>
              <w:rPr>
                <w:sz w:val="16"/>
                <w:szCs w:val="16"/>
              </w:rPr>
            </w:pPr>
            <w:r w:rsidRPr="0023731E">
              <w:rPr>
                <w:sz w:val="16"/>
                <w:szCs w:val="16"/>
              </w:rPr>
              <w:t>SP-231327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768C06" w14:textId="77777777" w:rsidR="00C521B3" w:rsidRPr="0023731E" w:rsidRDefault="00C521B3" w:rsidP="00015975">
            <w:pPr>
              <w:pStyle w:val="TAL"/>
              <w:rPr>
                <w:sz w:val="16"/>
                <w:szCs w:val="16"/>
              </w:rPr>
            </w:pPr>
            <w:r w:rsidRPr="0023731E">
              <w:rPr>
                <w:sz w:val="16"/>
                <w:szCs w:val="16"/>
              </w:rPr>
              <w:t>Rel-18 CRs on Study on Security of Edge Computing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E699B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A32180" w14:textId="77777777" w:rsidR="00C521B3" w:rsidRPr="0023731E" w:rsidRDefault="00C521B3" w:rsidP="00015975">
            <w:pPr>
              <w:pStyle w:val="TAL"/>
              <w:rPr>
                <w:sz w:val="16"/>
                <w:szCs w:val="16"/>
              </w:rPr>
            </w:pPr>
            <w:r w:rsidRPr="0023731E">
              <w:rPr>
                <w:sz w:val="16"/>
                <w:szCs w:val="16"/>
              </w:rPr>
              <w:t>33.739 CR0002; 33.739 CR0001R1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48EB3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73796B" w14:textId="77777777" w:rsidR="00C521B3" w:rsidRPr="0023731E" w:rsidRDefault="00C521B3" w:rsidP="00015975">
            <w:pPr>
              <w:pStyle w:val="TAL"/>
              <w:rPr>
                <w:sz w:val="16"/>
                <w:szCs w:val="16"/>
              </w:rPr>
            </w:pPr>
            <w:r w:rsidRPr="0023731E">
              <w:rPr>
                <w:sz w:val="16"/>
                <w:szCs w:val="16"/>
              </w:rPr>
              <w:t>Approved</w:t>
            </w:r>
          </w:p>
        </w:tc>
      </w:tr>
      <w:tr w:rsidR="00C521B3" w14:paraId="112550E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71F788" w14:textId="77777777" w:rsidR="00C521B3" w:rsidRPr="0023731E" w:rsidRDefault="00C521B3" w:rsidP="00015975">
            <w:pPr>
              <w:pStyle w:val="TAL"/>
              <w:rPr>
                <w:sz w:val="16"/>
                <w:szCs w:val="16"/>
              </w:rPr>
            </w:pPr>
            <w:r w:rsidRPr="0023731E">
              <w:rPr>
                <w:sz w:val="16"/>
                <w:szCs w:val="16"/>
              </w:rPr>
              <w:t>SP-231322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9320FF3" w14:textId="77777777" w:rsidR="00C521B3" w:rsidRPr="0023731E" w:rsidRDefault="00C521B3" w:rsidP="00015975">
            <w:pPr>
              <w:pStyle w:val="TAL"/>
              <w:rPr>
                <w:sz w:val="16"/>
                <w:szCs w:val="16"/>
              </w:rPr>
            </w:pPr>
            <w:r w:rsidRPr="0023731E">
              <w:rPr>
                <w:sz w:val="16"/>
                <w:szCs w:val="16"/>
              </w:rPr>
              <w:t>Rel-18 CRs on Proximity based Services in 5GS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9AA22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4AEFC8" w14:textId="77777777" w:rsidR="00C521B3" w:rsidRPr="0023731E" w:rsidRDefault="00C521B3" w:rsidP="00015975">
            <w:pPr>
              <w:pStyle w:val="TAL"/>
              <w:rPr>
                <w:sz w:val="16"/>
                <w:szCs w:val="16"/>
              </w:rPr>
            </w:pPr>
            <w:r w:rsidRPr="0023731E">
              <w:rPr>
                <w:sz w:val="16"/>
                <w:szCs w:val="16"/>
              </w:rPr>
              <w:t>33.503 CR0144; 33.503 CR0135R1; 33.503 CR0132R1; 33.503 CR0149R1; 33.503 CR0124R1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DDA8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848669" w14:textId="77777777" w:rsidR="00C521B3" w:rsidRPr="0023731E" w:rsidRDefault="00C521B3" w:rsidP="00015975">
            <w:pPr>
              <w:pStyle w:val="TAL"/>
              <w:rPr>
                <w:sz w:val="16"/>
                <w:szCs w:val="16"/>
              </w:rPr>
            </w:pPr>
            <w:r w:rsidRPr="0023731E">
              <w:rPr>
                <w:sz w:val="16"/>
                <w:szCs w:val="16"/>
              </w:rPr>
              <w:t>Approved</w:t>
            </w:r>
          </w:p>
        </w:tc>
      </w:tr>
      <w:tr w:rsidR="00C521B3" w14:paraId="0A81B3E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F9C55F9" w14:textId="77777777" w:rsidR="00C521B3" w:rsidRPr="0023731E" w:rsidRDefault="00C521B3" w:rsidP="00015975">
            <w:pPr>
              <w:pStyle w:val="TAL"/>
              <w:rPr>
                <w:sz w:val="16"/>
                <w:szCs w:val="16"/>
              </w:rPr>
            </w:pPr>
            <w:r w:rsidRPr="0023731E">
              <w:rPr>
                <w:sz w:val="16"/>
                <w:szCs w:val="16"/>
              </w:rPr>
              <w:t>SP-231323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9B1EEE" w14:textId="77777777" w:rsidR="00C521B3" w:rsidRPr="0023731E" w:rsidRDefault="00C521B3" w:rsidP="00015975">
            <w:pPr>
              <w:pStyle w:val="TAL"/>
              <w:rPr>
                <w:sz w:val="16"/>
                <w:szCs w:val="16"/>
              </w:rPr>
            </w:pPr>
            <w:r w:rsidRPr="0023731E">
              <w:rPr>
                <w:sz w:val="16"/>
                <w:szCs w:val="16"/>
              </w:rPr>
              <w:t>Rel-17 CRs on Multicast-broadcast services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FE5266"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ABE6E7" w14:textId="77777777" w:rsidR="00C521B3" w:rsidRPr="0023731E" w:rsidRDefault="00C521B3" w:rsidP="00015975">
            <w:pPr>
              <w:pStyle w:val="TAL"/>
              <w:rPr>
                <w:sz w:val="16"/>
                <w:szCs w:val="16"/>
              </w:rPr>
            </w:pPr>
            <w:r w:rsidRPr="0023731E">
              <w:rPr>
                <w:sz w:val="16"/>
                <w:szCs w:val="16"/>
              </w:rPr>
              <w:t>33.501 CR1882R1; 33.501 CR1883R1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C5E9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390866B" w14:textId="77777777" w:rsidR="00C521B3" w:rsidRPr="0023731E" w:rsidRDefault="00C521B3" w:rsidP="00015975">
            <w:pPr>
              <w:pStyle w:val="TAL"/>
              <w:rPr>
                <w:sz w:val="16"/>
                <w:szCs w:val="16"/>
              </w:rPr>
            </w:pPr>
            <w:r w:rsidRPr="0023731E">
              <w:rPr>
                <w:sz w:val="16"/>
                <w:szCs w:val="16"/>
              </w:rPr>
              <w:t>Approved</w:t>
            </w:r>
          </w:p>
        </w:tc>
      </w:tr>
      <w:tr w:rsidR="00C521B3" w14:paraId="7D15705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CE06B15" w14:textId="77777777" w:rsidR="00C521B3" w:rsidRPr="0023731E" w:rsidRDefault="00C521B3" w:rsidP="00015975">
            <w:pPr>
              <w:pStyle w:val="TAL"/>
              <w:rPr>
                <w:sz w:val="16"/>
                <w:szCs w:val="16"/>
              </w:rPr>
            </w:pPr>
            <w:r w:rsidRPr="0023731E">
              <w:rPr>
                <w:sz w:val="16"/>
                <w:szCs w:val="16"/>
              </w:rPr>
              <w:t>SP-231321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78D241" w14:textId="77777777" w:rsidR="00C521B3" w:rsidRPr="0023731E" w:rsidRDefault="00C521B3" w:rsidP="00015975">
            <w:pPr>
              <w:pStyle w:val="TAL"/>
              <w:rPr>
                <w:sz w:val="16"/>
                <w:szCs w:val="16"/>
              </w:rPr>
            </w:pPr>
            <w:r w:rsidRPr="0023731E">
              <w:rPr>
                <w:sz w:val="16"/>
                <w:szCs w:val="16"/>
              </w:rPr>
              <w:t>Rel-17 CRs on Proximity based Services in 5GS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E26E85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AC64EB" w14:textId="77777777" w:rsidR="00C521B3" w:rsidRPr="0023731E" w:rsidRDefault="00C521B3" w:rsidP="00015975">
            <w:pPr>
              <w:pStyle w:val="TAL"/>
              <w:rPr>
                <w:sz w:val="16"/>
                <w:szCs w:val="16"/>
              </w:rPr>
            </w:pPr>
            <w:r w:rsidRPr="0023731E">
              <w:rPr>
                <w:sz w:val="16"/>
                <w:szCs w:val="16"/>
              </w:rPr>
              <w:t>33.503 CR0130; 33.503 CR0131; 33.503 CR0137; 33.503 CR0140R1; 33.503 CR0133R1; 33.503 CR0134R1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A842E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F1B1585" w14:textId="77777777" w:rsidR="00C521B3" w:rsidRPr="0023731E" w:rsidRDefault="00C521B3" w:rsidP="00015975">
            <w:pPr>
              <w:pStyle w:val="TAL"/>
              <w:rPr>
                <w:sz w:val="16"/>
                <w:szCs w:val="16"/>
              </w:rPr>
            </w:pPr>
            <w:r w:rsidRPr="0023731E">
              <w:rPr>
                <w:sz w:val="16"/>
                <w:szCs w:val="16"/>
              </w:rPr>
              <w:t>Approved</w:t>
            </w:r>
          </w:p>
        </w:tc>
      </w:tr>
      <w:tr w:rsidR="00C521B3" w14:paraId="2419A1C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83E8DD" w14:textId="77777777" w:rsidR="00C521B3" w:rsidRPr="0023731E" w:rsidRDefault="00C521B3" w:rsidP="00015975">
            <w:pPr>
              <w:pStyle w:val="TAL"/>
              <w:rPr>
                <w:sz w:val="16"/>
                <w:szCs w:val="16"/>
              </w:rPr>
            </w:pPr>
            <w:r w:rsidRPr="0023731E">
              <w:rPr>
                <w:sz w:val="16"/>
                <w:szCs w:val="16"/>
              </w:rPr>
              <w:t>SP-231379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893ABA" w14:textId="77777777" w:rsidR="00C521B3" w:rsidRPr="0023731E" w:rsidRDefault="00C521B3" w:rsidP="00015975">
            <w:pPr>
              <w:pStyle w:val="TAL"/>
              <w:rPr>
                <w:sz w:val="16"/>
                <w:szCs w:val="16"/>
              </w:rPr>
            </w:pPr>
            <w:r w:rsidRPr="0023731E">
              <w:rPr>
                <w:sz w:val="16"/>
                <w:szCs w:val="16"/>
              </w:rPr>
              <w:t>CR Pack on 5GMS_Pro_Ph2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89EE69C" w14:textId="77777777" w:rsidR="00C521B3" w:rsidRPr="0023731E" w:rsidRDefault="00C521B3" w:rsidP="00015975">
            <w:pPr>
              <w:pStyle w:val="TAL"/>
              <w:rPr>
                <w:sz w:val="16"/>
                <w:szCs w:val="16"/>
              </w:rPr>
            </w:pPr>
            <w:r w:rsidRPr="0023731E">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301BE05" w14:textId="77777777" w:rsidR="00C521B3" w:rsidRPr="0023731E" w:rsidRDefault="00C521B3" w:rsidP="00015975">
            <w:pPr>
              <w:pStyle w:val="TAL"/>
              <w:rPr>
                <w:sz w:val="16"/>
                <w:szCs w:val="16"/>
              </w:rPr>
            </w:pPr>
            <w:r w:rsidRPr="0023731E">
              <w:rPr>
                <w:sz w:val="16"/>
                <w:szCs w:val="16"/>
              </w:rPr>
              <w:t>26.512 CR0041R3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E3AD5E" w14:textId="77777777" w:rsidR="00C521B3" w:rsidRPr="0023731E" w:rsidRDefault="00C521B3" w:rsidP="00015975">
            <w:pPr>
              <w:pStyle w:val="TAL"/>
              <w:rPr>
                <w:sz w:val="16"/>
                <w:szCs w:val="16"/>
              </w:rPr>
            </w:pPr>
            <w:r w:rsidRPr="0023731E">
              <w:rPr>
                <w:sz w:val="16"/>
                <w:szCs w:val="16"/>
              </w:rPr>
              <w:t>Revision proposed in SP-231229. This CR was revised by a company CR. This CR Pack was noted.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D7ECA0A" w14:textId="77777777" w:rsidR="00C521B3" w:rsidRPr="0023731E" w:rsidRDefault="00C521B3" w:rsidP="00015975">
            <w:pPr>
              <w:pStyle w:val="TAL"/>
              <w:rPr>
                <w:sz w:val="16"/>
                <w:szCs w:val="16"/>
              </w:rPr>
            </w:pPr>
            <w:r w:rsidRPr="0023731E">
              <w:rPr>
                <w:sz w:val="16"/>
                <w:szCs w:val="16"/>
              </w:rPr>
              <w:t>Noted</w:t>
            </w:r>
          </w:p>
        </w:tc>
      </w:tr>
      <w:tr w:rsidR="00C521B3" w14:paraId="4C6634B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5FEEFE" w14:textId="77777777" w:rsidR="00C521B3" w:rsidRPr="0023731E" w:rsidRDefault="00C521B3" w:rsidP="00015975">
            <w:pPr>
              <w:pStyle w:val="TAL"/>
              <w:rPr>
                <w:sz w:val="16"/>
                <w:szCs w:val="16"/>
              </w:rPr>
            </w:pPr>
            <w:r w:rsidRPr="0023731E">
              <w:rPr>
                <w:sz w:val="16"/>
                <w:szCs w:val="16"/>
              </w:rPr>
              <w:t>SP-231342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603362" w14:textId="77777777" w:rsidR="00C521B3" w:rsidRPr="0023731E" w:rsidRDefault="00C521B3" w:rsidP="00015975">
            <w:pPr>
              <w:pStyle w:val="TAL"/>
              <w:rPr>
                <w:sz w:val="16"/>
                <w:szCs w:val="16"/>
              </w:rPr>
            </w:pPr>
            <w:r w:rsidRPr="0023731E">
              <w:rPr>
                <w:sz w:val="16"/>
                <w:szCs w:val="16"/>
              </w:rPr>
              <w:t>Rel-17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A9FF76A"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E37BEC" w14:textId="77777777" w:rsidR="00C521B3" w:rsidRPr="0023731E" w:rsidRDefault="00C521B3" w:rsidP="00015975">
            <w:pPr>
              <w:pStyle w:val="TAL"/>
              <w:rPr>
                <w:sz w:val="16"/>
                <w:szCs w:val="16"/>
              </w:rPr>
            </w:pPr>
            <w:r w:rsidRPr="0023731E">
              <w:rPr>
                <w:sz w:val="16"/>
                <w:szCs w:val="16"/>
              </w:rPr>
              <w:t>33.501 CR1826; 33.501 CR1827; 33.501 CR1873; 33.501 CR1874; 33.501 CR1875; 33.501 CR1876; 33.501 CR1878R1; 33.501 CR1879R1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15BB1D"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3B83216" w14:textId="77777777" w:rsidR="00C521B3" w:rsidRPr="0023731E" w:rsidRDefault="00C521B3" w:rsidP="00015975">
            <w:pPr>
              <w:pStyle w:val="TAL"/>
              <w:rPr>
                <w:sz w:val="16"/>
                <w:szCs w:val="16"/>
              </w:rPr>
            </w:pPr>
            <w:r w:rsidRPr="0023731E">
              <w:rPr>
                <w:sz w:val="16"/>
                <w:szCs w:val="16"/>
              </w:rPr>
              <w:t>Approved</w:t>
            </w:r>
          </w:p>
        </w:tc>
      </w:tr>
      <w:tr w:rsidR="00C521B3" w14:paraId="144CEEB8"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00DEDF" w14:textId="77777777" w:rsidR="00C521B3" w:rsidRPr="0023731E" w:rsidRDefault="00C521B3" w:rsidP="00015975">
            <w:pPr>
              <w:pStyle w:val="TAL"/>
              <w:rPr>
                <w:sz w:val="16"/>
                <w:szCs w:val="16"/>
              </w:rPr>
            </w:pPr>
            <w:r w:rsidRPr="0023731E">
              <w:rPr>
                <w:sz w:val="16"/>
                <w:szCs w:val="16"/>
              </w:rPr>
              <w:t>SP-231320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72BFB2" w14:textId="77777777" w:rsidR="00C521B3" w:rsidRPr="0023731E" w:rsidRDefault="00C521B3" w:rsidP="00015975">
            <w:pPr>
              <w:pStyle w:val="TAL"/>
              <w:rPr>
                <w:sz w:val="16"/>
                <w:szCs w:val="16"/>
              </w:rPr>
            </w:pPr>
            <w:r w:rsidRPr="0023731E">
              <w:rPr>
                <w:sz w:val="16"/>
                <w:szCs w:val="16"/>
              </w:rPr>
              <w:t>Rel-18 CRs on Enhancements to the Service-Based 5G System Architecture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30C95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A9A305" w14:textId="77777777" w:rsidR="00C521B3" w:rsidRPr="0023731E" w:rsidRDefault="00C521B3" w:rsidP="00015975">
            <w:pPr>
              <w:pStyle w:val="TAL"/>
              <w:rPr>
                <w:sz w:val="16"/>
                <w:szCs w:val="16"/>
              </w:rPr>
            </w:pPr>
            <w:r w:rsidRPr="0023731E">
              <w:rPr>
                <w:sz w:val="16"/>
                <w:szCs w:val="16"/>
              </w:rPr>
              <w:t>33.501 CR1842; 33.501 CR1843; 33.501 CR1844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DFAD11"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CFF2C21" w14:textId="77777777" w:rsidR="00C521B3" w:rsidRPr="0023731E" w:rsidRDefault="00C521B3" w:rsidP="00015975">
            <w:pPr>
              <w:pStyle w:val="TAL"/>
              <w:rPr>
                <w:sz w:val="16"/>
                <w:szCs w:val="16"/>
              </w:rPr>
            </w:pPr>
            <w:r w:rsidRPr="0023731E">
              <w:rPr>
                <w:sz w:val="16"/>
                <w:szCs w:val="16"/>
              </w:rPr>
              <w:t>Approved</w:t>
            </w:r>
          </w:p>
        </w:tc>
      </w:tr>
      <w:tr w:rsidR="00C521B3" w14:paraId="36D8113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66EBEB7" w14:textId="77777777" w:rsidR="00C521B3" w:rsidRPr="0023731E" w:rsidRDefault="00C521B3" w:rsidP="00015975">
            <w:pPr>
              <w:pStyle w:val="TAL"/>
              <w:rPr>
                <w:sz w:val="16"/>
                <w:szCs w:val="16"/>
              </w:rPr>
            </w:pPr>
            <w:r w:rsidRPr="0023731E">
              <w:rPr>
                <w:sz w:val="16"/>
                <w:szCs w:val="16"/>
              </w:rPr>
              <w:t>SP-231324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976353" w14:textId="77777777" w:rsidR="00C521B3" w:rsidRPr="0023731E" w:rsidRDefault="00C521B3" w:rsidP="00015975">
            <w:pPr>
              <w:pStyle w:val="TAL"/>
              <w:rPr>
                <w:sz w:val="16"/>
                <w:szCs w:val="16"/>
              </w:rPr>
            </w:pPr>
            <w:r w:rsidRPr="0023731E">
              <w:rPr>
                <w:sz w:val="16"/>
                <w:szCs w:val="16"/>
              </w:rPr>
              <w:t>Rel-18 CRs on Security aspects for 5WWC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CA2FC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96FFB0" w14:textId="77777777" w:rsidR="00C521B3" w:rsidRPr="0023731E" w:rsidRDefault="00C521B3" w:rsidP="00015975">
            <w:pPr>
              <w:pStyle w:val="TAL"/>
              <w:rPr>
                <w:sz w:val="16"/>
                <w:szCs w:val="16"/>
              </w:rPr>
            </w:pPr>
            <w:r w:rsidRPr="0023731E">
              <w:rPr>
                <w:sz w:val="16"/>
                <w:szCs w:val="16"/>
              </w:rPr>
              <w:t>33.501 CR1854; 33.501 CR1794R1; 33.501 CR1795R1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DBF77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2B0E1EC" w14:textId="77777777" w:rsidR="00C521B3" w:rsidRPr="0023731E" w:rsidRDefault="00C521B3" w:rsidP="00015975">
            <w:pPr>
              <w:pStyle w:val="TAL"/>
              <w:rPr>
                <w:sz w:val="16"/>
                <w:szCs w:val="16"/>
              </w:rPr>
            </w:pPr>
            <w:r w:rsidRPr="0023731E">
              <w:rPr>
                <w:sz w:val="16"/>
                <w:szCs w:val="16"/>
              </w:rPr>
              <w:t>Approved</w:t>
            </w:r>
          </w:p>
        </w:tc>
      </w:tr>
      <w:tr w:rsidR="00C521B3" w14:paraId="5404A31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88BAD" w14:textId="77777777" w:rsidR="00C521B3" w:rsidRPr="0023731E" w:rsidRDefault="00C521B3" w:rsidP="00015975">
            <w:pPr>
              <w:pStyle w:val="TAL"/>
              <w:rPr>
                <w:sz w:val="16"/>
                <w:szCs w:val="16"/>
              </w:rPr>
            </w:pPr>
            <w:r w:rsidRPr="0023731E">
              <w:rPr>
                <w:sz w:val="16"/>
                <w:szCs w:val="16"/>
              </w:rPr>
              <w:t>SP-231325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B31D87" w14:textId="77777777" w:rsidR="00C521B3" w:rsidRPr="0023731E" w:rsidRDefault="00C521B3" w:rsidP="00015975">
            <w:pPr>
              <w:pStyle w:val="TAL"/>
              <w:rPr>
                <w:sz w:val="16"/>
                <w:szCs w:val="16"/>
              </w:rPr>
            </w:pPr>
            <w:r w:rsidRPr="0023731E">
              <w:rPr>
                <w:sz w:val="16"/>
                <w:szCs w:val="16"/>
              </w:rPr>
              <w:t>Rel-18 CRs on Automated certificate management in SBA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48087EF"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EB7EAA" w14:textId="77777777" w:rsidR="00C521B3" w:rsidRPr="0023731E" w:rsidRDefault="00C521B3" w:rsidP="00015975">
            <w:pPr>
              <w:pStyle w:val="TAL"/>
              <w:rPr>
                <w:sz w:val="16"/>
                <w:szCs w:val="16"/>
              </w:rPr>
            </w:pPr>
            <w:r w:rsidRPr="0023731E">
              <w:rPr>
                <w:sz w:val="16"/>
                <w:szCs w:val="16"/>
              </w:rPr>
              <w:t>33.310 CR0171; 33.310 CR0172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672B5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AF7159A" w14:textId="77777777" w:rsidR="00C521B3" w:rsidRPr="0023731E" w:rsidRDefault="00C521B3" w:rsidP="00015975">
            <w:pPr>
              <w:pStyle w:val="TAL"/>
              <w:rPr>
                <w:sz w:val="16"/>
                <w:szCs w:val="16"/>
              </w:rPr>
            </w:pPr>
            <w:r w:rsidRPr="0023731E">
              <w:rPr>
                <w:sz w:val="16"/>
                <w:szCs w:val="16"/>
              </w:rPr>
              <w:t>Approved</w:t>
            </w:r>
          </w:p>
        </w:tc>
      </w:tr>
      <w:tr w:rsidR="00C521B3" w14:paraId="3177F90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F183A5" w14:textId="77777777" w:rsidR="00C521B3" w:rsidRPr="0023731E" w:rsidRDefault="00C521B3" w:rsidP="00015975">
            <w:pPr>
              <w:pStyle w:val="TAL"/>
              <w:rPr>
                <w:sz w:val="16"/>
                <w:szCs w:val="16"/>
              </w:rPr>
            </w:pPr>
            <w:r w:rsidRPr="0023731E">
              <w:rPr>
                <w:sz w:val="16"/>
                <w:szCs w:val="16"/>
              </w:rPr>
              <w:t>SP-231326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C54260F" w14:textId="77777777" w:rsidR="00C521B3" w:rsidRPr="0023731E" w:rsidRDefault="00C521B3" w:rsidP="00015975">
            <w:pPr>
              <w:pStyle w:val="TAL"/>
              <w:rPr>
                <w:sz w:val="16"/>
                <w:szCs w:val="16"/>
              </w:rPr>
            </w:pPr>
            <w:r w:rsidRPr="0023731E">
              <w:rPr>
                <w:sz w:val="16"/>
                <w:szCs w:val="16"/>
              </w:rPr>
              <w:t>Rel-17 CRs on Authentication and key management for applications based on 3GPP credential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44F47A"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63BCCC" w14:textId="77777777" w:rsidR="00C521B3" w:rsidRPr="0023731E" w:rsidRDefault="00C521B3" w:rsidP="00015975">
            <w:pPr>
              <w:pStyle w:val="TAL"/>
              <w:rPr>
                <w:sz w:val="16"/>
                <w:szCs w:val="16"/>
              </w:rPr>
            </w:pPr>
            <w:r w:rsidRPr="0023731E">
              <w:rPr>
                <w:sz w:val="16"/>
                <w:szCs w:val="16"/>
              </w:rPr>
              <w:t>33.535 CR0180R1; 33.535 CR0181R1; 33.535 CR0184R1; 33.535 CR0185R1; 33.535 CR0190R1; 33.535 CR0191R1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4E94B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9ACB3BC" w14:textId="77777777" w:rsidR="00C521B3" w:rsidRPr="0023731E" w:rsidRDefault="00C521B3" w:rsidP="00015975">
            <w:pPr>
              <w:pStyle w:val="TAL"/>
              <w:rPr>
                <w:sz w:val="16"/>
                <w:szCs w:val="16"/>
              </w:rPr>
            </w:pPr>
            <w:r w:rsidRPr="0023731E">
              <w:rPr>
                <w:sz w:val="16"/>
                <w:szCs w:val="16"/>
              </w:rPr>
              <w:t>Approved</w:t>
            </w:r>
          </w:p>
        </w:tc>
      </w:tr>
      <w:tr w:rsidR="00C521B3" w14:paraId="0CEE06E4"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29A6C0B" w14:textId="77777777" w:rsidR="00C521B3" w:rsidRPr="0023731E" w:rsidRDefault="00C521B3" w:rsidP="00015975">
            <w:pPr>
              <w:pStyle w:val="TAL"/>
              <w:rPr>
                <w:sz w:val="16"/>
                <w:szCs w:val="16"/>
              </w:rPr>
            </w:pPr>
            <w:r w:rsidRPr="0023731E">
              <w:rPr>
                <w:sz w:val="16"/>
                <w:szCs w:val="16"/>
              </w:rPr>
              <w:t>SP-231328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2FD9A8" w14:textId="77777777" w:rsidR="00C521B3" w:rsidRPr="0023731E" w:rsidRDefault="00C521B3" w:rsidP="00015975">
            <w:pPr>
              <w:pStyle w:val="TAL"/>
              <w:rPr>
                <w:sz w:val="16"/>
                <w:szCs w:val="16"/>
              </w:rPr>
            </w:pPr>
            <w:r w:rsidRPr="0023731E">
              <w:rPr>
                <w:sz w:val="16"/>
                <w:szCs w:val="16"/>
              </w:rPr>
              <w:t>Rel-18 CRs on Security Aspects of Support for Edge Computing in 5GC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BDDEF2"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1EA661" w14:textId="77777777" w:rsidR="00C521B3" w:rsidRPr="0023731E" w:rsidRDefault="00C521B3" w:rsidP="00015975">
            <w:pPr>
              <w:pStyle w:val="TAL"/>
              <w:rPr>
                <w:sz w:val="16"/>
                <w:szCs w:val="16"/>
              </w:rPr>
            </w:pPr>
            <w:r w:rsidRPr="0023731E">
              <w:rPr>
                <w:sz w:val="16"/>
                <w:szCs w:val="16"/>
              </w:rPr>
              <w:t>33.558 CR0017R1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E1C77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8AE9744" w14:textId="77777777" w:rsidR="00C521B3" w:rsidRPr="0023731E" w:rsidRDefault="00C521B3" w:rsidP="00015975">
            <w:pPr>
              <w:pStyle w:val="TAL"/>
              <w:rPr>
                <w:sz w:val="16"/>
                <w:szCs w:val="16"/>
              </w:rPr>
            </w:pPr>
            <w:r w:rsidRPr="0023731E">
              <w:rPr>
                <w:sz w:val="16"/>
                <w:szCs w:val="16"/>
              </w:rPr>
              <w:t>Approved</w:t>
            </w:r>
          </w:p>
        </w:tc>
      </w:tr>
      <w:tr w:rsidR="00C521B3" w14:paraId="56097D97"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8AFD9F" w14:textId="77777777" w:rsidR="00C521B3" w:rsidRPr="0023731E" w:rsidRDefault="00C521B3" w:rsidP="00015975">
            <w:pPr>
              <w:pStyle w:val="TAL"/>
              <w:rPr>
                <w:sz w:val="16"/>
                <w:szCs w:val="16"/>
              </w:rPr>
            </w:pPr>
            <w:r w:rsidRPr="0023731E">
              <w:rPr>
                <w:sz w:val="16"/>
                <w:szCs w:val="16"/>
              </w:rPr>
              <w:t>SP-231329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30775B" w14:textId="77777777" w:rsidR="00C521B3" w:rsidRPr="0023731E" w:rsidRDefault="00C521B3" w:rsidP="00015975">
            <w:pPr>
              <w:pStyle w:val="TAL"/>
              <w:rPr>
                <w:sz w:val="16"/>
                <w:szCs w:val="16"/>
              </w:rPr>
            </w:pPr>
            <w:r w:rsidRPr="0023731E">
              <w:rPr>
                <w:sz w:val="16"/>
                <w:szCs w:val="16"/>
              </w:rPr>
              <w:t>Rel-17 CRs on Security aspects of eNA_Ph2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5FB98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A5E0161" w14:textId="77777777" w:rsidR="00C521B3" w:rsidRPr="0023731E" w:rsidRDefault="00C521B3" w:rsidP="00015975">
            <w:pPr>
              <w:pStyle w:val="TAL"/>
              <w:rPr>
                <w:sz w:val="16"/>
                <w:szCs w:val="16"/>
              </w:rPr>
            </w:pPr>
            <w:r w:rsidRPr="0023731E">
              <w:rPr>
                <w:sz w:val="16"/>
                <w:szCs w:val="16"/>
              </w:rPr>
              <w:t>33.501 CR1807R1; 33.501 CR1804R1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367D80E"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1D8678E" w14:textId="77777777" w:rsidR="00C521B3" w:rsidRPr="0023731E" w:rsidRDefault="00C521B3" w:rsidP="00015975">
            <w:pPr>
              <w:pStyle w:val="TAL"/>
              <w:rPr>
                <w:sz w:val="16"/>
                <w:szCs w:val="16"/>
              </w:rPr>
            </w:pPr>
            <w:r w:rsidRPr="0023731E">
              <w:rPr>
                <w:sz w:val="16"/>
                <w:szCs w:val="16"/>
              </w:rPr>
              <w:t>Approved</w:t>
            </w:r>
          </w:p>
        </w:tc>
      </w:tr>
      <w:tr w:rsidR="00C521B3" w14:paraId="786E9692"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23DCE0" w14:textId="77777777" w:rsidR="00C521B3" w:rsidRPr="0023731E" w:rsidRDefault="00C521B3" w:rsidP="00015975">
            <w:pPr>
              <w:pStyle w:val="TAL"/>
              <w:rPr>
                <w:sz w:val="16"/>
                <w:szCs w:val="16"/>
              </w:rPr>
            </w:pPr>
            <w:r w:rsidRPr="0023731E">
              <w:rPr>
                <w:sz w:val="16"/>
                <w:szCs w:val="16"/>
              </w:rPr>
              <w:t>SP-231330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DD611C" w14:textId="77777777" w:rsidR="00C521B3" w:rsidRPr="0023731E" w:rsidRDefault="00C521B3" w:rsidP="00015975">
            <w:pPr>
              <w:pStyle w:val="TAL"/>
              <w:rPr>
                <w:sz w:val="16"/>
                <w:szCs w:val="16"/>
              </w:rPr>
            </w:pPr>
            <w:r w:rsidRPr="0023731E">
              <w:rPr>
                <w:sz w:val="16"/>
                <w:szCs w:val="16"/>
              </w:rPr>
              <w:t>Rel-18 CRs on Security aspects of enablers for Network Automation for 5G -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31995"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93BA1" w14:textId="77777777" w:rsidR="00C521B3" w:rsidRPr="0023731E" w:rsidRDefault="00C521B3" w:rsidP="00015975">
            <w:pPr>
              <w:pStyle w:val="TAL"/>
              <w:rPr>
                <w:sz w:val="16"/>
                <w:szCs w:val="16"/>
              </w:rPr>
            </w:pPr>
            <w:r w:rsidRPr="0023731E">
              <w:rPr>
                <w:sz w:val="16"/>
                <w:szCs w:val="16"/>
              </w:rPr>
              <w:t>33.501 CR1822; 33.501 CR1867; 33.501 CR1871; 33.501 CR1898; 33.501 CR1806R1; 33.501 CR1868R1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514271" w14:textId="77777777" w:rsidR="00C521B3" w:rsidRPr="0023731E" w:rsidRDefault="00C521B3" w:rsidP="00015975">
            <w:pPr>
              <w:pStyle w:val="TAL"/>
              <w:rPr>
                <w:sz w:val="16"/>
                <w:szCs w:val="16"/>
              </w:rPr>
            </w:pPr>
            <w:r w:rsidRPr="0023731E">
              <w:rPr>
                <w:sz w:val="16"/>
                <w:szCs w:val="16"/>
              </w:rPr>
              <w:t>33.501 CR1867 and 33.501 CR1871 were revised by company proposals. The remaining CRs in this CR Pack were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736EB04E" w14:textId="77777777" w:rsidR="00C521B3" w:rsidRPr="0023731E" w:rsidRDefault="00C521B3" w:rsidP="00015975">
            <w:pPr>
              <w:pStyle w:val="TAL"/>
              <w:rPr>
                <w:sz w:val="16"/>
                <w:szCs w:val="16"/>
              </w:rPr>
            </w:pPr>
            <w:r w:rsidRPr="0023731E">
              <w:rPr>
                <w:sz w:val="16"/>
                <w:szCs w:val="16"/>
              </w:rPr>
              <w:t>Partially approved</w:t>
            </w:r>
          </w:p>
        </w:tc>
      </w:tr>
      <w:tr w:rsidR="00C521B3" w14:paraId="7CF8DB2A"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5935128" w14:textId="77777777" w:rsidR="00C521B3" w:rsidRPr="0023731E" w:rsidRDefault="00C521B3" w:rsidP="00015975">
            <w:pPr>
              <w:pStyle w:val="TAL"/>
              <w:rPr>
                <w:sz w:val="16"/>
                <w:szCs w:val="16"/>
              </w:rPr>
            </w:pPr>
            <w:r w:rsidRPr="0023731E">
              <w:rPr>
                <w:sz w:val="16"/>
                <w:szCs w:val="16"/>
              </w:rPr>
              <w:t>SP-231333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F9D3795" w14:textId="77777777" w:rsidR="00C521B3" w:rsidRPr="0023731E" w:rsidRDefault="00C521B3" w:rsidP="00015975">
            <w:pPr>
              <w:pStyle w:val="TAL"/>
              <w:rPr>
                <w:sz w:val="16"/>
                <w:szCs w:val="16"/>
              </w:rPr>
            </w:pPr>
            <w:r w:rsidRPr="0023731E">
              <w:rPr>
                <w:sz w:val="16"/>
                <w:szCs w:val="16"/>
              </w:rPr>
              <w:t>Rel-17 CRs on Security aspects of Uncrewed Aerial Systems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6A36FC"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CC0B95" w14:textId="77777777" w:rsidR="00C521B3" w:rsidRPr="0023731E" w:rsidRDefault="00C521B3" w:rsidP="00015975">
            <w:pPr>
              <w:pStyle w:val="TAL"/>
              <w:rPr>
                <w:sz w:val="16"/>
                <w:szCs w:val="16"/>
              </w:rPr>
            </w:pPr>
            <w:r w:rsidRPr="0023731E">
              <w:rPr>
                <w:sz w:val="16"/>
                <w:szCs w:val="16"/>
              </w:rPr>
              <w:t>33.256 CR0033; 33.256 CR0034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E52926"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6685E5C" w14:textId="77777777" w:rsidR="00C521B3" w:rsidRPr="0023731E" w:rsidRDefault="00C521B3" w:rsidP="00015975">
            <w:pPr>
              <w:pStyle w:val="TAL"/>
              <w:rPr>
                <w:sz w:val="16"/>
                <w:szCs w:val="16"/>
              </w:rPr>
            </w:pPr>
            <w:r w:rsidRPr="0023731E">
              <w:rPr>
                <w:sz w:val="16"/>
                <w:szCs w:val="16"/>
              </w:rPr>
              <w:t>Approved</w:t>
            </w:r>
          </w:p>
        </w:tc>
      </w:tr>
      <w:tr w:rsidR="00C521B3" w14:paraId="1FA0C7AC"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FCE21A" w14:textId="77777777" w:rsidR="00C521B3" w:rsidRPr="0023731E" w:rsidRDefault="00C521B3" w:rsidP="00015975">
            <w:pPr>
              <w:pStyle w:val="TAL"/>
              <w:rPr>
                <w:sz w:val="16"/>
                <w:szCs w:val="16"/>
              </w:rPr>
            </w:pPr>
            <w:r w:rsidRPr="0023731E">
              <w:rPr>
                <w:sz w:val="16"/>
                <w:szCs w:val="16"/>
              </w:rPr>
              <w:t>SP-231338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D7AE56D" w14:textId="77777777" w:rsidR="00C521B3" w:rsidRPr="0023731E" w:rsidRDefault="00C521B3" w:rsidP="00015975">
            <w:pPr>
              <w:pStyle w:val="TAL"/>
              <w:rPr>
                <w:sz w:val="16"/>
                <w:szCs w:val="16"/>
              </w:rPr>
            </w:pPr>
            <w:r w:rsidRPr="0023731E">
              <w:rPr>
                <w:sz w:val="16"/>
                <w:szCs w:val="16"/>
              </w:rPr>
              <w:t>Rel-16 CRs on Security Assurance Specification for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EC04251"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BCEE58" w14:textId="77777777" w:rsidR="00C521B3" w:rsidRPr="0023731E" w:rsidRDefault="00C521B3" w:rsidP="00015975">
            <w:pPr>
              <w:pStyle w:val="TAL"/>
              <w:rPr>
                <w:sz w:val="16"/>
                <w:szCs w:val="16"/>
              </w:rPr>
            </w:pPr>
            <w:r w:rsidRPr="0023731E">
              <w:rPr>
                <w:sz w:val="16"/>
                <w:szCs w:val="16"/>
              </w:rPr>
              <w:t>33.511 CR0052R1; 33.511 CR0053R1; 33.511 CR0054R1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10ACC4"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69C0AC59" w14:textId="77777777" w:rsidR="00C521B3" w:rsidRPr="0023731E" w:rsidRDefault="00C521B3" w:rsidP="00015975">
            <w:pPr>
              <w:pStyle w:val="TAL"/>
              <w:rPr>
                <w:sz w:val="16"/>
                <w:szCs w:val="16"/>
              </w:rPr>
            </w:pPr>
            <w:r w:rsidRPr="0023731E">
              <w:rPr>
                <w:sz w:val="16"/>
                <w:szCs w:val="16"/>
              </w:rPr>
              <w:t>Approved</w:t>
            </w:r>
          </w:p>
        </w:tc>
      </w:tr>
      <w:tr w:rsidR="00C521B3" w14:paraId="44B8C7CB"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618D631" w14:textId="77777777" w:rsidR="00C521B3" w:rsidRPr="0023731E" w:rsidRDefault="00C521B3" w:rsidP="00015975">
            <w:pPr>
              <w:pStyle w:val="TAL"/>
              <w:rPr>
                <w:sz w:val="16"/>
                <w:szCs w:val="16"/>
              </w:rPr>
            </w:pPr>
            <w:r w:rsidRPr="0023731E">
              <w:rPr>
                <w:sz w:val="16"/>
                <w:szCs w:val="16"/>
              </w:rPr>
              <w:t>SP-231339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1DE054C" w14:textId="77777777" w:rsidR="00C521B3" w:rsidRPr="0023731E" w:rsidRDefault="00C521B3" w:rsidP="00015975">
            <w:pPr>
              <w:pStyle w:val="TAL"/>
              <w:rPr>
                <w:sz w:val="16"/>
                <w:szCs w:val="16"/>
              </w:rPr>
            </w:pPr>
            <w:r w:rsidRPr="0023731E">
              <w:rPr>
                <w:sz w:val="16"/>
                <w:szCs w:val="16"/>
              </w:rPr>
              <w:t>Rel-18 CRs on Security Assurance Specification for 5G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7DF2E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DB530A" w14:textId="77777777" w:rsidR="00C521B3" w:rsidRPr="0023731E" w:rsidRDefault="00C521B3" w:rsidP="00015975">
            <w:pPr>
              <w:pStyle w:val="TAL"/>
              <w:rPr>
                <w:sz w:val="16"/>
                <w:szCs w:val="16"/>
              </w:rPr>
            </w:pPr>
            <w:r w:rsidRPr="0023731E">
              <w:rPr>
                <w:sz w:val="16"/>
                <w:szCs w:val="16"/>
              </w:rPr>
              <w:t>33.117 CR0128; 33.117 CR0130; 33.117 CR0131; 33.513 CR0014R1; 33.515 CR0011R1; 33.514 CR0010R1; 33.926 CR0080R1; 33.514 CR0011R2; 33.117 CR0133; 33.117 CR0132R1; 33.117 CR0129R1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0D9468"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403113A" w14:textId="77777777" w:rsidR="00C521B3" w:rsidRPr="0023731E" w:rsidRDefault="00C521B3" w:rsidP="00015975">
            <w:pPr>
              <w:pStyle w:val="TAL"/>
              <w:rPr>
                <w:sz w:val="16"/>
                <w:szCs w:val="16"/>
              </w:rPr>
            </w:pPr>
            <w:r w:rsidRPr="0023731E">
              <w:rPr>
                <w:sz w:val="16"/>
                <w:szCs w:val="16"/>
              </w:rPr>
              <w:t>Approved</w:t>
            </w:r>
          </w:p>
        </w:tc>
      </w:tr>
      <w:tr w:rsidR="00C521B3" w14:paraId="72F4359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D59BE5" w14:textId="77777777" w:rsidR="00C521B3" w:rsidRPr="0023731E" w:rsidRDefault="00C521B3" w:rsidP="00015975">
            <w:pPr>
              <w:pStyle w:val="TAL"/>
              <w:rPr>
                <w:sz w:val="16"/>
                <w:szCs w:val="16"/>
              </w:rPr>
            </w:pPr>
            <w:r w:rsidRPr="0023731E">
              <w:rPr>
                <w:sz w:val="16"/>
                <w:szCs w:val="16"/>
              </w:rPr>
              <w:t>SP-231335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0CAA8A3" w14:textId="77777777" w:rsidR="00C521B3" w:rsidRPr="0023731E" w:rsidRDefault="00C521B3" w:rsidP="00015975">
            <w:pPr>
              <w:pStyle w:val="TAL"/>
              <w:rPr>
                <w:sz w:val="16"/>
                <w:szCs w:val="16"/>
              </w:rPr>
            </w:pPr>
            <w:r w:rsidRPr="0023731E">
              <w:rPr>
                <w:sz w:val="16"/>
                <w:szCs w:val="16"/>
              </w:rPr>
              <w:t>Rel-18 CRs on Security support for Next Generation Real Time Communication services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B44637"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F66D04" w14:textId="77777777" w:rsidR="00C521B3" w:rsidRPr="0023731E" w:rsidRDefault="00C521B3" w:rsidP="00015975">
            <w:pPr>
              <w:pStyle w:val="TAL"/>
              <w:rPr>
                <w:sz w:val="16"/>
                <w:szCs w:val="16"/>
              </w:rPr>
            </w:pPr>
            <w:r w:rsidRPr="0023731E">
              <w:rPr>
                <w:sz w:val="16"/>
                <w:szCs w:val="16"/>
              </w:rPr>
              <w:t>33.328 CR0072; 33.328 CR0073; 33.328 CR0074; 33.328 CR0075; 33.328 CR0076; 33.328 CR0077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C125C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FD2BEF3" w14:textId="77777777" w:rsidR="00C521B3" w:rsidRPr="0023731E" w:rsidRDefault="00C521B3" w:rsidP="00015975">
            <w:pPr>
              <w:pStyle w:val="TAL"/>
              <w:rPr>
                <w:sz w:val="16"/>
                <w:szCs w:val="16"/>
              </w:rPr>
            </w:pPr>
            <w:r w:rsidRPr="0023731E">
              <w:rPr>
                <w:sz w:val="16"/>
                <w:szCs w:val="16"/>
              </w:rPr>
              <w:t>Approved</w:t>
            </w:r>
          </w:p>
        </w:tc>
      </w:tr>
      <w:tr w:rsidR="00C521B3" w14:paraId="31126EF0"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DB89602" w14:textId="77777777" w:rsidR="00C521B3" w:rsidRPr="0023731E" w:rsidRDefault="00C521B3" w:rsidP="00015975">
            <w:pPr>
              <w:pStyle w:val="TAL"/>
              <w:rPr>
                <w:sz w:val="16"/>
                <w:szCs w:val="16"/>
              </w:rPr>
            </w:pPr>
            <w:r w:rsidRPr="0023731E">
              <w:rPr>
                <w:sz w:val="16"/>
                <w:szCs w:val="16"/>
              </w:rPr>
              <w:t>SP-231337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5F8E63" w14:textId="77777777" w:rsidR="00C521B3" w:rsidRPr="0023731E" w:rsidRDefault="00C521B3" w:rsidP="00015975">
            <w:pPr>
              <w:pStyle w:val="TAL"/>
              <w:rPr>
                <w:sz w:val="16"/>
                <w:szCs w:val="16"/>
              </w:rPr>
            </w:pPr>
            <w:r w:rsidRPr="0023731E">
              <w:rPr>
                <w:sz w:val="16"/>
                <w:szCs w:val="16"/>
              </w:rPr>
              <w:t>Rel-18 CRs on Modified PRINS for roaming service providers in 5G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E646A0"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306016" w14:textId="77777777" w:rsidR="00C521B3" w:rsidRPr="0023731E" w:rsidRDefault="00C521B3" w:rsidP="00015975">
            <w:pPr>
              <w:pStyle w:val="TAL"/>
              <w:rPr>
                <w:sz w:val="16"/>
                <w:szCs w:val="16"/>
              </w:rPr>
            </w:pPr>
            <w:r w:rsidRPr="0023731E">
              <w:rPr>
                <w:sz w:val="16"/>
                <w:szCs w:val="16"/>
              </w:rPr>
              <w:t>33.501 CR1855; 33.501 CR1836R1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E2FE6A"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F46FADB" w14:textId="77777777" w:rsidR="00C521B3" w:rsidRPr="0023731E" w:rsidRDefault="00C521B3" w:rsidP="00015975">
            <w:pPr>
              <w:pStyle w:val="TAL"/>
              <w:rPr>
                <w:sz w:val="16"/>
                <w:szCs w:val="16"/>
              </w:rPr>
            </w:pPr>
            <w:r w:rsidRPr="0023731E">
              <w:rPr>
                <w:sz w:val="16"/>
                <w:szCs w:val="16"/>
              </w:rPr>
              <w:t>Approved</w:t>
            </w:r>
          </w:p>
        </w:tc>
      </w:tr>
      <w:tr w:rsidR="00C521B3" w14:paraId="0AA1E2E5"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36BCB0" w14:textId="77777777" w:rsidR="00C521B3" w:rsidRPr="0023731E" w:rsidRDefault="00C521B3" w:rsidP="00015975">
            <w:pPr>
              <w:pStyle w:val="TAL"/>
              <w:rPr>
                <w:sz w:val="16"/>
                <w:szCs w:val="16"/>
              </w:rPr>
            </w:pPr>
            <w:r w:rsidRPr="0023731E">
              <w:rPr>
                <w:sz w:val="16"/>
                <w:szCs w:val="16"/>
              </w:rPr>
              <w:t>SP-231340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F17B0F" w14:textId="77777777" w:rsidR="00C521B3" w:rsidRPr="0023731E" w:rsidRDefault="00C521B3" w:rsidP="00015975">
            <w:pPr>
              <w:pStyle w:val="TAL"/>
              <w:rPr>
                <w:sz w:val="16"/>
                <w:szCs w:val="16"/>
              </w:rPr>
            </w:pPr>
            <w:r w:rsidRPr="0023731E">
              <w:rPr>
                <w:sz w:val="16"/>
                <w:szCs w:val="16"/>
              </w:rPr>
              <w:t>Rel-18 CRs on Security aspects of SNAPP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0AE775"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5E5AD5" w14:textId="77777777" w:rsidR="00C521B3" w:rsidRPr="0023731E" w:rsidRDefault="00C521B3" w:rsidP="00015975">
            <w:pPr>
              <w:pStyle w:val="TAL"/>
              <w:rPr>
                <w:sz w:val="16"/>
                <w:szCs w:val="16"/>
              </w:rPr>
            </w:pPr>
            <w:r w:rsidRPr="0023731E">
              <w:rPr>
                <w:sz w:val="16"/>
                <w:szCs w:val="16"/>
              </w:rPr>
              <w:t>33.122 CR0046R1; 33.122 CR0050R1; 33.122 CR0051R1; 33.122 CR0039R1; 33.122 CR0052R1; 33.122 CR0041R1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CF635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0E23B34A" w14:textId="77777777" w:rsidR="00C521B3" w:rsidRPr="0023731E" w:rsidRDefault="00C521B3" w:rsidP="00015975">
            <w:pPr>
              <w:pStyle w:val="TAL"/>
              <w:rPr>
                <w:sz w:val="16"/>
                <w:szCs w:val="16"/>
              </w:rPr>
            </w:pPr>
            <w:r w:rsidRPr="0023731E">
              <w:rPr>
                <w:sz w:val="16"/>
                <w:szCs w:val="16"/>
              </w:rPr>
              <w:t>Approved</w:t>
            </w:r>
          </w:p>
        </w:tc>
      </w:tr>
      <w:tr w:rsidR="00C521B3" w14:paraId="3918B546"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8A29D4" w14:textId="77777777" w:rsidR="00C521B3" w:rsidRPr="0023731E" w:rsidRDefault="00C521B3" w:rsidP="00015975">
            <w:pPr>
              <w:pStyle w:val="TAL"/>
              <w:rPr>
                <w:sz w:val="16"/>
                <w:szCs w:val="16"/>
              </w:rPr>
            </w:pPr>
            <w:r w:rsidRPr="0023731E">
              <w:rPr>
                <w:sz w:val="16"/>
                <w:szCs w:val="16"/>
              </w:rPr>
              <w:t>SP-231336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273A485" w14:textId="77777777" w:rsidR="00C521B3" w:rsidRPr="0023731E" w:rsidRDefault="00C521B3" w:rsidP="00015975">
            <w:pPr>
              <w:pStyle w:val="TAL"/>
              <w:rPr>
                <w:sz w:val="16"/>
                <w:szCs w:val="16"/>
              </w:rPr>
            </w:pPr>
            <w:r w:rsidRPr="0023731E">
              <w:rPr>
                <w:sz w:val="16"/>
                <w:szCs w:val="16"/>
              </w:rPr>
              <w:t>Rel-18 CRs on Security Aspects of Ranging_SL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7B81EB"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33FB18" w14:textId="77777777" w:rsidR="00C521B3" w:rsidRPr="0023731E" w:rsidRDefault="00C521B3" w:rsidP="00015975">
            <w:pPr>
              <w:pStyle w:val="TAL"/>
              <w:rPr>
                <w:sz w:val="16"/>
                <w:szCs w:val="16"/>
              </w:rPr>
            </w:pPr>
            <w:r w:rsidRPr="0023731E">
              <w:rPr>
                <w:sz w:val="16"/>
                <w:szCs w:val="16"/>
              </w:rPr>
              <w:t>33.220 CR0224; 33.533 CR0001; 33.533 CR0009; 33.533 CR0017; 33.533 CR0018; 33.533 CR0020; 33.533 CR0031; 33.533 CR0004R1; 33.533 CR0019R1; 33.533 CR0021R1; 33.533 CR0022R1; 33.533 CR0025R1; 33.533 CR0003R1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34C90B"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3711989E" w14:textId="77777777" w:rsidR="00C521B3" w:rsidRPr="0023731E" w:rsidRDefault="00C521B3" w:rsidP="00015975">
            <w:pPr>
              <w:pStyle w:val="TAL"/>
              <w:rPr>
                <w:sz w:val="16"/>
                <w:szCs w:val="16"/>
              </w:rPr>
            </w:pPr>
            <w:r w:rsidRPr="0023731E">
              <w:rPr>
                <w:sz w:val="16"/>
                <w:szCs w:val="16"/>
              </w:rPr>
              <w:t>Approved</w:t>
            </w:r>
          </w:p>
        </w:tc>
      </w:tr>
      <w:tr w:rsidR="00C521B3" w14:paraId="1059B983"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3EF0A09" w14:textId="77777777" w:rsidR="00C521B3" w:rsidRPr="0023731E" w:rsidRDefault="00C521B3" w:rsidP="00015975">
            <w:pPr>
              <w:pStyle w:val="TAL"/>
              <w:rPr>
                <w:sz w:val="16"/>
                <w:szCs w:val="16"/>
              </w:rPr>
            </w:pPr>
            <w:r w:rsidRPr="0023731E">
              <w:rPr>
                <w:sz w:val="16"/>
                <w:szCs w:val="16"/>
              </w:rPr>
              <w:t>SP-231341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60B950" w14:textId="77777777" w:rsidR="00C521B3" w:rsidRPr="0023731E" w:rsidRDefault="00C521B3" w:rsidP="00015975">
            <w:pPr>
              <w:pStyle w:val="TAL"/>
              <w:rPr>
                <w:sz w:val="16"/>
                <w:szCs w:val="16"/>
              </w:rPr>
            </w:pPr>
            <w:r w:rsidRPr="0023731E">
              <w:rPr>
                <w:sz w:val="16"/>
                <w:szCs w:val="16"/>
              </w:rPr>
              <w:t>Rel-16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DB1F4D4"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0A166B" w14:textId="77777777" w:rsidR="00C521B3" w:rsidRPr="0023731E" w:rsidRDefault="00C521B3" w:rsidP="00015975">
            <w:pPr>
              <w:pStyle w:val="TAL"/>
              <w:rPr>
                <w:sz w:val="16"/>
                <w:szCs w:val="16"/>
              </w:rPr>
            </w:pPr>
            <w:r w:rsidRPr="0023731E">
              <w:rPr>
                <w:sz w:val="16"/>
                <w:szCs w:val="16"/>
              </w:rPr>
              <w:t>33.310 CR0175R1; 33.310 CR0176R1; 33.310 CR0177R1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0B09EC"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F8870BC" w14:textId="77777777" w:rsidR="00C521B3" w:rsidRPr="0023731E" w:rsidRDefault="00C521B3" w:rsidP="00015975">
            <w:pPr>
              <w:pStyle w:val="TAL"/>
              <w:rPr>
                <w:sz w:val="16"/>
                <w:szCs w:val="16"/>
              </w:rPr>
            </w:pPr>
            <w:r w:rsidRPr="0023731E">
              <w:rPr>
                <w:sz w:val="16"/>
                <w:szCs w:val="16"/>
              </w:rPr>
              <w:t>Approved</w:t>
            </w:r>
          </w:p>
        </w:tc>
      </w:tr>
      <w:tr w:rsidR="00C521B3" w14:paraId="3EC250D1"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D2E8891" w14:textId="77777777" w:rsidR="00C521B3" w:rsidRPr="0023731E" w:rsidRDefault="00C521B3" w:rsidP="00015975">
            <w:pPr>
              <w:pStyle w:val="TAL"/>
              <w:rPr>
                <w:sz w:val="16"/>
                <w:szCs w:val="16"/>
              </w:rPr>
            </w:pPr>
            <w:r w:rsidRPr="0023731E">
              <w:rPr>
                <w:sz w:val="16"/>
                <w:szCs w:val="16"/>
              </w:rPr>
              <w:t>SP-231332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D3A026F" w14:textId="77777777" w:rsidR="00C521B3" w:rsidRPr="0023731E" w:rsidRDefault="00C521B3" w:rsidP="00015975">
            <w:pPr>
              <w:pStyle w:val="TAL"/>
              <w:rPr>
                <w:sz w:val="16"/>
                <w:szCs w:val="16"/>
              </w:rPr>
            </w:pPr>
            <w:r w:rsidRPr="0023731E">
              <w:rPr>
                <w:sz w:val="16"/>
                <w:szCs w:val="16"/>
              </w:rPr>
              <w:t>Rel-18 CRs on Security aspects of home network triggered primary authentication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7C3B69"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FFF1E0" w14:textId="77777777" w:rsidR="00C521B3" w:rsidRPr="0023731E" w:rsidRDefault="00C521B3" w:rsidP="00015975">
            <w:pPr>
              <w:pStyle w:val="TAL"/>
              <w:rPr>
                <w:sz w:val="16"/>
                <w:szCs w:val="16"/>
              </w:rPr>
            </w:pPr>
            <w:r w:rsidRPr="0023731E">
              <w:rPr>
                <w:sz w:val="16"/>
                <w:szCs w:val="16"/>
              </w:rPr>
              <w:t>33.535 CR0193; 33.501 CR1813R1; 33.501 CR1830R1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EF0A32"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4F67089D" w14:textId="77777777" w:rsidR="00C521B3" w:rsidRPr="0023731E" w:rsidRDefault="00C521B3" w:rsidP="00015975">
            <w:pPr>
              <w:pStyle w:val="TAL"/>
              <w:rPr>
                <w:sz w:val="16"/>
                <w:szCs w:val="16"/>
              </w:rPr>
            </w:pPr>
            <w:r w:rsidRPr="0023731E">
              <w:rPr>
                <w:sz w:val="16"/>
                <w:szCs w:val="16"/>
              </w:rPr>
              <w:t>Approved</w:t>
            </w:r>
          </w:p>
        </w:tc>
      </w:tr>
      <w:tr w:rsidR="00C521B3" w14:paraId="5F738209"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A33D57" w14:textId="77777777" w:rsidR="00C521B3" w:rsidRPr="0023731E" w:rsidRDefault="00C521B3" w:rsidP="00015975">
            <w:pPr>
              <w:pStyle w:val="TAL"/>
              <w:rPr>
                <w:sz w:val="16"/>
                <w:szCs w:val="16"/>
              </w:rPr>
            </w:pPr>
            <w:r w:rsidRPr="0023731E">
              <w:rPr>
                <w:sz w:val="16"/>
                <w:szCs w:val="16"/>
              </w:rPr>
              <w:t>SP-231331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474FD28" w14:textId="77777777" w:rsidR="00C521B3" w:rsidRPr="0023731E" w:rsidRDefault="00C521B3" w:rsidP="00015975">
            <w:pPr>
              <w:pStyle w:val="TAL"/>
              <w:rPr>
                <w:sz w:val="16"/>
                <w:szCs w:val="16"/>
              </w:rPr>
            </w:pPr>
            <w:r w:rsidRPr="0023731E">
              <w:rPr>
                <w:sz w:val="16"/>
                <w:szCs w:val="16"/>
              </w:rPr>
              <w:t>Rel-18 CRs on Security aspects of support of Non-Public Networks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20DD78"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DD1AD6" w14:textId="77777777" w:rsidR="00C521B3" w:rsidRPr="0023731E" w:rsidRDefault="00C521B3" w:rsidP="00015975">
            <w:pPr>
              <w:pStyle w:val="TAL"/>
              <w:rPr>
                <w:sz w:val="16"/>
                <w:szCs w:val="16"/>
              </w:rPr>
            </w:pPr>
            <w:r w:rsidRPr="0023731E">
              <w:rPr>
                <w:sz w:val="16"/>
                <w:szCs w:val="16"/>
              </w:rPr>
              <w:t>33.501 CR1853; 33.501 CR1852R1; 33.501 CR1697R3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5B6035"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57868A46" w14:textId="77777777" w:rsidR="00C521B3" w:rsidRPr="0023731E" w:rsidRDefault="00C521B3" w:rsidP="00015975">
            <w:pPr>
              <w:pStyle w:val="TAL"/>
              <w:rPr>
                <w:sz w:val="16"/>
                <w:szCs w:val="16"/>
              </w:rPr>
            </w:pPr>
            <w:r w:rsidRPr="0023731E">
              <w:rPr>
                <w:sz w:val="16"/>
                <w:szCs w:val="16"/>
              </w:rPr>
              <w:t>Approved</w:t>
            </w:r>
          </w:p>
        </w:tc>
      </w:tr>
      <w:tr w:rsidR="00C521B3" w14:paraId="5BC121CE" w14:textId="77777777" w:rsidTr="00015975">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506E9B" w14:textId="77777777" w:rsidR="00C521B3" w:rsidRPr="0023731E" w:rsidRDefault="00C521B3" w:rsidP="00015975">
            <w:pPr>
              <w:pStyle w:val="TAL"/>
              <w:rPr>
                <w:sz w:val="16"/>
                <w:szCs w:val="16"/>
              </w:rPr>
            </w:pPr>
            <w:r w:rsidRPr="0023731E">
              <w:rPr>
                <w:sz w:val="16"/>
                <w:szCs w:val="16"/>
              </w:rPr>
              <w:t>SP-231334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B01A42" w14:textId="77777777" w:rsidR="00C521B3" w:rsidRPr="0023731E" w:rsidRDefault="00C521B3" w:rsidP="00015975">
            <w:pPr>
              <w:pStyle w:val="TAL"/>
              <w:rPr>
                <w:sz w:val="16"/>
                <w:szCs w:val="16"/>
              </w:rPr>
            </w:pPr>
            <w:r w:rsidRPr="0023731E">
              <w:rPr>
                <w:sz w:val="16"/>
                <w:szCs w:val="16"/>
              </w:rPr>
              <w:t>Rel-18 CRs on Mission critical security enhancements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BEC29D3" w14:textId="77777777" w:rsidR="00C521B3" w:rsidRPr="0023731E" w:rsidRDefault="00C521B3" w:rsidP="00015975">
            <w:pPr>
              <w:pStyle w:val="TAL"/>
              <w:rPr>
                <w:sz w:val="16"/>
                <w:szCs w:val="16"/>
              </w:rPr>
            </w:pPr>
            <w:r w:rsidRPr="0023731E">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0D40F1" w14:textId="77777777" w:rsidR="00C521B3" w:rsidRPr="0023731E" w:rsidRDefault="00C521B3" w:rsidP="00015975">
            <w:pPr>
              <w:pStyle w:val="TAL"/>
              <w:rPr>
                <w:sz w:val="16"/>
                <w:szCs w:val="16"/>
              </w:rPr>
            </w:pPr>
            <w:r w:rsidRPr="0023731E">
              <w:rPr>
                <w:sz w:val="16"/>
                <w:szCs w:val="16"/>
              </w:rPr>
              <w:t>33.180 CR0209R1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814DB7" w14:textId="77777777" w:rsidR="00C521B3" w:rsidRPr="0023731E" w:rsidRDefault="00C521B3" w:rsidP="00015975">
            <w:pPr>
              <w:pStyle w:val="TAL"/>
              <w:rPr>
                <w:sz w:val="16"/>
                <w:szCs w:val="16"/>
              </w:rPr>
            </w:pPr>
            <w:r w:rsidRPr="0023731E">
              <w:rPr>
                <w:sz w:val="16"/>
                <w:szCs w:val="16"/>
              </w:rPr>
              <w:t>Block approved</w:t>
            </w:r>
          </w:p>
        </w:tc>
        <w:tc>
          <w:tcPr>
            <w:tcW w:w="1482" w:type="dxa"/>
            <w:tcBorders>
              <w:top w:val="outset" w:sz="6" w:space="0" w:color="000000"/>
              <w:left w:val="outset" w:sz="6" w:space="0" w:color="000000"/>
              <w:bottom w:val="outset" w:sz="6" w:space="0" w:color="000000"/>
              <w:right w:val="outset" w:sz="6" w:space="0" w:color="000000"/>
            </w:tcBorders>
            <w:shd w:val="clear" w:color="auto" w:fill="auto"/>
          </w:tcPr>
          <w:p w14:paraId="148F6277" w14:textId="77777777" w:rsidR="00C521B3" w:rsidRPr="0023731E" w:rsidRDefault="00C521B3" w:rsidP="00015975">
            <w:pPr>
              <w:pStyle w:val="TAL"/>
              <w:rPr>
                <w:sz w:val="16"/>
                <w:szCs w:val="16"/>
              </w:rPr>
            </w:pPr>
            <w:r w:rsidRPr="0023731E">
              <w:rPr>
                <w:sz w:val="16"/>
                <w:szCs w:val="16"/>
              </w:rPr>
              <w:t>Approved</w:t>
            </w:r>
          </w:p>
        </w:tc>
      </w:tr>
    </w:tbl>
    <w:p w14:paraId="1B3ACCFB" w14:textId="77777777" w:rsidR="00C521B3" w:rsidRDefault="00C521B3" w:rsidP="00C521B3">
      <w:r>
        <w:t>184 Entries</w:t>
      </w:r>
    </w:p>
    <w:p w14:paraId="39D6774D" w14:textId="77777777" w:rsidR="00C521B3" w:rsidRDefault="00C521B3" w:rsidP="00C521B3"/>
    <w:p w14:paraId="73AB8EB3" w14:textId="77777777" w:rsidR="00C521B3" w:rsidRDefault="00C521B3" w:rsidP="00C521B3">
      <w:pPr>
        <w:pStyle w:val="Heading1"/>
      </w:pPr>
      <w:bookmarkStart w:id="153" w:name="_Toc153785337"/>
      <w:r>
        <w:t>E.4</w:t>
      </w:r>
      <w:r>
        <w:tab/>
        <w:t>List of Approved CRs</w:t>
      </w:r>
      <w:bookmarkEnd w:id="153"/>
    </w:p>
    <w:p w14:paraId="178E5F0B" w14:textId="77777777" w:rsidR="00C521B3" w:rsidRDefault="00C521B3" w:rsidP="00C521B3">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C521B3" w14:paraId="2B498007" w14:textId="77777777" w:rsidTr="00015975">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E0DFC5" w14:textId="77777777" w:rsidR="00C521B3" w:rsidRDefault="00C521B3" w:rsidP="00015975">
            <w:pPr>
              <w:pStyle w:val="TAH"/>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F559F1" w14:textId="77777777" w:rsidR="00C521B3" w:rsidRDefault="00C521B3" w:rsidP="00015975">
            <w:pPr>
              <w:pStyle w:val="TAH"/>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883011" w14:textId="77777777" w:rsidR="00C521B3" w:rsidRDefault="00C521B3" w:rsidP="00015975">
            <w:pPr>
              <w:pStyle w:val="TAH"/>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A8DAE2" w14:textId="77777777" w:rsidR="00C521B3" w:rsidRDefault="00C521B3" w:rsidP="00015975">
            <w:pPr>
              <w:pStyle w:val="TAH"/>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E200B8" w14:textId="77777777" w:rsidR="00C521B3" w:rsidRDefault="00C521B3" w:rsidP="00015975">
            <w:pPr>
              <w:pStyle w:val="TAH"/>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426CFC" w14:textId="77777777" w:rsidR="00C521B3" w:rsidRDefault="00C521B3" w:rsidP="00015975">
            <w:pPr>
              <w:pStyle w:val="TAH"/>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5BC6BA" w14:textId="77777777" w:rsidR="00C521B3" w:rsidRDefault="00C521B3" w:rsidP="00015975">
            <w:pPr>
              <w:pStyle w:val="TAH"/>
            </w:pPr>
            <w:proofErr w:type="spellStart"/>
            <w:r w:rsidRPr="00BB3F37">
              <w:t>Vsn</w:t>
            </w:r>
            <w:proofErr w:type="spellEnd"/>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E3BCD6" w14:textId="77777777" w:rsidR="00C521B3" w:rsidRDefault="00C521B3" w:rsidP="00015975">
            <w:pPr>
              <w:pStyle w:val="TAH"/>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D053D4" w14:textId="77777777" w:rsidR="00C521B3" w:rsidRDefault="00C521B3" w:rsidP="00015975">
            <w:pPr>
              <w:pStyle w:val="TAH"/>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2CD00C"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3622A4" w14:textId="77777777" w:rsidR="00C521B3" w:rsidRDefault="00C521B3" w:rsidP="00015975">
            <w:pPr>
              <w:pStyle w:val="TAH"/>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DBD5F5" w14:textId="77777777" w:rsidR="00C521B3" w:rsidRDefault="00C521B3" w:rsidP="00015975">
            <w:pPr>
              <w:pStyle w:val="TAH"/>
            </w:pPr>
            <w:proofErr w:type="spellStart"/>
            <w:r w:rsidRPr="00BB3F37">
              <w:t>Aff</w:t>
            </w:r>
            <w:proofErr w:type="spellEnd"/>
            <w:r w:rsidRPr="00BB3F37">
              <w:t xml:space="preserve">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ABCC74" w14:textId="77777777" w:rsidR="00C521B3" w:rsidRDefault="00C521B3" w:rsidP="00015975">
            <w:pPr>
              <w:pStyle w:val="TAH"/>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1CF5DAD" w14:textId="77777777" w:rsidR="00C521B3" w:rsidRDefault="00C521B3" w:rsidP="00015975">
            <w:pPr>
              <w:pStyle w:val="TAH"/>
            </w:pPr>
            <w:proofErr w:type="spellStart"/>
            <w:r w:rsidRPr="00BB3F37">
              <w:t>OAffSp</w:t>
            </w:r>
            <w:proofErr w:type="spellEnd"/>
          </w:p>
        </w:tc>
      </w:tr>
      <w:tr w:rsidR="00C521B3" w14:paraId="4532B21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C15FA4" w14:textId="77777777" w:rsidR="00C521B3" w:rsidRPr="001B1679" w:rsidRDefault="00C521B3" w:rsidP="00015975">
            <w:pPr>
              <w:pStyle w:val="TAL"/>
              <w:rPr>
                <w:sz w:val="16"/>
                <w:szCs w:val="16"/>
              </w:rPr>
            </w:pPr>
            <w:r w:rsidRPr="001B1679">
              <w:rPr>
                <w:sz w:val="16"/>
                <w:szCs w:val="16"/>
              </w:rPr>
              <w:t>23.273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7EDAEA" w14:textId="77777777" w:rsidR="00C521B3" w:rsidRPr="001B1679" w:rsidRDefault="00C521B3" w:rsidP="00015975">
            <w:pPr>
              <w:pStyle w:val="TAL"/>
              <w:rPr>
                <w:sz w:val="16"/>
                <w:szCs w:val="16"/>
              </w:rPr>
            </w:pPr>
            <w:r w:rsidRPr="001B1679">
              <w:rPr>
                <w:sz w:val="16"/>
                <w:szCs w:val="16"/>
              </w:rPr>
              <w:t>0486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3A10FA9"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E29943"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1E9B7F" w14:textId="77777777" w:rsidR="00C521B3" w:rsidRPr="001B1679" w:rsidRDefault="00C521B3" w:rsidP="00015975">
            <w:pPr>
              <w:pStyle w:val="TAL"/>
              <w:rPr>
                <w:sz w:val="16"/>
                <w:szCs w:val="16"/>
              </w:rPr>
            </w:pPr>
            <w:r w:rsidRPr="001B1679">
              <w:rPr>
                <w:sz w:val="16"/>
                <w:szCs w:val="16"/>
              </w:rPr>
              <w:t>UE Capability Update for SL-MT-LR and SL-MO-LR</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540303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86F9C9"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29704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45E74" w14:textId="77777777" w:rsidR="00C521B3" w:rsidRPr="001B1679" w:rsidRDefault="00C521B3" w:rsidP="00015975">
            <w:pPr>
              <w:pStyle w:val="TAL"/>
              <w:rPr>
                <w:sz w:val="16"/>
                <w:szCs w:val="16"/>
              </w:rPr>
            </w:pPr>
            <w:r w:rsidRPr="001B1679">
              <w:rPr>
                <w:sz w:val="16"/>
                <w:szCs w:val="16"/>
              </w:rPr>
              <w:t>SP-231608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68771D"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E4763" w14:textId="77777777" w:rsidR="00C521B3" w:rsidRPr="001B1679" w:rsidRDefault="00C521B3" w:rsidP="00015975">
            <w:pPr>
              <w:pStyle w:val="TAL"/>
              <w:rPr>
                <w:sz w:val="16"/>
                <w:szCs w:val="16"/>
              </w:rPr>
            </w:pPr>
            <w:r w:rsidRPr="001B1679">
              <w:rPr>
                <w:sz w:val="16"/>
                <w:szCs w:val="16"/>
              </w:rPr>
              <w:t>Ranging_SL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56F1E"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496A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0587AC" w14:textId="77777777" w:rsidR="00C521B3" w:rsidRPr="001B1679" w:rsidRDefault="00C521B3" w:rsidP="00015975">
            <w:pPr>
              <w:pStyle w:val="TAL"/>
              <w:rPr>
                <w:sz w:val="16"/>
                <w:szCs w:val="16"/>
              </w:rPr>
            </w:pPr>
          </w:p>
        </w:tc>
      </w:tr>
      <w:tr w:rsidR="00C521B3" w14:paraId="16025079"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6152F"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C79234" w14:textId="77777777" w:rsidR="00C521B3" w:rsidRPr="001B1679" w:rsidRDefault="00C521B3" w:rsidP="00015975">
            <w:pPr>
              <w:pStyle w:val="TAL"/>
              <w:rPr>
                <w:sz w:val="16"/>
                <w:szCs w:val="16"/>
              </w:rPr>
            </w:pPr>
            <w:r w:rsidRPr="001B1679">
              <w:rPr>
                <w:sz w:val="16"/>
                <w:szCs w:val="16"/>
              </w:rPr>
              <w:t>4649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409E79"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0C49AC"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30A6D" w14:textId="77777777" w:rsidR="00C521B3" w:rsidRPr="001B1679" w:rsidRDefault="00C521B3" w:rsidP="00015975">
            <w:pPr>
              <w:pStyle w:val="TAL"/>
              <w:rPr>
                <w:sz w:val="16"/>
                <w:szCs w:val="16"/>
              </w:rPr>
            </w:pPr>
            <w:r w:rsidRPr="001B1679">
              <w:rPr>
                <w:sz w:val="16"/>
                <w:szCs w:val="16"/>
              </w:rPr>
              <w:t>Clean Up of Hierarchical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63C142"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F9A34C"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A556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C26FD" w14:textId="77777777" w:rsidR="00C521B3" w:rsidRPr="001B1679" w:rsidRDefault="00C521B3" w:rsidP="00015975">
            <w:pPr>
              <w:pStyle w:val="TAL"/>
              <w:rPr>
                <w:sz w:val="16"/>
                <w:szCs w:val="16"/>
              </w:rPr>
            </w:pPr>
            <w:r w:rsidRPr="001B1679">
              <w:rPr>
                <w:sz w:val="16"/>
                <w:szCs w:val="16"/>
              </w:rPr>
              <w:t>SP-231362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60BA70" w14:textId="77777777" w:rsidR="00C521B3" w:rsidRPr="001B1679" w:rsidRDefault="00C521B3" w:rsidP="00015975">
            <w:pPr>
              <w:pStyle w:val="TAL"/>
              <w:rPr>
                <w:sz w:val="16"/>
                <w:szCs w:val="16"/>
              </w:rPr>
            </w:pPr>
            <w:r w:rsidRPr="001B1679">
              <w:rPr>
                <w:sz w:val="16"/>
                <w:szCs w:val="16"/>
              </w:rPr>
              <w:t xml:space="preserve">ZTE, Huawei, </w:t>
            </w:r>
            <w:proofErr w:type="spellStart"/>
            <w:r w:rsidRPr="001B1679">
              <w:rPr>
                <w:sz w:val="16"/>
                <w:szCs w:val="16"/>
              </w:rPr>
              <w:t>HiSilicon</w:t>
            </w:r>
            <w:proofErr w:type="spellEnd"/>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D1E58"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E216F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90663"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96BDF6" w14:textId="77777777" w:rsidR="00C521B3" w:rsidRPr="001B1679" w:rsidRDefault="00C521B3" w:rsidP="00015975">
            <w:pPr>
              <w:pStyle w:val="TAL"/>
              <w:rPr>
                <w:sz w:val="16"/>
                <w:szCs w:val="16"/>
              </w:rPr>
            </w:pPr>
          </w:p>
        </w:tc>
      </w:tr>
      <w:tr w:rsidR="00C521B3" w14:paraId="3CD0FB45"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5FE15"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815A73" w14:textId="77777777" w:rsidR="00C521B3" w:rsidRPr="001B1679" w:rsidRDefault="00C521B3" w:rsidP="00015975">
            <w:pPr>
              <w:pStyle w:val="TAL"/>
              <w:rPr>
                <w:sz w:val="16"/>
                <w:szCs w:val="16"/>
              </w:rPr>
            </w:pPr>
            <w:r w:rsidRPr="001B1679">
              <w:rPr>
                <w:sz w:val="16"/>
                <w:szCs w:val="16"/>
              </w:rPr>
              <w:t>4736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277BA21" w14:textId="77777777" w:rsidR="00C521B3" w:rsidRPr="001B1679" w:rsidRDefault="00C521B3" w:rsidP="00015975">
            <w:pPr>
              <w:pStyle w:val="TAL"/>
              <w:rPr>
                <w:sz w:val="16"/>
                <w:szCs w:val="16"/>
              </w:rPr>
            </w:pPr>
            <w:r w:rsidRPr="001B1679">
              <w:rPr>
                <w:sz w:val="16"/>
                <w:szCs w:val="16"/>
              </w:rPr>
              <w:t>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2C615A"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9F799C" w14:textId="77777777" w:rsidR="00C521B3" w:rsidRPr="001B1679" w:rsidRDefault="00C521B3" w:rsidP="00015975">
            <w:pPr>
              <w:pStyle w:val="TAL"/>
              <w:rPr>
                <w:sz w:val="16"/>
                <w:szCs w:val="16"/>
              </w:rPr>
            </w:pPr>
            <w:r w:rsidRPr="001B1679">
              <w:rPr>
                <w:sz w:val="16"/>
                <w:szCs w:val="16"/>
              </w:rPr>
              <w:t>Update for QoS monitoring and network exposure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092D31"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176A45"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4BF1E"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4CB05" w14:textId="77777777" w:rsidR="00C521B3" w:rsidRPr="001B1679" w:rsidRDefault="00C521B3" w:rsidP="00015975">
            <w:pPr>
              <w:pStyle w:val="TAL"/>
              <w:rPr>
                <w:sz w:val="16"/>
                <w:szCs w:val="16"/>
              </w:rPr>
            </w:pPr>
            <w:r w:rsidRPr="001B1679">
              <w:rPr>
                <w:sz w:val="16"/>
                <w:szCs w:val="16"/>
              </w:rPr>
              <w:t>SP-231767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D7906" w14:textId="77777777" w:rsidR="00C521B3" w:rsidRPr="001B1679" w:rsidRDefault="00C521B3" w:rsidP="00015975">
            <w:pPr>
              <w:pStyle w:val="TAL"/>
              <w:rPr>
                <w:sz w:val="16"/>
                <w:szCs w:val="16"/>
              </w:rPr>
            </w:pPr>
            <w:r w:rsidRPr="001B1679">
              <w:rPr>
                <w:sz w:val="16"/>
                <w:szCs w:val="16"/>
              </w:rPr>
              <w:t>vivo, Lenovo, Tencent, Tencent Cloud, LG Electronics, China Mobile,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F8BEE8"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C0C16B" w14:textId="77777777" w:rsidR="00C521B3" w:rsidRPr="001B1679" w:rsidRDefault="00C521B3" w:rsidP="00015975">
            <w:pPr>
              <w:pStyle w:val="TAL"/>
              <w:rPr>
                <w:sz w:val="16"/>
                <w:szCs w:val="16"/>
              </w:rPr>
            </w:pPr>
            <w:r w:rsidRPr="001B1679">
              <w:rPr>
                <w:sz w:val="16"/>
                <w:szCs w:val="16"/>
              </w:rPr>
              <w:t>5.8.2.18, 5.37.4, 5.45.1, 5.45.2, 5.45.3, 5.45.4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8F885"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F2C734" w14:textId="77777777" w:rsidR="00C521B3" w:rsidRPr="001B1679" w:rsidRDefault="00C521B3" w:rsidP="00015975">
            <w:pPr>
              <w:pStyle w:val="TAL"/>
              <w:rPr>
                <w:sz w:val="16"/>
                <w:szCs w:val="16"/>
              </w:rPr>
            </w:pPr>
          </w:p>
        </w:tc>
      </w:tr>
      <w:tr w:rsidR="00C521B3" w14:paraId="07E23774"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456B1"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E88DD" w14:textId="77777777" w:rsidR="00C521B3" w:rsidRPr="001B1679" w:rsidRDefault="00C521B3" w:rsidP="00015975">
            <w:pPr>
              <w:pStyle w:val="TAL"/>
              <w:rPr>
                <w:sz w:val="16"/>
                <w:szCs w:val="16"/>
              </w:rPr>
            </w:pPr>
            <w:r w:rsidRPr="001B1679">
              <w:rPr>
                <w:sz w:val="16"/>
                <w:szCs w:val="16"/>
              </w:rPr>
              <w:t>4749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95417B" w14:textId="77777777" w:rsidR="00C521B3" w:rsidRPr="001B1679" w:rsidRDefault="00C521B3" w:rsidP="00015975">
            <w:pPr>
              <w:pStyle w:val="TAL"/>
              <w:rPr>
                <w:sz w:val="16"/>
                <w:szCs w:val="16"/>
              </w:rPr>
            </w:pPr>
            <w:r w:rsidRPr="001B1679">
              <w:rPr>
                <w:sz w:val="16"/>
                <w:szCs w:val="16"/>
              </w:rPr>
              <w:t>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FDD231"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578B8" w14:textId="77777777" w:rsidR="00C521B3" w:rsidRPr="001B1679" w:rsidRDefault="00C521B3" w:rsidP="00015975">
            <w:pPr>
              <w:pStyle w:val="TAL"/>
              <w:rPr>
                <w:sz w:val="16"/>
                <w:szCs w:val="16"/>
              </w:rPr>
            </w:pPr>
            <w:r w:rsidRPr="001B1679">
              <w:rPr>
                <w:sz w:val="16"/>
                <w:szCs w:val="16"/>
              </w:rPr>
              <w:t>Network Slice usage control clarification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9A4F94A"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8FC92E7"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9C8E0C"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22BF1" w14:textId="77777777" w:rsidR="00C521B3" w:rsidRPr="001B1679" w:rsidRDefault="00C521B3" w:rsidP="00015975">
            <w:pPr>
              <w:pStyle w:val="TAL"/>
              <w:rPr>
                <w:sz w:val="16"/>
                <w:szCs w:val="16"/>
              </w:rPr>
            </w:pPr>
            <w:r w:rsidRPr="001B1679">
              <w:rPr>
                <w:sz w:val="16"/>
                <w:szCs w:val="16"/>
              </w:rPr>
              <w:t>SP-231769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C7E44"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Ericsson,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4B5A4"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94498" w14:textId="77777777" w:rsidR="00C521B3" w:rsidRPr="001B1679" w:rsidRDefault="00C521B3" w:rsidP="00015975">
            <w:pPr>
              <w:pStyle w:val="TAL"/>
              <w:rPr>
                <w:sz w:val="16"/>
                <w:szCs w:val="16"/>
              </w:rPr>
            </w:pPr>
            <w:r w:rsidRPr="001B1679">
              <w:rPr>
                <w:sz w:val="16"/>
                <w:szCs w:val="16"/>
              </w:rPr>
              <w:t>5.15.15.2, 5.15.15.3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E96A4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9E6DAB" w14:textId="77777777" w:rsidR="00C521B3" w:rsidRPr="001B1679" w:rsidRDefault="00C521B3" w:rsidP="00015975">
            <w:pPr>
              <w:pStyle w:val="TAL"/>
              <w:rPr>
                <w:sz w:val="16"/>
                <w:szCs w:val="16"/>
              </w:rPr>
            </w:pPr>
          </w:p>
        </w:tc>
      </w:tr>
      <w:tr w:rsidR="00C521B3" w14:paraId="45954690"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61A36"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D83E85" w14:textId="77777777" w:rsidR="00C521B3" w:rsidRPr="001B1679" w:rsidRDefault="00C521B3" w:rsidP="00015975">
            <w:pPr>
              <w:pStyle w:val="TAL"/>
              <w:rPr>
                <w:sz w:val="16"/>
                <w:szCs w:val="16"/>
              </w:rPr>
            </w:pPr>
            <w:r w:rsidRPr="001B1679">
              <w:rPr>
                <w:sz w:val="16"/>
                <w:szCs w:val="16"/>
              </w:rPr>
              <w:t>4949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7E330EE"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D918A5"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9320EC" w14:textId="77777777" w:rsidR="00C521B3" w:rsidRPr="001B1679" w:rsidRDefault="00C521B3" w:rsidP="00015975">
            <w:pPr>
              <w:pStyle w:val="TAL"/>
              <w:rPr>
                <w:sz w:val="16"/>
                <w:szCs w:val="16"/>
              </w:rPr>
            </w:pPr>
            <w:r w:rsidRPr="001B1679">
              <w:rPr>
                <w:sz w:val="16"/>
                <w:szCs w:val="16"/>
              </w:rPr>
              <w:t>Removing the Editor s Note about the interaction between NAS and AS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762D34E"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511B72"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96C285"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16DE9" w14:textId="77777777" w:rsidR="00C521B3" w:rsidRPr="001B1679" w:rsidRDefault="00C521B3" w:rsidP="00015975">
            <w:pPr>
              <w:pStyle w:val="TAL"/>
              <w:rPr>
                <w:sz w:val="16"/>
                <w:szCs w:val="16"/>
              </w:rPr>
            </w:pPr>
            <w:r w:rsidRPr="001B1679">
              <w:rPr>
                <w:sz w:val="16"/>
                <w:szCs w:val="16"/>
              </w:rPr>
              <w:t>SP-231616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27EC1" w14:textId="77777777" w:rsidR="00C521B3" w:rsidRPr="001B1679" w:rsidRDefault="00C521B3" w:rsidP="00015975">
            <w:pPr>
              <w:pStyle w:val="TAL"/>
              <w:rPr>
                <w:sz w:val="16"/>
                <w:szCs w:val="16"/>
              </w:rPr>
            </w:pPr>
            <w:r w:rsidRPr="001B1679">
              <w:rPr>
                <w:sz w:val="16"/>
                <w:szCs w:val="16"/>
              </w:rPr>
              <w:t xml:space="preserve">Huawei, </w:t>
            </w:r>
            <w:proofErr w:type="spellStart"/>
            <w:r w:rsidRPr="001B1679">
              <w:rPr>
                <w:sz w:val="16"/>
                <w:szCs w:val="16"/>
              </w:rPr>
              <w:t>HiSilicon</w:t>
            </w:r>
            <w:proofErr w:type="spellEnd"/>
            <w:r w:rsidRPr="001B1679">
              <w:rPr>
                <w:sz w:val="16"/>
                <w:szCs w:val="16"/>
              </w:rPr>
              <w:t>, Nokia, Nokia Shanghai Bell, 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55765F" w14:textId="77777777" w:rsidR="00C521B3" w:rsidRPr="001B1679" w:rsidRDefault="00C521B3" w:rsidP="00015975">
            <w:pPr>
              <w:pStyle w:val="TAL"/>
              <w:rPr>
                <w:sz w:val="16"/>
                <w:szCs w:val="16"/>
              </w:rPr>
            </w:pPr>
            <w:r w:rsidRPr="001B1679">
              <w:rPr>
                <w:sz w:val="16"/>
                <w:szCs w:val="16"/>
              </w:rPr>
              <w:t>VMR</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B0690" w14:textId="77777777" w:rsidR="00C521B3" w:rsidRPr="001B1679" w:rsidRDefault="00C521B3" w:rsidP="00015975">
            <w:pPr>
              <w:pStyle w:val="TAL"/>
              <w:rPr>
                <w:sz w:val="16"/>
                <w:szCs w:val="16"/>
              </w:rPr>
            </w:pPr>
            <w:r w:rsidRPr="001B1679">
              <w:rPr>
                <w:sz w:val="16"/>
                <w:szCs w:val="16"/>
              </w:rPr>
              <w:t>5.35A.1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77317"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771CB7" w14:textId="77777777" w:rsidR="00C521B3" w:rsidRPr="001B1679" w:rsidRDefault="00C521B3" w:rsidP="00015975">
            <w:pPr>
              <w:pStyle w:val="TAL"/>
              <w:rPr>
                <w:sz w:val="16"/>
                <w:szCs w:val="16"/>
              </w:rPr>
            </w:pPr>
          </w:p>
        </w:tc>
      </w:tr>
      <w:tr w:rsidR="00C521B3" w14:paraId="6E6FAB7E"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C0D0FE"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1E491D" w14:textId="77777777" w:rsidR="00C521B3" w:rsidRPr="001B1679" w:rsidRDefault="00C521B3" w:rsidP="00015975">
            <w:pPr>
              <w:pStyle w:val="TAL"/>
              <w:rPr>
                <w:sz w:val="16"/>
                <w:szCs w:val="16"/>
              </w:rPr>
            </w:pPr>
            <w:r w:rsidRPr="001B1679">
              <w:rPr>
                <w:sz w:val="16"/>
                <w:szCs w:val="16"/>
              </w:rPr>
              <w:t>5008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EE790C8" w14:textId="77777777" w:rsidR="00C521B3" w:rsidRPr="001B1679" w:rsidRDefault="00C521B3" w:rsidP="00015975">
            <w:pPr>
              <w:pStyle w:val="TAL"/>
              <w:rPr>
                <w:sz w:val="16"/>
                <w:szCs w:val="16"/>
              </w:rPr>
            </w:pPr>
            <w:r w:rsidRPr="001B1679">
              <w:rPr>
                <w:sz w:val="16"/>
                <w:szCs w:val="16"/>
              </w:rPr>
              <w:t>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A5227"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E61A1" w14:textId="77777777" w:rsidR="00C521B3" w:rsidRPr="001B1679" w:rsidRDefault="00C521B3" w:rsidP="00015975">
            <w:pPr>
              <w:pStyle w:val="TAL"/>
              <w:rPr>
                <w:sz w:val="16"/>
                <w:szCs w:val="16"/>
              </w:rPr>
            </w:pPr>
            <w:r w:rsidRPr="001B1679">
              <w:rPr>
                <w:sz w:val="16"/>
                <w:szCs w:val="16"/>
              </w:rPr>
              <w:t>Correction and clarification of the Protocol Description definition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99457E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FDCAE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EF04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43873" w14:textId="77777777" w:rsidR="00C521B3" w:rsidRPr="001B1679" w:rsidRDefault="00C521B3" w:rsidP="00015975">
            <w:pPr>
              <w:pStyle w:val="TAL"/>
              <w:rPr>
                <w:sz w:val="16"/>
                <w:szCs w:val="16"/>
              </w:rPr>
            </w:pPr>
            <w:r w:rsidRPr="001B1679">
              <w:rPr>
                <w:sz w:val="16"/>
                <w:szCs w:val="16"/>
              </w:rPr>
              <w:t>SP-231763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63BCB" w14:textId="77777777" w:rsidR="00C521B3" w:rsidRPr="001B1679" w:rsidRDefault="00C521B3" w:rsidP="00015975">
            <w:pPr>
              <w:pStyle w:val="TAL"/>
              <w:rPr>
                <w:sz w:val="16"/>
                <w:szCs w:val="16"/>
              </w:rPr>
            </w:pPr>
            <w:r w:rsidRPr="001B1679">
              <w:rPr>
                <w:sz w:val="16"/>
                <w:szCs w:val="16"/>
              </w:rPr>
              <w:t>Ericsson, Huawei,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08E13"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732A4" w14:textId="77777777" w:rsidR="00C521B3" w:rsidRPr="001B1679" w:rsidRDefault="00C521B3" w:rsidP="00015975">
            <w:pPr>
              <w:pStyle w:val="TAL"/>
              <w:rPr>
                <w:sz w:val="16"/>
                <w:szCs w:val="16"/>
              </w:rPr>
            </w:pPr>
            <w:r w:rsidRPr="001B1679">
              <w:rPr>
                <w:sz w:val="16"/>
                <w:szCs w:val="16"/>
              </w:rPr>
              <w:t>2, 5.37.5.1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E78D9"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FEEA4F" w14:textId="77777777" w:rsidR="00C521B3" w:rsidRPr="001B1679" w:rsidRDefault="00C521B3" w:rsidP="00015975">
            <w:pPr>
              <w:pStyle w:val="TAL"/>
              <w:rPr>
                <w:sz w:val="16"/>
                <w:szCs w:val="16"/>
              </w:rPr>
            </w:pPr>
          </w:p>
        </w:tc>
      </w:tr>
      <w:tr w:rsidR="00C521B3" w14:paraId="2FC1950F"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2F5F6"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72BB80" w14:textId="77777777" w:rsidR="00C521B3" w:rsidRPr="001B1679" w:rsidRDefault="00C521B3" w:rsidP="00015975">
            <w:pPr>
              <w:pStyle w:val="TAL"/>
              <w:rPr>
                <w:sz w:val="16"/>
                <w:szCs w:val="16"/>
              </w:rPr>
            </w:pPr>
            <w:r w:rsidRPr="001B1679">
              <w:rPr>
                <w:sz w:val="16"/>
                <w:szCs w:val="16"/>
              </w:rPr>
              <w:t>5014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B90153D"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8B82D3"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6C54C" w14:textId="77777777" w:rsidR="00C521B3" w:rsidRPr="001B1679" w:rsidRDefault="00C521B3" w:rsidP="00015975">
            <w:pPr>
              <w:pStyle w:val="TAL"/>
              <w:rPr>
                <w:sz w:val="16"/>
                <w:szCs w:val="16"/>
              </w:rPr>
            </w:pPr>
            <w:r w:rsidRPr="001B1679">
              <w:rPr>
                <w:sz w:val="16"/>
                <w:szCs w:val="16"/>
              </w:rPr>
              <w:t>Clarification on QoS flow mapping and service data flow</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A6BDCFD"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098A70"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0AAD5"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64D14" w14:textId="77777777" w:rsidR="00C521B3" w:rsidRPr="001B1679" w:rsidRDefault="00C521B3" w:rsidP="00015975">
            <w:pPr>
              <w:pStyle w:val="TAL"/>
              <w:rPr>
                <w:sz w:val="16"/>
                <w:szCs w:val="16"/>
              </w:rPr>
            </w:pPr>
            <w:r w:rsidRPr="001B1679">
              <w:rPr>
                <w:sz w:val="16"/>
                <w:szCs w:val="16"/>
              </w:rPr>
              <w:t>SP-231765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77A55F" w14:textId="77777777" w:rsidR="00C521B3" w:rsidRPr="001B1679" w:rsidRDefault="00C521B3" w:rsidP="00015975">
            <w:pPr>
              <w:pStyle w:val="TAL"/>
              <w:rPr>
                <w:sz w:val="16"/>
                <w:szCs w:val="16"/>
              </w:rPr>
            </w:pPr>
            <w:r w:rsidRPr="001B1679">
              <w:rPr>
                <w:sz w:val="16"/>
                <w:szCs w:val="16"/>
              </w:rPr>
              <w:t>Google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014B0"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6826C" w14:textId="77777777" w:rsidR="00C521B3" w:rsidRPr="001B1679" w:rsidRDefault="00C521B3" w:rsidP="00015975">
            <w:pPr>
              <w:pStyle w:val="TAL"/>
              <w:rPr>
                <w:sz w:val="16"/>
                <w:szCs w:val="16"/>
              </w:rPr>
            </w:pPr>
            <w:r w:rsidRPr="001B1679">
              <w:rPr>
                <w:sz w:val="16"/>
                <w:szCs w:val="16"/>
              </w:rPr>
              <w:t>5.37.5.1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F644F2"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BFDE57" w14:textId="77777777" w:rsidR="00C521B3" w:rsidRPr="001B1679" w:rsidRDefault="00C521B3" w:rsidP="00015975">
            <w:pPr>
              <w:pStyle w:val="TAL"/>
              <w:rPr>
                <w:sz w:val="16"/>
                <w:szCs w:val="16"/>
              </w:rPr>
            </w:pPr>
          </w:p>
        </w:tc>
      </w:tr>
      <w:tr w:rsidR="00C521B3" w14:paraId="4E1DFD0A"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80380B"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F2BE6F" w14:textId="77777777" w:rsidR="00C521B3" w:rsidRPr="001B1679" w:rsidRDefault="00C521B3" w:rsidP="00015975">
            <w:pPr>
              <w:pStyle w:val="TAL"/>
              <w:rPr>
                <w:sz w:val="16"/>
                <w:szCs w:val="16"/>
              </w:rPr>
            </w:pPr>
            <w:r w:rsidRPr="001B1679">
              <w:rPr>
                <w:sz w:val="16"/>
                <w:szCs w:val="16"/>
              </w:rPr>
              <w:t>5126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808A42"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44C8F7"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DE6E0A" w14:textId="77777777" w:rsidR="00C521B3" w:rsidRPr="001B1679" w:rsidRDefault="00C521B3" w:rsidP="00015975">
            <w:pPr>
              <w:pStyle w:val="TAL"/>
              <w:rPr>
                <w:sz w:val="16"/>
                <w:szCs w:val="16"/>
              </w:rPr>
            </w:pPr>
            <w:r w:rsidRPr="001B1679">
              <w:rPr>
                <w:sz w:val="16"/>
                <w:szCs w:val="16"/>
              </w:rPr>
              <w:t>Handling of Alternative S-NSSAI</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306C51"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B854D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B87C9"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4EF2D" w14:textId="77777777" w:rsidR="00C521B3" w:rsidRPr="001B1679" w:rsidRDefault="00C521B3" w:rsidP="00015975">
            <w:pPr>
              <w:pStyle w:val="TAL"/>
              <w:rPr>
                <w:sz w:val="16"/>
                <w:szCs w:val="16"/>
              </w:rPr>
            </w:pPr>
            <w:r w:rsidRPr="001B1679">
              <w:rPr>
                <w:sz w:val="16"/>
                <w:szCs w:val="16"/>
              </w:rPr>
              <w:t>SP-231512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88449" w14:textId="77777777" w:rsidR="00C521B3" w:rsidRPr="001B1679" w:rsidRDefault="00C521B3" w:rsidP="00015975">
            <w:pPr>
              <w:pStyle w:val="TAL"/>
              <w:rPr>
                <w:sz w:val="16"/>
                <w:szCs w:val="16"/>
              </w:rPr>
            </w:pPr>
            <w:r w:rsidRPr="001B1679">
              <w:rPr>
                <w:sz w:val="16"/>
                <w:szCs w:val="16"/>
              </w:rPr>
              <w:t>Nokia, Nokia Shanghai Bell, Ericsson, Samsung,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7D6EF"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D76C0"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17B1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ECFFCB" w14:textId="77777777" w:rsidR="00C521B3" w:rsidRPr="001B1679" w:rsidRDefault="00C521B3" w:rsidP="00015975">
            <w:pPr>
              <w:pStyle w:val="TAL"/>
              <w:rPr>
                <w:sz w:val="16"/>
                <w:szCs w:val="16"/>
              </w:rPr>
            </w:pPr>
          </w:p>
        </w:tc>
      </w:tr>
      <w:tr w:rsidR="00C521B3" w14:paraId="308AEB6B"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150DB"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07D4CC" w14:textId="77777777" w:rsidR="00C521B3" w:rsidRPr="001B1679" w:rsidRDefault="00C521B3" w:rsidP="00015975">
            <w:pPr>
              <w:pStyle w:val="TAL"/>
              <w:rPr>
                <w:sz w:val="16"/>
                <w:szCs w:val="16"/>
              </w:rPr>
            </w:pPr>
            <w:r w:rsidRPr="001B1679">
              <w:rPr>
                <w:sz w:val="16"/>
                <w:szCs w:val="16"/>
              </w:rPr>
              <w:t>5175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A7B7E08" w14:textId="77777777" w:rsidR="00C521B3" w:rsidRPr="001B1679" w:rsidRDefault="00C521B3" w:rsidP="00015975">
            <w:pPr>
              <w:pStyle w:val="TAL"/>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9EF6A2"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689D42" w14:textId="77777777" w:rsidR="00C521B3" w:rsidRPr="001B1679" w:rsidRDefault="00C521B3" w:rsidP="00015975">
            <w:pPr>
              <w:pStyle w:val="TAL"/>
              <w:rPr>
                <w:sz w:val="16"/>
                <w:szCs w:val="16"/>
              </w:rPr>
            </w:pPr>
            <w:r w:rsidRPr="001B1679">
              <w:rPr>
                <w:sz w:val="16"/>
                <w:szCs w:val="16"/>
              </w:rPr>
              <w:t>Clarification of the Unmarked PDUs with SN Offset and PSI Value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F65E94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B3561C"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B39A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E082F5" w14:textId="77777777" w:rsidR="00C521B3" w:rsidRPr="001B1679" w:rsidRDefault="00C521B3" w:rsidP="00015975">
            <w:pPr>
              <w:pStyle w:val="TAL"/>
              <w:rPr>
                <w:sz w:val="16"/>
                <w:szCs w:val="16"/>
              </w:rPr>
            </w:pPr>
            <w:r w:rsidRPr="001B1679">
              <w:rPr>
                <w:sz w:val="16"/>
                <w:szCs w:val="16"/>
              </w:rPr>
              <w:t>SP-231766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0CB411" w14:textId="77777777" w:rsidR="00C521B3" w:rsidRPr="001B1679" w:rsidRDefault="00C521B3" w:rsidP="00015975">
            <w:pPr>
              <w:pStyle w:val="TAL"/>
              <w:rPr>
                <w:sz w:val="16"/>
                <w:szCs w:val="16"/>
              </w:rPr>
            </w:pPr>
            <w:r w:rsidRPr="001B1679">
              <w:rPr>
                <w:sz w:val="16"/>
                <w:szCs w:val="16"/>
              </w:rPr>
              <w:t>Xiaomi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64B975" w14:textId="77777777" w:rsidR="00C521B3" w:rsidRPr="001B1679" w:rsidRDefault="00C521B3" w:rsidP="00015975">
            <w:pPr>
              <w:pStyle w:val="TAL"/>
              <w:rPr>
                <w:sz w:val="16"/>
                <w:szCs w:val="16"/>
              </w:rPr>
            </w:pPr>
            <w:r w:rsidRPr="001B1679">
              <w:rPr>
                <w:sz w:val="16"/>
                <w:szCs w:val="16"/>
              </w:rPr>
              <w:t>XRM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B89B6" w14:textId="77777777" w:rsidR="00C521B3" w:rsidRPr="001B1679" w:rsidRDefault="00C521B3" w:rsidP="00015975">
            <w:pPr>
              <w:pStyle w:val="TAL"/>
              <w:rPr>
                <w:sz w:val="16"/>
                <w:szCs w:val="16"/>
              </w:rPr>
            </w:pPr>
            <w:r w:rsidRPr="001B1679">
              <w:rPr>
                <w:sz w:val="16"/>
                <w:szCs w:val="16"/>
              </w:rPr>
              <w:t>5.37.5.2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4EB42E"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6310DD" w14:textId="77777777" w:rsidR="00C521B3" w:rsidRPr="001B1679" w:rsidRDefault="00C521B3" w:rsidP="00015975">
            <w:pPr>
              <w:pStyle w:val="TAL"/>
              <w:rPr>
                <w:sz w:val="16"/>
                <w:szCs w:val="16"/>
              </w:rPr>
            </w:pPr>
          </w:p>
        </w:tc>
      </w:tr>
      <w:tr w:rsidR="00C521B3" w14:paraId="094F993F"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62862" w14:textId="77777777" w:rsidR="00C521B3" w:rsidRPr="001B1679" w:rsidRDefault="00C521B3" w:rsidP="00015975">
            <w:pPr>
              <w:pStyle w:val="TAL"/>
              <w:rPr>
                <w:sz w:val="16"/>
                <w:szCs w:val="16"/>
              </w:rPr>
            </w:pPr>
            <w:r w:rsidRPr="001B1679">
              <w:rPr>
                <w:sz w:val="16"/>
                <w:szCs w:val="16"/>
              </w:rPr>
              <w:t>23.501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F82080" w14:textId="77777777" w:rsidR="00C521B3" w:rsidRPr="001B1679" w:rsidRDefault="00C521B3" w:rsidP="00015975">
            <w:pPr>
              <w:pStyle w:val="TAL"/>
              <w:rPr>
                <w:sz w:val="16"/>
                <w:szCs w:val="16"/>
              </w:rPr>
            </w:pPr>
            <w:r w:rsidRPr="001B1679">
              <w:rPr>
                <w:sz w:val="16"/>
                <w:szCs w:val="16"/>
              </w:rPr>
              <w:t>5186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903B3BB" w14:textId="77777777" w:rsidR="00C521B3" w:rsidRPr="001B1679" w:rsidRDefault="00C521B3" w:rsidP="00015975">
            <w:pPr>
              <w:pStyle w:val="TAL"/>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12CF9E"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B3D391" w14:textId="77777777" w:rsidR="00C521B3" w:rsidRPr="001B1679" w:rsidRDefault="00C521B3" w:rsidP="00015975">
            <w:pPr>
              <w:pStyle w:val="TAL"/>
              <w:rPr>
                <w:sz w:val="16"/>
                <w:szCs w:val="16"/>
              </w:rPr>
            </w:pPr>
            <w:r w:rsidRPr="001B1679">
              <w:rPr>
                <w:sz w:val="16"/>
                <w:szCs w:val="16"/>
              </w:rPr>
              <w:t>Incorrect reference in clause 5.15.17 for procedure for RAN initiated PDU session release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C81C1F"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EB9EC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86B5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A405F" w14:textId="77777777" w:rsidR="00C521B3" w:rsidRPr="001B1679" w:rsidRDefault="00C521B3" w:rsidP="00015975">
            <w:pPr>
              <w:pStyle w:val="TAL"/>
              <w:rPr>
                <w:sz w:val="16"/>
                <w:szCs w:val="16"/>
              </w:rPr>
            </w:pPr>
            <w:r w:rsidRPr="001B1679">
              <w:rPr>
                <w:sz w:val="16"/>
                <w:szCs w:val="16"/>
              </w:rPr>
              <w:t>SP-231762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44198" w14:textId="77777777" w:rsidR="00C521B3" w:rsidRPr="001B1679" w:rsidRDefault="00C521B3" w:rsidP="00015975">
            <w:pPr>
              <w:pStyle w:val="TAL"/>
              <w:rPr>
                <w:sz w:val="16"/>
                <w:szCs w:val="16"/>
              </w:rPr>
            </w:pPr>
            <w:r w:rsidRPr="001B1679">
              <w:rPr>
                <w:sz w:val="16"/>
                <w:szCs w:val="16"/>
              </w:rPr>
              <w:t>Nokia, Nokia Shanghai Bell, Lenovo</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55031"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237D3" w14:textId="77777777" w:rsidR="00C521B3" w:rsidRPr="001B1679" w:rsidRDefault="00C521B3" w:rsidP="00015975">
            <w:pPr>
              <w:pStyle w:val="TAL"/>
              <w:rPr>
                <w:sz w:val="16"/>
                <w:szCs w:val="16"/>
              </w:rPr>
            </w:pPr>
            <w:r w:rsidRPr="001B1679">
              <w:rPr>
                <w:sz w:val="16"/>
                <w:szCs w:val="16"/>
              </w:rPr>
              <w:t>5.15.17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4733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D3FAF7" w14:textId="77777777" w:rsidR="00C521B3" w:rsidRPr="001B1679" w:rsidRDefault="00C521B3" w:rsidP="00015975">
            <w:pPr>
              <w:pStyle w:val="TAL"/>
              <w:rPr>
                <w:sz w:val="16"/>
                <w:szCs w:val="16"/>
              </w:rPr>
            </w:pPr>
          </w:p>
        </w:tc>
      </w:tr>
      <w:tr w:rsidR="00C521B3" w14:paraId="44769D0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B6AC40"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FAED16" w14:textId="77777777" w:rsidR="00C521B3" w:rsidRPr="001B1679" w:rsidRDefault="00C521B3" w:rsidP="00015975">
            <w:pPr>
              <w:pStyle w:val="TAL"/>
              <w:rPr>
                <w:sz w:val="16"/>
                <w:szCs w:val="16"/>
              </w:rPr>
            </w:pPr>
            <w:r w:rsidRPr="001B1679">
              <w:rPr>
                <w:sz w:val="16"/>
                <w:szCs w:val="16"/>
              </w:rPr>
              <w:t>4276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C665D06"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0BAF14"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894DE" w14:textId="77777777" w:rsidR="00C521B3" w:rsidRPr="001B1679" w:rsidRDefault="00C521B3" w:rsidP="00015975">
            <w:pPr>
              <w:pStyle w:val="TAL"/>
              <w:rPr>
                <w:sz w:val="16"/>
                <w:szCs w:val="16"/>
              </w:rPr>
            </w:pPr>
            <w:r w:rsidRPr="001B1679">
              <w:rPr>
                <w:sz w:val="16"/>
                <w:szCs w:val="16"/>
              </w:rPr>
              <w:t>Clarification of the discovery and selection of NSACF</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883D333"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4A417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BE4879"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F267F" w14:textId="77777777" w:rsidR="00C521B3" w:rsidRPr="001B1679" w:rsidRDefault="00C521B3" w:rsidP="00015975">
            <w:pPr>
              <w:pStyle w:val="TAL"/>
              <w:rPr>
                <w:sz w:val="16"/>
                <w:szCs w:val="16"/>
              </w:rPr>
            </w:pPr>
            <w:r w:rsidRPr="001B1679">
              <w:rPr>
                <w:sz w:val="16"/>
                <w:szCs w:val="16"/>
              </w:rPr>
              <w:t>SP-231768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4961F"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20281C"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F95F5" w14:textId="77777777" w:rsidR="00C521B3" w:rsidRPr="001B1679" w:rsidRDefault="00C521B3" w:rsidP="00015975">
            <w:pPr>
              <w:pStyle w:val="TAL"/>
              <w:rPr>
                <w:sz w:val="16"/>
                <w:szCs w:val="16"/>
              </w:rPr>
            </w:pPr>
            <w:r w:rsidRPr="001B1679">
              <w:rPr>
                <w:sz w:val="16"/>
                <w:szCs w:val="16"/>
              </w:rPr>
              <w:t>5.2.7.2.2, 5.2.7.3.2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8C565"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59BB63" w14:textId="77777777" w:rsidR="00C521B3" w:rsidRPr="001B1679" w:rsidRDefault="00C521B3" w:rsidP="00015975">
            <w:pPr>
              <w:pStyle w:val="TAL"/>
              <w:rPr>
                <w:sz w:val="16"/>
                <w:szCs w:val="16"/>
              </w:rPr>
            </w:pPr>
          </w:p>
        </w:tc>
      </w:tr>
      <w:tr w:rsidR="00C521B3" w14:paraId="2A3C65CB"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2199D"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4D653D" w14:textId="77777777" w:rsidR="00C521B3" w:rsidRPr="001B1679" w:rsidRDefault="00C521B3" w:rsidP="00015975">
            <w:pPr>
              <w:pStyle w:val="TAL"/>
              <w:rPr>
                <w:sz w:val="16"/>
                <w:szCs w:val="16"/>
              </w:rPr>
            </w:pPr>
            <w:r w:rsidRPr="001B1679">
              <w:rPr>
                <w:sz w:val="16"/>
                <w:szCs w:val="16"/>
              </w:rPr>
              <w:t>4539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531C0C3"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BCA606"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9FBF6" w14:textId="77777777" w:rsidR="00C521B3" w:rsidRPr="001B1679" w:rsidRDefault="00C521B3" w:rsidP="00015975">
            <w:pPr>
              <w:pStyle w:val="TAL"/>
              <w:rPr>
                <w:sz w:val="16"/>
                <w:szCs w:val="16"/>
              </w:rPr>
            </w:pPr>
            <w:r w:rsidRPr="001B1679">
              <w:rPr>
                <w:sz w:val="16"/>
                <w:szCs w:val="16"/>
              </w:rPr>
              <w:t>Clarification on the Handling of the UE number with at least one PDU Session under Hierarchical NSAC architecture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B83E6A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349026"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AE8D4"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303EC" w14:textId="77777777" w:rsidR="00C521B3" w:rsidRPr="001B1679" w:rsidRDefault="00C521B3" w:rsidP="00015975">
            <w:pPr>
              <w:pStyle w:val="TAL"/>
              <w:rPr>
                <w:sz w:val="16"/>
                <w:szCs w:val="16"/>
              </w:rPr>
            </w:pPr>
            <w:r w:rsidRPr="001B1679">
              <w:rPr>
                <w:sz w:val="16"/>
                <w:szCs w:val="16"/>
              </w:rPr>
              <w:t>SP-231593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8A7F20" w14:textId="77777777" w:rsidR="00C521B3" w:rsidRPr="001B1679" w:rsidRDefault="00C521B3" w:rsidP="00015975">
            <w:pPr>
              <w:pStyle w:val="TAL"/>
              <w:rPr>
                <w:sz w:val="16"/>
                <w:szCs w:val="16"/>
              </w:rPr>
            </w:pPr>
            <w:r w:rsidRPr="001B1679">
              <w:rPr>
                <w:sz w:val="16"/>
                <w:szCs w:val="16"/>
              </w:rPr>
              <w:t>Nokia, Nokia Shanghai Bell, Samsung</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BDB5A" w14:textId="77777777" w:rsidR="00C521B3" w:rsidRPr="001B1679" w:rsidRDefault="00C521B3" w:rsidP="00015975">
            <w:pPr>
              <w:pStyle w:val="TAL"/>
              <w:rPr>
                <w:sz w:val="16"/>
                <w:szCs w:val="16"/>
              </w:rPr>
            </w:pPr>
            <w:r w:rsidRPr="001B1679">
              <w:rPr>
                <w:sz w:val="16"/>
                <w:szCs w:val="16"/>
              </w:rPr>
              <w:t>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5AAE4F" w14:textId="77777777" w:rsidR="00C521B3" w:rsidRPr="001B1679" w:rsidRDefault="00C521B3" w:rsidP="00015975">
            <w:pPr>
              <w:pStyle w:val="TAL"/>
              <w:rPr>
                <w:sz w:val="16"/>
                <w:szCs w:val="16"/>
              </w:rPr>
            </w:pPr>
            <w:r w:rsidRPr="001B1679">
              <w:rPr>
                <w:sz w:val="16"/>
                <w:szCs w:val="16"/>
              </w:rPr>
              <w:t>4.11.5.9a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E09C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291CA3" w14:textId="77777777" w:rsidR="00C521B3" w:rsidRPr="001B1679" w:rsidRDefault="00C521B3" w:rsidP="00015975">
            <w:pPr>
              <w:pStyle w:val="TAL"/>
              <w:rPr>
                <w:sz w:val="16"/>
                <w:szCs w:val="16"/>
              </w:rPr>
            </w:pPr>
          </w:p>
        </w:tc>
      </w:tr>
      <w:tr w:rsidR="00C521B3" w14:paraId="7AB18C62"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19E8A5" w14:textId="77777777" w:rsidR="00C521B3" w:rsidRPr="001B1679" w:rsidRDefault="00C521B3" w:rsidP="00015975">
            <w:pPr>
              <w:pStyle w:val="TAL"/>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FF0237" w14:textId="77777777" w:rsidR="00C521B3" w:rsidRPr="001B1679" w:rsidRDefault="00C521B3" w:rsidP="00015975">
            <w:pPr>
              <w:pStyle w:val="TAL"/>
              <w:rPr>
                <w:sz w:val="16"/>
                <w:szCs w:val="16"/>
              </w:rPr>
            </w:pPr>
            <w:r w:rsidRPr="001B1679">
              <w:rPr>
                <w:sz w:val="16"/>
                <w:szCs w:val="16"/>
              </w:rPr>
              <w:t>4622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804F6FD"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83F6E5"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A35E66" w14:textId="77777777" w:rsidR="00C521B3" w:rsidRPr="001B1679" w:rsidRDefault="00C521B3" w:rsidP="00015975">
            <w:pPr>
              <w:pStyle w:val="TAL"/>
              <w:rPr>
                <w:sz w:val="16"/>
                <w:szCs w:val="16"/>
              </w:rPr>
            </w:pPr>
            <w:r w:rsidRPr="001B1679">
              <w:rPr>
                <w:sz w:val="16"/>
                <w:szCs w:val="16"/>
              </w:rPr>
              <w:t>Clarification on Access type for NSAC for maximum number of UE with at least one PDU session/PDN connection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69332B"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DCB05E"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6E561"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7AB546" w14:textId="77777777" w:rsidR="00C521B3" w:rsidRPr="001B1679" w:rsidRDefault="00C521B3" w:rsidP="00015975">
            <w:pPr>
              <w:pStyle w:val="TAL"/>
              <w:rPr>
                <w:sz w:val="16"/>
                <w:szCs w:val="16"/>
              </w:rPr>
            </w:pPr>
            <w:r w:rsidRPr="001B1679">
              <w:rPr>
                <w:sz w:val="16"/>
                <w:szCs w:val="16"/>
              </w:rPr>
              <w:t>SP-231764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8FBA5" w14:textId="77777777" w:rsidR="00C521B3" w:rsidRPr="001B1679" w:rsidRDefault="00C521B3" w:rsidP="00015975">
            <w:pPr>
              <w:pStyle w:val="TAL"/>
              <w:rPr>
                <w:sz w:val="16"/>
                <w:szCs w:val="16"/>
              </w:rPr>
            </w:pPr>
            <w:r w:rsidRPr="001B1679">
              <w:rPr>
                <w:sz w:val="16"/>
                <w:szCs w:val="16"/>
              </w:rPr>
              <w:t>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2AD223" w14:textId="77777777" w:rsidR="00C521B3" w:rsidRPr="001B1679" w:rsidRDefault="00C521B3" w:rsidP="00015975">
            <w:pPr>
              <w:pStyle w:val="TAL"/>
              <w:rPr>
                <w:sz w:val="16"/>
                <w:szCs w:val="16"/>
              </w:rPr>
            </w:pPr>
            <w:r w:rsidRPr="001B1679">
              <w:rPr>
                <w:sz w:val="16"/>
                <w:szCs w:val="16"/>
              </w:rPr>
              <w:t>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CC89D0" w14:textId="77777777" w:rsidR="00C521B3" w:rsidRPr="001B1679" w:rsidRDefault="00C521B3" w:rsidP="00015975">
            <w:pPr>
              <w:pStyle w:val="TAL"/>
              <w:rPr>
                <w:sz w:val="16"/>
                <w:szCs w:val="16"/>
              </w:rPr>
            </w:pPr>
            <w:r w:rsidRPr="001B1679">
              <w:rPr>
                <w:sz w:val="16"/>
                <w:szCs w:val="16"/>
              </w:rPr>
              <w:t>4.11.5.9a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FEF92"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B266305" w14:textId="77777777" w:rsidR="00C521B3" w:rsidRPr="001B1679" w:rsidRDefault="00C521B3" w:rsidP="00015975">
            <w:pPr>
              <w:pStyle w:val="TAL"/>
              <w:rPr>
                <w:sz w:val="16"/>
                <w:szCs w:val="16"/>
              </w:rPr>
            </w:pPr>
          </w:p>
        </w:tc>
      </w:tr>
      <w:tr w:rsidR="00C521B3" w14:paraId="2073A586"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37614" w14:textId="77777777" w:rsidR="00C521B3" w:rsidRPr="001B1679" w:rsidRDefault="00C521B3" w:rsidP="00015975">
            <w:pPr>
              <w:pStyle w:val="TAL"/>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B59516" w14:textId="77777777" w:rsidR="00C521B3" w:rsidRPr="001B1679" w:rsidRDefault="00C521B3" w:rsidP="00015975">
            <w:pPr>
              <w:pStyle w:val="TAL"/>
              <w:rPr>
                <w:sz w:val="16"/>
                <w:szCs w:val="16"/>
              </w:rPr>
            </w:pPr>
            <w:r w:rsidRPr="001B1679">
              <w:rPr>
                <w:sz w:val="16"/>
                <w:szCs w:val="16"/>
              </w:rPr>
              <w:t>1217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3255332"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F575B6"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1AB13" w14:textId="77777777" w:rsidR="00C521B3" w:rsidRPr="001B1679" w:rsidRDefault="00C521B3" w:rsidP="00015975">
            <w:pPr>
              <w:pStyle w:val="TAL"/>
              <w:rPr>
                <w:sz w:val="16"/>
                <w:szCs w:val="16"/>
              </w:rPr>
            </w:pPr>
            <w:r w:rsidRPr="001B1679">
              <w:rPr>
                <w:sz w:val="16"/>
                <w:szCs w:val="16"/>
              </w:rPr>
              <w:t>Clarification on Network Slice Replacement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2FCB738"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0DA57B"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213C3"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0CDC87" w14:textId="77777777" w:rsidR="00C521B3" w:rsidRPr="001B1679" w:rsidRDefault="00C521B3" w:rsidP="00015975">
            <w:pPr>
              <w:pStyle w:val="TAL"/>
              <w:rPr>
                <w:sz w:val="16"/>
                <w:szCs w:val="16"/>
              </w:rPr>
            </w:pPr>
            <w:r w:rsidRPr="001B1679">
              <w:rPr>
                <w:sz w:val="16"/>
                <w:szCs w:val="16"/>
              </w:rPr>
              <w:t>SP-231361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752C32" w14:textId="77777777" w:rsidR="00C521B3" w:rsidRPr="001B1679" w:rsidRDefault="00C521B3" w:rsidP="00015975">
            <w:pPr>
              <w:pStyle w:val="TAL"/>
              <w:rPr>
                <w:sz w:val="16"/>
                <w:szCs w:val="16"/>
              </w:rPr>
            </w:pPr>
            <w:r w:rsidRPr="001B1679">
              <w:rPr>
                <w:sz w:val="16"/>
                <w:szCs w:val="16"/>
              </w:rPr>
              <w:t>ZTE, Ericsson, 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2D2519" w14:textId="77777777" w:rsidR="00C521B3" w:rsidRPr="001B1679" w:rsidRDefault="00C521B3" w:rsidP="00015975">
            <w:pPr>
              <w:pStyle w:val="TAL"/>
              <w:rPr>
                <w:sz w:val="16"/>
                <w:szCs w:val="16"/>
              </w:rPr>
            </w:pPr>
            <w:r w:rsidRPr="001B1679">
              <w:rPr>
                <w:sz w:val="16"/>
                <w:szCs w:val="16"/>
              </w:rPr>
              <w:t>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50CFF"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004F1A"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E788AF" w14:textId="77777777" w:rsidR="00C521B3" w:rsidRPr="001B1679" w:rsidRDefault="00C521B3" w:rsidP="00015975">
            <w:pPr>
              <w:pStyle w:val="TAL"/>
              <w:rPr>
                <w:sz w:val="16"/>
                <w:szCs w:val="16"/>
              </w:rPr>
            </w:pPr>
          </w:p>
        </w:tc>
      </w:tr>
      <w:tr w:rsidR="00C521B3" w14:paraId="5B1ADA4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1DA94" w14:textId="77777777" w:rsidR="00C521B3" w:rsidRPr="001B1679" w:rsidRDefault="00C521B3" w:rsidP="00015975">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4B0B86" w14:textId="77777777" w:rsidR="00C521B3" w:rsidRPr="001B1679" w:rsidRDefault="00C521B3" w:rsidP="00015975">
            <w:pPr>
              <w:pStyle w:val="TAL"/>
              <w:rPr>
                <w:sz w:val="16"/>
                <w:szCs w:val="16"/>
              </w:rPr>
            </w:pPr>
            <w:r w:rsidRPr="001B1679">
              <w:rPr>
                <w:sz w:val="16"/>
                <w:szCs w:val="16"/>
              </w:rPr>
              <w:t>0040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D05F085"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E8D3D1"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12C6EC" w14:textId="77777777" w:rsidR="00C521B3" w:rsidRPr="001B1679" w:rsidRDefault="00C521B3" w:rsidP="00015975">
            <w:pPr>
              <w:pStyle w:val="TAL"/>
              <w:rPr>
                <w:sz w:val="16"/>
                <w:szCs w:val="16"/>
              </w:rPr>
            </w:pPr>
            <w:r w:rsidRPr="001B1679">
              <w:rPr>
                <w:sz w:val="16"/>
                <w:szCs w:val="16"/>
              </w:rPr>
              <w:t>[5GMS_Pro_Ph2] ANBR-based network assistance data reporting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D664F4F" w14:textId="77777777" w:rsidR="00C521B3" w:rsidRPr="001B1679" w:rsidRDefault="00C521B3" w:rsidP="00015975">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FD620B"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A6F964"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A5069" w14:textId="77777777" w:rsidR="00C521B3" w:rsidRPr="001B1679" w:rsidRDefault="00C521B3" w:rsidP="00015975">
            <w:pPr>
              <w:pStyle w:val="TAL"/>
              <w:rPr>
                <w:sz w:val="16"/>
                <w:szCs w:val="16"/>
              </w:rPr>
            </w:pPr>
            <w:r w:rsidRPr="001B1679">
              <w:rPr>
                <w:sz w:val="16"/>
                <w:szCs w:val="16"/>
              </w:rPr>
              <w:t>SP-231347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BB93E" w14:textId="77777777" w:rsidR="00C521B3" w:rsidRPr="001B1679" w:rsidRDefault="00C521B3" w:rsidP="00015975">
            <w:pPr>
              <w:pStyle w:val="TAL"/>
              <w:rPr>
                <w:sz w:val="16"/>
                <w:szCs w:val="16"/>
              </w:rPr>
            </w:pPr>
            <w:r w:rsidRPr="001B1679">
              <w:rPr>
                <w:sz w:val="16"/>
                <w:szCs w:val="16"/>
              </w:rPr>
              <w:t>Sony Europe B.V.,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EE44FC" w14:textId="77777777" w:rsidR="00C521B3" w:rsidRPr="001B1679" w:rsidRDefault="00C521B3" w:rsidP="00015975">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D939A3" w14:textId="77777777" w:rsidR="00C521B3" w:rsidRPr="001B1679" w:rsidRDefault="00C521B3" w:rsidP="00015975">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84DDA3"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376B44" w14:textId="77777777" w:rsidR="00C521B3" w:rsidRPr="001B1679" w:rsidRDefault="00C521B3" w:rsidP="00015975">
            <w:pPr>
              <w:pStyle w:val="TAL"/>
              <w:rPr>
                <w:sz w:val="16"/>
                <w:szCs w:val="16"/>
              </w:rPr>
            </w:pPr>
          </w:p>
        </w:tc>
      </w:tr>
      <w:tr w:rsidR="00C521B3" w14:paraId="0D22E111"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3E58D" w14:textId="77777777" w:rsidR="00C521B3" w:rsidRPr="001B1679" w:rsidRDefault="00C521B3" w:rsidP="00015975">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FA2851" w14:textId="77777777" w:rsidR="00C521B3" w:rsidRPr="001B1679" w:rsidRDefault="00C521B3" w:rsidP="00015975">
            <w:pPr>
              <w:pStyle w:val="TAL"/>
              <w:rPr>
                <w:sz w:val="16"/>
                <w:szCs w:val="16"/>
              </w:rPr>
            </w:pPr>
            <w:r w:rsidRPr="001B1679">
              <w:rPr>
                <w:sz w:val="16"/>
                <w:szCs w:val="16"/>
              </w:rPr>
              <w:t>0041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4E979F4" w14:textId="77777777" w:rsidR="00C521B3" w:rsidRPr="001B1679" w:rsidRDefault="00C521B3" w:rsidP="00015975">
            <w:pPr>
              <w:pStyle w:val="TAL"/>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F846E8"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C4EDC6" w14:textId="77777777" w:rsidR="00C521B3" w:rsidRPr="001B1679" w:rsidRDefault="00C521B3" w:rsidP="00015975">
            <w:pPr>
              <w:pStyle w:val="TAL"/>
              <w:rPr>
                <w:sz w:val="16"/>
                <w:szCs w:val="16"/>
              </w:rPr>
            </w:pPr>
            <w:r w:rsidRPr="001B1679">
              <w:rPr>
                <w:sz w:val="16"/>
                <w:szCs w:val="16"/>
              </w:rPr>
              <w:t>[5GMS_Pro_Ph2] Event exposure APIs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3E2A74F" w14:textId="77777777" w:rsidR="00C521B3" w:rsidRPr="001B1679" w:rsidRDefault="00C521B3" w:rsidP="00015975">
            <w:pPr>
              <w:pStyle w:val="TAL"/>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396E7E"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0CE17"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EF490" w14:textId="77777777" w:rsidR="00C521B3" w:rsidRPr="001B1679" w:rsidRDefault="00C521B3" w:rsidP="00015975">
            <w:pPr>
              <w:pStyle w:val="TAL"/>
              <w:rPr>
                <w:sz w:val="16"/>
                <w:szCs w:val="16"/>
              </w:rPr>
            </w:pPr>
            <w:r w:rsidRPr="001B1679">
              <w:rPr>
                <w:sz w:val="16"/>
                <w:szCs w:val="16"/>
              </w:rPr>
              <w:t>SP-231229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F91899" w14:textId="77777777" w:rsidR="00C521B3" w:rsidRPr="001B1679" w:rsidRDefault="00C521B3" w:rsidP="00015975">
            <w:pPr>
              <w:pStyle w:val="TAL"/>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3168B8" w14:textId="77777777" w:rsidR="00C521B3" w:rsidRPr="001B1679" w:rsidRDefault="00C521B3" w:rsidP="00015975">
            <w:pPr>
              <w:pStyle w:val="TAL"/>
              <w:rPr>
                <w:sz w:val="16"/>
                <w:szCs w:val="16"/>
              </w:rPr>
            </w:pPr>
            <w:r w:rsidRPr="001B1679">
              <w:rPr>
                <w:sz w:val="16"/>
                <w:szCs w:val="16"/>
              </w:rPr>
              <w:t>5GMS_Pro_Ph2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8B2B17" w14:textId="77777777" w:rsidR="00C521B3" w:rsidRPr="001B1679" w:rsidRDefault="00C521B3" w:rsidP="00015975">
            <w:pPr>
              <w:pStyle w:val="TAL"/>
              <w:rPr>
                <w:sz w:val="16"/>
                <w:szCs w:val="16"/>
              </w:rPr>
            </w:pPr>
            <w:r w:rsidRPr="001B1679">
              <w:rPr>
                <w:sz w:val="16"/>
                <w:szCs w:val="16"/>
              </w:rPr>
              <w:t>2, 6.4.2, 6.4.3.10 (new), 6.4.3.11 (new), 6.4.3.12 (new), 6.4.3.13 (new), 17, 17.1, 17.2, 18, 18.1 (new), 18.2 (new), 18.3 (new), 18.4 (new), 18.5 (new), 18.6 (new), 18.7 (new), C.2, C.5.1, C.6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0FFCD"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622B45" w14:textId="77777777" w:rsidR="00C521B3" w:rsidRPr="001B1679" w:rsidRDefault="00C521B3" w:rsidP="00015975">
            <w:pPr>
              <w:pStyle w:val="TAL"/>
              <w:rPr>
                <w:sz w:val="16"/>
                <w:szCs w:val="16"/>
              </w:rPr>
            </w:pPr>
          </w:p>
        </w:tc>
      </w:tr>
      <w:tr w:rsidR="00C521B3" w14:paraId="458AA5EC"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210B57" w14:textId="77777777" w:rsidR="00C521B3" w:rsidRPr="001B1679" w:rsidRDefault="00C521B3" w:rsidP="00015975">
            <w:pPr>
              <w:pStyle w:val="TAL"/>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BCCAFE" w14:textId="77777777" w:rsidR="00C521B3" w:rsidRPr="001B1679" w:rsidRDefault="00C521B3" w:rsidP="00015975">
            <w:pPr>
              <w:pStyle w:val="TAL"/>
              <w:rPr>
                <w:sz w:val="16"/>
                <w:szCs w:val="16"/>
              </w:rPr>
            </w:pPr>
            <w:r w:rsidRPr="001B1679">
              <w:rPr>
                <w:sz w:val="16"/>
                <w:szCs w:val="16"/>
              </w:rPr>
              <w:t>0060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9C44990" w14:textId="77777777" w:rsidR="00C521B3" w:rsidRPr="001B1679" w:rsidRDefault="00C521B3" w:rsidP="00015975">
            <w:pPr>
              <w:pStyle w:val="TAL"/>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470A9A" w14:textId="77777777" w:rsidR="00C521B3" w:rsidRPr="001B1679" w:rsidRDefault="00C521B3" w:rsidP="00015975">
            <w:pPr>
              <w:pStyle w:val="TAL"/>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EA85D" w14:textId="77777777" w:rsidR="00C521B3" w:rsidRPr="001B1679" w:rsidRDefault="00C521B3" w:rsidP="00015975">
            <w:pPr>
              <w:pStyle w:val="TAL"/>
              <w:rPr>
                <w:sz w:val="16"/>
                <w:szCs w:val="16"/>
              </w:rPr>
            </w:pPr>
            <w:r w:rsidRPr="001B1679">
              <w:rPr>
                <w:sz w:val="16"/>
                <w:szCs w:val="16"/>
              </w:rPr>
              <w:t>[5GMS3, TEI17] Correction of Server Certificate handling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A3DB959"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FC62B2" w14:textId="77777777" w:rsidR="00C521B3" w:rsidRPr="001B1679" w:rsidRDefault="00C521B3" w:rsidP="00015975">
            <w:pPr>
              <w:pStyle w:val="TAL"/>
              <w:rPr>
                <w:sz w:val="16"/>
                <w:szCs w:val="16"/>
              </w:rPr>
            </w:pPr>
            <w:r w:rsidRPr="001B1679">
              <w:rPr>
                <w:sz w:val="16"/>
                <w:szCs w:val="16"/>
              </w:rPr>
              <w:t>17.6.0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33EED"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1D21A" w14:textId="77777777" w:rsidR="00C521B3" w:rsidRPr="001B1679" w:rsidRDefault="00C521B3" w:rsidP="00015975">
            <w:pPr>
              <w:pStyle w:val="TAL"/>
              <w:rPr>
                <w:sz w:val="16"/>
                <w:szCs w:val="16"/>
              </w:rPr>
            </w:pPr>
            <w:r w:rsidRPr="001B1679">
              <w:rPr>
                <w:sz w:val="16"/>
                <w:szCs w:val="16"/>
              </w:rPr>
              <w:t>SP-231761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61EA4" w14:textId="77777777" w:rsidR="00C521B3" w:rsidRPr="001B1679" w:rsidRDefault="00C521B3" w:rsidP="00015975">
            <w:pPr>
              <w:pStyle w:val="TAL"/>
              <w:rPr>
                <w:sz w:val="16"/>
                <w:szCs w:val="16"/>
              </w:rPr>
            </w:pPr>
            <w:r w:rsidRPr="001B1679">
              <w:rPr>
                <w:sz w:val="16"/>
                <w:szCs w:val="16"/>
              </w:rPr>
              <w:t>Ericsson LM, 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24256" w14:textId="77777777" w:rsidR="00C521B3" w:rsidRPr="001B1679" w:rsidRDefault="00C521B3" w:rsidP="00015975">
            <w:pPr>
              <w:pStyle w:val="TAL"/>
              <w:rPr>
                <w:sz w:val="16"/>
                <w:szCs w:val="16"/>
              </w:rPr>
            </w:pPr>
            <w:r w:rsidRPr="001B1679">
              <w:rPr>
                <w:sz w:val="16"/>
                <w:szCs w:val="16"/>
              </w:rPr>
              <w:t>5GMS3, TEI17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79F08" w14:textId="77777777" w:rsidR="00C521B3" w:rsidRPr="001B1679" w:rsidRDefault="00C521B3" w:rsidP="00015975">
            <w:pPr>
              <w:pStyle w:val="TAL"/>
              <w:rPr>
                <w:sz w:val="16"/>
                <w:szCs w:val="16"/>
              </w:rPr>
            </w:pPr>
            <w:r w:rsidRPr="001B1679">
              <w:rPr>
                <w:sz w:val="16"/>
                <w:szCs w:val="16"/>
              </w:rPr>
              <w:t>4.3.3.2, 4.3.3.4, 4.3.6.1, 4.3.6.2, 4.3.6.3, 4.3.6.4, 4.3.6.5, 7.6.3.1, X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CBBD1"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3E0675" w14:textId="77777777" w:rsidR="00C521B3" w:rsidRPr="001B1679" w:rsidRDefault="00C521B3" w:rsidP="00015975">
            <w:pPr>
              <w:pStyle w:val="TAL"/>
              <w:rPr>
                <w:sz w:val="16"/>
                <w:szCs w:val="16"/>
              </w:rPr>
            </w:pPr>
          </w:p>
        </w:tc>
      </w:tr>
      <w:tr w:rsidR="00C521B3" w14:paraId="384372E8"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C2C78" w14:textId="77777777" w:rsidR="00C521B3" w:rsidRPr="001B1679" w:rsidRDefault="00C521B3" w:rsidP="00015975">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12DA5A" w14:textId="77777777" w:rsidR="00C521B3" w:rsidRPr="001B1679" w:rsidRDefault="00C521B3" w:rsidP="00015975">
            <w:pPr>
              <w:pStyle w:val="TAL"/>
              <w:rPr>
                <w:sz w:val="16"/>
                <w:szCs w:val="16"/>
              </w:rPr>
            </w:pPr>
            <w:r w:rsidRPr="001B1679">
              <w:rPr>
                <w:sz w:val="16"/>
                <w:szCs w:val="16"/>
              </w:rPr>
              <w:t>1867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F4F71C2" w14:textId="77777777" w:rsidR="00C521B3" w:rsidRPr="001B1679" w:rsidRDefault="00C521B3" w:rsidP="00015975">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CBE8C2"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D26AE" w14:textId="77777777" w:rsidR="00C521B3" w:rsidRPr="001B1679" w:rsidRDefault="00C521B3" w:rsidP="00015975">
            <w:pPr>
              <w:pStyle w:val="TAL"/>
              <w:rPr>
                <w:sz w:val="16"/>
                <w:szCs w:val="16"/>
              </w:rPr>
            </w:pPr>
            <w:r w:rsidRPr="001B1679">
              <w:rPr>
                <w:sz w:val="16"/>
                <w:szCs w:val="16"/>
              </w:rPr>
              <w:t>Resolution of one EN (storage request update) in Security for AI/ML model storage and sharing</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FB1B0A2"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D22560"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0845B"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25E8A" w14:textId="77777777" w:rsidR="00C521B3" w:rsidRPr="001B1679" w:rsidRDefault="00C521B3" w:rsidP="00015975">
            <w:pPr>
              <w:pStyle w:val="TAL"/>
              <w:rPr>
                <w:sz w:val="16"/>
                <w:szCs w:val="16"/>
              </w:rPr>
            </w:pPr>
            <w:r w:rsidRPr="001B1679">
              <w:rPr>
                <w:sz w:val="16"/>
                <w:szCs w:val="16"/>
              </w:rPr>
              <w:t>SP-231649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1B8E9" w14:textId="77777777" w:rsidR="00C521B3" w:rsidRPr="001B1679" w:rsidRDefault="00C521B3" w:rsidP="00015975">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FA83F" w14:textId="77777777" w:rsidR="00C521B3" w:rsidRPr="001B1679" w:rsidRDefault="00C521B3" w:rsidP="00015975">
            <w:pPr>
              <w:pStyle w:val="TAL"/>
              <w:rPr>
                <w:sz w:val="16"/>
                <w:szCs w:val="16"/>
              </w:rPr>
            </w:pPr>
            <w:r w:rsidRPr="001B1679">
              <w:rPr>
                <w:sz w:val="16"/>
                <w:szCs w:val="16"/>
              </w:rPr>
              <w:t>eNA_Ph3_SEC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65E6A" w14:textId="77777777" w:rsidR="00C521B3" w:rsidRPr="001B1679" w:rsidRDefault="00C521B3" w:rsidP="00015975">
            <w:pPr>
              <w:pStyle w:val="TAL"/>
              <w:rPr>
                <w:sz w:val="16"/>
                <w:szCs w:val="16"/>
              </w:rPr>
            </w:pPr>
            <w:r w:rsidRPr="001B1679">
              <w:rPr>
                <w:sz w:val="16"/>
                <w:szCs w:val="16"/>
              </w:rPr>
              <w:t>Annex X.10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A0E72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D039B9" w14:textId="77777777" w:rsidR="00C521B3" w:rsidRPr="001B1679" w:rsidRDefault="00C521B3" w:rsidP="00015975">
            <w:pPr>
              <w:pStyle w:val="TAL"/>
              <w:rPr>
                <w:sz w:val="16"/>
                <w:szCs w:val="16"/>
              </w:rPr>
            </w:pPr>
          </w:p>
        </w:tc>
      </w:tr>
      <w:tr w:rsidR="00C521B3" w14:paraId="48F3EA36" w14:textId="77777777" w:rsidTr="00015975">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BFC23" w14:textId="77777777" w:rsidR="00C521B3" w:rsidRPr="001B1679" w:rsidRDefault="00C521B3" w:rsidP="00015975">
            <w:pPr>
              <w:pStyle w:val="TAL"/>
              <w:rPr>
                <w:sz w:val="16"/>
                <w:szCs w:val="16"/>
              </w:rPr>
            </w:pPr>
            <w:r w:rsidRPr="001B1679">
              <w:rPr>
                <w:sz w:val="16"/>
                <w:szCs w:val="16"/>
              </w:rPr>
              <w:t>33.501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2473A1" w14:textId="77777777" w:rsidR="00C521B3" w:rsidRPr="001B1679" w:rsidRDefault="00C521B3" w:rsidP="00015975">
            <w:pPr>
              <w:pStyle w:val="TAL"/>
              <w:rPr>
                <w:sz w:val="16"/>
                <w:szCs w:val="16"/>
              </w:rPr>
            </w:pPr>
            <w:r w:rsidRPr="001B1679">
              <w:rPr>
                <w:sz w:val="16"/>
                <w:szCs w:val="16"/>
              </w:rPr>
              <w:t>1871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E74A1B5" w14:textId="77777777" w:rsidR="00C521B3" w:rsidRPr="001B1679" w:rsidRDefault="00C521B3" w:rsidP="00015975">
            <w:pPr>
              <w:pStyle w:val="TAL"/>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6C7BC4" w14:textId="77777777" w:rsidR="00C521B3" w:rsidRPr="001B1679" w:rsidRDefault="00C521B3" w:rsidP="00015975">
            <w:pPr>
              <w:pStyle w:val="TAL"/>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4CDF8" w14:textId="77777777" w:rsidR="00C521B3" w:rsidRPr="001B1679" w:rsidRDefault="00C521B3" w:rsidP="00015975">
            <w:pPr>
              <w:pStyle w:val="TAL"/>
              <w:rPr>
                <w:sz w:val="16"/>
                <w:szCs w:val="16"/>
              </w:rPr>
            </w:pPr>
            <w:r w:rsidRPr="001B1679">
              <w:rPr>
                <w:sz w:val="16"/>
                <w:szCs w:val="16"/>
              </w:rPr>
              <w:t>Clarify ADRF usage to be optional</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EE6CAD" w14:textId="77777777" w:rsidR="00C521B3" w:rsidRPr="001B1679" w:rsidRDefault="00C521B3" w:rsidP="00015975">
            <w:pPr>
              <w:pStyle w:val="TAL"/>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CBEA8F" w14:textId="77777777" w:rsidR="00C521B3" w:rsidRPr="001B1679" w:rsidRDefault="00C521B3" w:rsidP="00015975">
            <w:pPr>
              <w:pStyle w:val="TAL"/>
              <w:rPr>
                <w:sz w:val="16"/>
                <w:szCs w:val="16"/>
              </w:rPr>
            </w:pPr>
            <w:r w:rsidRPr="001B1679">
              <w:rPr>
                <w:sz w:val="16"/>
                <w:szCs w:val="16"/>
              </w:rPr>
              <w:t>18.3.0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25540" w14:textId="77777777" w:rsidR="00C521B3" w:rsidRPr="001B1679" w:rsidRDefault="00C521B3" w:rsidP="00015975">
            <w:pPr>
              <w:pStyle w:val="TAL"/>
              <w:rPr>
                <w:sz w:val="16"/>
                <w:szCs w:val="16"/>
              </w:rPr>
            </w:pPr>
            <w:r w:rsidRPr="001B1679">
              <w:rPr>
                <w:sz w:val="16"/>
                <w:szCs w:val="16"/>
              </w:rPr>
              <w:t>SP-102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D6845" w14:textId="77777777" w:rsidR="00C521B3" w:rsidRPr="001B1679" w:rsidRDefault="00C521B3" w:rsidP="00015975">
            <w:pPr>
              <w:pStyle w:val="TAL"/>
              <w:rPr>
                <w:sz w:val="16"/>
                <w:szCs w:val="16"/>
              </w:rPr>
            </w:pPr>
            <w:r w:rsidRPr="001B1679">
              <w:rPr>
                <w:sz w:val="16"/>
                <w:szCs w:val="16"/>
              </w:rPr>
              <w:t>SP-231650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5E7BF" w14:textId="77777777" w:rsidR="00C521B3" w:rsidRPr="001B1679" w:rsidRDefault="00C521B3" w:rsidP="00015975">
            <w:pPr>
              <w:pStyle w:val="TAL"/>
              <w:rPr>
                <w:sz w:val="16"/>
                <w:szCs w:val="16"/>
              </w:rPr>
            </w:pPr>
            <w:r w:rsidRPr="001B1679">
              <w:rPr>
                <w:sz w:val="16"/>
                <w:szCs w:val="16"/>
              </w:rPr>
              <w:t>Ericsson</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A86B91" w14:textId="77777777" w:rsidR="00C521B3" w:rsidRPr="001B1679" w:rsidRDefault="00C521B3" w:rsidP="00015975">
            <w:pPr>
              <w:pStyle w:val="TAL"/>
              <w:rPr>
                <w:sz w:val="16"/>
                <w:szCs w:val="16"/>
              </w:rPr>
            </w:pPr>
            <w:r w:rsidRPr="001B1679">
              <w:rPr>
                <w:sz w:val="16"/>
                <w:szCs w:val="16"/>
              </w:rPr>
              <w:t>eNA_Ph3_SEC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38A11" w14:textId="77777777" w:rsidR="00C521B3" w:rsidRPr="001B1679" w:rsidRDefault="00C521B3" w:rsidP="00015975">
            <w:pPr>
              <w:pStyle w:val="TAL"/>
              <w:rPr>
                <w:sz w:val="16"/>
                <w:szCs w:val="16"/>
              </w:rPr>
            </w:pPr>
            <w:r w:rsidRPr="001B1679">
              <w:rPr>
                <w:sz w:val="16"/>
                <w:szCs w:val="16"/>
              </w:rPr>
              <w:t>Annex X.10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4499B4" w14:textId="77777777" w:rsidR="00C521B3" w:rsidRPr="001B1679" w:rsidRDefault="00C521B3" w:rsidP="00015975">
            <w:pPr>
              <w:pStyle w:val="TAL"/>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C9349B" w14:textId="77777777" w:rsidR="00C521B3" w:rsidRPr="001B1679" w:rsidRDefault="00C521B3" w:rsidP="00015975">
            <w:pPr>
              <w:pStyle w:val="TAL"/>
              <w:rPr>
                <w:sz w:val="16"/>
                <w:szCs w:val="16"/>
              </w:rPr>
            </w:pPr>
          </w:p>
        </w:tc>
      </w:tr>
    </w:tbl>
    <w:p w14:paraId="506CF388" w14:textId="77777777" w:rsidR="00C521B3" w:rsidRDefault="00C521B3" w:rsidP="00C521B3">
      <w:r>
        <w:t>19 Entries</w:t>
      </w:r>
    </w:p>
    <w:p w14:paraId="7EC7810B" w14:textId="77777777" w:rsidR="00C521B3" w:rsidRDefault="00C521B3" w:rsidP="00C521B3"/>
    <w:p w14:paraId="46AE7EA1" w14:textId="77777777" w:rsidR="00C521B3" w:rsidRDefault="00C521B3" w:rsidP="00C521B3">
      <w:pPr>
        <w:spacing w:after="160" w:line="259" w:lineRule="auto"/>
      </w:pPr>
      <w:r>
        <w:br w:type="page"/>
      </w:r>
    </w:p>
    <w:p w14:paraId="2F3CB53D" w14:textId="77777777" w:rsidR="00C521B3" w:rsidRDefault="00C521B3" w:rsidP="00C521B3">
      <w:pPr>
        <w:pStyle w:val="Heading9"/>
      </w:pPr>
      <w:bookmarkStart w:id="154" w:name="_Toc153785338"/>
      <w:r>
        <w:t>ANNEX F</w:t>
      </w:r>
      <w:r>
        <w:tab/>
        <w:t>List of new and revised WIDs / SIDs</w:t>
      </w:r>
      <w:bookmarkEnd w:id="154"/>
    </w:p>
    <w:p w14:paraId="4701BB54" w14:textId="77777777" w:rsidR="00C521B3" w:rsidRDefault="00C521B3" w:rsidP="00C521B3">
      <w:pPr>
        <w:pStyle w:val="Heading1"/>
      </w:pPr>
      <w:bookmarkStart w:id="155" w:name="_Toc153785339"/>
      <w:r>
        <w:t>F.1</w:t>
      </w:r>
      <w:r>
        <w:tab/>
        <w:t>List of Approved WIDs / SIDs</w:t>
      </w:r>
      <w:bookmarkEnd w:id="155"/>
    </w:p>
    <w:p w14:paraId="287C5B03" w14:textId="77777777" w:rsidR="00C521B3" w:rsidRDefault="00C521B3" w:rsidP="00C521B3">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521B3" w14:paraId="7B4E7461"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BC3F3B"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D29CAA"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D1049D"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AAF996"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35E7AE"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05BF2C"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83E755" w14:textId="77777777" w:rsidR="00C521B3" w:rsidRDefault="00C521B3" w:rsidP="00015975">
            <w:pPr>
              <w:pStyle w:val="TAH"/>
            </w:pPr>
            <w:r w:rsidRPr="00BB3F37">
              <w:t>Status</w:t>
            </w:r>
          </w:p>
        </w:tc>
      </w:tr>
      <w:tr w:rsidR="00C521B3" w14:paraId="283DD14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3988A" w14:textId="77777777" w:rsidR="00C521B3" w:rsidRPr="001B1679" w:rsidRDefault="00C521B3" w:rsidP="00015975">
            <w:pPr>
              <w:pStyle w:val="TAL"/>
              <w:rPr>
                <w:sz w:val="16"/>
                <w:szCs w:val="16"/>
              </w:rPr>
            </w:pPr>
            <w:r w:rsidRPr="001B1679">
              <w:rPr>
                <w:sz w:val="16"/>
                <w:szCs w:val="16"/>
              </w:rPr>
              <w:t>SP-231403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8F9DCE"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5C01A" w14:textId="77777777" w:rsidR="00C521B3" w:rsidRPr="001B1679" w:rsidRDefault="00C521B3" w:rsidP="00015975">
            <w:pPr>
              <w:pStyle w:val="TAL"/>
              <w:rPr>
                <w:sz w:val="16"/>
                <w:szCs w:val="16"/>
              </w:rPr>
            </w:pPr>
            <w:r w:rsidRPr="001B1679">
              <w:rPr>
                <w:sz w:val="16"/>
                <w:szCs w:val="16"/>
              </w:rPr>
              <w:t>New WID on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C77E3D" w14:textId="77777777" w:rsidR="00C521B3" w:rsidRPr="001B1679" w:rsidRDefault="00C521B3" w:rsidP="00015975">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2A70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D97B8" w14:textId="77777777" w:rsidR="00C521B3" w:rsidRPr="001B1679" w:rsidRDefault="00C521B3" w:rsidP="00015975">
            <w:pPr>
              <w:pStyle w:val="TAL"/>
              <w:rPr>
                <w:sz w:val="16"/>
                <w:szCs w:val="16"/>
              </w:rPr>
            </w:pPr>
            <w:r w:rsidRPr="001B1679">
              <w:rPr>
                <w:sz w:val="16"/>
                <w:szCs w:val="16"/>
              </w:rPr>
              <w:t>Related TS for approval in SP-231405.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25D30" w14:textId="77777777" w:rsidR="00C521B3" w:rsidRPr="001B1679" w:rsidRDefault="00C521B3" w:rsidP="00015975">
            <w:pPr>
              <w:pStyle w:val="TAL"/>
              <w:rPr>
                <w:sz w:val="16"/>
                <w:szCs w:val="16"/>
              </w:rPr>
            </w:pPr>
            <w:r w:rsidRPr="001B1679">
              <w:rPr>
                <w:sz w:val="16"/>
                <w:szCs w:val="16"/>
              </w:rPr>
              <w:t>Approved</w:t>
            </w:r>
          </w:p>
        </w:tc>
      </w:tr>
      <w:tr w:rsidR="00C521B3" w14:paraId="7F34452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27EA3" w14:textId="77777777" w:rsidR="00C521B3" w:rsidRPr="001B1679" w:rsidRDefault="00C521B3" w:rsidP="00015975">
            <w:pPr>
              <w:pStyle w:val="TAL"/>
              <w:rPr>
                <w:sz w:val="16"/>
                <w:szCs w:val="16"/>
              </w:rPr>
            </w:pPr>
            <w:r w:rsidRPr="001B1679">
              <w:rPr>
                <w:sz w:val="16"/>
                <w:szCs w:val="16"/>
              </w:rPr>
              <w:t>SP-231412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117F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250E1" w14:textId="77777777" w:rsidR="00C521B3" w:rsidRPr="001B1679" w:rsidRDefault="00C521B3" w:rsidP="00015975">
            <w:pPr>
              <w:pStyle w:val="TAL"/>
              <w:rPr>
                <w:sz w:val="16"/>
                <w:szCs w:val="16"/>
              </w:rPr>
            </w:pPr>
            <w:r w:rsidRPr="001B1679">
              <w:rPr>
                <w:sz w:val="16"/>
                <w:szCs w:val="16"/>
              </w:rPr>
              <w:t>New WID on Upper layer traffic steering and switching over dual 3GPP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7586E8" w14:textId="77777777" w:rsidR="00C521B3" w:rsidRPr="001B1679" w:rsidRDefault="00C521B3" w:rsidP="00015975">
            <w:pPr>
              <w:pStyle w:val="TAL"/>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C52A7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FB6CFF" w14:textId="77777777" w:rsidR="00C521B3" w:rsidRPr="001B1679" w:rsidRDefault="00C521B3" w:rsidP="00015975">
            <w:pPr>
              <w:pStyle w:val="TAL"/>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917B4F" w14:textId="77777777" w:rsidR="00C521B3" w:rsidRPr="001B1679" w:rsidRDefault="00C521B3" w:rsidP="00015975">
            <w:pPr>
              <w:pStyle w:val="TAL"/>
              <w:rPr>
                <w:sz w:val="16"/>
                <w:szCs w:val="16"/>
              </w:rPr>
            </w:pPr>
            <w:r w:rsidRPr="001B1679">
              <w:rPr>
                <w:sz w:val="16"/>
                <w:szCs w:val="16"/>
              </w:rPr>
              <w:t>Approved</w:t>
            </w:r>
          </w:p>
        </w:tc>
      </w:tr>
      <w:tr w:rsidR="00C521B3" w14:paraId="01FED1B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E3055" w14:textId="77777777" w:rsidR="00C521B3" w:rsidRPr="001B1679" w:rsidRDefault="00C521B3" w:rsidP="00015975">
            <w:pPr>
              <w:pStyle w:val="TAL"/>
              <w:rPr>
                <w:sz w:val="16"/>
                <w:szCs w:val="16"/>
              </w:rPr>
            </w:pPr>
            <w:r w:rsidRPr="001B1679">
              <w:rPr>
                <w:sz w:val="16"/>
                <w:szCs w:val="16"/>
              </w:rPr>
              <w:t>SP-231706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0D8DD"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C61A9" w14:textId="77777777" w:rsidR="00C521B3" w:rsidRPr="001B1679" w:rsidRDefault="00C521B3" w:rsidP="00015975">
            <w:pPr>
              <w:pStyle w:val="TAL"/>
              <w:rPr>
                <w:sz w:val="16"/>
                <w:szCs w:val="16"/>
              </w:rPr>
            </w:pPr>
            <w:r w:rsidRPr="001B1679">
              <w:rPr>
                <w:sz w:val="16"/>
                <w:szCs w:val="16"/>
              </w:rPr>
              <w:t>New WID on NEF Charging enhancement to support AI/ML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2B8641"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A611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BF518" w14:textId="77777777" w:rsidR="00C521B3" w:rsidRPr="001B1679" w:rsidRDefault="00C521B3" w:rsidP="00015975">
            <w:pPr>
              <w:pStyle w:val="TAL"/>
              <w:rPr>
                <w:sz w:val="16"/>
                <w:szCs w:val="16"/>
              </w:rPr>
            </w:pPr>
            <w:r w:rsidRPr="001B1679">
              <w:rPr>
                <w:sz w:val="16"/>
                <w:szCs w:val="16"/>
              </w:rPr>
              <w:t>Revision of SP-231434.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65A9C" w14:textId="77777777" w:rsidR="00C521B3" w:rsidRPr="001B1679" w:rsidRDefault="00C521B3" w:rsidP="00015975">
            <w:pPr>
              <w:pStyle w:val="TAL"/>
              <w:rPr>
                <w:sz w:val="16"/>
                <w:szCs w:val="16"/>
              </w:rPr>
            </w:pPr>
            <w:r w:rsidRPr="001B1679">
              <w:rPr>
                <w:sz w:val="16"/>
                <w:szCs w:val="16"/>
              </w:rPr>
              <w:t>Approved</w:t>
            </w:r>
          </w:p>
        </w:tc>
      </w:tr>
      <w:tr w:rsidR="00C521B3" w14:paraId="5305163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F1D90" w14:textId="77777777" w:rsidR="00C521B3" w:rsidRPr="001B1679" w:rsidRDefault="00C521B3" w:rsidP="00015975">
            <w:pPr>
              <w:pStyle w:val="TAL"/>
              <w:rPr>
                <w:sz w:val="16"/>
                <w:szCs w:val="16"/>
              </w:rPr>
            </w:pPr>
            <w:r w:rsidRPr="001B1679">
              <w:rPr>
                <w:sz w:val="16"/>
                <w:szCs w:val="16"/>
              </w:rPr>
              <w:t>SP-231707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DDE1DF"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F2093" w14:textId="77777777" w:rsidR="00C521B3" w:rsidRPr="001B1679" w:rsidRDefault="00C521B3" w:rsidP="00015975">
            <w:pPr>
              <w:pStyle w:val="TAL"/>
              <w:rPr>
                <w:sz w:val="16"/>
                <w:szCs w:val="16"/>
              </w:rPr>
            </w:pPr>
            <w:r w:rsidRPr="001B1679">
              <w:rPr>
                <w:sz w:val="16"/>
                <w:szCs w:val="16"/>
              </w:rPr>
              <w:t>New WID on charging aspects of Satellite Backhaul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164D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68A3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11662" w14:textId="77777777" w:rsidR="00C521B3" w:rsidRPr="001B1679" w:rsidRDefault="00C521B3" w:rsidP="00015975">
            <w:pPr>
              <w:pStyle w:val="TAL"/>
              <w:rPr>
                <w:sz w:val="16"/>
                <w:szCs w:val="16"/>
              </w:rPr>
            </w:pPr>
            <w:r w:rsidRPr="001B1679">
              <w:rPr>
                <w:sz w:val="16"/>
                <w:szCs w:val="16"/>
              </w:rPr>
              <w:t>Revision of SP-231435.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45C48" w14:textId="77777777" w:rsidR="00C521B3" w:rsidRPr="001B1679" w:rsidRDefault="00C521B3" w:rsidP="00015975">
            <w:pPr>
              <w:pStyle w:val="TAL"/>
              <w:rPr>
                <w:sz w:val="16"/>
                <w:szCs w:val="16"/>
              </w:rPr>
            </w:pPr>
            <w:r w:rsidRPr="001B1679">
              <w:rPr>
                <w:sz w:val="16"/>
                <w:szCs w:val="16"/>
              </w:rPr>
              <w:t>Approved</w:t>
            </w:r>
          </w:p>
        </w:tc>
      </w:tr>
      <w:tr w:rsidR="00C521B3" w14:paraId="23AC282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21094" w14:textId="77777777" w:rsidR="00C521B3" w:rsidRPr="001B1679" w:rsidRDefault="00C521B3" w:rsidP="00015975">
            <w:pPr>
              <w:pStyle w:val="TAL"/>
              <w:rPr>
                <w:sz w:val="16"/>
                <w:szCs w:val="16"/>
              </w:rPr>
            </w:pPr>
            <w:r w:rsidRPr="001B1679">
              <w:rPr>
                <w:sz w:val="16"/>
                <w:szCs w:val="16"/>
              </w:rPr>
              <w:t>SP-231708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2B403"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0C46A" w14:textId="77777777" w:rsidR="00C521B3" w:rsidRPr="001B1679" w:rsidRDefault="00C521B3" w:rsidP="00015975">
            <w:pPr>
              <w:pStyle w:val="TAL"/>
              <w:rPr>
                <w:sz w:val="16"/>
                <w:szCs w:val="16"/>
              </w:rPr>
            </w:pPr>
            <w:r w:rsidRPr="001B1679">
              <w:rPr>
                <w:sz w:val="16"/>
                <w:szCs w:val="16"/>
              </w:rPr>
              <w:t>New WID on management aspects of 5G system supporting satellite backhaul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BCA9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4799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C7F02" w14:textId="77777777" w:rsidR="00C521B3" w:rsidRPr="001B1679" w:rsidRDefault="00C521B3" w:rsidP="00015975">
            <w:pPr>
              <w:pStyle w:val="TAL"/>
              <w:rPr>
                <w:sz w:val="16"/>
                <w:szCs w:val="16"/>
              </w:rPr>
            </w:pPr>
            <w:r w:rsidRPr="001B1679">
              <w:rPr>
                <w:sz w:val="16"/>
                <w:szCs w:val="16"/>
              </w:rPr>
              <w:t>Revision of SP-231445.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314EE2" w14:textId="77777777" w:rsidR="00C521B3" w:rsidRPr="001B1679" w:rsidRDefault="00C521B3" w:rsidP="00015975">
            <w:pPr>
              <w:pStyle w:val="TAL"/>
              <w:rPr>
                <w:sz w:val="16"/>
                <w:szCs w:val="16"/>
              </w:rPr>
            </w:pPr>
            <w:r w:rsidRPr="001B1679">
              <w:rPr>
                <w:sz w:val="16"/>
                <w:szCs w:val="16"/>
              </w:rPr>
              <w:t>Approved</w:t>
            </w:r>
          </w:p>
        </w:tc>
      </w:tr>
      <w:tr w:rsidR="00C521B3" w14:paraId="5FCE0E3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DBAF6" w14:textId="77777777" w:rsidR="00C521B3" w:rsidRPr="001B1679" w:rsidRDefault="00C521B3" w:rsidP="00015975">
            <w:pPr>
              <w:pStyle w:val="TAL"/>
              <w:rPr>
                <w:sz w:val="16"/>
                <w:szCs w:val="16"/>
              </w:rPr>
            </w:pPr>
            <w:r w:rsidRPr="001B1679">
              <w:rPr>
                <w:sz w:val="16"/>
                <w:szCs w:val="16"/>
              </w:rPr>
              <w:t>SP-231721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A31D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67047" w14:textId="77777777" w:rsidR="00C521B3" w:rsidRPr="001B1679" w:rsidRDefault="00C521B3" w:rsidP="00015975">
            <w:pPr>
              <w:pStyle w:val="TAL"/>
              <w:rPr>
                <w:sz w:val="16"/>
                <w:szCs w:val="16"/>
              </w:rPr>
            </w:pPr>
            <w:r w:rsidRPr="001B1679">
              <w:rPr>
                <w:sz w:val="16"/>
                <w:szCs w:val="16"/>
              </w:rPr>
              <w:t>New SID: Study on Management of planned configurations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EE1A99"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7F52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7EAD8" w14:textId="77777777" w:rsidR="00C521B3" w:rsidRPr="001B1679" w:rsidRDefault="00C521B3" w:rsidP="00015975">
            <w:pPr>
              <w:pStyle w:val="TAL"/>
              <w:rPr>
                <w:sz w:val="16"/>
                <w:szCs w:val="16"/>
              </w:rPr>
            </w:pPr>
            <w:r w:rsidRPr="001B1679">
              <w:rPr>
                <w:sz w:val="16"/>
                <w:szCs w:val="16"/>
              </w:rPr>
              <w:t>Revision of SP-231528.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91C44" w14:textId="77777777" w:rsidR="00C521B3" w:rsidRPr="001B1679" w:rsidRDefault="00C521B3" w:rsidP="00015975">
            <w:pPr>
              <w:pStyle w:val="TAL"/>
              <w:rPr>
                <w:sz w:val="16"/>
                <w:szCs w:val="16"/>
              </w:rPr>
            </w:pPr>
            <w:r w:rsidRPr="001B1679">
              <w:rPr>
                <w:sz w:val="16"/>
                <w:szCs w:val="16"/>
              </w:rPr>
              <w:t>Approved</w:t>
            </w:r>
          </w:p>
        </w:tc>
      </w:tr>
      <w:tr w:rsidR="00C521B3" w14:paraId="1598C11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4C9BE" w14:textId="77777777" w:rsidR="00C521B3" w:rsidRPr="001B1679" w:rsidRDefault="00C521B3" w:rsidP="00015975">
            <w:pPr>
              <w:pStyle w:val="TAL"/>
              <w:rPr>
                <w:sz w:val="16"/>
                <w:szCs w:val="16"/>
              </w:rPr>
            </w:pPr>
            <w:r w:rsidRPr="001B1679">
              <w:rPr>
                <w:sz w:val="16"/>
                <w:szCs w:val="16"/>
              </w:rPr>
              <w:t>SP-231723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C75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01574D" w14:textId="77777777" w:rsidR="00C521B3" w:rsidRPr="001B1679" w:rsidRDefault="00C521B3" w:rsidP="00015975">
            <w:pPr>
              <w:pStyle w:val="TAL"/>
              <w:rPr>
                <w:sz w:val="16"/>
                <w:szCs w:val="16"/>
              </w:rPr>
            </w:pPr>
            <w:r w:rsidRPr="001B1679">
              <w:rPr>
                <w:sz w:val="16"/>
                <w:szCs w:val="16"/>
              </w:rPr>
              <w:t>New SID: Study on energy efficiency and energy saving aspects of 5G networks and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F069C"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D35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532D0" w14:textId="77777777" w:rsidR="00C521B3" w:rsidRPr="001B1679" w:rsidRDefault="00C521B3" w:rsidP="00015975">
            <w:pPr>
              <w:pStyle w:val="TAL"/>
              <w:rPr>
                <w:sz w:val="16"/>
                <w:szCs w:val="16"/>
              </w:rPr>
            </w:pPr>
            <w:r w:rsidRPr="001B1679">
              <w:rPr>
                <w:sz w:val="16"/>
                <w:szCs w:val="16"/>
              </w:rPr>
              <w:t>Revision of SP-231431.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2B5641" w14:textId="77777777" w:rsidR="00C521B3" w:rsidRPr="001B1679" w:rsidRDefault="00C521B3" w:rsidP="00015975">
            <w:pPr>
              <w:pStyle w:val="TAL"/>
              <w:rPr>
                <w:sz w:val="16"/>
                <w:szCs w:val="16"/>
              </w:rPr>
            </w:pPr>
            <w:r w:rsidRPr="001B1679">
              <w:rPr>
                <w:sz w:val="16"/>
                <w:szCs w:val="16"/>
              </w:rPr>
              <w:t>Approved</w:t>
            </w:r>
          </w:p>
        </w:tc>
      </w:tr>
      <w:tr w:rsidR="00C521B3" w14:paraId="326F8D2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3B7FE" w14:textId="77777777" w:rsidR="00C521B3" w:rsidRPr="001B1679" w:rsidRDefault="00C521B3" w:rsidP="00015975">
            <w:pPr>
              <w:pStyle w:val="TAL"/>
              <w:rPr>
                <w:sz w:val="16"/>
                <w:szCs w:val="16"/>
              </w:rPr>
            </w:pPr>
            <w:r w:rsidRPr="001B1679">
              <w:rPr>
                <w:sz w:val="16"/>
                <w:szCs w:val="16"/>
              </w:rPr>
              <w:t>SP-231724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2646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2CFB8" w14:textId="77777777" w:rsidR="00C521B3" w:rsidRPr="001B1679" w:rsidRDefault="00C521B3" w:rsidP="00015975">
            <w:pPr>
              <w:pStyle w:val="TAL"/>
              <w:rPr>
                <w:sz w:val="16"/>
                <w:szCs w:val="16"/>
              </w:rPr>
            </w:pPr>
            <w:r w:rsidRPr="001B1679">
              <w:rPr>
                <w:sz w:val="16"/>
                <w:szCs w:val="16"/>
              </w:rPr>
              <w:t>New SID: Study on Enhancement of Management Aspects related to NWDAF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76A0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BAAD8"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65F6B7" w14:textId="77777777" w:rsidR="00C521B3" w:rsidRPr="001B1679" w:rsidRDefault="00C521B3" w:rsidP="00015975">
            <w:pPr>
              <w:pStyle w:val="TAL"/>
              <w:rPr>
                <w:sz w:val="16"/>
                <w:szCs w:val="16"/>
              </w:rPr>
            </w:pPr>
            <w:r w:rsidRPr="001B1679">
              <w:rPr>
                <w:sz w:val="16"/>
                <w:szCs w:val="16"/>
              </w:rPr>
              <w:t>Revision of SP-231430.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68094" w14:textId="77777777" w:rsidR="00C521B3" w:rsidRPr="001B1679" w:rsidRDefault="00C521B3" w:rsidP="00015975">
            <w:pPr>
              <w:pStyle w:val="TAL"/>
              <w:rPr>
                <w:sz w:val="16"/>
                <w:szCs w:val="16"/>
              </w:rPr>
            </w:pPr>
            <w:r w:rsidRPr="001B1679">
              <w:rPr>
                <w:sz w:val="16"/>
                <w:szCs w:val="16"/>
              </w:rPr>
              <w:t>Approved</w:t>
            </w:r>
          </w:p>
        </w:tc>
      </w:tr>
      <w:tr w:rsidR="00C521B3" w14:paraId="0456254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6CD68" w14:textId="77777777" w:rsidR="00C521B3" w:rsidRPr="001B1679" w:rsidRDefault="00C521B3" w:rsidP="00015975">
            <w:pPr>
              <w:pStyle w:val="TAL"/>
              <w:rPr>
                <w:sz w:val="16"/>
                <w:szCs w:val="16"/>
              </w:rPr>
            </w:pPr>
            <w:r w:rsidRPr="001B1679">
              <w:rPr>
                <w:sz w:val="16"/>
                <w:szCs w:val="16"/>
              </w:rPr>
              <w:t>SP-231725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83107B"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1C28B4" w14:textId="77777777" w:rsidR="00C521B3" w:rsidRPr="001B1679" w:rsidRDefault="00C521B3" w:rsidP="00015975">
            <w:pPr>
              <w:pStyle w:val="TAL"/>
              <w:rPr>
                <w:sz w:val="16"/>
                <w:szCs w:val="16"/>
              </w:rPr>
            </w:pPr>
            <w:r w:rsidRPr="001B1679">
              <w:rPr>
                <w:sz w:val="16"/>
                <w:szCs w:val="16"/>
              </w:rPr>
              <w:t>New SID: Study on Service Based Management Architecture enhancement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52826A"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2149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DD1C2" w14:textId="77777777" w:rsidR="00C521B3" w:rsidRPr="001B1679" w:rsidRDefault="00C521B3" w:rsidP="00015975">
            <w:pPr>
              <w:pStyle w:val="TAL"/>
              <w:rPr>
                <w:sz w:val="16"/>
                <w:szCs w:val="16"/>
              </w:rPr>
            </w:pPr>
            <w:r w:rsidRPr="001B1679">
              <w:rPr>
                <w:sz w:val="16"/>
                <w:szCs w:val="16"/>
              </w:rPr>
              <w:t>Revision of SP-231421.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4C995" w14:textId="77777777" w:rsidR="00C521B3" w:rsidRPr="001B1679" w:rsidRDefault="00C521B3" w:rsidP="00015975">
            <w:pPr>
              <w:pStyle w:val="TAL"/>
              <w:rPr>
                <w:sz w:val="16"/>
                <w:szCs w:val="16"/>
              </w:rPr>
            </w:pPr>
            <w:r w:rsidRPr="001B1679">
              <w:rPr>
                <w:sz w:val="16"/>
                <w:szCs w:val="16"/>
              </w:rPr>
              <w:t>Approved</w:t>
            </w:r>
          </w:p>
        </w:tc>
      </w:tr>
      <w:tr w:rsidR="00C521B3" w14:paraId="507F2A9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01D6E" w14:textId="77777777" w:rsidR="00C521B3" w:rsidRPr="001B1679" w:rsidRDefault="00C521B3" w:rsidP="00015975">
            <w:pPr>
              <w:pStyle w:val="TAL"/>
              <w:rPr>
                <w:sz w:val="16"/>
                <w:szCs w:val="16"/>
              </w:rPr>
            </w:pPr>
            <w:r w:rsidRPr="001B1679">
              <w:rPr>
                <w:sz w:val="16"/>
                <w:szCs w:val="16"/>
              </w:rPr>
              <w:t>SP-231726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D5F79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88A57E" w14:textId="77777777" w:rsidR="00C521B3" w:rsidRPr="001B1679" w:rsidRDefault="00C521B3" w:rsidP="00015975">
            <w:pPr>
              <w:pStyle w:val="TAL"/>
              <w:rPr>
                <w:sz w:val="16"/>
                <w:szCs w:val="16"/>
              </w:rPr>
            </w:pPr>
            <w:r w:rsidRPr="001B1679">
              <w:rPr>
                <w:sz w:val="16"/>
                <w:szCs w:val="16"/>
              </w:rPr>
              <w:t>New SID: Study on Management Data Analytics (MDA)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17E75"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D245F"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9307F" w14:textId="77777777" w:rsidR="00C521B3" w:rsidRPr="001B1679" w:rsidRDefault="00C521B3" w:rsidP="00015975">
            <w:pPr>
              <w:pStyle w:val="TAL"/>
              <w:rPr>
                <w:sz w:val="16"/>
                <w:szCs w:val="16"/>
              </w:rPr>
            </w:pPr>
            <w:r w:rsidRPr="001B1679">
              <w:rPr>
                <w:sz w:val="16"/>
                <w:szCs w:val="16"/>
              </w:rPr>
              <w:t>Revision of SP-231429.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1645C3" w14:textId="77777777" w:rsidR="00C521B3" w:rsidRPr="001B1679" w:rsidRDefault="00C521B3" w:rsidP="00015975">
            <w:pPr>
              <w:pStyle w:val="TAL"/>
              <w:rPr>
                <w:sz w:val="16"/>
                <w:szCs w:val="16"/>
              </w:rPr>
            </w:pPr>
            <w:r w:rsidRPr="001B1679">
              <w:rPr>
                <w:sz w:val="16"/>
                <w:szCs w:val="16"/>
              </w:rPr>
              <w:t>Approved</w:t>
            </w:r>
          </w:p>
        </w:tc>
      </w:tr>
      <w:tr w:rsidR="00C521B3" w14:paraId="5BC3136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1100F" w14:textId="77777777" w:rsidR="00C521B3" w:rsidRPr="001B1679" w:rsidRDefault="00C521B3" w:rsidP="00015975">
            <w:pPr>
              <w:pStyle w:val="TAL"/>
              <w:rPr>
                <w:sz w:val="16"/>
                <w:szCs w:val="16"/>
              </w:rPr>
            </w:pPr>
            <w:r w:rsidRPr="001B1679">
              <w:rPr>
                <w:sz w:val="16"/>
                <w:szCs w:val="16"/>
              </w:rPr>
              <w:t>SP-231727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21F44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61A8B" w14:textId="77777777" w:rsidR="00C521B3" w:rsidRPr="001B1679" w:rsidRDefault="00C521B3" w:rsidP="00015975">
            <w:pPr>
              <w:pStyle w:val="TAL"/>
              <w:rPr>
                <w:sz w:val="16"/>
                <w:szCs w:val="16"/>
              </w:rPr>
            </w:pPr>
            <w:r w:rsidRPr="001B1679">
              <w:rPr>
                <w:sz w:val="16"/>
                <w:szCs w:val="16"/>
              </w:rPr>
              <w:t>New SID: Study on management aspects of Network Digital Twin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5527E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8A7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C355C" w14:textId="77777777" w:rsidR="00C521B3" w:rsidRPr="001B1679" w:rsidRDefault="00C521B3" w:rsidP="00015975">
            <w:pPr>
              <w:pStyle w:val="TAL"/>
              <w:rPr>
                <w:sz w:val="16"/>
                <w:szCs w:val="16"/>
              </w:rPr>
            </w:pPr>
            <w:r w:rsidRPr="001B1679">
              <w:rPr>
                <w:sz w:val="16"/>
                <w:szCs w:val="16"/>
              </w:rPr>
              <w:t>Revision of SP-231428.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7BD39" w14:textId="77777777" w:rsidR="00C521B3" w:rsidRPr="001B1679" w:rsidRDefault="00C521B3" w:rsidP="00015975">
            <w:pPr>
              <w:pStyle w:val="TAL"/>
              <w:rPr>
                <w:sz w:val="16"/>
                <w:szCs w:val="16"/>
              </w:rPr>
            </w:pPr>
            <w:r w:rsidRPr="001B1679">
              <w:rPr>
                <w:sz w:val="16"/>
                <w:szCs w:val="16"/>
              </w:rPr>
              <w:t>Approved</w:t>
            </w:r>
          </w:p>
        </w:tc>
      </w:tr>
      <w:tr w:rsidR="00C521B3" w14:paraId="4D1E6DB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BBB71" w14:textId="77777777" w:rsidR="00C521B3" w:rsidRPr="001B1679" w:rsidRDefault="00C521B3" w:rsidP="00015975">
            <w:pPr>
              <w:pStyle w:val="TAL"/>
              <w:rPr>
                <w:sz w:val="16"/>
                <w:szCs w:val="16"/>
              </w:rPr>
            </w:pPr>
            <w:r w:rsidRPr="001B1679">
              <w:rPr>
                <w:sz w:val="16"/>
                <w:szCs w:val="16"/>
              </w:rPr>
              <w:t>SP-231728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2CF4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64F27" w14:textId="77777777" w:rsidR="00C521B3" w:rsidRPr="001B1679" w:rsidRDefault="00C521B3" w:rsidP="00015975">
            <w:pPr>
              <w:pStyle w:val="TAL"/>
              <w:rPr>
                <w:sz w:val="16"/>
                <w:szCs w:val="16"/>
              </w:rPr>
            </w:pPr>
            <w:r w:rsidRPr="001B1679">
              <w:rPr>
                <w:sz w:val="16"/>
                <w:szCs w:val="16"/>
              </w:rPr>
              <w:t>New SID: Study on Enhanced OAM for management exposure to external consumers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750C7"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32B25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EFA6F7" w14:textId="77777777" w:rsidR="00C521B3" w:rsidRPr="001B1679" w:rsidRDefault="00C521B3" w:rsidP="00015975">
            <w:pPr>
              <w:pStyle w:val="TAL"/>
              <w:rPr>
                <w:sz w:val="16"/>
                <w:szCs w:val="16"/>
              </w:rPr>
            </w:pPr>
            <w:r w:rsidRPr="001B1679">
              <w:rPr>
                <w:sz w:val="16"/>
                <w:szCs w:val="16"/>
              </w:rPr>
              <w:t>Revision of SP-231433, merging SP-231641.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E52DE5" w14:textId="77777777" w:rsidR="00C521B3" w:rsidRPr="001B1679" w:rsidRDefault="00C521B3" w:rsidP="00015975">
            <w:pPr>
              <w:pStyle w:val="TAL"/>
              <w:rPr>
                <w:sz w:val="16"/>
                <w:szCs w:val="16"/>
              </w:rPr>
            </w:pPr>
            <w:r w:rsidRPr="001B1679">
              <w:rPr>
                <w:sz w:val="16"/>
                <w:szCs w:val="16"/>
              </w:rPr>
              <w:t>Approved</w:t>
            </w:r>
          </w:p>
        </w:tc>
      </w:tr>
      <w:tr w:rsidR="00C521B3" w14:paraId="30470DB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35F1F" w14:textId="77777777" w:rsidR="00C521B3" w:rsidRPr="001B1679" w:rsidRDefault="00C521B3" w:rsidP="00015975">
            <w:pPr>
              <w:pStyle w:val="TAL"/>
              <w:rPr>
                <w:sz w:val="16"/>
                <w:szCs w:val="16"/>
              </w:rPr>
            </w:pPr>
            <w:r w:rsidRPr="001B1679">
              <w:rPr>
                <w:sz w:val="16"/>
                <w:szCs w:val="16"/>
              </w:rPr>
              <w:t>SP-231729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4DBB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EB356" w14:textId="77777777" w:rsidR="00C521B3" w:rsidRPr="001B1679" w:rsidRDefault="00C521B3" w:rsidP="00015975">
            <w:pPr>
              <w:pStyle w:val="TAL"/>
              <w:rPr>
                <w:sz w:val="16"/>
                <w:szCs w:val="16"/>
              </w:rPr>
            </w:pPr>
            <w:r w:rsidRPr="001B1679">
              <w:rPr>
                <w:sz w:val="16"/>
                <w:szCs w:val="16"/>
              </w:rPr>
              <w:t>New SID: Study on Management of IAB Nodes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29D4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82E4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4BF00" w14:textId="77777777" w:rsidR="00C521B3" w:rsidRPr="001B1679" w:rsidRDefault="00C521B3" w:rsidP="00015975">
            <w:pPr>
              <w:pStyle w:val="TAL"/>
              <w:rPr>
                <w:sz w:val="16"/>
                <w:szCs w:val="16"/>
              </w:rPr>
            </w:pPr>
            <w:r w:rsidRPr="001B1679">
              <w:rPr>
                <w:sz w:val="16"/>
                <w:szCs w:val="16"/>
              </w:rPr>
              <w:t>Revision of SP-231424.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02EFB" w14:textId="77777777" w:rsidR="00C521B3" w:rsidRPr="001B1679" w:rsidRDefault="00C521B3" w:rsidP="00015975">
            <w:pPr>
              <w:pStyle w:val="TAL"/>
              <w:rPr>
                <w:sz w:val="16"/>
                <w:szCs w:val="16"/>
              </w:rPr>
            </w:pPr>
            <w:r w:rsidRPr="001B1679">
              <w:rPr>
                <w:sz w:val="16"/>
                <w:szCs w:val="16"/>
              </w:rPr>
              <w:t>Approved</w:t>
            </w:r>
          </w:p>
        </w:tc>
      </w:tr>
      <w:tr w:rsidR="00C521B3" w14:paraId="7F739C7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E586E9" w14:textId="77777777" w:rsidR="00C521B3" w:rsidRPr="001B1679" w:rsidRDefault="00C521B3" w:rsidP="00015975">
            <w:pPr>
              <w:pStyle w:val="TAL"/>
              <w:rPr>
                <w:sz w:val="16"/>
                <w:szCs w:val="16"/>
              </w:rPr>
            </w:pPr>
            <w:r w:rsidRPr="001B1679">
              <w:rPr>
                <w:sz w:val="16"/>
                <w:szCs w:val="16"/>
              </w:rPr>
              <w:t>SP-231731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56E4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4D7F6" w14:textId="77777777" w:rsidR="00C521B3" w:rsidRPr="001B1679" w:rsidRDefault="00C521B3" w:rsidP="00015975">
            <w:pPr>
              <w:pStyle w:val="TAL"/>
              <w:rPr>
                <w:sz w:val="16"/>
                <w:szCs w:val="16"/>
              </w:rPr>
            </w:pPr>
            <w:r w:rsidRPr="001B1679">
              <w:rPr>
                <w:sz w:val="16"/>
                <w:szCs w:val="16"/>
              </w:rPr>
              <w:t>New SID: Study on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DD282"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8C6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24610D" w14:textId="77777777" w:rsidR="00C521B3" w:rsidRPr="001B1679" w:rsidRDefault="00C521B3" w:rsidP="00015975">
            <w:pPr>
              <w:pStyle w:val="TAL"/>
              <w:rPr>
                <w:sz w:val="16"/>
                <w:szCs w:val="16"/>
              </w:rPr>
            </w:pPr>
            <w:r w:rsidRPr="001B1679">
              <w:rPr>
                <w:sz w:val="16"/>
                <w:szCs w:val="16"/>
              </w:rPr>
              <w:t>Revision of SP-231425.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ABFF72" w14:textId="77777777" w:rsidR="00C521B3" w:rsidRPr="001B1679" w:rsidRDefault="00C521B3" w:rsidP="00015975">
            <w:pPr>
              <w:pStyle w:val="TAL"/>
              <w:rPr>
                <w:sz w:val="16"/>
                <w:szCs w:val="16"/>
              </w:rPr>
            </w:pPr>
            <w:r w:rsidRPr="001B1679">
              <w:rPr>
                <w:sz w:val="16"/>
                <w:szCs w:val="16"/>
              </w:rPr>
              <w:t>Approved</w:t>
            </w:r>
          </w:p>
        </w:tc>
      </w:tr>
      <w:tr w:rsidR="00C521B3" w14:paraId="3B897C5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587B3" w14:textId="77777777" w:rsidR="00C521B3" w:rsidRPr="001B1679" w:rsidRDefault="00C521B3" w:rsidP="00015975">
            <w:pPr>
              <w:pStyle w:val="TAL"/>
              <w:rPr>
                <w:sz w:val="16"/>
                <w:szCs w:val="16"/>
              </w:rPr>
            </w:pPr>
            <w:r w:rsidRPr="001B1679">
              <w:rPr>
                <w:sz w:val="16"/>
                <w:szCs w:val="16"/>
              </w:rPr>
              <w:t>SP-231732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3A03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53A2F" w14:textId="77777777" w:rsidR="00C521B3" w:rsidRPr="001B1679" w:rsidRDefault="00C521B3" w:rsidP="00015975">
            <w:pPr>
              <w:pStyle w:val="TAL"/>
              <w:rPr>
                <w:sz w:val="16"/>
                <w:szCs w:val="16"/>
              </w:rPr>
            </w:pPr>
            <w:r w:rsidRPr="001B1679">
              <w:rPr>
                <w:sz w:val="16"/>
                <w:szCs w:val="16"/>
              </w:rPr>
              <w:t>New SID: Study on data management regarding subscriptions and reporting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61ABB"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C42F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00C435" w14:textId="77777777" w:rsidR="00C521B3" w:rsidRPr="001B1679" w:rsidRDefault="00C521B3" w:rsidP="00015975">
            <w:pPr>
              <w:pStyle w:val="TAL"/>
              <w:rPr>
                <w:sz w:val="16"/>
                <w:szCs w:val="16"/>
              </w:rPr>
            </w:pPr>
            <w:r w:rsidRPr="001B1679">
              <w:rPr>
                <w:sz w:val="16"/>
                <w:szCs w:val="16"/>
              </w:rPr>
              <w:t>Revision of SP-231422.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408FB" w14:textId="77777777" w:rsidR="00C521B3" w:rsidRPr="001B1679" w:rsidRDefault="00C521B3" w:rsidP="00015975">
            <w:pPr>
              <w:pStyle w:val="TAL"/>
              <w:rPr>
                <w:sz w:val="16"/>
                <w:szCs w:val="16"/>
              </w:rPr>
            </w:pPr>
            <w:r w:rsidRPr="001B1679">
              <w:rPr>
                <w:sz w:val="16"/>
                <w:szCs w:val="16"/>
              </w:rPr>
              <w:t>Approved</w:t>
            </w:r>
          </w:p>
        </w:tc>
      </w:tr>
      <w:tr w:rsidR="00C521B3" w14:paraId="4A82B9B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3284A" w14:textId="77777777" w:rsidR="00C521B3" w:rsidRPr="001B1679" w:rsidRDefault="00C521B3" w:rsidP="00015975">
            <w:pPr>
              <w:pStyle w:val="TAL"/>
              <w:rPr>
                <w:sz w:val="16"/>
                <w:szCs w:val="16"/>
              </w:rPr>
            </w:pPr>
            <w:r w:rsidRPr="001B1679">
              <w:rPr>
                <w:sz w:val="16"/>
                <w:szCs w:val="16"/>
              </w:rPr>
              <w:t>SP-231733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DD51D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9945FF" w14:textId="77777777" w:rsidR="00C521B3" w:rsidRPr="001B1679" w:rsidRDefault="00C521B3" w:rsidP="00015975">
            <w:pPr>
              <w:pStyle w:val="TAL"/>
              <w:rPr>
                <w:sz w:val="16"/>
                <w:szCs w:val="16"/>
              </w:rPr>
            </w:pPr>
            <w:r w:rsidRPr="001B1679">
              <w:rPr>
                <w:sz w:val="16"/>
                <w:szCs w:val="16"/>
              </w:rPr>
              <w:t>New SID: Study on Management Aspects of NTN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1F3DF4"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9865E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AF5FD" w14:textId="77777777" w:rsidR="00C521B3" w:rsidRPr="001B1679" w:rsidRDefault="00C521B3" w:rsidP="00015975">
            <w:pPr>
              <w:pStyle w:val="TAL"/>
              <w:rPr>
                <w:sz w:val="16"/>
                <w:szCs w:val="16"/>
              </w:rPr>
            </w:pPr>
            <w:r w:rsidRPr="001B1679">
              <w:rPr>
                <w:sz w:val="16"/>
                <w:szCs w:val="16"/>
              </w:rPr>
              <w:t>Revision of SP-231423.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0BA9ED" w14:textId="77777777" w:rsidR="00C521B3" w:rsidRPr="001B1679" w:rsidRDefault="00C521B3" w:rsidP="00015975">
            <w:pPr>
              <w:pStyle w:val="TAL"/>
              <w:rPr>
                <w:sz w:val="16"/>
                <w:szCs w:val="16"/>
              </w:rPr>
            </w:pPr>
            <w:r w:rsidRPr="001B1679">
              <w:rPr>
                <w:sz w:val="16"/>
                <w:szCs w:val="16"/>
              </w:rPr>
              <w:t>Approved</w:t>
            </w:r>
          </w:p>
        </w:tc>
      </w:tr>
      <w:tr w:rsidR="00C521B3" w14:paraId="3F8F743B"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1BB2C5" w14:textId="77777777" w:rsidR="00C521B3" w:rsidRPr="001B1679" w:rsidRDefault="00C521B3" w:rsidP="00015975">
            <w:pPr>
              <w:pStyle w:val="TAL"/>
              <w:rPr>
                <w:sz w:val="16"/>
                <w:szCs w:val="16"/>
              </w:rPr>
            </w:pPr>
            <w:r w:rsidRPr="001B1679">
              <w:rPr>
                <w:sz w:val="16"/>
                <w:szCs w:val="16"/>
              </w:rPr>
              <w:t>SP-231734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5EAC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2C0159" w14:textId="77777777" w:rsidR="00C521B3" w:rsidRPr="001B1679" w:rsidRDefault="00C521B3" w:rsidP="00015975">
            <w:pPr>
              <w:pStyle w:val="TAL"/>
              <w:rPr>
                <w:sz w:val="16"/>
                <w:szCs w:val="16"/>
              </w:rPr>
            </w:pPr>
            <w:r w:rsidRPr="001B1679">
              <w:rPr>
                <w:sz w:val="16"/>
                <w:szCs w:val="16"/>
              </w:rPr>
              <w:t xml:space="preserve">New SID: Study on management aspects of </w:t>
            </w:r>
            <w:proofErr w:type="spellStart"/>
            <w:r w:rsidRPr="001B1679">
              <w:rPr>
                <w:sz w:val="16"/>
                <w:szCs w:val="16"/>
              </w:rPr>
              <w:t>RedCap</w:t>
            </w:r>
            <w:proofErr w:type="spellEnd"/>
            <w:r w:rsidRPr="001B1679">
              <w:rPr>
                <w:sz w:val="16"/>
                <w:szCs w:val="16"/>
              </w:rPr>
              <w:t xml:space="preserve"> feature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C8A40"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9087B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B2BEB0" w14:textId="77777777" w:rsidR="00C521B3" w:rsidRPr="001B1679" w:rsidRDefault="00C521B3" w:rsidP="00015975">
            <w:pPr>
              <w:pStyle w:val="TAL"/>
              <w:rPr>
                <w:sz w:val="16"/>
                <w:szCs w:val="16"/>
              </w:rPr>
            </w:pPr>
            <w:r w:rsidRPr="001B1679">
              <w:rPr>
                <w:sz w:val="16"/>
                <w:szCs w:val="16"/>
              </w:rPr>
              <w:t>Revision of SP-231427.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4A258E" w14:textId="77777777" w:rsidR="00C521B3" w:rsidRPr="001B1679" w:rsidRDefault="00C521B3" w:rsidP="00015975">
            <w:pPr>
              <w:pStyle w:val="TAL"/>
              <w:rPr>
                <w:sz w:val="16"/>
                <w:szCs w:val="16"/>
              </w:rPr>
            </w:pPr>
            <w:r w:rsidRPr="001B1679">
              <w:rPr>
                <w:sz w:val="16"/>
                <w:szCs w:val="16"/>
              </w:rPr>
              <w:t>Approved</w:t>
            </w:r>
          </w:p>
        </w:tc>
      </w:tr>
      <w:tr w:rsidR="00C521B3" w14:paraId="5C55984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6AC562" w14:textId="77777777" w:rsidR="00C521B3" w:rsidRPr="001B1679" w:rsidRDefault="00C521B3" w:rsidP="00015975">
            <w:pPr>
              <w:pStyle w:val="TAL"/>
              <w:rPr>
                <w:sz w:val="16"/>
                <w:szCs w:val="16"/>
              </w:rPr>
            </w:pPr>
            <w:r w:rsidRPr="001B1679">
              <w:rPr>
                <w:sz w:val="16"/>
                <w:szCs w:val="16"/>
              </w:rPr>
              <w:t>SP-231735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34B8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4FE2A" w14:textId="77777777" w:rsidR="00C521B3" w:rsidRPr="001B1679" w:rsidRDefault="00C521B3" w:rsidP="00015975">
            <w:pPr>
              <w:pStyle w:val="TAL"/>
              <w:rPr>
                <w:sz w:val="16"/>
                <w:szCs w:val="16"/>
              </w:rPr>
            </w:pPr>
            <w:r w:rsidRPr="001B1679">
              <w:rPr>
                <w:sz w:val="16"/>
                <w:szCs w:val="16"/>
              </w:rPr>
              <w:t>New SID: Study on Closed Control loop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76ABA"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76106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60070D" w14:textId="77777777" w:rsidR="00C521B3" w:rsidRPr="001B1679" w:rsidRDefault="00C521B3" w:rsidP="00015975">
            <w:pPr>
              <w:pStyle w:val="TAL"/>
              <w:rPr>
                <w:sz w:val="16"/>
                <w:szCs w:val="16"/>
              </w:rPr>
            </w:pPr>
            <w:r w:rsidRPr="001B1679">
              <w:rPr>
                <w:sz w:val="16"/>
                <w:szCs w:val="16"/>
              </w:rPr>
              <w:t>Revision of SP-231419.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B4A12" w14:textId="77777777" w:rsidR="00C521B3" w:rsidRPr="001B1679" w:rsidRDefault="00C521B3" w:rsidP="00015975">
            <w:pPr>
              <w:pStyle w:val="TAL"/>
              <w:rPr>
                <w:sz w:val="16"/>
                <w:szCs w:val="16"/>
              </w:rPr>
            </w:pPr>
            <w:r w:rsidRPr="001B1679">
              <w:rPr>
                <w:sz w:val="16"/>
                <w:szCs w:val="16"/>
              </w:rPr>
              <w:t>Approved</w:t>
            </w:r>
          </w:p>
        </w:tc>
      </w:tr>
      <w:tr w:rsidR="00C521B3" w14:paraId="74CCBBB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F28C4" w14:textId="77777777" w:rsidR="00C521B3" w:rsidRPr="001B1679" w:rsidRDefault="00C521B3" w:rsidP="00015975">
            <w:pPr>
              <w:pStyle w:val="TAL"/>
              <w:rPr>
                <w:sz w:val="16"/>
                <w:szCs w:val="16"/>
              </w:rPr>
            </w:pPr>
            <w:r w:rsidRPr="001B1679">
              <w:rPr>
                <w:sz w:val="16"/>
                <w:szCs w:val="16"/>
              </w:rPr>
              <w:t>SP-231736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BCCA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7209F" w14:textId="77777777" w:rsidR="00C521B3" w:rsidRPr="001B1679" w:rsidRDefault="00C521B3" w:rsidP="00015975">
            <w:pPr>
              <w:pStyle w:val="TAL"/>
              <w:rPr>
                <w:sz w:val="16"/>
                <w:szCs w:val="16"/>
              </w:rPr>
            </w:pPr>
            <w:r w:rsidRPr="001B1679">
              <w:rPr>
                <w:sz w:val="16"/>
                <w:szCs w:val="16"/>
              </w:rPr>
              <w:t>New SID: Study on Enablers for Security Monitoring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B5AA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1083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A405B5" w14:textId="77777777" w:rsidR="00C521B3" w:rsidRPr="001B1679" w:rsidRDefault="00C521B3" w:rsidP="00015975">
            <w:pPr>
              <w:pStyle w:val="TAL"/>
              <w:rPr>
                <w:sz w:val="16"/>
                <w:szCs w:val="16"/>
              </w:rPr>
            </w:pPr>
            <w:r w:rsidRPr="001B1679">
              <w:rPr>
                <w:sz w:val="16"/>
                <w:szCs w:val="16"/>
              </w:rPr>
              <w:t>Revision of SP-231426.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7BDCA6" w14:textId="77777777" w:rsidR="00C521B3" w:rsidRPr="001B1679" w:rsidRDefault="00C521B3" w:rsidP="00015975">
            <w:pPr>
              <w:pStyle w:val="TAL"/>
              <w:rPr>
                <w:sz w:val="16"/>
                <w:szCs w:val="16"/>
              </w:rPr>
            </w:pPr>
            <w:r w:rsidRPr="001B1679">
              <w:rPr>
                <w:sz w:val="16"/>
                <w:szCs w:val="16"/>
              </w:rPr>
              <w:t>Approved</w:t>
            </w:r>
          </w:p>
        </w:tc>
      </w:tr>
      <w:tr w:rsidR="00C521B3" w14:paraId="6224439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A85DD" w14:textId="77777777" w:rsidR="00C521B3" w:rsidRPr="001B1679" w:rsidRDefault="00C521B3" w:rsidP="00015975">
            <w:pPr>
              <w:pStyle w:val="TAL"/>
              <w:rPr>
                <w:sz w:val="16"/>
                <w:szCs w:val="16"/>
              </w:rPr>
            </w:pPr>
            <w:r w:rsidRPr="001B1679">
              <w:rPr>
                <w:sz w:val="16"/>
                <w:szCs w:val="16"/>
              </w:rPr>
              <w:t>SP-231737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FE719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85C89" w14:textId="77777777" w:rsidR="00C521B3" w:rsidRPr="001B1679" w:rsidRDefault="00C521B3" w:rsidP="00015975">
            <w:pPr>
              <w:pStyle w:val="TAL"/>
              <w:rPr>
                <w:sz w:val="16"/>
                <w:szCs w:val="16"/>
              </w:rPr>
            </w:pPr>
            <w:r w:rsidRPr="001B1679">
              <w:rPr>
                <w:sz w:val="16"/>
                <w:szCs w:val="16"/>
              </w:rPr>
              <w:t>New SID: Study on intent driven management services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E2D3D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E540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C7D5C" w14:textId="77777777" w:rsidR="00C521B3" w:rsidRPr="001B1679" w:rsidRDefault="00C521B3" w:rsidP="00015975">
            <w:pPr>
              <w:pStyle w:val="TAL"/>
              <w:rPr>
                <w:sz w:val="16"/>
                <w:szCs w:val="16"/>
              </w:rPr>
            </w:pPr>
            <w:r w:rsidRPr="001B1679">
              <w:rPr>
                <w:sz w:val="16"/>
                <w:szCs w:val="16"/>
              </w:rPr>
              <w:t>Revision of SP-231418. This new SID was agreed.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2005A" w14:textId="77777777" w:rsidR="00C521B3" w:rsidRPr="001B1679" w:rsidRDefault="00C521B3" w:rsidP="00015975">
            <w:pPr>
              <w:pStyle w:val="TAL"/>
              <w:rPr>
                <w:sz w:val="16"/>
                <w:szCs w:val="16"/>
              </w:rPr>
            </w:pPr>
            <w:r w:rsidRPr="001B1679">
              <w:rPr>
                <w:sz w:val="16"/>
                <w:szCs w:val="16"/>
              </w:rPr>
              <w:t>Approved</w:t>
            </w:r>
          </w:p>
        </w:tc>
      </w:tr>
      <w:tr w:rsidR="00C521B3" w14:paraId="6F5E64F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1582A" w14:textId="77777777" w:rsidR="00C521B3" w:rsidRPr="001B1679" w:rsidRDefault="00C521B3" w:rsidP="00015975">
            <w:pPr>
              <w:pStyle w:val="TAL"/>
              <w:rPr>
                <w:sz w:val="16"/>
                <w:szCs w:val="16"/>
              </w:rPr>
            </w:pPr>
            <w:r w:rsidRPr="001B1679">
              <w:rPr>
                <w:sz w:val="16"/>
                <w:szCs w:val="16"/>
              </w:rPr>
              <w:t>SP-231738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DFFD19"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DB0FA" w14:textId="77777777" w:rsidR="00C521B3" w:rsidRPr="001B1679" w:rsidRDefault="00C521B3" w:rsidP="00015975">
            <w:pPr>
              <w:pStyle w:val="TAL"/>
              <w:rPr>
                <w:sz w:val="16"/>
                <w:szCs w:val="16"/>
              </w:rPr>
            </w:pPr>
            <w:r w:rsidRPr="001B1679">
              <w:rPr>
                <w:sz w:val="16"/>
                <w:szCs w:val="16"/>
              </w:rPr>
              <w:t>New SID on application enablement for Satellite access enabled 5G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B3B44"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9D6E6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04E70" w14:textId="77777777" w:rsidR="00C521B3" w:rsidRPr="001B1679" w:rsidRDefault="00C521B3" w:rsidP="00015975">
            <w:pPr>
              <w:pStyle w:val="TAL"/>
              <w:rPr>
                <w:sz w:val="16"/>
                <w:szCs w:val="16"/>
              </w:rPr>
            </w:pPr>
            <w:r w:rsidRPr="001B1679">
              <w:rPr>
                <w:sz w:val="16"/>
                <w:szCs w:val="16"/>
              </w:rPr>
              <w:t>Revision of SP-231541.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EDF861" w14:textId="77777777" w:rsidR="00C521B3" w:rsidRPr="001B1679" w:rsidRDefault="00C521B3" w:rsidP="00015975">
            <w:pPr>
              <w:pStyle w:val="TAL"/>
              <w:rPr>
                <w:sz w:val="16"/>
                <w:szCs w:val="16"/>
              </w:rPr>
            </w:pPr>
            <w:r w:rsidRPr="001B1679">
              <w:rPr>
                <w:sz w:val="16"/>
                <w:szCs w:val="16"/>
              </w:rPr>
              <w:t>Approved</w:t>
            </w:r>
          </w:p>
        </w:tc>
      </w:tr>
      <w:tr w:rsidR="00C521B3" w14:paraId="4E4AFDC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48617" w14:textId="77777777" w:rsidR="00C521B3" w:rsidRPr="001B1679" w:rsidRDefault="00C521B3" w:rsidP="00015975">
            <w:pPr>
              <w:pStyle w:val="TAL"/>
              <w:rPr>
                <w:sz w:val="16"/>
                <w:szCs w:val="16"/>
              </w:rPr>
            </w:pPr>
            <w:r w:rsidRPr="001B1679">
              <w:rPr>
                <w:sz w:val="16"/>
                <w:szCs w:val="16"/>
              </w:rPr>
              <w:t>SP-231739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8EDE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BB70B" w14:textId="77777777" w:rsidR="00C521B3" w:rsidRPr="001B1679" w:rsidRDefault="00C521B3" w:rsidP="00015975">
            <w:pPr>
              <w:pStyle w:val="TAL"/>
              <w:rPr>
                <w:sz w:val="16"/>
                <w:szCs w:val="16"/>
              </w:rPr>
            </w:pPr>
            <w:r w:rsidRPr="001B1679">
              <w:rPr>
                <w:sz w:val="16"/>
                <w:szCs w:val="16"/>
              </w:rPr>
              <w:t>New SID on application enabler for XR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A1211"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3CD5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28B700" w14:textId="77777777" w:rsidR="00C521B3" w:rsidRPr="001B1679" w:rsidRDefault="00C521B3" w:rsidP="00015975">
            <w:pPr>
              <w:pStyle w:val="TAL"/>
              <w:rPr>
                <w:sz w:val="16"/>
                <w:szCs w:val="16"/>
              </w:rPr>
            </w:pPr>
            <w:r w:rsidRPr="001B1679">
              <w:rPr>
                <w:sz w:val="16"/>
                <w:szCs w:val="16"/>
              </w:rPr>
              <w:t>Revision of SP-231539.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170A4" w14:textId="77777777" w:rsidR="00C521B3" w:rsidRPr="001B1679" w:rsidRDefault="00C521B3" w:rsidP="00015975">
            <w:pPr>
              <w:pStyle w:val="TAL"/>
              <w:rPr>
                <w:sz w:val="16"/>
                <w:szCs w:val="16"/>
              </w:rPr>
            </w:pPr>
            <w:r w:rsidRPr="001B1679">
              <w:rPr>
                <w:sz w:val="16"/>
                <w:szCs w:val="16"/>
              </w:rPr>
              <w:t>Approved</w:t>
            </w:r>
          </w:p>
        </w:tc>
      </w:tr>
      <w:tr w:rsidR="00C521B3" w14:paraId="122ABE0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75A1F" w14:textId="77777777" w:rsidR="00C521B3" w:rsidRPr="001B1679" w:rsidRDefault="00C521B3" w:rsidP="00015975">
            <w:pPr>
              <w:pStyle w:val="TAL"/>
              <w:rPr>
                <w:sz w:val="16"/>
                <w:szCs w:val="16"/>
              </w:rPr>
            </w:pPr>
            <w:r w:rsidRPr="001B1679">
              <w:rPr>
                <w:sz w:val="16"/>
                <w:szCs w:val="16"/>
              </w:rPr>
              <w:t>SP-231741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9170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05311F" w14:textId="77777777" w:rsidR="00C521B3" w:rsidRPr="001B1679" w:rsidRDefault="00C521B3" w:rsidP="00015975">
            <w:pPr>
              <w:pStyle w:val="TAL"/>
              <w:rPr>
                <w:sz w:val="16"/>
                <w:szCs w:val="16"/>
              </w:rPr>
            </w:pPr>
            <w:r w:rsidRPr="001B1679">
              <w:rPr>
                <w:sz w:val="16"/>
                <w:szCs w:val="16"/>
              </w:rPr>
              <w:t>New study item on enhancements to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3A5A56" w14:textId="77777777" w:rsidR="00C521B3" w:rsidRPr="001B1679" w:rsidRDefault="00C521B3" w:rsidP="00015975">
            <w:pPr>
              <w:pStyle w:val="TAL"/>
              <w:rPr>
                <w:sz w:val="16"/>
                <w:szCs w:val="16"/>
              </w:rPr>
            </w:pPr>
            <w:r w:rsidRPr="001B1679">
              <w:rPr>
                <w:sz w:val="16"/>
                <w:szCs w:val="16"/>
              </w:rPr>
              <w:t>Nokia, Nokia Shanghai Bell</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A87A8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721685" w14:textId="77777777" w:rsidR="00C521B3" w:rsidRPr="001B1679" w:rsidRDefault="00C521B3" w:rsidP="00015975">
            <w:pPr>
              <w:pStyle w:val="TAL"/>
              <w:rPr>
                <w:sz w:val="16"/>
                <w:szCs w:val="16"/>
              </w:rPr>
            </w:pPr>
            <w:r w:rsidRPr="001B1679">
              <w:rPr>
                <w:sz w:val="16"/>
                <w:szCs w:val="16"/>
              </w:rPr>
              <w:t>Revision of SP-231357.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68EA3" w14:textId="77777777" w:rsidR="00C521B3" w:rsidRPr="001B1679" w:rsidRDefault="00C521B3" w:rsidP="00015975">
            <w:pPr>
              <w:pStyle w:val="TAL"/>
              <w:rPr>
                <w:sz w:val="16"/>
                <w:szCs w:val="16"/>
              </w:rPr>
            </w:pPr>
            <w:r w:rsidRPr="001B1679">
              <w:rPr>
                <w:sz w:val="16"/>
                <w:szCs w:val="16"/>
              </w:rPr>
              <w:t>Approved</w:t>
            </w:r>
          </w:p>
        </w:tc>
      </w:tr>
      <w:tr w:rsidR="00C521B3" w14:paraId="2EB251B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934CE" w14:textId="77777777" w:rsidR="00C521B3" w:rsidRPr="001B1679" w:rsidRDefault="00C521B3" w:rsidP="00015975">
            <w:pPr>
              <w:pStyle w:val="TAL"/>
              <w:rPr>
                <w:sz w:val="16"/>
                <w:szCs w:val="16"/>
              </w:rPr>
            </w:pPr>
            <w:r w:rsidRPr="001B1679">
              <w:rPr>
                <w:sz w:val="16"/>
                <w:szCs w:val="16"/>
              </w:rPr>
              <w:t>SP-231745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B7048"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F4725" w14:textId="77777777" w:rsidR="00C521B3" w:rsidRPr="001B1679" w:rsidRDefault="00C521B3" w:rsidP="00015975">
            <w:pPr>
              <w:pStyle w:val="TAL"/>
              <w:rPr>
                <w:sz w:val="16"/>
                <w:szCs w:val="16"/>
              </w:rPr>
            </w:pPr>
            <w:r w:rsidRPr="001B1679">
              <w:rPr>
                <w:sz w:val="16"/>
                <w:szCs w:val="16"/>
              </w:rPr>
              <w:t>New WID on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29357D"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F5D2E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7CCBE" w14:textId="77777777" w:rsidR="00C521B3" w:rsidRPr="001B1679" w:rsidRDefault="00C521B3" w:rsidP="00015975">
            <w:pPr>
              <w:pStyle w:val="TAL"/>
              <w:rPr>
                <w:sz w:val="16"/>
                <w:szCs w:val="16"/>
              </w:rPr>
            </w:pPr>
            <w:r w:rsidRPr="001B1679">
              <w:rPr>
                <w:sz w:val="16"/>
                <w:szCs w:val="16"/>
              </w:rPr>
              <w:t>Revision of SP-231438.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6680A" w14:textId="77777777" w:rsidR="00C521B3" w:rsidRPr="001B1679" w:rsidRDefault="00C521B3" w:rsidP="00015975">
            <w:pPr>
              <w:pStyle w:val="TAL"/>
              <w:rPr>
                <w:sz w:val="16"/>
                <w:szCs w:val="16"/>
              </w:rPr>
            </w:pPr>
            <w:r w:rsidRPr="001B1679">
              <w:rPr>
                <w:sz w:val="16"/>
                <w:szCs w:val="16"/>
              </w:rPr>
              <w:t>Approved</w:t>
            </w:r>
          </w:p>
        </w:tc>
      </w:tr>
      <w:tr w:rsidR="00C521B3" w14:paraId="7722AC3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61D6C" w14:textId="77777777" w:rsidR="00C521B3" w:rsidRPr="001B1679" w:rsidRDefault="00C521B3" w:rsidP="00015975">
            <w:pPr>
              <w:pStyle w:val="TAL"/>
              <w:rPr>
                <w:sz w:val="16"/>
                <w:szCs w:val="16"/>
              </w:rPr>
            </w:pPr>
            <w:r w:rsidRPr="001B1679">
              <w:rPr>
                <w:sz w:val="16"/>
                <w:szCs w:val="16"/>
              </w:rPr>
              <w:t>SP-231746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36B56"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9976F" w14:textId="77777777" w:rsidR="00C521B3" w:rsidRPr="001B1679" w:rsidRDefault="00C521B3" w:rsidP="00015975">
            <w:pPr>
              <w:pStyle w:val="TAL"/>
              <w:rPr>
                <w:sz w:val="16"/>
                <w:szCs w:val="16"/>
              </w:rPr>
            </w:pPr>
            <w:r w:rsidRPr="001B1679">
              <w:rPr>
                <w:sz w:val="16"/>
                <w:szCs w:val="16"/>
              </w:rPr>
              <w:t>New WID on Data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C36B51"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8F52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E14371" w14:textId="77777777" w:rsidR="00C521B3" w:rsidRPr="001B1679" w:rsidRDefault="00C521B3" w:rsidP="00015975">
            <w:pPr>
              <w:pStyle w:val="TAL"/>
              <w:rPr>
                <w:sz w:val="16"/>
                <w:szCs w:val="16"/>
              </w:rPr>
            </w:pPr>
            <w:r w:rsidRPr="001B1679">
              <w:rPr>
                <w:sz w:val="16"/>
                <w:szCs w:val="16"/>
              </w:rPr>
              <w:t>Revision of SP-231436.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505F8" w14:textId="77777777" w:rsidR="00C521B3" w:rsidRPr="001B1679" w:rsidRDefault="00C521B3" w:rsidP="00015975">
            <w:pPr>
              <w:pStyle w:val="TAL"/>
              <w:rPr>
                <w:sz w:val="16"/>
                <w:szCs w:val="16"/>
              </w:rPr>
            </w:pPr>
            <w:r w:rsidRPr="001B1679">
              <w:rPr>
                <w:sz w:val="16"/>
                <w:szCs w:val="16"/>
              </w:rPr>
              <w:t>Approved</w:t>
            </w:r>
          </w:p>
        </w:tc>
      </w:tr>
      <w:tr w:rsidR="00C521B3" w14:paraId="04BCAAA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6CCB9" w14:textId="77777777" w:rsidR="00C521B3" w:rsidRPr="001B1679" w:rsidRDefault="00C521B3" w:rsidP="00015975">
            <w:pPr>
              <w:pStyle w:val="TAL"/>
              <w:rPr>
                <w:sz w:val="16"/>
                <w:szCs w:val="16"/>
              </w:rPr>
            </w:pPr>
            <w:r w:rsidRPr="001B1679">
              <w:rPr>
                <w:sz w:val="16"/>
                <w:szCs w:val="16"/>
              </w:rPr>
              <w:t>SP-231747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894F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7DE0A" w14:textId="77777777" w:rsidR="00C521B3" w:rsidRPr="001B1679" w:rsidRDefault="00C521B3" w:rsidP="00015975">
            <w:pPr>
              <w:pStyle w:val="TAL"/>
              <w:rPr>
                <w:sz w:val="16"/>
                <w:szCs w:val="16"/>
              </w:rPr>
            </w:pPr>
            <w:r w:rsidRPr="001B1679">
              <w:rPr>
                <w:sz w:val="16"/>
                <w:szCs w:val="16"/>
              </w:rPr>
              <w:t>New WID on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EDE75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1004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44716" w14:textId="77777777" w:rsidR="00C521B3" w:rsidRPr="001B1679" w:rsidRDefault="00C521B3" w:rsidP="00015975">
            <w:pPr>
              <w:pStyle w:val="TAL"/>
              <w:rPr>
                <w:sz w:val="16"/>
                <w:szCs w:val="16"/>
              </w:rPr>
            </w:pPr>
            <w:r w:rsidRPr="001B1679">
              <w:rPr>
                <w:sz w:val="16"/>
                <w:szCs w:val="16"/>
              </w:rPr>
              <w:t>Revision of SP-231437.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27DFAD" w14:textId="77777777" w:rsidR="00C521B3" w:rsidRPr="001B1679" w:rsidRDefault="00C521B3" w:rsidP="00015975">
            <w:pPr>
              <w:pStyle w:val="TAL"/>
              <w:rPr>
                <w:sz w:val="16"/>
                <w:szCs w:val="16"/>
              </w:rPr>
            </w:pPr>
            <w:r w:rsidRPr="001B1679">
              <w:rPr>
                <w:sz w:val="16"/>
                <w:szCs w:val="16"/>
              </w:rPr>
              <w:t>Approved</w:t>
            </w:r>
          </w:p>
        </w:tc>
      </w:tr>
      <w:tr w:rsidR="00C521B3" w14:paraId="3AE67BD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C2C26" w14:textId="77777777" w:rsidR="00C521B3" w:rsidRPr="001B1679" w:rsidRDefault="00C521B3" w:rsidP="00015975">
            <w:pPr>
              <w:pStyle w:val="TAL"/>
              <w:rPr>
                <w:sz w:val="16"/>
                <w:szCs w:val="16"/>
              </w:rPr>
            </w:pPr>
            <w:r w:rsidRPr="001B1679">
              <w:rPr>
                <w:sz w:val="16"/>
                <w:szCs w:val="16"/>
              </w:rPr>
              <w:t>SP-231748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669955"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4F818" w14:textId="77777777" w:rsidR="00C521B3" w:rsidRPr="001B1679" w:rsidRDefault="00C521B3" w:rsidP="00015975">
            <w:pPr>
              <w:pStyle w:val="TAL"/>
              <w:rPr>
                <w:sz w:val="16"/>
                <w:szCs w:val="16"/>
              </w:rPr>
            </w:pPr>
            <w:r w:rsidRPr="001B1679">
              <w:rPr>
                <w:sz w:val="16"/>
                <w:szCs w:val="16"/>
              </w:rPr>
              <w:t xml:space="preserve">New WID on Subscriber and Equipment Trace and </w:t>
            </w:r>
            <w:proofErr w:type="spellStart"/>
            <w:r w:rsidRPr="001B1679">
              <w:rPr>
                <w:sz w:val="16"/>
                <w:szCs w:val="16"/>
              </w:rPr>
              <w:t>QoE</w:t>
            </w:r>
            <w:proofErr w:type="spellEnd"/>
            <w:r w:rsidRPr="001B1679">
              <w:rPr>
                <w:sz w:val="16"/>
                <w:szCs w:val="16"/>
              </w:rPr>
              <w:t xml:space="preserve"> collection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E7C9F"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FB9A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2FA7E" w14:textId="77777777" w:rsidR="00C521B3" w:rsidRPr="001B1679" w:rsidRDefault="00C521B3" w:rsidP="00015975">
            <w:pPr>
              <w:pStyle w:val="TAL"/>
              <w:rPr>
                <w:sz w:val="16"/>
                <w:szCs w:val="16"/>
              </w:rPr>
            </w:pPr>
            <w:r w:rsidRPr="001B1679">
              <w:rPr>
                <w:sz w:val="16"/>
                <w:szCs w:val="16"/>
              </w:rPr>
              <w:t>Revision of SP-231439. This new WID was agreed.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062AE" w14:textId="77777777" w:rsidR="00C521B3" w:rsidRPr="001B1679" w:rsidRDefault="00C521B3" w:rsidP="00015975">
            <w:pPr>
              <w:pStyle w:val="TAL"/>
              <w:rPr>
                <w:sz w:val="16"/>
                <w:szCs w:val="16"/>
              </w:rPr>
            </w:pPr>
            <w:r w:rsidRPr="001B1679">
              <w:rPr>
                <w:sz w:val="16"/>
                <w:szCs w:val="16"/>
              </w:rPr>
              <w:t>Approved</w:t>
            </w:r>
          </w:p>
        </w:tc>
      </w:tr>
      <w:tr w:rsidR="00C521B3" w14:paraId="3EDB656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8B9CC" w14:textId="77777777" w:rsidR="00C521B3" w:rsidRPr="001B1679" w:rsidRDefault="00C521B3" w:rsidP="00015975">
            <w:pPr>
              <w:pStyle w:val="TAL"/>
              <w:rPr>
                <w:sz w:val="16"/>
                <w:szCs w:val="16"/>
              </w:rPr>
            </w:pPr>
            <w:r w:rsidRPr="001B1679">
              <w:rPr>
                <w:sz w:val="16"/>
                <w:szCs w:val="16"/>
              </w:rPr>
              <w:t>SP-231754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C9BC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104DF" w14:textId="77777777" w:rsidR="00C521B3" w:rsidRPr="001B1679" w:rsidRDefault="00C521B3" w:rsidP="00015975">
            <w:pPr>
              <w:pStyle w:val="TAL"/>
              <w:rPr>
                <w:sz w:val="16"/>
                <w:szCs w:val="16"/>
              </w:rPr>
            </w:pPr>
            <w:r w:rsidRPr="001B1679">
              <w:rPr>
                <w:sz w:val="16"/>
                <w:szCs w:val="16"/>
              </w:rPr>
              <w:t>New SID on Study on Architecture Enhancement to support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44C836" w14:textId="77777777" w:rsidR="00C521B3" w:rsidRPr="001B1679" w:rsidRDefault="00C521B3" w:rsidP="00015975">
            <w:pPr>
              <w:pStyle w:val="TAL"/>
              <w:rPr>
                <w:sz w:val="16"/>
                <w:szCs w:val="16"/>
              </w:rPr>
            </w:pPr>
            <w:r w:rsidRPr="001B1679">
              <w:rPr>
                <w:sz w:val="16"/>
                <w:szCs w:val="16"/>
              </w:rPr>
              <w:t>Xiaomi (Moderator of ISAC)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C19A5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B6D9F" w14:textId="77777777" w:rsidR="00C521B3" w:rsidRPr="001B1679" w:rsidRDefault="00C521B3" w:rsidP="00015975">
            <w:pPr>
              <w:pStyle w:val="TAL"/>
              <w:rPr>
                <w:sz w:val="16"/>
                <w:szCs w:val="16"/>
              </w:rPr>
            </w:pPr>
            <w:r w:rsidRPr="001B1679">
              <w:rPr>
                <w:sz w:val="16"/>
                <w:szCs w:val="16"/>
              </w:rPr>
              <w:t>Revision of SP-231702. This new SID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9616E" w14:textId="77777777" w:rsidR="00C521B3" w:rsidRPr="001B1679" w:rsidRDefault="00C521B3" w:rsidP="00015975">
            <w:pPr>
              <w:pStyle w:val="TAL"/>
              <w:rPr>
                <w:sz w:val="16"/>
                <w:szCs w:val="16"/>
              </w:rPr>
            </w:pPr>
            <w:r w:rsidRPr="001B1679">
              <w:rPr>
                <w:sz w:val="16"/>
                <w:szCs w:val="16"/>
              </w:rPr>
              <w:t>Endorsed</w:t>
            </w:r>
          </w:p>
        </w:tc>
      </w:tr>
      <w:tr w:rsidR="00C521B3" w14:paraId="5D3E5C2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CDA285" w14:textId="77777777" w:rsidR="00C521B3" w:rsidRPr="001B1679" w:rsidRDefault="00C521B3" w:rsidP="00015975">
            <w:pPr>
              <w:pStyle w:val="TAL"/>
              <w:rPr>
                <w:sz w:val="16"/>
                <w:szCs w:val="16"/>
              </w:rPr>
            </w:pPr>
            <w:r w:rsidRPr="001B1679">
              <w:rPr>
                <w:sz w:val="16"/>
                <w:szCs w:val="16"/>
              </w:rPr>
              <w:t>SP-231780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07F1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7866BA" w14:textId="77777777" w:rsidR="00C521B3" w:rsidRPr="001B1679" w:rsidRDefault="00C521B3" w:rsidP="00015975">
            <w:pPr>
              <w:pStyle w:val="TAL"/>
              <w:rPr>
                <w:sz w:val="16"/>
                <w:szCs w:val="16"/>
              </w:rPr>
            </w:pPr>
            <w:r w:rsidRPr="001B1679">
              <w:rPr>
                <w:sz w:val="16"/>
                <w:szCs w:val="16"/>
              </w:rPr>
              <w:t>New SID: Study on AI/ML management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9E875"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277FC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5E0D19" w14:textId="77777777" w:rsidR="00C521B3" w:rsidRPr="001B1679" w:rsidRDefault="00C521B3" w:rsidP="00015975">
            <w:pPr>
              <w:pStyle w:val="TAL"/>
              <w:rPr>
                <w:sz w:val="16"/>
                <w:szCs w:val="16"/>
              </w:rPr>
            </w:pPr>
            <w:r w:rsidRPr="001B1679">
              <w:rPr>
                <w:sz w:val="16"/>
                <w:szCs w:val="16"/>
              </w:rPr>
              <w:t>Revision of SP-231722.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95212" w14:textId="77777777" w:rsidR="00C521B3" w:rsidRPr="001B1679" w:rsidRDefault="00C521B3" w:rsidP="00015975">
            <w:pPr>
              <w:pStyle w:val="TAL"/>
              <w:rPr>
                <w:sz w:val="16"/>
                <w:szCs w:val="16"/>
              </w:rPr>
            </w:pPr>
            <w:r w:rsidRPr="001B1679">
              <w:rPr>
                <w:sz w:val="16"/>
                <w:szCs w:val="16"/>
              </w:rPr>
              <w:t>Approved</w:t>
            </w:r>
          </w:p>
        </w:tc>
      </w:tr>
      <w:tr w:rsidR="00C521B3" w14:paraId="45CB0DD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EEF4" w14:textId="77777777" w:rsidR="00C521B3" w:rsidRPr="001B1679" w:rsidRDefault="00C521B3" w:rsidP="00015975">
            <w:pPr>
              <w:pStyle w:val="TAL"/>
              <w:rPr>
                <w:sz w:val="16"/>
                <w:szCs w:val="16"/>
              </w:rPr>
            </w:pPr>
            <w:r w:rsidRPr="001B1679">
              <w:rPr>
                <w:sz w:val="16"/>
                <w:szCs w:val="16"/>
              </w:rPr>
              <w:t>SP-231781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18D59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7D31C" w14:textId="77777777" w:rsidR="00C521B3" w:rsidRPr="001B1679" w:rsidRDefault="00C521B3" w:rsidP="00015975">
            <w:pPr>
              <w:pStyle w:val="TAL"/>
              <w:rPr>
                <w:sz w:val="16"/>
                <w:szCs w:val="16"/>
              </w:rPr>
            </w:pPr>
            <w:r w:rsidRPr="001B1679">
              <w:rPr>
                <w:sz w:val="16"/>
                <w:szCs w:val="16"/>
              </w:rPr>
              <w:t>New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FAA24D"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31489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BB139D" w14:textId="77777777" w:rsidR="00C521B3" w:rsidRPr="001B1679" w:rsidRDefault="00C521B3" w:rsidP="00015975">
            <w:pPr>
              <w:pStyle w:val="TAL"/>
              <w:rPr>
                <w:sz w:val="16"/>
                <w:szCs w:val="16"/>
              </w:rPr>
            </w:pPr>
            <w:r w:rsidRPr="001B1679">
              <w:rPr>
                <w:sz w:val="16"/>
                <w:szCs w:val="16"/>
              </w:rPr>
              <w:t>Revision of SP-231730.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3572" w14:textId="77777777" w:rsidR="00C521B3" w:rsidRPr="001B1679" w:rsidRDefault="00C521B3" w:rsidP="00015975">
            <w:pPr>
              <w:pStyle w:val="TAL"/>
              <w:rPr>
                <w:sz w:val="16"/>
                <w:szCs w:val="16"/>
              </w:rPr>
            </w:pPr>
            <w:r w:rsidRPr="001B1679">
              <w:rPr>
                <w:sz w:val="16"/>
                <w:szCs w:val="16"/>
              </w:rPr>
              <w:t>Approved</w:t>
            </w:r>
          </w:p>
        </w:tc>
      </w:tr>
      <w:tr w:rsidR="00C521B3" w14:paraId="3A93F01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F9AA6" w14:textId="77777777" w:rsidR="00C521B3" w:rsidRPr="001B1679" w:rsidRDefault="00C521B3" w:rsidP="00015975">
            <w:pPr>
              <w:pStyle w:val="TAL"/>
              <w:rPr>
                <w:sz w:val="16"/>
                <w:szCs w:val="16"/>
              </w:rPr>
            </w:pPr>
            <w:r w:rsidRPr="001B1679">
              <w:rPr>
                <w:sz w:val="16"/>
                <w:szCs w:val="16"/>
              </w:rPr>
              <w:t>SP-231783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3C911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727CC" w14:textId="77777777" w:rsidR="00C521B3" w:rsidRPr="001B1679" w:rsidRDefault="00C521B3" w:rsidP="00015975">
            <w:pPr>
              <w:pStyle w:val="TAL"/>
              <w:rPr>
                <w:sz w:val="16"/>
                <w:szCs w:val="16"/>
              </w:rPr>
            </w:pPr>
            <w:r w:rsidRPr="001B1679">
              <w:rPr>
                <w:sz w:val="16"/>
                <w:szCs w:val="16"/>
              </w:rPr>
              <w:t>New WID on mission critical security enhancements for release 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DEB465"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BB672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007B3" w14:textId="77777777" w:rsidR="00C521B3" w:rsidRPr="001B1679" w:rsidRDefault="00C521B3" w:rsidP="00015975">
            <w:pPr>
              <w:pStyle w:val="TAL"/>
              <w:rPr>
                <w:sz w:val="16"/>
                <w:szCs w:val="16"/>
              </w:rPr>
            </w:pPr>
            <w:r w:rsidRPr="001B1679">
              <w:rPr>
                <w:sz w:val="16"/>
                <w:szCs w:val="16"/>
              </w:rPr>
              <w:t>Revision of SP-231742.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42609" w14:textId="77777777" w:rsidR="00C521B3" w:rsidRPr="001B1679" w:rsidRDefault="00C521B3" w:rsidP="00015975">
            <w:pPr>
              <w:pStyle w:val="TAL"/>
              <w:rPr>
                <w:sz w:val="16"/>
                <w:szCs w:val="16"/>
              </w:rPr>
            </w:pPr>
            <w:r w:rsidRPr="001B1679">
              <w:rPr>
                <w:sz w:val="16"/>
                <w:szCs w:val="16"/>
              </w:rPr>
              <w:t>Approved</w:t>
            </w:r>
          </w:p>
        </w:tc>
      </w:tr>
      <w:tr w:rsidR="00C521B3" w14:paraId="40B49CB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EDE33" w14:textId="77777777" w:rsidR="00C521B3" w:rsidRPr="001B1679" w:rsidRDefault="00C521B3" w:rsidP="00015975">
            <w:pPr>
              <w:pStyle w:val="TAL"/>
              <w:rPr>
                <w:sz w:val="16"/>
                <w:szCs w:val="16"/>
              </w:rPr>
            </w:pPr>
            <w:r w:rsidRPr="001B1679">
              <w:rPr>
                <w:sz w:val="16"/>
                <w:szCs w:val="16"/>
              </w:rPr>
              <w:t>SP-231784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F32A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8031E" w14:textId="77777777" w:rsidR="00C521B3" w:rsidRPr="001B1679" w:rsidRDefault="00C521B3" w:rsidP="00015975">
            <w:pPr>
              <w:pStyle w:val="TAL"/>
              <w:rPr>
                <w:sz w:val="16"/>
                <w:szCs w:val="16"/>
              </w:rPr>
            </w:pPr>
            <w:r w:rsidRPr="001B1679">
              <w:rPr>
                <w:sz w:val="16"/>
                <w:szCs w:val="16"/>
              </w:rPr>
              <w:t>New SID on enablers for Zero Trust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C81CB"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C3829"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380FE" w14:textId="77777777" w:rsidR="00C521B3" w:rsidRPr="001B1679" w:rsidRDefault="00C521B3" w:rsidP="00015975">
            <w:pPr>
              <w:pStyle w:val="TAL"/>
              <w:rPr>
                <w:sz w:val="16"/>
                <w:szCs w:val="16"/>
              </w:rPr>
            </w:pPr>
            <w:r w:rsidRPr="001B1679">
              <w:rPr>
                <w:sz w:val="16"/>
                <w:szCs w:val="16"/>
              </w:rPr>
              <w:t>Revision of SP-231713.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8731A" w14:textId="77777777" w:rsidR="00C521B3" w:rsidRPr="001B1679" w:rsidRDefault="00C521B3" w:rsidP="00015975">
            <w:pPr>
              <w:pStyle w:val="TAL"/>
              <w:rPr>
                <w:sz w:val="16"/>
                <w:szCs w:val="16"/>
              </w:rPr>
            </w:pPr>
            <w:r w:rsidRPr="001B1679">
              <w:rPr>
                <w:sz w:val="16"/>
                <w:szCs w:val="16"/>
              </w:rPr>
              <w:t>Approved</w:t>
            </w:r>
          </w:p>
        </w:tc>
      </w:tr>
      <w:tr w:rsidR="00C521B3" w14:paraId="6BC235E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BE985" w14:textId="77777777" w:rsidR="00C521B3" w:rsidRPr="001B1679" w:rsidRDefault="00C521B3" w:rsidP="00015975">
            <w:pPr>
              <w:pStyle w:val="TAL"/>
              <w:rPr>
                <w:sz w:val="16"/>
                <w:szCs w:val="16"/>
              </w:rPr>
            </w:pPr>
            <w:r w:rsidRPr="001B1679">
              <w:rPr>
                <w:sz w:val="16"/>
                <w:szCs w:val="16"/>
              </w:rPr>
              <w:t>SP-231785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6A8E7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E98FA8" w14:textId="77777777" w:rsidR="00C521B3" w:rsidRPr="001B1679" w:rsidRDefault="00C521B3" w:rsidP="00015975">
            <w:pPr>
              <w:pStyle w:val="TAL"/>
              <w:rPr>
                <w:sz w:val="16"/>
                <w:szCs w:val="16"/>
              </w:rPr>
            </w:pPr>
            <w:r w:rsidRPr="001B1679">
              <w:rPr>
                <w:sz w:val="16"/>
                <w:szCs w:val="16"/>
              </w:rPr>
              <w:t>New SID on the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8DAA1"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28079D"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8E38E" w14:textId="77777777" w:rsidR="00C521B3" w:rsidRPr="001B1679" w:rsidRDefault="00C521B3" w:rsidP="00015975">
            <w:pPr>
              <w:pStyle w:val="TAL"/>
              <w:rPr>
                <w:sz w:val="16"/>
                <w:szCs w:val="16"/>
              </w:rPr>
            </w:pPr>
            <w:r w:rsidRPr="001B1679">
              <w:rPr>
                <w:sz w:val="16"/>
                <w:szCs w:val="16"/>
              </w:rPr>
              <w:t>Revision of SP-231714.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EB067" w14:textId="77777777" w:rsidR="00C521B3" w:rsidRPr="001B1679" w:rsidRDefault="00C521B3" w:rsidP="00015975">
            <w:pPr>
              <w:pStyle w:val="TAL"/>
              <w:rPr>
                <w:sz w:val="16"/>
                <w:szCs w:val="16"/>
              </w:rPr>
            </w:pPr>
            <w:r w:rsidRPr="001B1679">
              <w:rPr>
                <w:sz w:val="16"/>
                <w:szCs w:val="16"/>
              </w:rPr>
              <w:t>Approved</w:t>
            </w:r>
          </w:p>
        </w:tc>
      </w:tr>
      <w:tr w:rsidR="00C521B3" w14:paraId="08BFA5F8"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A1079" w14:textId="77777777" w:rsidR="00C521B3" w:rsidRPr="001B1679" w:rsidRDefault="00C521B3" w:rsidP="00015975">
            <w:pPr>
              <w:pStyle w:val="TAL"/>
              <w:rPr>
                <w:sz w:val="16"/>
                <w:szCs w:val="16"/>
              </w:rPr>
            </w:pPr>
            <w:r w:rsidRPr="001B1679">
              <w:rPr>
                <w:sz w:val="16"/>
                <w:szCs w:val="16"/>
              </w:rPr>
              <w:t>SP-231786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769EB0"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2B0A2" w14:textId="77777777" w:rsidR="00C521B3" w:rsidRPr="001B1679" w:rsidRDefault="00C521B3" w:rsidP="00015975">
            <w:pPr>
              <w:pStyle w:val="TAL"/>
              <w:rPr>
                <w:sz w:val="16"/>
                <w:szCs w:val="16"/>
              </w:rPr>
            </w:pPr>
            <w:r w:rsidRPr="001B1679">
              <w:rPr>
                <w:sz w:val="16"/>
                <w:szCs w:val="16"/>
              </w:rPr>
              <w:t>New SID on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2F29DD"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5FC85"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55042" w14:textId="77777777" w:rsidR="00C521B3" w:rsidRPr="001B1679" w:rsidRDefault="00C521B3" w:rsidP="00015975">
            <w:pPr>
              <w:pStyle w:val="TAL"/>
              <w:rPr>
                <w:sz w:val="16"/>
                <w:szCs w:val="16"/>
              </w:rPr>
            </w:pPr>
            <w:r w:rsidRPr="001B1679">
              <w:rPr>
                <w:sz w:val="16"/>
                <w:szCs w:val="16"/>
              </w:rPr>
              <w:t>Revision of SP-231715.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34DAED" w14:textId="77777777" w:rsidR="00C521B3" w:rsidRPr="001B1679" w:rsidRDefault="00C521B3" w:rsidP="00015975">
            <w:pPr>
              <w:pStyle w:val="TAL"/>
              <w:rPr>
                <w:sz w:val="16"/>
                <w:szCs w:val="16"/>
              </w:rPr>
            </w:pPr>
            <w:r w:rsidRPr="001B1679">
              <w:rPr>
                <w:sz w:val="16"/>
                <w:szCs w:val="16"/>
              </w:rPr>
              <w:t>Approved</w:t>
            </w:r>
          </w:p>
        </w:tc>
      </w:tr>
      <w:tr w:rsidR="00C521B3" w14:paraId="2516B2E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4ED5D7" w14:textId="77777777" w:rsidR="00C521B3" w:rsidRPr="001B1679" w:rsidRDefault="00C521B3" w:rsidP="00015975">
            <w:pPr>
              <w:pStyle w:val="TAL"/>
              <w:rPr>
                <w:sz w:val="16"/>
                <w:szCs w:val="16"/>
              </w:rPr>
            </w:pPr>
            <w:r w:rsidRPr="001B1679">
              <w:rPr>
                <w:sz w:val="16"/>
                <w:szCs w:val="16"/>
              </w:rPr>
              <w:t>SP-231787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6E5C2A"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2A6E6" w14:textId="77777777" w:rsidR="00C521B3" w:rsidRPr="001B1679" w:rsidRDefault="00C521B3" w:rsidP="00015975">
            <w:pPr>
              <w:pStyle w:val="TAL"/>
              <w:rPr>
                <w:sz w:val="16"/>
                <w:szCs w:val="16"/>
              </w:rPr>
            </w:pPr>
            <w:r w:rsidRPr="001B1679">
              <w:rPr>
                <w:sz w:val="16"/>
                <w:szCs w:val="16"/>
              </w:rPr>
              <w:t>New Study of ACME for Automated Certificate Management in SBA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59B81E"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F94CB0"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FC419" w14:textId="77777777" w:rsidR="00C521B3" w:rsidRPr="001B1679" w:rsidRDefault="00C521B3" w:rsidP="00015975">
            <w:pPr>
              <w:pStyle w:val="TAL"/>
              <w:rPr>
                <w:sz w:val="16"/>
                <w:szCs w:val="16"/>
              </w:rPr>
            </w:pPr>
            <w:r w:rsidRPr="001B1679">
              <w:rPr>
                <w:sz w:val="16"/>
                <w:szCs w:val="16"/>
              </w:rPr>
              <w:t>Revision of SP-231716.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2A37C" w14:textId="77777777" w:rsidR="00C521B3" w:rsidRPr="001B1679" w:rsidRDefault="00C521B3" w:rsidP="00015975">
            <w:pPr>
              <w:pStyle w:val="TAL"/>
              <w:rPr>
                <w:sz w:val="16"/>
                <w:szCs w:val="16"/>
              </w:rPr>
            </w:pPr>
            <w:r w:rsidRPr="001B1679">
              <w:rPr>
                <w:sz w:val="16"/>
                <w:szCs w:val="16"/>
              </w:rPr>
              <w:t>Approved</w:t>
            </w:r>
          </w:p>
        </w:tc>
      </w:tr>
      <w:tr w:rsidR="00C521B3" w14:paraId="4BFC7DC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AF0A2" w14:textId="77777777" w:rsidR="00C521B3" w:rsidRPr="001B1679" w:rsidRDefault="00C521B3" w:rsidP="00015975">
            <w:pPr>
              <w:pStyle w:val="TAL"/>
              <w:rPr>
                <w:sz w:val="16"/>
                <w:szCs w:val="16"/>
              </w:rPr>
            </w:pPr>
            <w:r w:rsidRPr="001B1679">
              <w:rPr>
                <w:sz w:val="16"/>
                <w:szCs w:val="16"/>
              </w:rPr>
              <w:t>SP-231788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4E5C1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F5463" w14:textId="77777777" w:rsidR="00C521B3" w:rsidRPr="001B1679" w:rsidRDefault="00C521B3" w:rsidP="00015975">
            <w:pPr>
              <w:pStyle w:val="TAL"/>
              <w:rPr>
                <w:sz w:val="16"/>
                <w:szCs w:val="16"/>
              </w:rPr>
            </w:pPr>
            <w:r w:rsidRPr="001B1679">
              <w:rPr>
                <w:sz w:val="16"/>
                <w:szCs w:val="16"/>
              </w:rPr>
              <w:t>New SID on study on enabling a cryptographic algorithm transition to 256-bits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C55418"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81FC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79690" w14:textId="77777777" w:rsidR="00C521B3" w:rsidRPr="001B1679" w:rsidRDefault="00C521B3" w:rsidP="00015975">
            <w:pPr>
              <w:pStyle w:val="TAL"/>
              <w:rPr>
                <w:sz w:val="16"/>
                <w:szCs w:val="16"/>
              </w:rPr>
            </w:pPr>
            <w:r w:rsidRPr="001B1679">
              <w:rPr>
                <w:sz w:val="16"/>
                <w:szCs w:val="16"/>
              </w:rPr>
              <w:t>Revision of SP-231717.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815E3" w14:textId="77777777" w:rsidR="00C521B3" w:rsidRPr="001B1679" w:rsidRDefault="00C521B3" w:rsidP="00015975">
            <w:pPr>
              <w:pStyle w:val="TAL"/>
              <w:rPr>
                <w:sz w:val="16"/>
                <w:szCs w:val="16"/>
              </w:rPr>
            </w:pPr>
            <w:r w:rsidRPr="001B1679">
              <w:rPr>
                <w:sz w:val="16"/>
                <w:szCs w:val="16"/>
              </w:rPr>
              <w:t>Approved</w:t>
            </w:r>
          </w:p>
        </w:tc>
      </w:tr>
      <w:tr w:rsidR="00C521B3" w14:paraId="101CB08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32798" w14:textId="77777777" w:rsidR="00C521B3" w:rsidRPr="001B1679" w:rsidRDefault="00C521B3" w:rsidP="00015975">
            <w:pPr>
              <w:pStyle w:val="TAL"/>
              <w:rPr>
                <w:sz w:val="16"/>
                <w:szCs w:val="16"/>
              </w:rPr>
            </w:pPr>
            <w:r w:rsidRPr="001B1679">
              <w:rPr>
                <w:sz w:val="16"/>
                <w:szCs w:val="16"/>
              </w:rPr>
              <w:t>SP-231789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2D14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46411" w14:textId="77777777" w:rsidR="00C521B3" w:rsidRPr="001B1679" w:rsidRDefault="00C521B3" w:rsidP="00015975">
            <w:pPr>
              <w:pStyle w:val="TAL"/>
              <w:rPr>
                <w:sz w:val="16"/>
                <w:szCs w:val="16"/>
              </w:rPr>
            </w:pPr>
            <w:r w:rsidRPr="001B1679">
              <w:rPr>
                <w:sz w:val="16"/>
                <w:szCs w:val="16"/>
              </w:rPr>
              <w:t>New SID Proposal on mitigations against bidding down Attacks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FCC00"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DE1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1D3C5" w14:textId="77777777" w:rsidR="00C521B3" w:rsidRPr="001B1679" w:rsidRDefault="00C521B3" w:rsidP="00015975">
            <w:pPr>
              <w:pStyle w:val="TAL"/>
              <w:rPr>
                <w:sz w:val="16"/>
                <w:szCs w:val="16"/>
              </w:rPr>
            </w:pPr>
            <w:r w:rsidRPr="001B1679">
              <w:rPr>
                <w:sz w:val="16"/>
                <w:szCs w:val="16"/>
              </w:rPr>
              <w:t>Revision of SP-231718.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B62E58" w14:textId="77777777" w:rsidR="00C521B3" w:rsidRPr="001B1679" w:rsidRDefault="00C521B3" w:rsidP="00015975">
            <w:pPr>
              <w:pStyle w:val="TAL"/>
              <w:rPr>
                <w:sz w:val="16"/>
                <w:szCs w:val="16"/>
              </w:rPr>
            </w:pPr>
            <w:r w:rsidRPr="001B1679">
              <w:rPr>
                <w:sz w:val="16"/>
                <w:szCs w:val="16"/>
              </w:rPr>
              <w:t>Approved</w:t>
            </w:r>
          </w:p>
        </w:tc>
      </w:tr>
      <w:tr w:rsidR="00C521B3" w14:paraId="27E5EED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CD441" w14:textId="77777777" w:rsidR="00C521B3" w:rsidRPr="001B1679" w:rsidRDefault="00C521B3" w:rsidP="00015975">
            <w:pPr>
              <w:pStyle w:val="TAL"/>
              <w:rPr>
                <w:sz w:val="16"/>
                <w:szCs w:val="16"/>
              </w:rPr>
            </w:pPr>
            <w:r w:rsidRPr="001B1679">
              <w:rPr>
                <w:sz w:val="16"/>
                <w:szCs w:val="16"/>
              </w:rPr>
              <w:t>SP-231790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797B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3C947" w14:textId="77777777" w:rsidR="00C521B3" w:rsidRPr="001B1679" w:rsidRDefault="00C521B3" w:rsidP="00015975">
            <w:pPr>
              <w:pStyle w:val="TAL"/>
              <w:rPr>
                <w:sz w:val="16"/>
                <w:szCs w:val="16"/>
              </w:rPr>
            </w:pPr>
            <w:r w:rsidRPr="001B1679">
              <w:rPr>
                <w:sz w:val="16"/>
                <w:szCs w:val="16"/>
              </w:rPr>
              <w:t>New SID on Study on Security Aspects of 5G Satellite Access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2D906B"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0A3ABB"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7BD3F4" w14:textId="77777777" w:rsidR="00C521B3" w:rsidRPr="001B1679" w:rsidRDefault="00C521B3" w:rsidP="00015975">
            <w:pPr>
              <w:pStyle w:val="TAL"/>
              <w:rPr>
                <w:sz w:val="16"/>
                <w:szCs w:val="16"/>
              </w:rPr>
            </w:pPr>
            <w:r w:rsidRPr="001B1679">
              <w:rPr>
                <w:sz w:val="16"/>
                <w:szCs w:val="16"/>
              </w:rPr>
              <w:t>Revision of SP-231719.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EFE13" w14:textId="77777777" w:rsidR="00C521B3" w:rsidRPr="001B1679" w:rsidRDefault="00C521B3" w:rsidP="00015975">
            <w:pPr>
              <w:pStyle w:val="TAL"/>
              <w:rPr>
                <w:sz w:val="16"/>
                <w:szCs w:val="16"/>
              </w:rPr>
            </w:pPr>
            <w:r w:rsidRPr="001B1679">
              <w:rPr>
                <w:sz w:val="16"/>
                <w:szCs w:val="16"/>
              </w:rPr>
              <w:t>Approved</w:t>
            </w:r>
          </w:p>
        </w:tc>
      </w:tr>
      <w:tr w:rsidR="00C521B3" w14:paraId="1AEC84D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08F3C4" w14:textId="77777777" w:rsidR="00C521B3" w:rsidRPr="001B1679" w:rsidRDefault="00C521B3" w:rsidP="00015975">
            <w:pPr>
              <w:pStyle w:val="TAL"/>
              <w:rPr>
                <w:sz w:val="16"/>
                <w:szCs w:val="16"/>
              </w:rPr>
            </w:pPr>
            <w:r w:rsidRPr="001B1679">
              <w:rPr>
                <w:sz w:val="16"/>
                <w:szCs w:val="16"/>
              </w:rPr>
              <w:t>SP-231791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C867C"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402C8D" w14:textId="77777777" w:rsidR="00C521B3" w:rsidRPr="001B1679" w:rsidRDefault="00C521B3" w:rsidP="00015975">
            <w:pPr>
              <w:pStyle w:val="TAL"/>
              <w:rPr>
                <w:sz w:val="16"/>
                <w:szCs w:val="16"/>
              </w:rPr>
            </w:pPr>
            <w:r w:rsidRPr="001B1679">
              <w:rPr>
                <w:sz w:val="16"/>
                <w:szCs w:val="16"/>
              </w:rPr>
              <w:t>New SID on security enhancement for mobility over non-3GPP access to avoid full primary authentication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9C71C"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8454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65A9EB" w14:textId="77777777" w:rsidR="00C521B3" w:rsidRPr="001B1679" w:rsidRDefault="00C521B3" w:rsidP="00015975">
            <w:pPr>
              <w:pStyle w:val="TAL"/>
              <w:rPr>
                <w:sz w:val="16"/>
                <w:szCs w:val="16"/>
              </w:rPr>
            </w:pPr>
            <w:r w:rsidRPr="001B1679">
              <w:rPr>
                <w:sz w:val="16"/>
                <w:szCs w:val="16"/>
              </w:rPr>
              <w:t>Revision of SP-231720.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4494B" w14:textId="77777777" w:rsidR="00C521B3" w:rsidRPr="001B1679" w:rsidRDefault="00C521B3" w:rsidP="00015975">
            <w:pPr>
              <w:pStyle w:val="TAL"/>
              <w:rPr>
                <w:sz w:val="16"/>
                <w:szCs w:val="16"/>
              </w:rPr>
            </w:pPr>
            <w:r w:rsidRPr="001B1679">
              <w:rPr>
                <w:sz w:val="16"/>
                <w:szCs w:val="16"/>
              </w:rPr>
              <w:t>Approved</w:t>
            </w:r>
          </w:p>
        </w:tc>
      </w:tr>
      <w:tr w:rsidR="00C521B3" w14:paraId="4E1E2A6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041D1" w14:textId="77777777" w:rsidR="00C521B3" w:rsidRPr="001B1679" w:rsidRDefault="00C521B3" w:rsidP="00015975">
            <w:pPr>
              <w:pStyle w:val="TAL"/>
              <w:rPr>
                <w:sz w:val="16"/>
                <w:szCs w:val="16"/>
              </w:rPr>
            </w:pPr>
            <w:r w:rsidRPr="001B1679">
              <w:rPr>
                <w:sz w:val="16"/>
                <w:szCs w:val="16"/>
              </w:rPr>
              <w:t>SP-231792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9E919"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0312F" w14:textId="77777777" w:rsidR="00C521B3" w:rsidRPr="001B1679" w:rsidRDefault="00C521B3" w:rsidP="00015975">
            <w:pPr>
              <w:pStyle w:val="TAL"/>
              <w:rPr>
                <w:sz w:val="16"/>
                <w:szCs w:val="16"/>
              </w:rPr>
            </w:pPr>
            <w:r w:rsidRPr="001B1679">
              <w:rPr>
                <w:sz w:val="16"/>
                <w:szCs w:val="16"/>
              </w:rPr>
              <w:t>New WID on Addition of Milenage-256 algorithm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FBAE64"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E15C3"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58EBE" w14:textId="77777777" w:rsidR="00C521B3" w:rsidRPr="001B1679" w:rsidRDefault="00C521B3" w:rsidP="00015975">
            <w:pPr>
              <w:pStyle w:val="TAL"/>
              <w:rPr>
                <w:sz w:val="16"/>
                <w:szCs w:val="16"/>
              </w:rPr>
            </w:pPr>
            <w:r w:rsidRPr="001B1679">
              <w:rPr>
                <w:sz w:val="16"/>
                <w:szCs w:val="16"/>
              </w:rPr>
              <w:t>Revision of SP-231743.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F1CBA3" w14:textId="77777777" w:rsidR="00C521B3" w:rsidRPr="001B1679" w:rsidRDefault="00C521B3" w:rsidP="00015975">
            <w:pPr>
              <w:pStyle w:val="TAL"/>
              <w:rPr>
                <w:sz w:val="16"/>
                <w:szCs w:val="16"/>
              </w:rPr>
            </w:pPr>
            <w:r w:rsidRPr="001B1679">
              <w:rPr>
                <w:sz w:val="16"/>
                <w:szCs w:val="16"/>
              </w:rPr>
              <w:t>Approved</w:t>
            </w:r>
          </w:p>
        </w:tc>
      </w:tr>
      <w:tr w:rsidR="00C521B3" w14:paraId="69B244FD"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D3A08" w14:textId="77777777" w:rsidR="00C521B3" w:rsidRPr="001B1679" w:rsidRDefault="00C521B3" w:rsidP="00015975">
            <w:pPr>
              <w:pStyle w:val="TAL"/>
              <w:rPr>
                <w:sz w:val="16"/>
                <w:szCs w:val="16"/>
              </w:rPr>
            </w:pPr>
            <w:r w:rsidRPr="001B1679">
              <w:rPr>
                <w:sz w:val="16"/>
                <w:szCs w:val="16"/>
              </w:rPr>
              <w:t>SP-231793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840D7" w14:textId="77777777" w:rsidR="00C521B3" w:rsidRPr="001B1679" w:rsidRDefault="00C521B3" w:rsidP="00015975">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9C3C5E" w14:textId="77777777" w:rsidR="00C521B3" w:rsidRPr="001B1679" w:rsidRDefault="00C521B3" w:rsidP="00015975">
            <w:pPr>
              <w:pStyle w:val="TAL"/>
              <w:rPr>
                <w:sz w:val="16"/>
                <w:szCs w:val="16"/>
              </w:rPr>
            </w:pPr>
            <w:r w:rsidRPr="001B1679">
              <w:rPr>
                <w:sz w:val="16"/>
                <w:szCs w:val="16"/>
              </w:rPr>
              <w:t>New WID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C4A7D5" w14:textId="77777777" w:rsidR="00C521B3" w:rsidRPr="001B1679" w:rsidRDefault="00C521B3" w:rsidP="00015975">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676D5E"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DBAAEE" w14:textId="77777777" w:rsidR="00C521B3" w:rsidRPr="001B1679" w:rsidRDefault="00C521B3" w:rsidP="00015975">
            <w:pPr>
              <w:pStyle w:val="TAL"/>
              <w:rPr>
                <w:sz w:val="16"/>
                <w:szCs w:val="16"/>
              </w:rPr>
            </w:pPr>
            <w:r w:rsidRPr="001B1679">
              <w:rPr>
                <w:sz w:val="16"/>
                <w:szCs w:val="16"/>
              </w:rPr>
              <w:t>Revision of SP-231744.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94900" w14:textId="77777777" w:rsidR="00C521B3" w:rsidRPr="001B1679" w:rsidRDefault="00C521B3" w:rsidP="00015975">
            <w:pPr>
              <w:pStyle w:val="TAL"/>
              <w:rPr>
                <w:sz w:val="16"/>
                <w:szCs w:val="16"/>
              </w:rPr>
            </w:pPr>
            <w:r w:rsidRPr="001B1679">
              <w:rPr>
                <w:sz w:val="16"/>
                <w:szCs w:val="16"/>
              </w:rPr>
              <w:t>Approved</w:t>
            </w:r>
          </w:p>
        </w:tc>
      </w:tr>
      <w:tr w:rsidR="00C521B3" w14:paraId="13CB216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D7C64" w14:textId="77777777" w:rsidR="00C521B3" w:rsidRPr="001B1679" w:rsidRDefault="00C521B3" w:rsidP="00015975">
            <w:pPr>
              <w:pStyle w:val="TAL"/>
              <w:rPr>
                <w:sz w:val="16"/>
                <w:szCs w:val="16"/>
              </w:rPr>
            </w:pPr>
            <w:r w:rsidRPr="001B1679">
              <w:rPr>
                <w:sz w:val="16"/>
                <w:szCs w:val="16"/>
              </w:rPr>
              <w:t>SP-231795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6A0A6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DF7D9" w14:textId="77777777" w:rsidR="00C521B3" w:rsidRPr="001B1679" w:rsidRDefault="00C521B3" w:rsidP="00015975">
            <w:pPr>
              <w:pStyle w:val="TAL"/>
              <w:rPr>
                <w:sz w:val="16"/>
                <w:szCs w:val="16"/>
              </w:rPr>
            </w:pPr>
            <w:r w:rsidRPr="001B1679">
              <w:rPr>
                <w:sz w:val="16"/>
                <w:szCs w:val="16"/>
              </w:rPr>
              <w:t>New SID: Study on UPF enhancement for Exposure and SBA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B9FEEC"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57B54"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905F5" w14:textId="77777777" w:rsidR="00C521B3" w:rsidRPr="001B1679" w:rsidRDefault="00C521B3" w:rsidP="00015975">
            <w:pPr>
              <w:pStyle w:val="TAL"/>
              <w:rPr>
                <w:sz w:val="16"/>
                <w:szCs w:val="16"/>
              </w:rPr>
            </w:pPr>
            <w:r w:rsidRPr="001B1679">
              <w:rPr>
                <w:sz w:val="16"/>
                <w:szCs w:val="16"/>
              </w:rPr>
              <w:t>Revision of SP-231279.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64392" w14:textId="77777777" w:rsidR="00C521B3" w:rsidRPr="001B1679" w:rsidRDefault="00C521B3" w:rsidP="00015975">
            <w:pPr>
              <w:pStyle w:val="TAL"/>
              <w:rPr>
                <w:sz w:val="16"/>
                <w:szCs w:val="16"/>
              </w:rPr>
            </w:pPr>
            <w:r w:rsidRPr="001B1679">
              <w:rPr>
                <w:sz w:val="16"/>
                <w:szCs w:val="16"/>
              </w:rPr>
              <w:t>Approved</w:t>
            </w:r>
          </w:p>
        </w:tc>
      </w:tr>
      <w:tr w:rsidR="00C521B3" w14:paraId="612DAB14"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CCBBA3" w14:textId="77777777" w:rsidR="00C521B3" w:rsidRPr="001B1679" w:rsidRDefault="00C521B3" w:rsidP="00015975">
            <w:pPr>
              <w:pStyle w:val="TAL"/>
              <w:rPr>
                <w:sz w:val="16"/>
                <w:szCs w:val="16"/>
              </w:rPr>
            </w:pPr>
            <w:r w:rsidRPr="001B1679">
              <w:rPr>
                <w:sz w:val="16"/>
                <w:szCs w:val="16"/>
              </w:rPr>
              <w:t>SP-231796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4752E7"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436F7" w14:textId="77777777" w:rsidR="00C521B3" w:rsidRPr="001B1679" w:rsidRDefault="00C521B3" w:rsidP="00015975">
            <w:pPr>
              <w:pStyle w:val="TAL"/>
              <w:rPr>
                <w:sz w:val="16"/>
                <w:szCs w:val="16"/>
              </w:rPr>
            </w:pPr>
            <w:r w:rsidRPr="001B1679">
              <w:rPr>
                <w:sz w:val="16"/>
                <w:szCs w:val="16"/>
              </w:rPr>
              <w:t>New SID: Study on Enhancement of support for Edge Computing in 5G Core network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FD93C6"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1AD7F1"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DAF731" w14:textId="77777777" w:rsidR="00C521B3" w:rsidRPr="001B1679" w:rsidRDefault="00C521B3" w:rsidP="00015975">
            <w:pPr>
              <w:pStyle w:val="TAL"/>
              <w:rPr>
                <w:sz w:val="16"/>
                <w:szCs w:val="16"/>
              </w:rPr>
            </w:pPr>
            <w:r w:rsidRPr="001B1679">
              <w:rPr>
                <w:sz w:val="16"/>
                <w:szCs w:val="16"/>
              </w:rPr>
              <w:t>Revision of SP-231772.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9E6F2" w14:textId="77777777" w:rsidR="00C521B3" w:rsidRPr="001B1679" w:rsidRDefault="00C521B3" w:rsidP="00015975">
            <w:pPr>
              <w:pStyle w:val="TAL"/>
              <w:rPr>
                <w:sz w:val="16"/>
                <w:szCs w:val="16"/>
              </w:rPr>
            </w:pPr>
            <w:r w:rsidRPr="001B1679">
              <w:rPr>
                <w:sz w:val="16"/>
                <w:szCs w:val="16"/>
              </w:rPr>
              <w:t>Approved</w:t>
            </w:r>
          </w:p>
        </w:tc>
      </w:tr>
      <w:tr w:rsidR="00C521B3" w14:paraId="4E838CB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8FDF3" w14:textId="77777777" w:rsidR="00C521B3" w:rsidRPr="001B1679" w:rsidRDefault="00C521B3" w:rsidP="00015975">
            <w:pPr>
              <w:pStyle w:val="TAL"/>
              <w:rPr>
                <w:sz w:val="16"/>
                <w:szCs w:val="16"/>
              </w:rPr>
            </w:pPr>
            <w:r w:rsidRPr="001B1679">
              <w:rPr>
                <w:sz w:val="16"/>
                <w:szCs w:val="16"/>
              </w:rPr>
              <w:t>SP-231797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32B64"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A48C8B" w14:textId="77777777" w:rsidR="00C521B3" w:rsidRPr="001B1679" w:rsidRDefault="00C521B3" w:rsidP="00015975">
            <w:pPr>
              <w:pStyle w:val="TAL"/>
              <w:rPr>
                <w:sz w:val="16"/>
                <w:szCs w:val="16"/>
              </w:rPr>
            </w:pPr>
            <w:r w:rsidRPr="001B1679">
              <w:rPr>
                <w:sz w:val="16"/>
                <w:szCs w:val="16"/>
              </w:rPr>
              <w:t xml:space="preserve">New SID: Study on System aspects of 5G NR </w:t>
            </w:r>
            <w:proofErr w:type="spellStart"/>
            <w:r w:rsidRPr="001B1679">
              <w:rPr>
                <w:sz w:val="16"/>
                <w:szCs w:val="16"/>
              </w:rPr>
              <w:t>Femto</w:t>
            </w:r>
            <w:proofErr w:type="spellEnd"/>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B09BF2"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B588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FDCB3" w14:textId="77777777" w:rsidR="00C521B3" w:rsidRPr="001B1679" w:rsidRDefault="00C521B3" w:rsidP="00015975">
            <w:pPr>
              <w:pStyle w:val="TAL"/>
              <w:rPr>
                <w:sz w:val="16"/>
                <w:szCs w:val="16"/>
              </w:rPr>
            </w:pPr>
            <w:r w:rsidRPr="001B1679">
              <w:rPr>
                <w:sz w:val="16"/>
                <w:szCs w:val="16"/>
              </w:rPr>
              <w:t>Revision of SP-231675.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2BEEF" w14:textId="77777777" w:rsidR="00C521B3" w:rsidRPr="001B1679" w:rsidRDefault="00C521B3" w:rsidP="00015975">
            <w:pPr>
              <w:pStyle w:val="TAL"/>
              <w:rPr>
                <w:sz w:val="16"/>
                <w:szCs w:val="16"/>
              </w:rPr>
            </w:pPr>
            <w:r w:rsidRPr="001B1679">
              <w:rPr>
                <w:sz w:val="16"/>
                <w:szCs w:val="16"/>
              </w:rPr>
              <w:t>Approved</w:t>
            </w:r>
          </w:p>
        </w:tc>
      </w:tr>
      <w:tr w:rsidR="00C521B3" w14:paraId="3ED77062"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97982" w14:textId="77777777" w:rsidR="00C521B3" w:rsidRPr="001B1679" w:rsidRDefault="00C521B3" w:rsidP="00015975">
            <w:pPr>
              <w:pStyle w:val="TAL"/>
              <w:rPr>
                <w:sz w:val="16"/>
                <w:szCs w:val="16"/>
              </w:rPr>
            </w:pPr>
            <w:r w:rsidRPr="001B1679">
              <w:rPr>
                <w:sz w:val="16"/>
                <w:szCs w:val="16"/>
              </w:rPr>
              <w:t>SP-231798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738D6"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CC1D98" w14:textId="77777777" w:rsidR="00C521B3" w:rsidRPr="001B1679" w:rsidRDefault="00C521B3" w:rsidP="00015975">
            <w:pPr>
              <w:pStyle w:val="TAL"/>
              <w:rPr>
                <w:sz w:val="16"/>
                <w:szCs w:val="16"/>
              </w:rPr>
            </w:pPr>
            <w:r w:rsidRPr="001B1679">
              <w:rPr>
                <w:sz w:val="16"/>
                <w:szCs w:val="16"/>
              </w:rPr>
              <w:t>New SID on System Enhancement for Proximity-based Services in 5GS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981E5F" w14:textId="77777777" w:rsidR="00C521B3" w:rsidRPr="001B1679" w:rsidRDefault="00C521B3" w:rsidP="00015975">
            <w:pPr>
              <w:pStyle w:val="TAL"/>
              <w:rPr>
                <w:sz w:val="16"/>
                <w:szCs w:val="16"/>
              </w:rPr>
            </w:pPr>
            <w:r w:rsidRPr="001B1679">
              <w:rPr>
                <w:sz w:val="16"/>
                <w:szCs w:val="16"/>
              </w:rPr>
              <w:t>MediaTek Inc.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D1E7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31EB5" w14:textId="77777777" w:rsidR="00C521B3" w:rsidRPr="001B1679" w:rsidRDefault="00C521B3" w:rsidP="00015975">
            <w:pPr>
              <w:pStyle w:val="TAL"/>
              <w:rPr>
                <w:sz w:val="16"/>
                <w:szCs w:val="16"/>
              </w:rPr>
            </w:pPr>
            <w:r w:rsidRPr="001B1679">
              <w:rPr>
                <w:sz w:val="16"/>
                <w:szCs w:val="16"/>
              </w:rPr>
              <w:t>Revision of SP-231751.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DDE643" w14:textId="77777777" w:rsidR="00C521B3" w:rsidRPr="001B1679" w:rsidRDefault="00C521B3" w:rsidP="00015975">
            <w:pPr>
              <w:pStyle w:val="TAL"/>
              <w:rPr>
                <w:sz w:val="16"/>
                <w:szCs w:val="16"/>
              </w:rPr>
            </w:pPr>
            <w:r w:rsidRPr="001B1679">
              <w:rPr>
                <w:sz w:val="16"/>
                <w:szCs w:val="16"/>
              </w:rPr>
              <w:t>Approved</w:t>
            </w:r>
          </w:p>
        </w:tc>
      </w:tr>
      <w:tr w:rsidR="00C521B3" w14:paraId="3728D83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F237C" w14:textId="77777777" w:rsidR="00C521B3" w:rsidRPr="001B1679" w:rsidRDefault="00C521B3" w:rsidP="00015975">
            <w:pPr>
              <w:pStyle w:val="TAL"/>
              <w:rPr>
                <w:sz w:val="16"/>
                <w:szCs w:val="16"/>
              </w:rPr>
            </w:pPr>
            <w:r w:rsidRPr="001B1679">
              <w:rPr>
                <w:sz w:val="16"/>
                <w:szCs w:val="16"/>
              </w:rPr>
              <w:t>SP-231799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13B9D"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8E1A2" w14:textId="77777777" w:rsidR="00C521B3" w:rsidRPr="001B1679" w:rsidRDefault="00C521B3" w:rsidP="00015975">
            <w:pPr>
              <w:pStyle w:val="TAL"/>
              <w:rPr>
                <w:sz w:val="16"/>
                <w:szCs w:val="16"/>
              </w:rPr>
            </w:pPr>
            <w:r w:rsidRPr="001B1679">
              <w:rPr>
                <w:sz w:val="16"/>
                <w:szCs w:val="16"/>
              </w:rPr>
              <w:t>New SID on Architecture Enhancements for Vehicle Mounted Relays (VMR)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4D766" w14:textId="77777777" w:rsidR="00C521B3" w:rsidRPr="001B1679" w:rsidRDefault="00C521B3" w:rsidP="00015975">
            <w:pPr>
              <w:pStyle w:val="TAL"/>
              <w:rPr>
                <w:sz w:val="16"/>
                <w:szCs w:val="16"/>
              </w:rPr>
            </w:pPr>
            <w:r w:rsidRPr="001B1679">
              <w:rPr>
                <w:sz w:val="16"/>
                <w:szCs w:val="16"/>
              </w:rPr>
              <w:t>Vivo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82BD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968B08" w14:textId="77777777" w:rsidR="00C521B3" w:rsidRPr="001B1679" w:rsidRDefault="00C521B3" w:rsidP="00015975">
            <w:pPr>
              <w:pStyle w:val="TAL"/>
              <w:rPr>
                <w:sz w:val="16"/>
                <w:szCs w:val="16"/>
              </w:rPr>
            </w:pPr>
            <w:r w:rsidRPr="001B1679">
              <w:rPr>
                <w:sz w:val="16"/>
                <w:szCs w:val="16"/>
              </w:rPr>
              <w:t>Revision of SP-231770.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08706" w14:textId="77777777" w:rsidR="00C521B3" w:rsidRPr="001B1679" w:rsidRDefault="00C521B3" w:rsidP="00015975">
            <w:pPr>
              <w:pStyle w:val="TAL"/>
              <w:rPr>
                <w:sz w:val="16"/>
                <w:szCs w:val="16"/>
              </w:rPr>
            </w:pPr>
            <w:r w:rsidRPr="001B1679">
              <w:rPr>
                <w:sz w:val="16"/>
                <w:szCs w:val="16"/>
              </w:rPr>
              <w:t>Approved</w:t>
            </w:r>
          </w:p>
        </w:tc>
      </w:tr>
      <w:tr w:rsidR="00C521B3" w14:paraId="56295AA3"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B39BA" w14:textId="77777777" w:rsidR="00C521B3" w:rsidRPr="001B1679" w:rsidRDefault="00C521B3" w:rsidP="00015975">
            <w:pPr>
              <w:pStyle w:val="TAL"/>
              <w:rPr>
                <w:sz w:val="16"/>
                <w:szCs w:val="16"/>
              </w:rPr>
            </w:pPr>
            <w:r w:rsidRPr="001B1679">
              <w:rPr>
                <w:sz w:val="16"/>
                <w:szCs w:val="16"/>
              </w:rPr>
              <w:t>SP-231800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2718F"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B3E63" w14:textId="77777777" w:rsidR="00C521B3" w:rsidRPr="001B1679" w:rsidRDefault="00C521B3" w:rsidP="00015975">
            <w:pPr>
              <w:pStyle w:val="TAL"/>
              <w:rPr>
                <w:sz w:val="16"/>
                <w:szCs w:val="16"/>
              </w:rPr>
            </w:pPr>
            <w:r w:rsidRPr="001B1679">
              <w:rPr>
                <w:sz w:val="16"/>
                <w:szCs w:val="16"/>
              </w:rPr>
              <w:t>New SID on Core Network Enhanced Support for Artificial Intelligence (AI)/Machine Learning (ML)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0521B8" w14:textId="77777777" w:rsidR="00C521B3" w:rsidRPr="001B1679" w:rsidRDefault="00C521B3" w:rsidP="00015975">
            <w:pPr>
              <w:pStyle w:val="TAL"/>
              <w:rPr>
                <w:sz w:val="16"/>
                <w:szCs w:val="16"/>
              </w:rPr>
            </w:pPr>
            <w:r w:rsidRPr="001B1679">
              <w:rPr>
                <w:sz w:val="16"/>
                <w:szCs w:val="16"/>
              </w:rPr>
              <w:t>Qualcomm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EB942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00711" w14:textId="77777777" w:rsidR="00C521B3" w:rsidRPr="001B1679" w:rsidRDefault="00C521B3" w:rsidP="00015975">
            <w:pPr>
              <w:pStyle w:val="TAL"/>
              <w:rPr>
                <w:sz w:val="16"/>
                <w:szCs w:val="16"/>
              </w:rPr>
            </w:pPr>
            <w:r w:rsidRPr="001B1679">
              <w:rPr>
                <w:sz w:val="16"/>
                <w:szCs w:val="16"/>
              </w:rPr>
              <w:t>Revision of SP-231753.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C0219" w14:textId="77777777" w:rsidR="00C521B3" w:rsidRPr="001B1679" w:rsidRDefault="00C521B3" w:rsidP="00015975">
            <w:pPr>
              <w:pStyle w:val="TAL"/>
              <w:rPr>
                <w:sz w:val="16"/>
                <w:szCs w:val="16"/>
              </w:rPr>
            </w:pPr>
            <w:r w:rsidRPr="001B1679">
              <w:rPr>
                <w:sz w:val="16"/>
                <w:szCs w:val="16"/>
              </w:rPr>
              <w:t>Approved</w:t>
            </w:r>
          </w:p>
        </w:tc>
      </w:tr>
      <w:tr w:rsidR="00C521B3" w14:paraId="316B800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70C17" w14:textId="77777777" w:rsidR="00C521B3" w:rsidRPr="001B1679" w:rsidRDefault="00C521B3" w:rsidP="00015975">
            <w:pPr>
              <w:pStyle w:val="TAL"/>
              <w:rPr>
                <w:sz w:val="16"/>
                <w:szCs w:val="16"/>
              </w:rPr>
            </w:pPr>
            <w:r w:rsidRPr="001B1679">
              <w:rPr>
                <w:sz w:val="16"/>
                <w:szCs w:val="16"/>
              </w:rPr>
              <w:t>SP-231801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77EE8"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7F19" w14:textId="77777777" w:rsidR="00C521B3" w:rsidRPr="001B1679" w:rsidRDefault="00C521B3" w:rsidP="00015975">
            <w:pPr>
              <w:pStyle w:val="TAL"/>
              <w:rPr>
                <w:sz w:val="16"/>
                <w:szCs w:val="16"/>
              </w:rPr>
            </w:pPr>
            <w:r w:rsidRPr="001B1679">
              <w:rPr>
                <w:sz w:val="16"/>
                <w:szCs w:val="16"/>
              </w:rPr>
              <w:t>New SID on Phase 3 for UAS, UAV and UAM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49C61" w14:textId="77777777" w:rsidR="00C521B3" w:rsidRPr="001B1679" w:rsidRDefault="00C521B3" w:rsidP="00015975">
            <w:pPr>
              <w:pStyle w:val="TAL"/>
              <w:rPr>
                <w:sz w:val="16"/>
                <w:szCs w:val="16"/>
              </w:rPr>
            </w:pPr>
            <w:r w:rsidRPr="001B1679">
              <w:rPr>
                <w:sz w:val="16"/>
                <w:szCs w:val="16"/>
              </w:rPr>
              <w:t>LG Electronics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FF4D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313133" w14:textId="77777777" w:rsidR="00C521B3" w:rsidRPr="001B1679" w:rsidRDefault="00C521B3" w:rsidP="00015975">
            <w:pPr>
              <w:pStyle w:val="TAL"/>
              <w:rPr>
                <w:sz w:val="16"/>
                <w:szCs w:val="16"/>
              </w:rPr>
            </w:pPr>
            <w:r w:rsidRPr="001B1679">
              <w:rPr>
                <w:sz w:val="16"/>
                <w:szCs w:val="16"/>
              </w:rPr>
              <w:t>Revision of SP-231773.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3961D9" w14:textId="77777777" w:rsidR="00C521B3" w:rsidRPr="001B1679" w:rsidRDefault="00C521B3" w:rsidP="00015975">
            <w:pPr>
              <w:pStyle w:val="TAL"/>
              <w:rPr>
                <w:sz w:val="16"/>
                <w:szCs w:val="16"/>
              </w:rPr>
            </w:pPr>
            <w:r w:rsidRPr="001B1679">
              <w:rPr>
                <w:sz w:val="16"/>
                <w:szCs w:val="16"/>
              </w:rPr>
              <w:t>Approved</w:t>
            </w:r>
          </w:p>
        </w:tc>
      </w:tr>
      <w:tr w:rsidR="00C521B3" w14:paraId="298E30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B36E2" w14:textId="77777777" w:rsidR="00C521B3" w:rsidRPr="001B1679" w:rsidRDefault="00C521B3" w:rsidP="00015975">
            <w:pPr>
              <w:pStyle w:val="TAL"/>
              <w:rPr>
                <w:sz w:val="16"/>
                <w:szCs w:val="16"/>
              </w:rPr>
            </w:pPr>
            <w:r w:rsidRPr="001B1679">
              <w:rPr>
                <w:sz w:val="16"/>
                <w:szCs w:val="16"/>
              </w:rPr>
              <w:t>SP-231802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152145"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A0B23" w14:textId="77777777" w:rsidR="00C521B3" w:rsidRPr="001B1679" w:rsidRDefault="00C521B3" w:rsidP="00015975">
            <w:pPr>
              <w:pStyle w:val="TAL"/>
              <w:rPr>
                <w:sz w:val="16"/>
                <w:szCs w:val="16"/>
              </w:rPr>
            </w:pPr>
            <w:r w:rsidRPr="001B1679">
              <w:rPr>
                <w:sz w:val="16"/>
                <w:szCs w:val="16"/>
              </w:rPr>
              <w:t>New SID on Multi-Access (</w:t>
            </w:r>
            <w:proofErr w:type="spellStart"/>
            <w:r w:rsidRPr="001B1679">
              <w:rPr>
                <w:sz w:val="16"/>
                <w:szCs w:val="16"/>
              </w:rPr>
              <w:t>DualSteer</w:t>
            </w:r>
            <w:proofErr w:type="spellEnd"/>
            <w:r w:rsidRPr="001B1679">
              <w:rPr>
                <w:sz w:val="16"/>
                <w:szCs w:val="16"/>
              </w:rPr>
              <w:t xml:space="preserve"> and ATSSS_Ph4)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7A2AF6" w14:textId="77777777" w:rsidR="00C521B3" w:rsidRPr="001B1679" w:rsidRDefault="00C521B3" w:rsidP="00015975">
            <w:pPr>
              <w:pStyle w:val="TAL"/>
              <w:rPr>
                <w:sz w:val="16"/>
                <w:szCs w:val="16"/>
              </w:rPr>
            </w:pPr>
            <w:r w:rsidRPr="001B1679">
              <w:rPr>
                <w:sz w:val="16"/>
                <w:szCs w:val="16"/>
              </w:rPr>
              <w:t>Apple (Moderator for Multi-Access)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CEF2EA"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49C2C9" w14:textId="77777777" w:rsidR="00C521B3" w:rsidRPr="001B1679" w:rsidRDefault="00C521B3" w:rsidP="00015975">
            <w:pPr>
              <w:pStyle w:val="TAL"/>
              <w:rPr>
                <w:sz w:val="16"/>
                <w:szCs w:val="16"/>
              </w:rPr>
            </w:pPr>
            <w:r w:rsidRPr="001B1679">
              <w:rPr>
                <w:sz w:val="16"/>
                <w:szCs w:val="16"/>
              </w:rPr>
              <w:t>Revision of SP-231775.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299AC" w14:textId="77777777" w:rsidR="00C521B3" w:rsidRPr="001B1679" w:rsidRDefault="00C521B3" w:rsidP="00015975">
            <w:pPr>
              <w:pStyle w:val="TAL"/>
              <w:rPr>
                <w:sz w:val="16"/>
                <w:szCs w:val="16"/>
              </w:rPr>
            </w:pPr>
            <w:r w:rsidRPr="001B1679">
              <w:rPr>
                <w:sz w:val="16"/>
                <w:szCs w:val="16"/>
              </w:rPr>
              <w:t>Approved</w:t>
            </w:r>
          </w:p>
        </w:tc>
      </w:tr>
      <w:tr w:rsidR="00C521B3" w14:paraId="3DD3AE2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E4AD8" w14:textId="77777777" w:rsidR="00C521B3" w:rsidRPr="001B1679" w:rsidRDefault="00C521B3" w:rsidP="00015975">
            <w:pPr>
              <w:pStyle w:val="TAL"/>
              <w:rPr>
                <w:sz w:val="16"/>
                <w:szCs w:val="16"/>
              </w:rPr>
            </w:pPr>
            <w:r w:rsidRPr="001B1679">
              <w:rPr>
                <w:sz w:val="16"/>
                <w:szCs w:val="16"/>
              </w:rPr>
              <w:t>SP-231803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BA0CD3"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AB1A6" w14:textId="77777777" w:rsidR="00C521B3" w:rsidRPr="001B1679" w:rsidRDefault="00C521B3" w:rsidP="00015975">
            <w:pPr>
              <w:pStyle w:val="TAL"/>
              <w:rPr>
                <w:sz w:val="16"/>
                <w:szCs w:val="16"/>
              </w:rPr>
            </w:pPr>
            <w:r w:rsidRPr="001B1679">
              <w:rPr>
                <w:sz w:val="16"/>
                <w:szCs w:val="16"/>
              </w:rPr>
              <w:t>New SID: Study on Architecture support of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E1395" w14:textId="77777777" w:rsidR="00C521B3" w:rsidRPr="001B1679" w:rsidRDefault="00C521B3" w:rsidP="00015975">
            <w:pPr>
              <w:pStyle w:val="TAL"/>
              <w:rPr>
                <w:sz w:val="16"/>
                <w:szCs w:val="16"/>
              </w:rPr>
            </w:pPr>
            <w:r w:rsidRPr="001B1679">
              <w:rPr>
                <w:sz w:val="16"/>
                <w:szCs w:val="16"/>
              </w:rPr>
              <w:t>OPPO (Moderator of Ambient IoT)</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212A6"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223C6" w14:textId="77777777" w:rsidR="00C521B3" w:rsidRPr="001B1679" w:rsidRDefault="00C521B3" w:rsidP="00015975">
            <w:pPr>
              <w:pStyle w:val="TAL"/>
              <w:rPr>
                <w:sz w:val="16"/>
                <w:szCs w:val="16"/>
              </w:rPr>
            </w:pPr>
            <w:r w:rsidRPr="001B1679">
              <w:rPr>
                <w:sz w:val="16"/>
                <w:szCs w:val="16"/>
              </w:rPr>
              <w:t>Revision of SP-231774.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348FB" w14:textId="77777777" w:rsidR="00C521B3" w:rsidRPr="001B1679" w:rsidRDefault="00C521B3" w:rsidP="00015975">
            <w:pPr>
              <w:pStyle w:val="TAL"/>
              <w:rPr>
                <w:sz w:val="16"/>
                <w:szCs w:val="16"/>
              </w:rPr>
            </w:pPr>
            <w:r w:rsidRPr="001B1679">
              <w:rPr>
                <w:sz w:val="16"/>
                <w:szCs w:val="16"/>
              </w:rPr>
              <w:t>Approved</w:t>
            </w:r>
          </w:p>
        </w:tc>
      </w:tr>
      <w:tr w:rsidR="00C521B3" w14:paraId="5408412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CD20CD" w14:textId="77777777" w:rsidR="00C521B3" w:rsidRPr="001B1679" w:rsidRDefault="00C521B3" w:rsidP="00015975">
            <w:pPr>
              <w:pStyle w:val="TAL"/>
              <w:rPr>
                <w:sz w:val="16"/>
                <w:szCs w:val="16"/>
              </w:rPr>
            </w:pPr>
            <w:r w:rsidRPr="001B1679">
              <w:rPr>
                <w:sz w:val="16"/>
                <w:szCs w:val="16"/>
              </w:rPr>
              <w:t>SP-231804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70445E"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BB991" w14:textId="77777777" w:rsidR="00C521B3" w:rsidRPr="001B1679" w:rsidRDefault="00C521B3" w:rsidP="00015975">
            <w:pPr>
              <w:pStyle w:val="TAL"/>
              <w:rPr>
                <w:sz w:val="16"/>
                <w:szCs w:val="16"/>
              </w:rPr>
            </w:pPr>
            <w:r w:rsidRPr="001B1679">
              <w:rPr>
                <w:sz w:val="16"/>
                <w:szCs w:val="16"/>
              </w:rPr>
              <w:t>New Study on User Identities and Authentication Architecture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0ACD55" w14:textId="77777777" w:rsidR="00C521B3" w:rsidRPr="001B1679" w:rsidRDefault="00C521B3" w:rsidP="00015975">
            <w:pPr>
              <w:pStyle w:val="TAL"/>
              <w:rPr>
                <w:sz w:val="16"/>
                <w:szCs w:val="16"/>
              </w:rPr>
            </w:pPr>
            <w:proofErr w:type="spellStart"/>
            <w:r w:rsidRPr="001B1679">
              <w:rPr>
                <w:sz w:val="16"/>
                <w:szCs w:val="16"/>
              </w:rPr>
              <w:t>InterDigital</w:t>
            </w:r>
            <w:proofErr w:type="spellEnd"/>
            <w:r w:rsidRPr="001B1679">
              <w:rPr>
                <w:sz w:val="16"/>
                <w:szCs w:val="16"/>
              </w:rPr>
              <w:t xml:space="preserve"> (Moderator)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43807"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65203" w14:textId="77777777" w:rsidR="00C521B3" w:rsidRPr="001B1679" w:rsidRDefault="00C521B3" w:rsidP="00015975">
            <w:pPr>
              <w:pStyle w:val="TAL"/>
              <w:rPr>
                <w:sz w:val="16"/>
                <w:szCs w:val="16"/>
              </w:rPr>
            </w:pPr>
            <w:r w:rsidRPr="001B1679">
              <w:rPr>
                <w:sz w:val="16"/>
                <w:szCs w:val="16"/>
              </w:rPr>
              <w:t>Revision of SP-231771.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52563" w14:textId="77777777" w:rsidR="00C521B3" w:rsidRPr="001B1679" w:rsidRDefault="00C521B3" w:rsidP="00015975">
            <w:pPr>
              <w:pStyle w:val="TAL"/>
              <w:rPr>
                <w:sz w:val="16"/>
                <w:szCs w:val="16"/>
              </w:rPr>
            </w:pPr>
            <w:r w:rsidRPr="001B1679">
              <w:rPr>
                <w:sz w:val="16"/>
                <w:szCs w:val="16"/>
              </w:rPr>
              <w:t>Approved</w:t>
            </w:r>
          </w:p>
        </w:tc>
      </w:tr>
      <w:tr w:rsidR="00C521B3" w14:paraId="1B5EE5D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918A3" w14:textId="77777777" w:rsidR="00C521B3" w:rsidRPr="001B1679" w:rsidRDefault="00C521B3" w:rsidP="00015975">
            <w:pPr>
              <w:pStyle w:val="TAL"/>
              <w:rPr>
                <w:sz w:val="16"/>
                <w:szCs w:val="16"/>
              </w:rPr>
            </w:pPr>
            <w:r w:rsidRPr="001B1679">
              <w:rPr>
                <w:sz w:val="16"/>
                <w:szCs w:val="16"/>
              </w:rPr>
              <w:t>SP-231806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31561" w14:textId="77777777" w:rsidR="00C521B3" w:rsidRPr="001B1679" w:rsidRDefault="00C521B3" w:rsidP="00015975">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82739" w14:textId="77777777" w:rsidR="00C521B3" w:rsidRPr="001B1679" w:rsidRDefault="00C521B3" w:rsidP="00015975">
            <w:pPr>
              <w:pStyle w:val="TAL"/>
              <w:rPr>
                <w:sz w:val="16"/>
                <w:szCs w:val="16"/>
              </w:rPr>
            </w:pPr>
            <w:r w:rsidRPr="001B1679">
              <w:rPr>
                <w:sz w:val="16"/>
                <w:szCs w:val="16"/>
              </w:rPr>
              <w:t>New SID on application enablement for Localized Mobile Metaverse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55684A" w14:textId="77777777" w:rsidR="00C521B3" w:rsidRPr="001B1679" w:rsidRDefault="00C521B3" w:rsidP="00015975">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E834C" w14:textId="77777777" w:rsidR="00C521B3" w:rsidRPr="001B1679" w:rsidRDefault="00C521B3" w:rsidP="00015975">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4FDF17" w14:textId="77777777" w:rsidR="00C521B3" w:rsidRPr="001B1679" w:rsidRDefault="00C521B3" w:rsidP="00015975">
            <w:pPr>
              <w:pStyle w:val="TAL"/>
              <w:rPr>
                <w:sz w:val="16"/>
                <w:szCs w:val="16"/>
              </w:rPr>
            </w:pPr>
            <w:r w:rsidRPr="001B1679">
              <w:rPr>
                <w:sz w:val="16"/>
                <w:szCs w:val="16"/>
              </w:rPr>
              <w:t>Revision of SP-231740.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E4D78" w14:textId="77777777" w:rsidR="00C521B3" w:rsidRPr="001B1679" w:rsidRDefault="00C521B3" w:rsidP="00015975">
            <w:pPr>
              <w:pStyle w:val="TAL"/>
              <w:rPr>
                <w:sz w:val="16"/>
                <w:szCs w:val="16"/>
              </w:rPr>
            </w:pPr>
            <w:r w:rsidRPr="001B1679">
              <w:rPr>
                <w:sz w:val="16"/>
                <w:szCs w:val="16"/>
              </w:rPr>
              <w:t>Approved</w:t>
            </w:r>
          </w:p>
        </w:tc>
      </w:tr>
    </w:tbl>
    <w:p w14:paraId="22A321A6" w14:textId="77777777" w:rsidR="00C521B3" w:rsidRDefault="00C521B3" w:rsidP="00C521B3">
      <w:r>
        <w:t>52 Entries</w:t>
      </w:r>
    </w:p>
    <w:p w14:paraId="674EA2E9" w14:textId="77777777" w:rsidR="00C521B3" w:rsidRDefault="00C521B3" w:rsidP="00C521B3"/>
    <w:p w14:paraId="4ECCBB08" w14:textId="77777777" w:rsidR="00C521B3" w:rsidRDefault="00C521B3" w:rsidP="00C521B3">
      <w:pPr>
        <w:pStyle w:val="Heading1"/>
      </w:pPr>
      <w:bookmarkStart w:id="156" w:name="_Toc153785340"/>
      <w:r>
        <w:t>F.2</w:t>
      </w:r>
      <w:r>
        <w:tab/>
        <w:t>List of Approved WI Exception Sheets</w:t>
      </w:r>
      <w:bookmarkEnd w:id="156"/>
    </w:p>
    <w:p w14:paraId="1F2FFB73" w14:textId="77777777" w:rsidR="00C521B3" w:rsidRDefault="00C521B3" w:rsidP="00C521B3">
      <w:r>
        <w:t>No entries found.</w:t>
      </w:r>
    </w:p>
    <w:p w14:paraId="0ECE2094" w14:textId="77777777" w:rsidR="00C521B3" w:rsidRDefault="00C521B3" w:rsidP="00C521B3"/>
    <w:p w14:paraId="14C49147" w14:textId="77777777" w:rsidR="00C521B3" w:rsidRDefault="00C521B3" w:rsidP="00C521B3">
      <w:pPr>
        <w:pStyle w:val="Heading1"/>
      </w:pPr>
      <w:bookmarkStart w:id="157" w:name="_Toc153785341"/>
      <w:r>
        <w:t>F.3</w:t>
      </w:r>
      <w:r>
        <w:tab/>
        <w:t>List of Updated WIDs / SIDs</w:t>
      </w:r>
      <w:bookmarkEnd w:id="157"/>
    </w:p>
    <w:p w14:paraId="54061D85" w14:textId="77777777" w:rsidR="00C521B3" w:rsidRDefault="00C521B3" w:rsidP="00C521B3">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C521B3" w14:paraId="4CC87D6D" w14:textId="77777777" w:rsidTr="00015975">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A75129" w14:textId="77777777" w:rsidR="00C521B3" w:rsidRDefault="00C521B3" w:rsidP="00015975">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13D33" w14:textId="77777777" w:rsidR="00C521B3" w:rsidRDefault="00C521B3" w:rsidP="00015975">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F5CD48" w14:textId="77777777" w:rsidR="00C521B3" w:rsidRDefault="00C521B3" w:rsidP="00015975">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D11176" w14:textId="77777777" w:rsidR="00C521B3" w:rsidRDefault="00C521B3" w:rsidP="00015975">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978839" w14:textId="77777777" w:rsidR="00C521B3" w:rsidRDefault="00C521B3" w:rsidP="00015975">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51E0ED" w14:textId="77777777" w:rsidR="00C521B3" w:rsidRDefault="00C521B3" w:rsidP="00015975">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2EDC5C" w14:textId="77777777" w:rsidR="00C521B3" w:rsidRDefault="00C521B3" w:rsidP="00015975">
            <w:pPr>
              <w:pStyle w:val="TAH"/>
            </w:pPr>
            <w:r w:rsidRPr="00BB3F37">
              <w:t>Status</w:t>
            </w:r>
          </w:p>
        </w:tc>
      </w:tr>
      <w:tr w:rsidR="00C521B3" w14:paraId="35FAC1AE"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0ADCB" w14:textId="77777777" w:rsidR="00C521B3" w:rsidRPr="001B1679" w:rsidRDefault="00C521B3" w:rsidP="00015975">
            <w:pPr>
              <w:pStyle w:val="TAL"/>
              <w:rPr>
                <w:sz w:val="16"/>
                <w:szCs w:val="16"/>
              </w:rPr>
            </w:pPr>
            <w:r w:rsidRPr="001B1679">
              <w:rPr>
                <w:sz w:val="16"/>
                <w:szCs w:val="16"/>
              </w:rPr>
              <w:t>SP-231278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80D8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ACFA7" w14:textId="77777777" w:rsidR="00C521B3" w:rsidRPr="001B1679" w:rsidRDefault="00C521B3" w:rsidP="00015975">
            <w:pPr>
              <w:pStyle w:val="TAL"/>
              <w:rPr>
                <w:sz w:val="16"/>
                <w:szCs w:val="16"/>
              </w:rPr>
            </w:pPr>
            <w:r w:rsidRPr="001B1679">
              <w:rPr>
                <w:sz w:val="16"/>
                <w:szCs w:val="16"/>
              </w:rPr>
              <w:t>Revised WID: System Support for AI/ML-based Services (AIMLsys)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CFF94" w14:textId="77777777" w:rsidR="00C521B3" w:rsidRPr="001B1679" w:rsidRDefault="00C521B3" w:rsidP="00015975">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5964C" w14:textId="77777777" w:rsidR="00C521B3" w:rsidRPr="001B1679" w:rsidRDefault="00C521B3" w:rsidP="00015975">
            <w:pPr>
              <w:pStyle w:val="TAL"/>
              <w:rPr>
                <w:sz w:val="16"/>
                <w:szCs w:val="16"/>
              </w:rPr>
            </w:pPr>
            <w:r w:rsidRPr="001B1679">
              <w:rPr>
                <w:sz w:val="16"/>
                <w:szCs w:val="16"/>
              </w:rPr>
              <w:t>AIMLsys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3D108"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6D735" w14:textId="77777777" w:rsidR="00C521B3" w:rsidRPr="001B1679" w:rsidRDefault="00C521B3" w:rsidP="00015975">
            <w:pPr>
              <w:pStyle w:val="TAL"/>
              <w:rPr>
                <w:sz w:val="16"/>
                <w:szCs w:val="16"/>
              </w:rPr>
            </w:pPr>
            <w:r w:rsidRPr="001B1679">
              <w:rPr>
                <w:sz w:val="16"/>
                <w:szCs w:val="16"/>
              </w:rPr>
              <w:t>Approved</w:t>
            </w:r>
          </w:p>
        </w:tc>
      </w:tr>
      <w:tr w:rsidR="00C521B3" w14:paraId="015BBAA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E4F73E" w14:textId="77777777" w:rsidR="00C521B3" w:rsidRPr="001B1679" w:rsidRDefault="00C521B3" w:rsidP="00015975">
            <w:pPr>
              <w:pStyle w:val="TAL"/>
              <w:rPr>
                <w:sz w:val="16"/>
                <w:szCs w:val="16"/>
              </w:rPr>
            </w:pPr>
            <w:r w:rsidRPr="001B1679">
              <w:rPr>
                <w:sz w:val="16"/>
                <w:szCs w:val="16"/>
              </w:rPr>
              <w:t>SP-231291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DE6DB"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BE3799" w14:textId="77777777" w:rsidR="00C521B3" w:rsidRPr="001B1679" w:rsidRDefault="00C521B3" w:rsidP="00015975">
            <w:pPr>
              <w:pStyle w:val="TAL"/>
              <w:rPr>
                <w:sz w:val="16"/>
                <w:szCs w:val="16"/>
              </w:rPr>
            </w:pPr>
            <w:r w:rsidRPr="001B1679">
              <w:rPr>
                <w:sz w:val="16"/>
                <w:szCs w:val="16"/>
              </w:rPr>
              <w:t>Revised WID on Immersive Audio for Split Rendering Scenarios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7D2D5" w14:textId="77777777" w:rsidR="00C521B3" w:rsidRPr="001B1679" w:rsidRDefault="00C521B3" w:rsidP="00015975">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0FFE96" w14:textId="77777777" w:rsidR="00C521B3" w:rsidRPr="001B1679" w:rsidRDefault="00C521B3" w:rsidP="00015975">
            <w:pPr>
              <w:pStyle w:val="TAL"/>
              <w:rPr>
                <w:sz w:val="16"/>
                <w:szCs w:val="16"/>
              </w:rPr>
            </w:pPr>
            <w:proofErr w:type="spellStart"/>
            <w:r w:rsidRPr="001B1679">
              <w:rPr>
                <w:sz w:val="16"/>
                <w:szCs w:val="16"/>
              </w:rPr>
              <w:t>IVAS_Codec</w:t>
            </w:r>
            <w:proofErr w:type="spellEnd"/>
            <w:r w:rsidRPr="001B1679">
              <w:rPr>
                <w:sz w:val="16"/>
                <w:szCs w:val="16"/>
              </w:rPr>
              <w:t xml:space="preserve">, ATIAS, FS_5GSTAR, </w:t>
            </w:r>
            <w:proofErr w:type="spellStart"/>
            <w:r w:rsidRPr="001B1679">
              <w:rPr>
                <w:sz w:val="16"/>
                <w:szCs w:val="16"/>
              </w:rPr>
              <w:t>FS_SmarTAR</w:t>
            </w:r>
            <w:proofErr w:type="spellEnd"/>
            <w:r w:rsidRPr="001B1679">
              <w:rPr>
                <w:sz w:val="16"/>
                <w:szCs w:val="16"/>
              </w:rPr>
              <w:t>, MeCAR, SR_MSE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85B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65041E" w14:textId="77777777" w:rsidR="00C521B3" w:rsidRPr="001B1679" w:rsidRDefault="00C521B3" w:rsidP="00015975">
            <w:pPr>
              <w:pStyle w:val="TAL"/>
              <w:rPr>
                <w:sz w:val="16"/>
                <w:szCs w:val="16"/>
              </w:rPr>
            </w:pPr>
            <w:r w:rsidRPr="001B1679">
              <w:rPr>
                <w:sz w:val="16"/>
                <w:szCs w:val="16"/>
              </w:rPr>
              <w:t>Approved</w:t>
            </w:r>
          </w:p>
        </w:tc>
      </w:tr>
      <w:tr w:rsidR="00C521B3" w14:paraId="23E786A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157F80" w14:textId="77777777" w:rsidR="00C521B3" w:rsidRPr="001B1679" w:rsidRDefault="00C521B3" w:rsidP="00015975">
            <w:pPr>
              <w:pStyle w:val="TAL"/>
              <w:rPr>
                <w:sz w:val="16"/>
                <w:szCs w:val="16"/>
              </w:rPr>
            </w:pPr>
            <w:r w:rsidRPr="001B1679">
              <w:rPr>
                <w:sz w:val="16"/>
                <w:szCs w:val="16"/>
              </w:rPr>
              <w:t>SP-231391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9269E"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B6DE4" w14:textId="77777777" w:rsidR="00C521B3" w:rsidRPr="001B1679" w:rsidRDefault="00C521B3" w:rsidP="00015975">
            <w:pPr>
              <w:pStyle w:val="TAL"/>
              <w:rPr>
                <w:sz w:val="16"/>
                <w:szCs w:val="16"/>
              </w:rPr>
            </w:pPr>
            <w:r w:rsidRPr="001B1679">
              <w:rPr>
                <w:sz w:val="16"/>
                <w:szCs w:val="16"/>
              </w:rPr>
              <w:t>Revised SID for Rel-19 Energy Efficiency and Energy Saving.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138C49" w14:textId="77777777" w:rsidR="00C521B3" w:rsidRPr="001B1679" w:rsidRDefault="00C521B3" w:rsidP="00015975">
            <w:pPr>
              <w:pStyle w:val="TAL"/>
              <w:rPr>
                <w:sz w:val="16"/>
                <w:szCs w:val="16"/>
              </w:rPr>
            </w:pPr>
            <w:r w:rsidRPr="001B1679">
              <w:rPr>
                <w:sz w:val="16"/>
                <w:szCs w:val="16"/>
              </w:rPr>
              <w:t>Samsung, Lenovo (Rapporteurs)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F998CB" w14:textId="77777777" w:rsidR="00C521B3" w:rsidRPr="001B1679" w:rsidRDefault="00C521B3" w:rsidP="00015975">
            <w:pPr>
              <w:pStyle w:val="TAL"/>
              <w:rPr>
                <w:sz w:val="16"/>
                <w:szCs w:val="16"/>
              </w:rPr>
            </w:pPr>
            <w:proofErr w:type="spellStart"/>
            <w:r w:rsidRPr="001B1679">
              <w:rPr>
                <w:sz w:val="16"/>
                <w:szCs w:val="16"/>
              </w:rPr>
              <w:t>FS_EnergySys</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67A080" w14:textId="77777777" w:rsidR="00C521B3" w:rsidRPr="001B1679" w:rsidRDefault="00C521B3" w:rsidP="00015975">
            <w:pPr>
              <w:pStyle w:val="TAL"/>
              <w:rPr>
                <w:sz w:val="16"/>
                <w:szCs w:val="16"/>
              </w:rPr>
            </w:pPr>
            <w:r w:rsidRPr="001B1679">
              <w:rPr>
                <w:sz w:val="16"/>
                <w:szCs w:val="16"/>
              </w:rPr>
              <w:t>Revision of SP-231192 from TSG SA#101.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8538F9" w14:textId="77777777" w:rsidR="00C521B3" w:rsidRPr="001B1679" w:rsidRDefault="00C521B3" w:rsidP="00015975">
            <w:pPr>
              <w:pStyle w:val="TAL"/>
              <w:rPr>
                <w:sz w:val="16"/>
                <w:szCs w:val="16"/>
              </w:rPr>
            </w:pPr>
            <w:r w:rsidRPr="001B1679">
              <w:rPr>
                <w:sz w:val="16"/>
                <w:szCs w:val="16"/>
              </w:rPr>
              <w:t>Approved</w:t>
            </w:r>
          </w:p>
        </w:tc>
      </w:tr>
      <w:tr w:rsidR="00C521B3" w14:paraId="5E0BE6A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2527C9" w14:textId="77777777" w:rsidR="00C521B3" w:rsidRPr="001B1679" w:rsidRDefault="00C521B3" w:rsidP="00015975">
            <w:pPr>
              <w:pStyle w:val="TAL"/>
              <w:rPr>
                <w:sz w:val="16"/>
                <w:szCs w:val="16"/>
              </w:rPr>
            </w:pPr>
            <w:r w:rsidRPr="001B1679">
              <w:rPr>
                <w:sz w:val="16"/>
                <w:szCs w:val="16"/>
              </w:rPr>
              <w:t>SP-231432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3F435"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C52D9" w14:textId="77777777" w:rsidR="00C521B3" w:rsidRPr="001B1679" w:rsidRDefault="00C521B3" w:rsidP="00015975">
            <w:pPr>
              <w:pStyle w:val="TAL"/>
              <w:rPr>
                <w:sz w:val="16"/>
                <w:szCs w:val="16"/>
              </w:rPr>
            </w:pPr>
            <w:r w:rsidRPr="001B1679">
              <w:rPr>
                <w:sz w:val="16"/>
                <w:szCs w:val="16"/>
              </w:rPr>
              <w:t>Revised Study on Key Quality Indicators (KQIs) for 5G service experience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B30E26"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28DF0" w14:textId="77777777" w:rsidR="00C521B3" w:rsidRPr="001B1679" w:rsidRDefault="00C521B3" w:rsidP="00015975">
            <w:pPr>
              <w:pStyle w:val="TAL"/>
              <w:rPr>
                <w:sz w:val="16"/>
                <w:szCs w:val="16"/>
              </w:rPr>
            </w:pPr>
            <w:r w:rsidRPr="001B1679">
              <w:rPr>
                <w:sz w:val="16"/>
                <w:szCs w:val="16"/>
              </w:rPr>
              <w:t>FS_KQI_5G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7C0AA0" w14:textId="77777777" w:rsidR="00C521B3" w:rsidRPr="001B1679" w:rsidRDefault="00C521B3" w:rsidP="00015975">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07F2F" w14:textId="77777777" w:rsidR="00C521B3" w:rsidRPr="001B1679" w:rsidRDefault="00C521B3" w:rsidP="00015975">
            <w:pPr>
              <w:pStyle w:val="TAL"/>
              <w:rPr>
                <w:sz w:val="16"/>
                <w:szCs w:val="16"/>
              </w:rPr>
            </w:pPr>
            <w:r w:rsidRPr="001B1679">
              <w:rPr>
                <w:sz w:val="16"/>
                <w:szCs w:val="16"/>
              </w:rPr>
              <w:t>Approved</w:t>
            </w:r>
          </w:p>
        </w:tc>
      </w:tr>
      <w:tr w:rsidR="00C521B3" w14:paraId="0F87803A"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C271B" w14:textId="77777777" w:rsidR="00C521B3" w:rsidRPr="001B1679" w:rsidRDefault="00C521B3" w:rsidP="00015975">
            <w:pPr>
              <w:pStyle w:val="TAL"/>
              <w:rPr>
                <w:sz w:val="16"/>
                <w:szCs w:val="16"/>
              </w:rPr>
            </w:pPr>
            <w:r w:rsidRPr="001B1679">
              <w:rPr>
                <w:sz w:val="16"/>
                <w:szCs w:val="16"/>
              </w:rPr>
              <w:t>SP-231440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94DE25"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B1924" w14:textId="77777777" w:rsidR="00C521B3" w:rsidRPr="001B1679" w:rsidRDefault="00C521B3" w:rsidP="00015975">
            <w:pPr>
              <w:pStyle w:val="TAL"/>
              <w:rPr>
                <w:sz w:val="16"/>
                <w:szCs w:val="16"/>
              </w:rPr>
            </w:pPr>
            <w:r w:rsidRPr="001B1679">
              <w:rPr>
                <w:sz w:val="16"/>
                <w:szCs w:val="16"/>
              </w:rPr>
              <w:t>Revised WID on 5G Advanced NRM features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A062E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FF162D" w14:textId="77777777" w:rsidR="00C521B3" w:rsidRPr="001B1679" w:rsidRDefault="00C521B3" w:rsidP="00015975">
            <w:pPr>
              <w:pStyle w:val="TAL"/>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2A985"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2E1FD2" w14:textId="77777777" w:rsidR="00C521B3" w:rsidRPr="001B1679" w:rsidRDefault="00C521B3" w:rsidP="00015975">
            <w:pPr>
              <w:pStyle w:val="TAL"/>
              <w:rPr>
                <w:sz w:val="16"/>
                <w:szCs w:val="16"/>
              </w:rPr>
            </w:pPr>
            <w:r w:rsidRPr="001B1679">
              <w:rPr>
                <w:sz w:val="16"/>
                <w:szCs w:val="16"/>
              </w:rPr>
              <w:t>Approved</w:t>
            </w:r>
          </w:p>
        </w:tc>
      </w:tr>
      <w:tr w:rsidR="00C521B3" w14:paraId="50A45EA0"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EE8BE" w14:textId="77777777" w:rsidR="00C521B3" w:rsidRPr="001B1679" w:rsidRDefault="00C521B3" w:rsidP="00015975">
            <w:pPr>
              <w:pStyle w:val="TAL"/>
              <w:rPr>
                <w:sz w:val="16"/>
                <w:szCs w:val="16"/>
              </w:rPr>
            </w:pPr>
            <w:r w:rsidRPr="001B1679">
              <w:rPr>
                <w:sz w:val="16"/>
                <w:szCs w:val="16"/>
              </w:rPr>
              <w:t>SP-231443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43994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C84AC" w14:textId="77777777" w:rsidR="00C521B3" w:rsidRPr="001B1679" w:rsidRDefault="00C521B3" w:rsidP="00015975">
            <w:pPr>
              <w:pStyle w:val="TAL"/>
              <w:rPr>
                <w:sz w:val="16"/>
                <w:szCs w:val="16"/>
              </w:rPr>
            </w:pPr>
            <w:r w:rsidRPr="001B1679">
              <w:rPr>
                <w:sz w:val="16"/>
                <w:szCs w:val="16"/>
              </w:rPr>
              <w:t>Revised WID on Service Based Management Architecture (SBMA)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5A9DB0"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055A9" w14:textId="77777777" w:rsidR="00C521B3" w:rsidRPr="001B1679" w:rsidRDefault="00C521B3" w:rsidP="00015975">
            <w:pPr>
              <w:pStyle w:val="TAL"/>
              <w:rPr>
                <w:sz w:val="16"/>
                <w:szCs w:val="16"/>
              </w:rPr>
            </w:pPr>
            <w:proofErr w:type="spellStart"/>
            <w:r w:rsidRPr="001B1679">
              <w:rPr>
                <w:sz w:val="16"/>
                <w:szCs w:val="16"/>
              </w:rPr>
              <w:t>eSBMA</w:t>
            </w:r>
            <w:proofErr w:type="spellEnd"/>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2FD72"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20271" w14:textId="77777777" w:rsidR="00C521B3" w:rsidRPr="001B1679" w:rsidRDefault="00C521B3" w:rsidP="00015975">
            <w:pPr>
              <w:pStyle w:val="TAL"/>
              <w:rPr>
                <w:sz w:val="16"/>
                <w:szCs w:val="16"/>
              </w:rPr>
            </w:pPr>
            <w:r w:rsidRPr="001B1679">
              <w:rPr>
                <w:sz w:val="16"/>
                <w:szCs w:val="16"/>
              </w:rPr>
              <w:t>Approved</w:t>
            </w:r>
          </w:p>
        </w:tc>
      </w:tr>
      <w:tr w:rsidR="00C521B3" w14:paraId="1B756F16"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EF518" w14:textId="77777777" w:rsidR="00C521B3" w:rsidRPr="001B1679" w:rsidRDefault="00C521B3" w:rsidP="00015975">
            <w:pPr>
              <w:pStyle w:val="TAL"/>
              <w:rPr>
                <w:sz w:val="16"/>
                <w:szCs w:val="16"/>
              </w:rPr>
            </w:pPr>
            <w:r w:rsidRPr="001B1679">
              <w:rPr>
                <w:sz w:val="16"/>
                <w:szCs w:val="16"/>
              </w:rPr>
              <w:t>SP-231448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D89D0"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CC036" w14:textId="77777777" w:rsidR="00C521B3" w:rsidRPr="001B1679" w:rsidRDefault="00C521B3" w:rsidP="00015975">
            <w:pPr>
              <w:pStyle w:val="TAL"/>
              <w:rPr>
                <w:sz w:val="16"/>
                <w:szCs w:val="16"/>
              </w:rPr>
            </w:pPr>
            <w:r w:rsidRPr="001B1679">
              <w:rPr>
                <w:sz w:val="16"/>
                <w:szCs w:val="16"/>
              </w:rPr>
              <w:t>Revised WID on Charging Aspects of Network Slicing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6B4AE"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EE419D" w14:textId="77777777" w:rsidR="00C521B3" w:rsidRPr="001B1679" w:rsidRDefault="00C521B3" w:rsidP="00015975">
            <w:pPr>
              <w:pStyle w:val="TAL"/>
              <w:rPr>
                <w:sz w:val="16"/>
                <w:szCs w:val="16"/>
              </w:rPr>
            </w:pPr>
            <w:r w:rsidRPr="001B1679">
              <w:rPr>
                <w:sz w:val="16"/>
                <w:szCs w:val="16"/>
              </w:rPr>
              <w:t>NETSLICE_CH_Ph2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80C0A" w14:textId="77777777" w:rsidR="00C521B3" w:rsidRPr="001B1679" w:rsidRDefault="00C521B3" w:rsidP="00015975">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2939B" w14:textId="77777777" w:rsidR="00C521B3" w:rsidRPr="001B1679" w:rsidRDefault="00C521B3" w:rsidP="00015975">
            <w:pPr>
              <w:pStyle w:val="TAL"/>
              <w:rPr>
                <w:sz w:val="16"/>
                <w:szCs w:val="16"/>
              </w:rPr>
            </w:pPr>
            <w:r w:rsidRPr="001B1679">
              <w:rPr>
                <w:sz w:val="16"/>
                <w:szCs w:val="16"/>
              </w:rPr>
              <w:t>Approved</w:t>
            </w:r>
          </w:p>
        </w:tc>
      </w:tr>
      <w:tr w:rsidR="00C521B3" w14:paraId="5D810827"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3674D" w14:textId="77777777" w:rsidR="00C521B3" w:rsidRPr="001B1679" w:rsidRDefault="00C521B3" w:rsidP="00015975">
            <w:pPr>
              <w:pStyle w:val="TAL"/>
              <w:rPr>
                <w:sz w:val="16"/>
                <w:szCs w:val="16"/>
              </w:rPr>
            </w:pPr>
            <w:r w:rsidRPr="001B1679">
              <w:rPr>
                <w:sz w:val="16"/>
                <w:szCs w:val="16"/>
              </w:rPr>
              <w:t>SP-231672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EB35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1E2B3" w14:textId="77777777" w:rsidR="00C521B3" w:rsidRPr="001B1679" w:rsidRDefault="00C521B3" w:rsidP="00015975">
            <w:pPr>
              <w:pStyle w:val="TAL"/>
              <w:rPr>
                <w:sz w:val="16"/>
                <w:szCs w:val="16"/>
              </w:rPr>
            </w:pPr>
            <w:r w:rsidRPr="001B1679">
              <w:rPr>
                <w:sz w:val="16"/>
                <w:szCs w:val="16"/>
              </w:rPr>
              <w:t>Revised SID: Study on MPS for IMS Messaging and SMS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2C751" w14:textId="77777777" w:rsidR="00C521B3" w:rsidRPr="001B1679" w:rsidRDefault="00C521B3" w:rsidP="00015975">
            <w:pPr>
              <w:pStyle w:val="TAL"/>
              <w:rPr>
                <w:sz w:val="16"/>
                <w:szCs w:val="16"/>
              </w:rPr>
            </w:pPr>
            <w:proofErr w:type="spellStart"/>
            <w:r w:rsidRPr="001B1679">
              <w:rPr>
                <w:sz w:val="16"/>
                <w:szCs w:val="16"/>
              </w:rPr>
              <w:t>Peraton</w:t>
            </w:r>
            <w:proofErr w:type="spellEnd"/>
            <w:r w:rsidRPr="001B1679">
              <w:rPr>
                <w:sz w:val="16"/>
                <w:szCs w:val="16"/>
              </w:rPr>
              <w:t xml:space="preserve"> Labs (Rapporteur)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85438B" w14:textId="77777777" w:rsidR="00C521B3" w:rsidRPr="001B1679" w:rsidRDefault="00C521B3" w:rsidP="00015975">
            <w:pPr>
              <w:pStyle w:val="TAL"/>
              <w:rPr>
                <w:sz w:val="16"/>
                <w:szCs w:val="16"/>
              </w:rPr>
            </w:pPr>
            <w:r w:rsidRPr="001B1679">
              <w:rPr>
                <w:sz w:val="16"/>
                <w:szCs w:val="16"/>
              </w:rPr>
              <w:t>FS_MPS4msg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7D1285" w14:textId="77777777" w:rsidR="00C521B3" w:rsidRPr="001B1679" w:rsidRDefault="00C521B3" w:rsidP="00015975">
            <w:pPr>
              <w:pStyle w:val="TAL"/>
              <w:rPr>
                <w:sz w:val="16"/>
                <w:szCs w:val="16"/>
              </w:rPr>
            </w:pPr>
            <w:r w:rsidRPr="001B1679">
              <w:rPr>
                <w:sz w:val="16"/>
                <w:szCs w:val="16"/>
              </w:rPr>
              <w:t>Revision of SP-231366.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C6F27" w14:textId="77777777" w:rsidR="00C521B3" w:rsidRPr="001B1679" w:rsidRDefault="00C521B3" w:rsidP="00015975">
            <w:pPr>
              <w:pStyle w:val="TAL"/>
              <w:rPr>
                <w:sz w:val="16"/>
                <w:szCs w:val="16"/>
              </w:rPr>
            </w:pPr>
            <w:r w:rsidRPr="001B1679">
              <w:rPr>
                <w:sz w:val="16"/>
                <w:szCs w:val="16"/>
              </w:rPr>
              <w:t>Approved</w:t>
            </w:r>
          </w:p>
        </w:tc>
      </w:tr>
      <w:tr w:rsidR="00C521B3" w14:paraId="135B2E11"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2A9F8" w14:textId="77777777" w:rsidR="00C521B3" w:rsidRPr="001B1679" w:rsidRDefault="00C521B3" w:rsidP="00015975">
            <w:pPr>
              <w:pStyle w:val="TAL"/>
              <w:rPr>
                <w:sz w:val="16"/>
                <w:szCs w:val="16"/>
              </w:rPr>
            </w:pPr>
            <w:r w:rsidRPr="001B1679">
              <w:rPr>
                <w:sz w:val="16"/>
                <w:szCs w:val="16"/>
              </w:rPr>
              <w:t>SP-231709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F54DA"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C70D28" w14:textId="77777777" w:rsidR="00C521B3" w:rsidRPr="001B1679" w:rsidRDefault="00C521B3" w:rsidP="00015975">
            <w:pPr>
              <w:pStyle w:val="TAL"/>
              <w:rPr>
                <w:sz w:val="16"/>
                <w:szCs w:val="16"/>
              </w:rPr>
            </w:pPr>
            <w:r w:rsidRPr="001B1679">
              <w:rPr>
                <w:sz w:val="16"/>
                <w:szCs w:val="16"/>
              </w:rPr>
              <w:t>Revised WID on Multiparty Real-Time Text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088D4" w14:textId="77777777" w:rsidR="00C521B3" w:rsidRPr="001B1679" w:rsidRDefault="00C521B3" w:rsidP="00015975">
            <w:pPr>
              <w:pStyle w:val="TAL"/>
              <w:rPr>
                <w:sz w:val="16"/>
                <w:szCs w:val="16"/>
              </w:rPr>
            </w:pPr>
            <w:r w:rsidRPr="001B1679">
              <w:rPr>
                <w:sz w:val="16"/>
                <w:szCs w:val="16"/>
              </w:rPr>
              <w:t>SA WG4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E09EC" w14:textId="77777777" w:rsidR="00C521B3" w:rsidRPr="001B1679" w:rsidRDefault="00C521B3" w:rsidP="00015975">
            <w:pPr>
              <w:pStyle w:val="TAL"/>
              <w:rPr>
                <w:sz w:val="16"/>
                <w:szCs w:val="16"/>
              </w:rPr>
            </w:pPr>
            <w:r w:rsidRPr="001B1679">
              <w:rPr>
                <w:sz w:val="16"/>
                <w:szCs w:val="16"/>
              </w:rPr>
              <w:t>MP_RTT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EFABEF" w14:textId="77777777" w:rsidR="00C521B3" w:rsidRPr="001B1679" w:rsidRDefault="00C521B3" w:rsidP="00015975">
            <w:pPr>
              <w:pStyle w:val="TAL"/>
              <w:rPr>
                <w:sz w:val="16"/>
                <w:szCs w:val="16"/>
              </w:rPr>
            </w:pPr>
            <w:r w:rsidRPr="001B1679">
              <w:rPr>
                <w:sz w:val="16"/>
                <w:szCs w:val="16"/>
              </w:rPr>
              <w:t>Revision of SP-231290.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39369" w14:textId="77777777" w:rsidR="00C521B3" w:rsidRPr="001B1679" w:rsidRDefault="00C521B3" w:rsidP="00015975">
            <w:pPr>
              <w:pStyle w:val="TAL"/>
              <w:rPr>
                <w:sz w:val="16"/>
                <w:szCs w:val="16"/>
              </w:rPr>
            </w:pPr>
            <w:r w:rsidRPr="001B1679">
              <w:rPr>
                <w:sz w:val="16"/>
                <w:szCs w:val="16"/>
              </w:rPr>
              <w:t>Approved</w:t>
            </w:r>
          </w:p>
        </w:tc>
      </w:tr>
      <w:tr w:rsidR="00C521B3" w14:paraId="4323CE55"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2ECA9" w14:textId="77777777" w:rsidR="00C521B3" w:rsidRPr="001B1679" w:rsidRDefault="00C521B3" w:rsidP="00015975">
            <w:pPr>
              <w:pStyle w:val="TAL"/>
              <w:rPr>
                <w:sz w:val="16"/>
                <w:szCs w:val="16"/>
              </w:rPr>
            </w:pPr>
            <w:r w:rsidRPr="001B1679">
              <w:rPr>
                <w:sz w:val="16"/>
                <w:szCs w:val="16"/>
              </w:rPr>
              <w:t>SP-231710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3DE8DD"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B151D" w14:textId="77777777" w:rsidR="00C521B3" w:rsidRPr="001B1679" w:rsidRDefault="00C521B3" w:rsidP="00015975">
            <w:pPr>
              <w:pStyle w:val="TAL"/>
              <w:rPr>
                <w:sz w:val="16"/>
                <w:szCs w:val="16"/>
              </w:rPr>
            </w:pPr>
            <w:r w:rsidRPr="001B1679">
              <w:rPr>
                <w:sz w:val="16"/>
                <w:szCs w:val="16"/>
              </w:rPr>
              <w:t>Revised WID on enhancements of 5G performance measurements and KPIs phase3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05E788"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9018C2" w14:textId="77777777" w:rsidR="00C521B3" w:rsidRPr="001B1679" w:rsidRDefault="00C521B3" w:rsidP="00015975">
            <w:pPr>
              <w:pStyle w:val="TAL"/>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12A7D7" w14:textId="77777777" w:rsidR="00C521B3" w:rsidRPr="001B1679" w:rsidRDefault="00C521B3" w:rsidP="00015975">
            <w:pPr>
              <w:pStyle w:val="TAL"/>
              <w:rPr>
                <w:sz w:val="16"/>
                <w:szCs w:val="16"/>
              </w:rPr>
            </w:pPr>
            <w:r w:rsidRPr="001B1679">
              <w:rPr>
                <w:sz w:val="16"/>
                <w:szCs w:val="16"/>
              </w:rPr>
              <w:t>Revision of SP-231441.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DA304" w14:textId="77777777" w:rsidR="00C521B3" w:rsidRPr="001B1679" w:rsidRDefault="00C521B3" w:rsidP="00015975">
            <w:pPr>
              <w:pStyle w:val="TAL"/>
              <w:rPr>
                <w:sz w:val="16"/>
                <w:szCs w:val="16"/>
              </w:rPr>
            </w:pPr>
            <w:r w:rsidRPr="001B1679">
              <w:rPr>
                <w:sz w:val="16"/>
                <w:szCs w:val="16"/>
              </w:rPr>
              <w:t>Approved</w:t>
            </w:r>
          </w:p>
        </w:tc>
      </w:tr>
      <w:tr w:rsidR="00C521B3" w14:paraId="4EC6EA59"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F72B6" w14:textId="77777777" w:rsidR="00C521B3" w:rsidRPr="001B1679" w:rsidRDefault="00C521B3" w:rsidP="00015975">
            <w:pPr>
              <w:pStyle w:val="TAL"/>
              <w:rPr>
                <w:sz w:val="16"/>
                <w:szCs w:val="16"/>
              </w:rPr>
            </w:pPr>
            <w:r w:rsidRPr="001B1679">
              <w:rPr>
                <w:sz w:val="16"/>
                <w:szCs w:val="16"/>
              </w:rPr>
              <w:t>SP-231711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0962C"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DD899" w14:textId="77777777" w:rsidR="00C521B3" w:rsidRPr="001B1679" w:rsidRDefault="00C521B3" w:rsidP="00015975">
            <w:pPr>
              <w:pStyle w:val="TAL"/>
              <w:rPr>
                <w:sz w:val="16"/>
                <w:szCs w:val="16"/>
              </w:rPr>
            </w:pPr>
            <w:r w:rsidRPr="001B1679">
              <w:rPr>
                <w:sz w:val="16"/>
                <w:szCs w:val="16"/>
              </w:rPr>
              <w:t>Revised WID Access control for management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B2B6B"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D6671" w14:textId="77777777" w:rsidR="00C521B3" w:rsidRPr="001B1679" w:rsidRDefault="00C521B3" w:rsidP="00015975">
            <w:pPr>
              <w:pStyle w:val="TAL"/>
              <w:rPr>
                <w:sz w:val="16"/>
                <w:szCs w:val="16"/>
              </w:rPr>
            </w:pPr>
            <w:r w:rsidRPr="001B1679">
              <w:rPr>
                <w:sz w:val="16"/>
                <w:szCs w:val="16"/>
              </w:rPr>
              <w:t>MSAC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FA3DD" w14:textId="77777777" w:rsidR="00C521B3" w:rsidRPr="001B1679" w:rsidRDefault="00C521B3" w:rsidP="00015975">
            <w:pPr>
              <w:pStyle w:val="TAL"/>
              <w:rPr>
                <w:sz w:val="16"/>
                <w:szCs w:val="16"/>
              </w:rPr>
            </w:pPr>
            <w:r w:rsidRPr="001B1679">
              <w:rPr>
                <w:sz w:val="16"/>
                <w:szCs w:val="16"/>
              </w:rPr>
              <w:t>Revision of SP-231444.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5E3293" w14:textId="77777777" w:rsidR="00C521B3" w:rsidRPr="001B1679" w:rsidRDefault="00C521B3" w:rsidP="00015975">
            <w:pPr>
              <w:pStyle w:val="TAL"/>
              <w:rPr>
                <w:sz w:val="16"/>
                <w:szCs w:val="16"/>
              </w:rPr>
            </w:pPr>
            <w:r w:rsidRPr="001B1679">
              <w:rPr>
                <w:sz w:val="16"/>
                <w:szCs w:val="16"/>
              </w:rPr>
              <w:t>Approved</w:t>
            </w:r>
          </w:p>
        </w:tc>
      </w:tr>
      <w:tr w:rsidR="00C521B3" w14:paraId="7C3B7F0F"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1933F8" w14:textId="77777777" w:rsidR="00C521B3" w:rsidRPr="001B1679" w:rsidRDefault="00C521B3" w:rsidP="00015975">
            <w:pPr>
              <w:pStyle w:val="TAL"/>
              <w:rPr>
                <w:sz w:val="16"/>
                <w:szCs w:val="16"/>
              </w:rPr>
            </w:pPr>
            <w:r w:rsidRPr="001B1679">
              <w:rPr>
                <w:sz w:val="16"/>
                <w:szCs w:val="16"/>
              </w:rPr>
              <w:t>SP-231712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EB908E" w14:textId="77777777" w:rsidR="00C521B3" w:rsidRPr="001B1679" w:rsidRDefault="00C521B3" w:rsidP="00015975">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55ACB" w14:textId="77777777" w:rsidR="00C521B3" w:rsidRPr="001B1679" w:rsidRDefault="00C521B3" w:rsidP="00015975">
            <w:pPr>
              <w:pStyle w:val="TAL"/>
              <w:rPr>
                <w:sz w:val="16"/>
                <w:szCs w:val="16"/>
              </w:rPr>
            </w:pPr>
            <w:r w:rsidRPr="001B1679">
              <w:rPr>
                <w:sz w:val="16"/>
                <w:szCs w:val="16"/>
              </w:rPr>
              <w:t>Revised WID on Charging Aspects for SMF and MB-SMF to Support 5G Multicast-broadcast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91B53" w14:textId="77777777" w:rsidR="00C521B3" w:rsidRPr="001B1679" w:rsidRDefault="00C521B3" w:rsidP="00015975">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AA297A" w14:textId="77777777" w:rsidR="00C521B3" w:rsidRPr="001B1679" w:rsidRDefault="00C521B3" w:rsidP="00015975">
            <w:pPr>
              <w:pStyle w:val="TAL"/>
              <w:rPr>
                <w:sz w:val="16"/>
                <w:szCs w:val="16"/>
              </w:rPr>
            </w:pPr>
            <w:r w:rsidRPr="001B1679">
              <w:rPr>
                <w:sz w:val="16"/>
                <w:szCs w:val="16"/>
              </w:rPr>
              <w:t>5MBS_CH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5FD92" w14:textId="77777777" w:rsidR="00C521B3" w:rsidRPr="001B1679" w:rsidRDefault="00C521B3" w:rsidP="00015975">
            <w:pPr>
              <w:pStyle w:val="TAL"/>
              <w:rPr>
                <w:sz w:val="16"/>
                <w:szCs w:val="16"/>
              </w:rPr>
            </w:pPr>
            <w:r w:rsidRPr="001B1679">
              <w:rPr>
                <w:sz w:val="16"/>
                <w:szCs w:val="16"/>
              </w:rPr>
              <w:t>Revision of SP-231442.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DD9220" w14:textId="77777777" w:rsidR="00C521B3" w:rsidRPr="001B1679" w:rsidRDefault="00C521B3" w:rsidP="00015975">
            <w:pPr>
              <w:pStyle w:val="TAL"/>
              <w:rPr>
                <w:sz w:val="16"/>
                <w:szCs w:val="16"/>
              </w:rPr>
            </w:pPr>
            <w:r w:rsidRPr="001B1679">
              <w:rPr>
                <w:sz w:val="16"/>
                <w:szCs w:val="16"/>
              </w:rPr>
              <w:t>Approved</w:t>
            </w:r>
          </w:p>
        </w:tc>
      </w:tr>
      <w:tr w:rsidR="00C521B3" w14:paraId="5A9684BC" w14:textId="77777777" w:rsidTr="00015975">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64D73" w14:textId="77777777" w:rsidR="00C521B3" w:rsidRPr="001B1679" w:rsidRDefault="00C521B3" w:rsidP="00015975">
            <w:pPr>
              <w:pStyle w:val="TAL"/>
              <w:rPr>
                <w:sz w:val="16"/>
                <w:szCs w:val="16"/>
              </w:rPr>
            </w:pPr>
            <w:r w:rsidRPr="001B1679">
              <w:rPr>
                <w:sz w:val="16"/>
                <w:szCs w:val="16"/>
              </w:rPr>
              <w:t>SP-231805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55F6F0" w14:textId="77777777" w:rsidR="00C521B3" w:rsidRPr="001B1679" w:rsidRDefault="00C521B3" w:rsidP="00015975">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F3DF0" w14:textId="77777777" w:rsidR="00C521B3" w:rsidRPr="001B1679" w:rsidRDefault="00C521B3" w:rsidP="00015975">
            <w:pPr>
              <w:pStyle w:val="TAL"/>
              <w:rPr>
                <w:sz w:val="16"/>
                <w:szCs w:val="16"/>
              </w:rPr>
            </w:pPr>
            <w:r w:rsidRPr="001B1679">
              <w:rPr>
                <w:sz w:val="16"/>
                <w:szCs w:val="16"/>
              </w:rPr>
              <w:t>Revised SID on 5GS XRM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7F77B" w14:textId="77777777" w:rsidR="00C521B3" w:rsidRPr="001B1679" w:rsidRDefault="00C521B3" w:rsidP="00015975">
            <w:pPr>
              <w:pStyle w:val="TAL"/>
              <w:rPr>
                <w:sz w:val="16"/>
                <w:szCs w:val="16"/>
              </w:rPr>
            </w:pPr>
            <w:r w:rsidRPr="001B1679">
              <w:rPr>
                <w:sz w:val="16"/>
                <w:szCs w:val="16"/>
              </w:rPr>
              <w:t>Nokia, Nokia Shanghai Bell, Meta USA (Rapporteurs)</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DF49C" w14:textId="77777777" w:rsidR="00C521B3" w:rsidRPr="001B1679" w:rsidRDefault="00C521B3" w:rsidP="00015975">
            <w:pPr>
              <w:pStyle w:val="TAL"/>
              <w:rPr>
                <w:sz w:val="16"/>
                <w:szCs w:val="16"/>
              </w:rPr>
            </w:pPr>
            <w:r w:rsidRPr="001B1679">
              <w:rPr>
                <w:sz w:val="16"/>
                <w:szCs w:val="16"/>
              </w:rPr>
              <w:t>FS_XRM_Ph2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DF717" w14:textId="77777777" w:rsidR="00C521B3" w:rsidRPr="001B1679" w:rsidRDefault="00C521B3" w:rsidP="00015975">
            <w:pPr>
              <w:pStyle w:val="TAL"/>
              <w:rPr>
                <w:sz w:val="16"/>
                <w:szCs w:val="16"/>
              </w:rPr>
            </w:pPr>
            <w:r w:rsidRPr="001B1679">
              <w:rPr>
                <w:sz w:val="16"/>
                <w:szCs w:val="16"/>
              </w:rPr>
              <w:t>Revision of SP-231671.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CEEEB" w14:textId="77777777" w:rsidR="00C521B3" w:rsidRPr="001B1679" w:rsidRDefault="00C521B3" w:rsidP="00015975">
            <w:pPr>
              <w:pStyle w:val="TAL"/>
              <w:rPr>
                <w:sz w:val="16"/>
                <w:szCs w:val="16"/>
              </w:rPr>
            </w:pPr>
            <w:r w:rsidRPr="001B1679">
              <w:rPr>
                <w:sz w:val="16"/>
                <w:szCs w:val="16"/>
              </w:rPr>
              <w:t>Approved</w:t>
            </w:r>
          </w:p>
        </w:tc>
      </w:tr>
    </w:tbl>
    <w:p w14:paraId="5B6F188E" w14:textId="77777777" w:rsidR="00C521B3" w:rsidRDefault="00C521B3" w:rsidP="00C521B3">
      <w:r>
        <w:t>13 Entries</w:t>
      </w:r>
    </w:p>
    <w:p w14:paraId="500DEDE1" w14:textId="77777777" w:rsidR="00C521B3" w:rsidRDefault="00C521B3" w:rsidP="00C521B3"/>
    <w:p w14:paraId="416BB8F7" w14:textId="77777777" w:rsidR="00C521B3" w:rsidRDefault="00C521B3" w:rsidP="00C521B3">
      <w:pPr>
        <w:spacing w:after="160" w:line="259" w:lineRule="auto"/>
      </w:pPr>
      <w:r>
        <w:br w:type="page"/>
      </w:r>
    </w:p>
    <w:p w14:paraId="5CA3A89B" w14:textId="77777777" w:rsidR="00C521B3" w:rsidRDefault="00C521B3" w:rsidP="00C521B3">
      <w:pPr>
        <w:pStyle w:val="Heading9"/>
      </w:pPr>
      <w:bookmarkStart w:id="158" w:name="_Toc153785342"/>
      <w:r>
        <w:t>ANNEX G</w:t>
      </w:r>
      <w:r>
        <w:tab/>
        <w:t>List of endorsed WI summaries</w:t>
      </w:r>
      <w:bookmarkEnd w:id="158"/>
    </w:p>
    <w:p w14:paraId="0D882A16" w14:textId="77777777" w:rsidR="00C521B3" w:rsidRDefault="00C521B3" w:rsidP="00C521B3">
      <w:pPr>
        <w:pStyle w:val="TH"/>
      </w:pPr>
      <w:r>
        <w:t>Table Annex G: List of endorsed WI summaries</w:t>
      </w:r>
    </w:p>
    <w:tbl>
      <w:tblPr>
        <w:tblW w:w="0" w:type="auto"/>
        <w:jc w:val="center"/>
        <w:tblLayout w:type="fixed"/>
        <w:tblLook w:val="04A0" w:firstRow="1" w:lastRow="0" w:firstColumn="1" w:lastColumn="0" w:noHBand="0" w:noVBand="1"/>
      </w:tblPr>
      <w:tblGrid>
        <w:gridCol w:w="1297"/>
        <w:gridCol w:w="1559"/>
        <w:gridCol w:w="3521"/>
        <w:gridCol w:w="1000"/>
        <w:gridCol w:w="1553"/>
        <w:gridCol w:w="2845"/>
      </w:tblGrid>
      <w:tr w:rsidR="00C521B3" w14:paraId="292DDA39" w14:textId="77777777" w:rsidTr="00015975">
        <w:trPr>
          <w:cantSplit/>
          <w:tblHeader/>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C3576C" w14:textId="77777777" w:rsidR="00C521B3" w:rsidRDefault="00C521B3" w:rsidP="00015975">
            <w:pPr>
              <w:pStyle w:val="TAH"/>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FDA45F" w14:textId="77777777" w:rsidR="00C521B3" w:rsidRDefault="00C521B3" w:rsidP="00015975">
            <w:pPr>
              <w:pStyle w:val="TAH"/>
            </w:pPr>
            <w:r w:rsidRPr="00BB3F37">
              <w:t>Type</w:t>
            </w:r>
          </w:p>
        </w:tc>
        <w:tc>
          <w:tcPr>
            <w:tcW w:w="352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97BE0E" w14:textId="77777777" w:rsidR="00C521B3" w:rsidRDefault="00C521B3" w:rsidP="00015975">
            <w:pPr>
              <w:pStyle w:val="TAH"/>
            </w:pPr>
            <w:r w:rsidRPr="00BB3F37">
              <w:t>Title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630E5A" w14:textId="77777777" w:rsidR="00C521B3" w:rsidRDefault="00C521B3" w:rsidP="00015975">
            <w:pPr>
              <w:pStyle w:val="TAH"/>
            </w:pPr>
            <w:r w:rsidRPr="00BB3F37">
              <w:t>Source</w:t>
            </w:r>
          </w:p>
        </w:tc>
        <w:tc>
          <w:tcPr>
            <w:tcW w:w="155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2A88C8" w14:textId="77777777" w:rsidR="00C521B3" w:rsidRDefault="00C521B3" w:rsidP="00015975">
            <w:pPr>
              <w:pStyle w:val="TAH"/>
            </w:pPr>
            <w:r w:rsidRPr="00BB3F37">
              <w:t>WI Code</w:t>
            </w:r>
          </w:p>
        </w:tc>
        <w:tc>
          <w:tcPr>
            <w:tcW w:w="284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CE44AF" w14:textId="77777777" w:rsidR="00C521B3" w:rsidRDefault="00C521B3" w:rsidP="00015975">
            <w:pPr>
              <w:pStyle w:val="TAH"/>
            </w:pPr>
            <w:r w:rsidRPr="00BB3F37">
              <w:t>Comment</w:t>
            </w:r>
          </w:p>
        </w:tc>
      </w:tr>
      <w:tr w:rsidR="00C521B3" w14:paraId="142C84E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5F197EB8" w14:textId="77777777" w:rsidR="00C521B3" w:rsidRPr="001B1679" w:rsidRDefault="00C521B3" w:rsidP="00015975">
            <w:pPr>
              <w:pStyle w:val="TAL"/>
              <w:rPr>
                <w:sz w:val="16"/>
                <w:szCs w:val="16"/>
              </w:rPr>
            </w:pPr>
            <w:r w:rsidRPr="001B1679">
              <w:rPr>
                <w:sz w:val="16"/>
                <w:szCs w:val="16"/>
              </w:rPr>
              <w:t>SP-231516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01F33A7"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80D9390" w14:textId="77777777" w:rsidR="00C521B3" w:rsidRPr="001B1679" w:rsidRDefault="00C521B3" w:rsidP="00015975">
            <w:pPr>
              <w:pStyle w:val="TAL"/>
              <w:rPr>
                <w:sz w:val="16"/>
                <w:szCs w:val="16"/>
              </w:rPr>
            </w:pPr>
            <w:r w:rsidRPr="001B1679">
              <w:rPr>
                <w:sz w:val="16"/>
                <w:szCs w:val="16"/>
              </w:rPr>
              <w:t>Template for contributing to TR 21.918 ('Release 18 Description')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2EBEE" w14:textId="77777777" w:rsidR="00C521B3" w:rsidRPr="001B1679" w:rsidRDefault="00C521B3" w:rsidP="00015975">
            <w:pPr>
              <w:pStyle w:val="TAL"/>
              <w:rPr>
                <w:sz w:val="16"/>
                <w:szCs w:val="16"/>
              </w:rPr>
            </w:pPr>
            <w:r w:rsidRPr="001B1679">
              <w:rPr>
                <w:sz w:val="16"/>
                <w:szCs w:val="16"/>
              </w:rPr>
              <w:t>MCC (Work Plan Manager)</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B81E39A" w14:textId="77777777" w:rsidR="00C521B3" w:rsidRPr="001B1679" w:rsidRDefault="00C521B3" w:rsidP="00015975">
            <w:pPr>
              <w:pStyle w:val="TAL"/>
              <w:rPr>
                <w:sz w:val="16"/>
                <w:szCs w:val="16"/>
              </w:rPr>
            </w:pPr>
            <w:r w:rsidRPr="001B1679">
              <w:rPr>
                <w:sz w:val="16"/>
                <w:szCs w:val="16"/>
              </w:rPr>
              <w:t>TEI18</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11055221" w14:textId="77777777" w:rsidR="00C521B3" w:rsidRPr="001B1679" w:rsidRDefault="00C521B3" w:rsidP="00015975">
            <w:pPr>
              <w:pStyle w:val="TAL"/>
              <w:rPr>
                <w:sz w:val="16"/>
                <w:szCs w:val="16"/>
              </w:rPr>
            </w:pPr>
            <w:r w:rsidRPr="001B1679">
              <w:rPr>
                <w:sz w:val="16"/>
                <w:szCs w:val="16"/>
              </w:rPr>
              <w:t>This was endorsed for use as a template for WI Summary submissions.</w:t>
            </w:r>
          </w:p>
        </w:tc>
      </w:tr>
      <w:tr w:rsidR="00C521B3" w14:paraId="5DFE3B2C"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AF314EB" w14:textId="77777777" w:rsidR="00C521B3" w:rsidRPr="001B1679" w:rsidRDefault="00C521B3" w:rsidP="00015975">
            <w:pPr>
              <w:pStyle w:val="TAL"/>
              <w:rPr>
                <w:sz w:val="16"/>
                <w:szCs w:val="16"/>
              </w:rPr>
            </w:pPr>
            <w:r w:rsidRPr="001B1679">
              <w:rPr>
                <w:sz w:val="16"/>
                <w:szCs w:val="16"/>
              </w:rPr>
              <w:t>SP-231535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A76390A"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476FAEB" w14:textId="77777777" w:rsidR="00C521B3" w:rsidRPr="001B1679" w:rsidRDefault="00C521B3" w:rsidP="00015975">
            <w:pPr>
              <w:pStyle w:val="TAL"/>
              <w:rPr>
                <w:sz w:val="16"/>
                <w:szCs w:val="16"/>
              </w:rPr>
            </w:pPr>
            <w:r w:rsidRPr="001B1679">
              <w:rPr>
                <w:sz w:val="16"/>
                <w:szCs w:val="16"/>
              </w:rPr>
              <w:t>Summary of R18 eNS_Ph3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84CB62" w14:textId="77777777" w:rsidR="00C521B3" w:rsidRPr="001B1679" w:rsidRDefault="00C521B3" w:rsidP="00015975">
            <w:pPr>
              <w:pStyle w:val="TAL"/>
              <w:rPr>
                <w:sz w:val="16"/>
                <w:szCs w:val="16"/>
              </w:rPr>
            </w:pPr>
            <w:r w:rsidRPr="001B1679">
              <w:rPr>
                <w:sz w:val="16"/>
                <w:szCs w:val="16"/>
              </w:rPr>
              <w:t>ZTE, LG Electronics</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87B496B" w14:textId="77777777" w:rsidR="00C521B3" w:rsidRPr="001B1679" w:rsidRDefault="00C521B3" w:rsidP="00015975">
            <w:pPr>
              <w:pStyle w:val="TAL"/>
              <w:rPr>
                <w:sz w:val="16"/>
                <w:szCs w:val="16"/>
              </w:rPr>
            </w:pPr>
            <w:r w:rsidRPr="001B1679">
              <w:rPr>
                <w:sz w:val="16"/>
                <w:szCs w:val="16"/>
              </w:rPr>
              <w:t>eNS_Ph3</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7CBC470A" w14:textId="77777777" w:rsidR="00C521B3" w:rsidRPr="001B1679" w:rsidRDefault="00C521B3" w:rsidP="00015975">
            <w:pPr>
              <w:pStyle w:val="TAL"/>
              <w:rPr>
                <w:sz w:val="16"/>
                <w:szCs w:val="16"/>
              </w:rPr>
            </w:pPr>
            <w:r w:rsidRPr="001B1679">
              <w:rPr>
                <w:sz w:val="16"/>
                <w:szCs w:val="16"/>
              </w:rPr>
              <w:t>This WI SUMMARY was endorsed</w:t>
            </w:r>
          </w:p>
        </w:tc>
      </w:tr>
      <w:tr w:rsidR="00C521B3" w14:paraId="75835D13"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7D310097" w14:textId="77777777" w:rsidR="00C521B3" w:rsidRPr="001B1679" w:rsidRDefault="00C521B3" w:rsidP="00015975">
            <w:pPr>
              <w:pStyle w:val="TAL"/>
              <w:rPr>
                <w:sz w:val="16"/>
                <w:szCs w:val="16"/>
              </w:rPr>
            </w:pPr>
            <w:r w:rsidRPr="001B1679">
              <w:rPr>
                <w:sz w:val="16"/>
                <w:szCs w:val="16"/>
              </w:rPr>
              <w:t>SP-231536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F0997D"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383D3B55" w14:textId="77777777" w:rsidR="00C521B3" w:rsidRPr="001B1679" w:rsidRDefault="00C521B3" w:rsidP="00015975">
            <w:pPr>
              <w:pStyle w:val="TAL"/>
              <w:rPr>
                <w:sz w:val="16"/>
                <w:szCs w:val="16"/>
              </w:rPr>
            </w:pPr>
            <w:r w:rsidRPr="001B1679">
              <w:rPr>
                <w:sz w:val="16"/>
                <w:szCs w:val="16"/>
              </w:rPr>
              <w:t>Summary of R18 eNSAC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1A0D70" w14:textId="77777777" w:rsidR="00C521B3" w:rsidRPr="001B1679" w:rsidRDefault="00C521B3" w:rsidP="00015975">
            <w:pPr>
              <w:pStyle w:val="TAL"/>
              <w:rPr>
                <w:sz w:val="16"/>
                <w:szCs w:val="16"/>
              </w:rPr>
            </w:pPr>
            <w:r w:rsidRPr="001B1679">
              <w:rPr>
                <w:sz w:val="16"/>
                <w:szCs w:val="16"/>
              </w:rPr>
              <w:t>ZTE Corporation</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2824832" w14:textId="77777777" w:rsidR="00C521B3" w:rsidRPr="001B1679" w:rsidRDefault="00C521B3" w:rsidP="00015975">
            <w:pPr>
              <w:pStyle w:val="TAL"/>
              <w:rPr>
                <w:sz w:val="16"/>
                <w:szCs w:val="16"/>
              </w:rPr>
            </w:pPr>
            <w:r w:rsidRPr="001B1679">
              <w:rPr>
                <w:sz w:val="16"/>
                <w:szCs w:val="16"/>
              </w:rPr>
              <w:t>eNSAC</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7B187D14" w14:textId="77777777" w:rsidR="00C521B3" w:rsidRPr="001B1679" w:rsidRDefault="00C521B3" w:rsidP="00015975">
            <w:pPr>
              <w:pStyle w:val="TAL"/>
              <w:rPr>
                <w:sz w:val="16"/>
                <w:szCs w:val="16"/>
              </w:rPr>
            </w:pPr>
            <w:r w:rsidRPr="001B1679">
              <w:rPr>
                <w:sz w:val="16"/>
                <w:szCs w:val="16"/>
              </w:rPr>
              <w:t>This WI SUMMARY was endorsed</w:t>
            </w:r>
          </w:p>
        </w:tc>
      </w:tr>
      <w:tr w:rsidR="00C521B3" w14:paraId="2603082B"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B96A8FF" w14:textId="77777777" w:rsidR="00C521B3" w:rsidRPr="001B1679" w:rsidRDefault="00C521B3" w:rsidP="00015975">
            <w:pPr>
              <w:pStyle w:val="TAL"/>
              <w:rPr>
                <w:sz w:val="16"/>
                <w:szCs w:val="16"/>
              </w:rPr>
            </w:pPr>
            <w:r w:rsidRPr="001B1679">
              <w:rPr>
                <w:sz w:val="16"/>
                <w:szCs w:val="16"/>
              </w:rPr>
              <w:t>SP-231582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DDE2BA8"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F3DB0E2" w14:textId="77777777" w:rsidR="00C521B3" w:rsidRPr="001B1679" w:rsidRDefault="00C521B3" w:rsidP="00015975">
            <w:pPr>
              <w:pStyle w:val="TAL"/>
              <w:rPr>
                <w:sz w:val="16"/>
                <w:szCs w:val="16"/>
              </w:rPr>
            </w:pPr>
            <w:r w:rsidRPr="001B1679">
              <w:rPr>
                <w:sz w:val="16"/>
                <w:szCs w:val="16"/>
              </w:rPr>
              <w:t>Summary for Low Power High Accuracy Positioning for Industry IoT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7BAD2"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F86F9B5" w14:textId="77777777" w:rsidR="00C521B3" w:rsidRPr="001B1679" w:rsidRDefault="00C521B3" w:rsidP="00015975">
            <w:pPr>
              <w:pStyle w:val="TAL"/>
              <w:rPr>
                <w:sz w:val="16"/>
                <w:szCs w:val="16"/>
              </w:rPr>
            </w:pPr>
            <w:r w:rsidRPr="001B1679">
              <w:rPr>
                <w:sz w:val="16"/>
                <w:szCs w:val="16"/>
              </w:rPr>
              <w:t>LPHAP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6826727D" w14:textId="77777777" w:rsidR="00C521B3" w:rsidRPr="001B1679" w:rsidRDefault="00C521B3" w:rsidP="00015975">
            <w:pPr>
              <w:pStyle w:val="TAL"/>
              <w:rPr>
                <w:sz w:val="16"/>
                <w:szCs w:val="16"/>
              </w:rPr>
            </w:pPr>
            <w:r w:rsidRPr="001B1679">
              <w:rPr>
                <w:sz w:val="16"/>
                <w:szCs w:val="16"/>
              </w:rPr>
              <w:t>This WI SUMMARY was endorsed</w:t>
            </w:r>
          </w:p>
        </w:tc>
      </w:tr>
      <w:tr w:rsidR="00C521B3" w14:paraId="29401F61"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5D5D1C88" w14:textId="77777777" w:rsidR="00C521B3" w:rsidRPr="001B1679" w:rsidRDefault="00C521B3" w:rsidP="00015975">
            <w:pPr>
              <w:pStyle w:val="TAL"/>
              <w:rPr>
                <w:sz w:val="16"/>
                <w:szCs w:val="16"/>
              </w:rPr>
            </w:pPr>
            <w:r w:rsidRPr="001B1679">
              <w:rPr>
                <w:sz w:val="16"/>
                <w:szCs w:val="16"/>
              </w:rPr>
              <w:t>SP-231586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1C6F1D"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55DF7FFA" w14:textId="77777777" w:rsidR="00C521B3" w:rsidRPr="001B1679" w:rsidRDefault="00C521B3" w:rsidP="00015975">
            <w:pPr>
              <w:pStyle w:val="TAL"/>
              <w:rPr>
                <w:sz w:val="16"/>
                <w:szCs w:val="16"/>
              </w:rPr>
            </w:pPr>
            <w:r w:rsidRPr="001B1679">
              <w:rPr>
                <w:sz w:val="16"/>
                <w:szCs w:val="16"/>
              </w:rPr>
              <w:t>Summary for Personal IoT Networks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3D8EDB" w14:textId="77777777" w:rsidR="00C521B3" w:rsidRPr="001B1679" w:rsidRDefault="00C521B3" w:rsidP="00015975">
            <w:pPr>
              <w:pStyle w:val="TAL"/>
              <w:rPr>
                <w:sz w:val="16"/>
                <w:szCs w:val="16"/>
              </w:rPr>
            </w:pPr>
            <w:r w:rsidRPr="001B1679">
              <w:rPr>
                <w:sz w:val="16"/>
                <w:szCs w:val="16"/>
              </w:rPr>
              <w:t>vivo</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69E5D1F" w14:textId="77777777" w:rsidR="00C521B3" w:rsidRPr="001B1679" w:rsidRDefault="00C521B3" w:rsidP="00015975">
            <w:pPr>
              <w:pStyle w:val="TAL"/>
              <w:rPr>
                <w:sz w:val="16"/>
                <w:szCs w:val="16"/>
              </w:rPr>
            </w:pPr>
            <w:proofErr w:type="spellStart"/>
            <w:r w:rsidRPr="001B1679">
              <w:rPr>
                <w:sz w:val="16"/>
                <w:szCs w:val="16"/>
              </w:rPr>
              <w:t>PIRates</w:t>
            </w:r>
            <w:proofErr w:type="spellEnd"/>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246747F4" w14:textId="77777777" w:rsidR="00C521B3" w:rsidRPr="001B1679" w:rsidRDefault="00C521B3" w:rsidP="00015975">
            <w:pPr>
              <w:pStyle w:val="TAL"/>
              <w:rPr>
                <w:sz w:val="16"/>
                <w:szCs w:val="16"/>
              </w:rPr>
            </w:pPr>
            <w:r w:rsidRPr="001B1679">
              <w:rPr>
                <w:sz w:val="16"/>
                <w:szCs w:val="16"/>
              </w:rPr>
              <w:t>This WI SUMMARY was endorsed</w:t>
            </w:r>
          </w:p>
        </w:tc>
      </w:tr>
      <w:tr w:rsidR="00C521B3" w14:paraId="7E28210C"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C008782" w14:textId="77777777" w:rsidR="00C521B3" w:rsidRPr="001B1679" w:rsidRDefault="00C521B3" w:rsidP="00015975">
            <w:pPr>
              <w:pStyle w:val="TAL"/>
              <w:rPr>
                <w:sz w:val="16"/>
                <w:szCs w:val="16"/>
              </w:rPr>
            </w:pPr>
            <w:r w:rsidRPr="001B1679">
              <w:rPr>
                <w:sz w:val="16"/>
                <w:szCs w:val="16"/>
              </w:rPr>
              <w:t>SP-231590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B5B53B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59A6F32F" w14:textId="77777777" w:rsidR="00C521B3" w:rsidRPr="001B1679" w:rsidRDefault="00C521B3" w:rsidP="00015975">
            <w:pPr>
              <w:pStyle w:val="TAL"/>
              <w:rPr>
                <w:sz w:val="16"/>
                <w:szCs w:val="16"/>
              </w:rPr>
            </w:pPr>
            <w:r w:rsidRPr="001B1679">
              <w:rPr>
                <w:sz w:val="16"/>
                <w:szCs w:val="16"/>
              </w:rPr>
              <w:t>Summary for PINAPP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CC4742" w14:textId="77777777" w:rsidR="00C521B3" w:rsidRPr="001B1679" w:rsidRDefault="00C521B3" w:rsidP="00015975">
            <w:pPr>
              <w:pStyle w:val="TAL"/>
              <w:rPr>
                <w:sz w:val="16"/>
                <w:szCs w:val="16"/>
              </w:rPr>
            </w:pPr>
            <w:r w:rsidRPr="001B1679">
              <w:rPr>
                <w:sz w:val="16"/>
                <w:szCs w:val="16"/>
              </w:rPr>
              <w:t>vivo</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5BD6B279" w14:textId="77777777" w:rsidR="00C521B3" w:rsidRPr="001B1679" w:rsidRDefault="00C521B3" w:rsidP="00015975">
            <w:pPr>
              <w:pStyle w:val="TAL"/>
              <w:rPr>
                <w:sz w:val="16"/>
                <w:szCs w:val="16"/>
              </w:rPr>
            </w:pPr>
            <w:r w:rsidRPr="001B1679">
              <w:rPr>
                <w:sz w:val="16"/>
                <w:szCs w:val="16"/>
              </w:rPr>
              <w:t>PINAPP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5689C3C4" w14:textId="77777777" w:rsidR="00C521B3" w:rsidRPr="001B1679" w:rsidRDefault="00C521B3" w:rsidP="00015975">
            <w:pPr>
              <w:pStyle w:val="TAL"/>
              <w:rPr>
                <w:sz w:val="16"/>
                <w:szCs w:val="16"/>
              </w:rPr>
            </w:pPr>
            <w:r w:rsidRPr="001B1679">
              <w:rPr>
                <w:sz w:val="16"/>
                <w:szCs w:val="16"/>
              </w:rPr>
              <w:t>This WI SUMMARY was endorsed</w:t>
            </w:r>
          </w:p>
        </w:tc>
      </w:tr>
      <w:tr w:rsidR="00C521B3" w14:paraId="2FF97BD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6488CA4F" w14:textId="77777777" w:rsidR="00C521B3" w:rsidRPr="001B1679" w:rsidRDefault="00C521B3" w:rsidP="00015975">
            <w:pPr>
              <w:pStyle w:val="TAL"/>
              <w:rPr>
                <w:sz w:val="16"/>
                <w:szCs w:val="16"/>
              </w:rPr>
            </w:pPr>
            <w:r w:rsidRPr="001B1679">
              <w:rPr>
                <w:sz w:val="16"/>
                <w:szCs w:val="16"/>
              </w:rPr>
              <w:t>SP-231591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EC629C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433D21B7" w14:textId="77777777" w:rsidR="00C521B3" w:rsidRPr="001B1679" w:rsidRDefault="00C521B3" w:rsidP="00015975">
            <w:pPr>
              <w:pStyle w:val="TAL"/>
              <w:rPr>
                <w:sz w:val="16"/>
                <w:szCs w:val="16"/>
              </w:rPr>
            </w:pPr>
            <w:r w:rsidRPr="001B1679">
              <w:rPr>
                <w:sz w:val="16"/>
                <w:szCs w:val="16"/>
              </w:rPr>
              <w:t>Summary for Rel-18 Enhancements of EE for 5G Phase 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33755"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7CAE8726" w14:textId="77777777" w:rsidR="00C521B3" w:rsidRPr="001B1679" w:rsidRDefault="00C521B3" w:rsidP="00015975">
            <w:pPr>
              <w:pStyle w:val="TAL"/>
              <w:rPr>
                <w:sz w:val="16"/>
                <w:szCs w:val="16"/>
              </w:rPr>
            </w:pPr>
            <w:r w:rsidRPr="001B1679">
              <w:rPr>
                <w:sz w:val="16"/>
                <w:szCs w:val="16"/>
              </w:rPr>
              <w:t>EE5GPLUS_Ph2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4E83C3C0" w14:textId="77777777" w:rsidR="00C521B3" w:rsidRPr="001B1679" w:rsidRDefault="00C521B3" w:rsidP="00015975">
            <w:pPr>
              <w:pStyle w:val="TAL"/>
              <w:rPr>
                <w:sz w:val="16"/>
                <w:szCs w:val="16"/>
              </w:rPr>
            </w:pPr>
            <w:r w:rsidRPr="001B1679">
              <w:rPr>
                <w:sz w:val="16"/>
                <w:szCs w:val="16"/>
              </w:rPr>
              <w:t>This WI SUMMARY was endorsed</w:t>
            </w:r>
          </w:p>
        </w:tc>
      </w:tr>
      <w:tr w:rsidR="00C521B3" w14:paraId="45C8C969"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110877A" w14:textId="77777777" w:rsidR="00C521B3" w:rsidRPr="001B1679" w:rsidRDefault="00C521B3" w:rsidP="00015975">
            <w:pPr>
              <w:pStyle w:val="TAL"/>
              <w:rPr>
                <w:sz w:val="16"/>
                <w:szCs w:val="16"/>
              </w:rPr>
            </w:pPr>
            <w:r w:rsidRPr="001B1679">
              <w:rPr>
                <w:sz w:val="16"/>
                <w:szCs w:val="16"/>
              </w:rPr>
              <w:t>SP-231592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22A18C7"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640572BE" w14:textId="77777777" w:rsidR="00C521B3" w:rsidRPr="001B1679" w:rsidRDefault="00C521B3" w:rsidP="00015975">
            <w:pPr>
              <w:pStyle w:val="TAL"/>
              <w:rPr>
                <w:sz w:val="16"/>
                <w:szCs w:val="16"/>
              </w:rPr>
            </w:pPr>
            <w:r w:rsidRPr="001B1679">
              <w:rPr>
                <w:sz w:val="16"/>
                <w:szCs w:val="16"/>
              </w:rPr>
              <w:t>Summary for Rel-18 Intent driven Management Service for Mobile Network phase 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FC4CE" w14:textId="77777777" w:rsidR="00C521B3" w:rsidRPr="001B1679" w:rsidRDefault="00C521B3" w:rsidP="00015975">
            <w:pPr>
              <w:pStyle w:val="TAL"/>
              <w:rPr>
                <w:sz w:val="16"/>
                <w:szCs w:val="16"/>
              </w:rPr>
            </w:pPr>
            <w:r w:rsidRPr="001B1679">
              <w:rPr>
                <w:sz w:val="16"/>
                <w:szCs w:val="16"/>
              </w:rPr>
              <w:t>Huawei</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37FDEE40" w14:textId="77777777" w:rsidR="00C521B3" w:rsidRPr="001B1679" w:rsidRDefault="00C521B3" w:rsidP="00015975">
            <w:pPr>
              <w:pStyle w:val="TAL"/>
              <w:rPr>
                <w:sz w:val="16"/>
                <w:szCs w:val="16"/>
              </w:rPr>
            </w:pPr>
            <w:r w:rsidRPr="001B1679">
              <w:rPr>
                <w:sz w:val="16"/>
                <w:szCs w:val="16"/>
              </w:rPr>
              <w:t>IDMS_MN_ph2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23A9D7CE" w14:textId="77777777" w:rsidR="00C521B3" w:rsidRPr="001B1679" w:rsidRDefault="00C521B3" w:rsidP="00015975">
            <w:pPr>
              <w:pStyle w:val="TAL"/>
              <w:rPr>
                <w:sz w:val="16"/>
                <w:szCs w:val="16"/>
              </w:rPr>
            </w:pPr>
            <w:r w:rsidRPr="001B1679">
              <w:rPr>
                <w:sz w:val="16"/>
                <w:szCs w:val="16"/>
              </w:rPr>
              <w:t>This WI SUMMARY was endorsed</w:t>
            </w:r>
          </w:p>
        </w:tc>
      </w:tr>
      <w:tr w:rsidR="00C521B3" w14:paraId="6CD86321"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2E3973D" w14:textId="77777777" w:rsidR="00C521B3" w:rsidRPr="001B1679" w:rsidRDefault="00C521B3" w:rsidP="00015975">
            <w:pPr>
              <w:pStyle w:val="TAL"/>
              <w:rPr>
                <w:sz w:val="16"/>
                <w:szCs w:val="16"/>
              </w:rPr>
            </w:pPr>
            <w:r w:rsidRPr="001B1679">
              <w:rPr>
                <w:sz w:val="16"/>
                <w:szCs w:val="16"/>
              </w:rPr>
              <w:t>SP-231613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02DCDB0"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68389A33" w14:textId="77777777" w:rsidR="00C521B3" w:rsidRPr="001B1679" w:rsidRDefault="00C521B3" w:rsidP="00015975">
            <w:pPr>
              <w:pStyle w:val="TAL"/>
              <w:rPr>
                <w:sz w:val="16"/>
                <w:szCs w:val="16"/>
              </w:rPr>
            </w:pPr>
            <w:r w:rsidRPr="001B1679">
              <w:rPr>
                <w:sz w:val="16"/>
                <w:szCs w:val="16"/>
              </w:rPr>
              <w:t>Summary for 5GSATB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07862" w14:textId="77777777" w:rsidR="00C521B3" w:rsidRPr="001B1679" w:rsidRDefault="00C521B3" w:rsidP="00015975">
            <w:pPr>
              <w:pStyle w:val="TAL"/>
              <w:rPr>
                <w:sz w:val="16"/>
                <w:szCs w:val="16"/>
              </w:rPr>
            </w:pPr>
            <w:r w:rsidRPr="001B1679">
              <w:rPr>
                <w:sz w:val="16"/>
                <w:szCs w:val="16"/>
              </w:rPr>
              <w:t>CATT</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019729FD" w14:textId="77777777" w:rsidR="00C521B3" w:rsidRPr="001B1679" w:rsidRDefault="00C521B3" w:rsidP="00015975">
            <w:pPr>
              <w:pStyle w:val="TAL"/>
              <w:rPr>
                <w:sz w:val="16"/>
                <w:szCs w:val="16"/>
              </w:rPr>
            </w:pPr>
            <w:r w:rsidRPr="001B1679">
              <w:rPr>
                <w:sz w:val="16"/>
                <w:szCs w:val="16"/>
              </w:rPr>
              <w:t>5GSATB</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1F326EFB" w14:textId="77777777" w:rsidR="00C521B3" w:rsidRPr="001B1679" w:rsidRDefault="00C521B3" w:rsidP="00015975">
            <w:pPr>
              <w:pStyle w:val="TAL"/>
              <w:rPr>
                <w:sz w:val="16"/>
                <w:szCs w:val="16"/>
              </w:rPr>
            </w:pPr>
            <w:r w:rsidRPr="001B1679">
              <w:rPr>
                <w:sz w:val="16"/>
                <w:szCs w:val="16"/>
              </w:rPr>
              <w:t>This WI SUMMARY was endorsed</w:t>
            </w:r>
          </w:p>
        </w:tc>
      </w:tr>
      <w:tr w:rsidR="00C521B3" w14:paraId="47652836"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445FED6D" w14:textId="77777777" w:rsidR="00C521B3" w:rsidRPr="001B1679" w:rsidRDefault="00C521B3" w:rsidP="00015975">
            <w:pPr>
              <w:pStyle w:val="TAL"/>
              <w:rPr>
                <w:sz w:val="16"/>
                <w:szCs w:val="16"/>
              </w:rPr>
            </w:pPr>
            <w:r w:rsidRPr="001B1679">
              <w:rPr>
                <w:sz w:val="16"/>
                <w:szCs w:val="16"/>
              </w:rPr>
              <w:t>SP-231614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F243734"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B66A01B" w14:textId="77777777" w:rsidR="00C521B3" w:rsidRPr="001B1679" w:rsidRDefault="00C521B3" w:rsidP="00015975">
            <w:pPr>
              <w:pStyle w:val="TAL"/>
              <w:rPr>
                <w:sz w:val="16"/>
                <w:szCs w:val="16"/>
              </w:rPr>
            </w:pPr>
            <w:r w:rsidRPr="001B1679">
              <w:rPr>
                <w:sz w:val="16"/>
                <w:szCs w:val="16"/>
              </w:rPr>
              <w:t>Summary for TEI18_DCAMP_Ph2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18F9F5" w14:textId="77777777" w:rsidR="00C521B3" w:rsidRPr="001B1679" w:rsidRDefault="00C521B3" w:rsidP="00015975">
            <w:pPr>
              <w:pStyle w:val="TAL"/>
              <w:rPr>
                <w:sz w:val="16"/>
                <w:szCs w:val="16"/>
              </w:rPr>
            </w:pPr>
            <w:r w:rsidRPr="001B1679">
              <w:rPr>
                <w:sz w:val="16"/>
                <w:szCs w:val="16"/>
              </w:rPr>
              <w:t xml:space="preserve">China </w:t>
            </w:r>
            <w:proofErr w:type="spellStart"/>
            <w:r w:rsidRPr="001B1679">
              <w:rPr>
                <w:sz w:val="16"/>
                <w:szCs w:val="16"/>
              </w:rPr>
              <w:t>Telecomunication</w:t>
            </w:r>
            <w:proofErr w:type="spellEnd"/>
            <w:r w:rsidRPr="001B1679">
              <w:rPr>
                <w:sz w:val="16"/>
                <w:szCs w:val="16"/>
              </w:rPr>
              <w:t xml:space="preserve"> Corp.</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183A1727" w14:textId="77777777" w:rsidR="00C521B3" w:rsidRPr="001B1679" w:rsidRDefault="00C521B3" w:rsidP="00015975">
            <w:pPr>
              <w:pStyle w:val="TAL"/>
              <w:rPr>
                <w:sz w:val="16"/>
                <w:szCs w:val="16"/>
              </w:rPr>
            </w:pPr>
            <w:r w:rsidRPr="001B1679">
              <w:rPr>
                <w:sz w:val="16"/>
                <w:szCs w:val="16"/>
              </w:rPr>
              <w:t>TEI18_DCAMP_Ph2</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07970345" w14:textId="77777777" w:rsidR="00C521B3" w:rsidRPr="001B1679" w:rsidRDefault="00C521B3" w:rsidP="00015975">
            <w:pPr>
              <w:pStyle w:val="TAL"/>
              <w:rPr>
                <w:sz w:val="16"/>
                <w:szCs w:val="16"/>
              </w:rPr>
            </w:pPr>
            <w:r w:rsidRPr="001B1679">
              <w:rPr>
                <w:sz w:val="16"/>
                <w:szCs w:val="16"/>
              </w:rPr>
              <w:t>This WI SUMMARY was endorsed</w:t>
            </w:r>
          </w:p>
        </w:tc>
      </w:tr>
      <w:tr w:rsidR="00C521B3" w14:paraId="0B88F11E"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EC477A9" w14:textId="77777777" w:rsidR="00C521B3" w:rsidRPr="001B1679" w:rsidRDefault="00C521B3" w:rsidP="00015975">
            <w:pPr>
              <w:pStyle w:val="TAL"/>
              <w:rPr>
                <w:sz w:val="16"/>
                <w:szCs w:val="16"/>
              </w:rPr>
            </w:pPr>
            <w:r w:rsidRPr="001B1679">
              <w:rPr>
                <w:sz w:val="16"/>
                <w:szCs w:val="16"/>
              </w:rPr>
              <w:t>SP-231615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222F5248"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0C745D5D" w14:textId="77777777" w:rsidR="00C521B3" w:rsidRPr="001B1679" w:rsidRDefault="00C521B3" w:rsidP="00015975">
            <w:pPr>
              <w:pStyle w:val="TAL"/>
              <w:rPr>
                <w:sz w:val="16"/>
                <w:szCs w:val="16"/>
              </w:rPr>
            </w:pPr>
            <w:r w:rsidRPr="001B1679">
              <w:rPr>
                <w:sz w:val="16"/>
                <w:szCs w:val="16"/>
              </w:rPr>
              <w:t>Summary for AMP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2E7E04" w14:textId="77777777" w:rsidR="00C521B3" w:rsidRPr="001B1679" w:rsidRDefault="00C521B3" w:rsidP="00015975">
            <w:pPr>
              <w:pStyle w:val="TAL"/>
              <w:rPr>
                <w:sz w:val="16"/>
                <w:szCs w:val="16"/>
              </w:rPr>
            </w:pPr>
            <w:r w:rsidRPr="001B1679">
              <w:rPr>
                <w:sz w:val="16"/>
                <w:szCs w:val="16"/>
              </w:rPr>
              <w:t>China Telecom Corporation Ltd.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7DA5595C" w14:textId="77777777" w:rsidR="00C521B3" w:rsidRPr="001B1679" w:rsidRDefault="00C521B3" w:rsidP="00015975">
            <w:pPr>
              <w:pStyle w:val="TAL"/>
              <w:rPr>
                <w:sz w:val="16"/>
                <w:szCs w:val="16"/>
              </w:rPr>
            </w:pPr>
            <w:r w:rsidRPr="001B1679">
              <w:rPr>
                <w:sz w:val="16"/>
                <w:szCs w:val="16"/>
              </w:rPr>
              <w:t>AMP</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4B620C91" w14:textId="77777777" w:rsidR="00C521B3" w:rsidRPr="001B1679" w:rsidRDefault="00C521B3" w:rsidP="00015975">
            <w:pPr>
              <w:pStyle w:val="TAL"/>
              <w:rPr>
                <w:sz w:val="16"/>
                <w:szCs w:val="16"/>
              </w:rPr>
            </w:pPr>
            <w:r w:rsidRPr="001B1679">
              <w:rPr>
                <w:sz w:val="16"/>
                <w:szCs w:val="16"/>
              </w:rPr>
              <w:t>This WI SUMMARY was endorsed</w:t>
            </w:r>
          </w:p>
        </w:tc>
      </w:tr>
      <w:tr w:rsidR="00C521B3" w14:paraId="4CE20B9E"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F96C898" w14:textId="77777777" w:rsidR="00C521B3" w:rsidRPr="001B1679" w:rsidRDefault="00C521B3" w:rsidP="00015975">
            <w:pPr>
              <w:pStyle w:val="TAL"/>
              <w:rPr>
                <w:sz w:val="16"/>
                <w:szCs w:val="16"/>
              </w:rPr>
            </w:pPr>
            <w:r w:rsidRPr="001B1679">
              <w:rPr>
                <w:sz w:val="16"/>
                <w:szCs w:val="16"/>
              </w:rPr>
              <w:t>SP-231621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69A27A3"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2EF8FCE" w14:textId="77777777" w:rsidR="00C521B3" w:rsidRPr="001B1679" w:rsidRDefault="00C521B3" w:rsidP="00015975">
            <w:pPr>
              <w:pStyle w:val="TAL"/>
              <w:rPr>
                <w:sz w:val="16"/>
                <w:szCs w:val="16"/>
              </w:rPr>
            </w:pPr>
            <w:r w:rsidRPr="001B1679">
              <w:rPr>
                <w:sz w:val="16"/>
                <w:szCs w:val="16"/>
              </w:rPr>
              <w:t>Summary for Security Assurance Specification for Management Function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6C816B" w14:textId="77777777" w:rsidR="00C521B3" w:rsidRPr="001B1679" w:rsidRDefault="00C521B3" w:rsidP="00015975">
            <w:pPr>
              <w:pStyle w:val="TAL"/>
              <w:rPr>
                <w:sz w:val="16"/>
                <w:szCs w:val="16"/>
              </w:rPr>
            </w:pPr>
            <w:r w:rsidRPr="001B1679">
              <w:rPr>
                <w:sz w:val="16"/>
                <w:szCs w:val="16"/>
              </w:rPr>
              <w:t>Huawei Tech.(UK) Co.. Ltd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5CADA675" w14:textId="77777777" w:rsidR="00C521B3" w:rsidRPr="001B1679" w:rsidRDefault="00C521B3" w:rsidP="00015975">
            <w:pPr>
              <w:pStyle w:val="TAL"/>
              <w:rPr>
                <w:sz w:val="16"/>
                <w:szCs w:val="16"/>
              </w:rPr>
            </w:pPr>
            <w:r w:rsidRPr="001B1679">
              <w:rPr>
                <w:sz w:val="16"/>
                <w:szCs w:val="16"/>
              </w:rPr>
              <w:t>SCAS_5G_MF</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0CD7C660" w14:textId="77777777" w:rsidR="00C521B3" w:rsidRPr="001B1679" w:rsidRDefault="00C521B3" w:rsidP="00015975">
            <w:pPr>
              <w:pStyle w:val="TAL"/>
              <w:rPr>
                <w:sz w:val="16"/>
                <w:szCs w:val="16"/>
              </w:rPr>
            </w:pPr>
            <w:r w:rsidRPr="001B1679">
              <w:rPr>
                <w:sz w:val="16"/>
                <w:szCs w:val="16"/>
              </w:rPr>
              <w:t>This WI SUMMARY was endorsed</w:t>
            </w:r>
          </w:p>
        </w:tc>
      </w:tr>
      <w:tr w:rsidR="00C521B3" w14:paraId="6FC5B433"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16E495D3" w14:textId="77777777" w:rsidR="00C521B3" w:rsidRPr="001B1679" w:rsidRDefault="00C521B3" w:rsidP="00015975">
            <w:pPr>
              <w:pStyle w:val="TAL"/>
              <w:rPr>
                <w:sz w:val="16"/>
                <w:szCs w:val="16"/>
              </w:rPr>
            </w:pPr>
            <w:r w:rsidRPr="001B1679">
              <w:rPr>
                <w:sz w:val="16"/>
                <w:szCs w:val="16"/>
              </w:rPr>
              <w:t>SP-231635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A5488EE"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78160506" w14:textId="77777777" w:rsidR="00C521B3" w:rsidRPr="001B1679" w:rsidRDefault="00C521B3" w:rsidP="00015975">
            <w:pPr>
              <w:pStyle w:val="TAL"/>
              <w:rPr>
                <w:sz w:val="16"/>
                <w:szCs w:val="16"/>
              </w:rPr>
            </w:pPr>
            <w:r w:rsidRPr="001B1679">
              <w:rPr>
                <w:sz w:val="16"/>
                <w:szCs w:val="16"/>
              </w:rPr>
              <w:t>Summary for Automated Certificate Management in SBA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CBACF7" w14:textId="77777777" w:rsidR="00C521B3" w:rsidRPr="001B1679" w:rsidRDefault="00C521B3" w:rsidP="00015975">
            <w:pPr>
              <w:pStyle w:val="TAL"/>
              <w:rPr>
                <w:sz w:val="16"/>
                <w:szCs w:val="16"/>
              </w:rPr>
            </w:pPr>
            <w:r w:rsidRPr="001B1679">
              <w:rPr>
                <w:sz w:val="16"/>
                <w:szCs w:val="16"/>
              </w:rPr>
              <w:t>Nokia, Nokia Shanghai Bell</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43B76E40" w14:textId="77777777" w:rsidR="00C521B3" w:rsidRPr="001B1679" w:rsidRDefault="00C521B3" w:rsidP="00015975">
            <w:pPr>
              <w:pStyle w:val="TAL"/>
              <w:rPr>
                <w:sz w:val="16"/>
                <w:szCs w:val="16"/>
              </w:rPr>
            </w:pPr>
            <w:r w:rsidRPr="001B1679">
              <w:rPr>
                <w:sz w:val="16"/>
                <w:szCs w:val="16"/>
              </w:rPr>
              <w:t>ACM_SBA</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6F0D6417" w14:textId="77777777" w:rsidR="00C521B3" w:rsidRPr="001B1679" w:rsidRDefault="00C521B3" w:rsidP="00015975">
            <w:pPr>
              <w:pStyle w:val="TAL"/>
              <w:rPr>
                <w:sz w:val="16"/>
                <w:szCs w:val="16"/>
              </w:rPr>
            </w:pPr>
            <w:r w:rsidRPr="001B1679">
              <w:rPr>
                <w:sz w:val="16"/>
                <w:szCs w:val="16"/>
              </w:rPr>
              <w:t>This WI SUMMARY was endorsed</w:t>
            </w:r>
          </w:p>
        </w:tc>
      </w:tr>
      <w:tr w:rsidR="00C521B3" w14:paraId="62EFD9A0" w14:textId="77777777" w:rsidTr="00015975">
        <w:trPr>
          <w:cantSplit/>
          <w:jc w:val="center"/>
        </w:trPr>
        <w:tc>
          <w:tcPr>
            <w:tcW w:w="1297" w:type="dxa"/>
            <w:tcBorders>
              <w:top w:val="outset" w:sz="6" w:space="0" w:color="000000"/>
              <w:left w:val="outset" w:sz="6" w:space="0" w:color="000000"/>
              <w:bottom w:val="single" w:sz="6" w:space="0" w:color="000000"/>
              <w:right w:val="outset" w:sz="6" w:space="0" w:color="000000"/>
            </w:tcBorders>
            <w:shd w:val="clear" w:color="auto" w:fill="auto"/>
          </w:tcPr>
          <w:p w14:paraId="0E9EED76" w14:textId="77777777" w:rsidR="00C521B3" w:rsidRPr="001B1679" w:rsidRDefault="00C521B3" w:rsidP="00015975">
            <w:pPr>
              <w:pStyle w:val="TAL"/>
              <w:rPr>
                <w:sz w:val="16"/>
                <w:szCs w:val="16"/>
              </w:rPr>
            </w:pPr>
            <w:r w:rsidRPr="001B1679">
              <w:rPr>
                <w:sz w:val="16"/>
                <w:szCs w:val="16"/>
              </w:rPr>
              <w:t>SP-231655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2086EC2" w14:textId="77777777" w:rsidR="00C521B3" w:rsidRPr="001B1679" w:rsidRDefault="00C521B3" w:rsidP="00015975">
            <w:pPr>
              <w:pStyle w:val="TAL"/>
              <w:rPr>
                <w:sz w:val="16"/>
                <w:szCs w:val="16"/>
              </w:rPr>
            </w:pPr>
            <w:r w:rsidRPr="001B1679">
              <w:rPr>
                <w:sz w:val="16"/>
                <w:szCs w:val="16"/>
              </w:rPr>
              <w:t>WI SUMMARY</w:t>
            </w:r>
          </w:p>
        </w:tc>
        <w:tc>
          <w:tcPr>
            <w:tcW w:w="3521" w:type="dxa"/>
            <w:tcBorders>
              <w:top w:val="outset" w:sz="6" w:space="0" w:color="000000"/>
              <w:left w:val="outset" w:sz="6" w:space="0" w:color="000000"/>
              <w:bottom w:val="single" w:sz="6" w:space="0" w:color="000000"/>
              <w:right w:val="outset" w:sz="6" w:space="0" w:color="000000"/>
            </w:tcBorders>
            <w:shd w:val="clear" w:color="auto" w:fill="auto"/>
          </w:tcPr>
          <w:p w14:paraId="188DC65F" w14:textId="77777777" w:rsidR="00C521B3" w:rsidRPr="001B1679" w:rsidRDefault="00C521B3" w:rsidP="00015975">
            <w:pPr>
              <w:pStyle w:val="TAL"/>
              <w:rPr>
                <w:sz w:val="16"/>
                <w:szCs w:val="16"/>
              </w:rPr>
            </w:pPr>
            <w:r w:rsidRPr="001B1679">
              <w:rPr>
                <w:sz w:val="16"/>
                <w:szCs w:val="16"/>
              </w:rPr>
              <w:t>Summary for the IETF OSCORE protocol profiles for GBA and AKMA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FDF57" w14:textId="77777777" w:rsidR="00C521B3" w:rsidRPr="001B1679" w:rsidRDefault="00C521B3" w:rsidP="00015975">
            <w:pPr>
              <w:pStyle w:val="TAL"/>
              <w:rPr>
                <w:sz w:val="16"/>
                <w:szCs w:val="16"/>
              </w:rPr>
            </w:pPr>
            <w:r w:rsidRPr="001B1679">
              <w:rPr>
                <w:sz w:val="16"/>
                <w:szCs w:val="16"/>
              </w:rPr>
              <w:t>L.M. Ericsson Limited</w:t>
            </w:r>
          </w:p>
        </w:tc>
        <w:tc>
          <w:tcPr>
            <w:tcW w:w="1553" w:type="dxa"/>
            <w:tcBorders>
              <w:top w:val="outset" w:sz="6" w:space="0" w:color="000000"/>
              <w:left w:val="outset" w:sz="6" w:space="0" w:color="000000"/>
              <w:bottom w:val="single" w:sz="6" w:space="0" w:color="000000"/>
              <w:right w:val="outset" w:sz="6" w:space="0" w:color="000000"/>
            </w:tcBorders>
            <w:shd w:val="clear" w:color="auto" w:fill="auto"/>
          </w:tcPr>
          <w:p w14:paraId="2027D942" w14:textId="77777777" w:rsidR="00C521B3" w:rsidRPr="001B1679" w:rsidRDefault="00C521B3" w:rsidP="00015975">
            <w:pPr>
              <w:pStyle w:val="TAL"/>
              <w:rPr>
                <w:sz w:val="16"/>
                <w:szCs w:val="16"/>
              </w:rPr>
            </w:pPr>
            <w:r w:rsidRPr="001B1679">
              <w:rPr>
                <w:sz w:val="16"/>
                <w:szCs w:val="16"/>
              </w:rPr>
              <w:t>AKMA_GBA_OSCORE</w:t>
            </w:r>
          </w:p>
        </w:tc>
        <w:tc>
          <w:tcPr>
            <w:tcW w:w="2845" w:type="dxa"/>
            <w:tcBorders>
              <w:top w:val="outset" w:sz="6" w:space="0" w:color="000000"/>
              <w:left w:val="outset" w:sz="6" w:space="0" w:color="000000"/>
              <w:bottom w:val="single" w:sz="6" w:space="0" w:color="000000"/>
              <w:right w:val="outset" w:sz="6" w:space="0" w:color="000000"/>
            </w:tcBorders>
            <w:shd w:val="clear" w:color="auto" w:fill="auto"/>
          </w:tcPr>
          <w:p w14:paraId="33C68BD9" w14:textId="77777777" w:rsidR="00C521B3" w:rsidRPr="001B1679" w:rsidRDefault="00C521B3" w:rsidP="00015975">
            <w:pPr>
              <w:pStyle w:val="TAL"/>
              <w:rPr>
                <w:sz w:val="16"/>
                <w:szCs w:val="16"/>
              </w:rPr>
            </w:pPr>
            <w:r w:rsidRPr="001B1679">
              <w:rPr>
                <w:sz w:val="16"/>
                <w:szCs w:val="16"/>
              </w:rPr>
              <w:t>This WI SUMMARY was endorsed</w:t>
            </w:r>
          </w:p>
        </w:tc>
      </w:tr>
    </w:tbl>
    <w:p w14:paraId="267CA824" w14:textId="77777777" w:rsidR="00C521B3" w:rsidRDefault="00C521B3" w:rsidP="00C521B3">
      <w:r>
        <w:t>14 Entries</w:t>
      </w:r>
    </w:p>
    <w:p w14:paraId="174B3ED4" w14:textId="77777777" w:rsidR="00C521B3" w:rsidRDefault="00C521B3" w:rsidP="00C521B3"/>
    <w:p w14:paraId="3CB60503" w14:textId="77777777" w:rsidR="00C521B3" w:rsidRDefault="00C521B3" w:rsidP="00C521B3">
      <w:pPr>
        <w:spacing w:after="160" w:line="259" w:lineRule="auto"/>
      </w:pPr>
      <w:r>
        <w:br w:type="page"/>
      </w:r>
    </w:p>
    <w:p w14:paraId="2DEB0E32" w14:textId="77777777" w:rsidR="00C521B3" w:rsidRDefault="00C521B3" w:rsidP="00C521B3">
      <w:pPr>
        <w:pStyle w:val="Heading9"/>
      </w:pPr>
      <w:bookmarkStart w:id="159" w:name="_Toc153785343"/>
      <w:r>
        <w:t>ANNEXH</w:t>
      </w:r>
      <w:r>
        <w:tab/>
        <w:t>TSG SA Voting List after TSG SA#102</w:t>
      </w:r>
      <w:bookmarkEnd w:id="159"/>
    </w:p>
    <w:p w14:paraId="2D8C604B" w14:textId="77777777" w:rsidR="00C521B3" w:rsidRDefault="00C521B3" w:rsidP="00C521B3">
      <w:pPr>
        <w:keepNext/>
        <w:keepLines/>
      </w:pPr>
      <w:r w:rsidRPr="005B25A1">
        <w:t>See attached.</w:t>
      </w:r>
    </w:p>
    <w:p w14:paraId="52A05446" w14:textId="77777777" w:rsidR="00234C1A" w:rsidRDefault="00234C1A" w:rsidP="007615D6"/>
    <w:sectPr w:rsidR="00234C1A" w:rsidSect="00A710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666B8" w14:textId="77777777" w:rsidR="00C469BB" w:rsidRDefault="00C469BB" w:rsidP="007615D6">
      <w:pPr>
        <w:spacing w:after="0"/>
      </w:pPr>
      <w:r>
        <w:separator/>
      </w:r>
    </w:p>
  </w:endnote>
  <w:endnote w:type="continuationSeparator" w:id="0">
    <w:p w14:paraId="4924445C" w14:textId="77777777" w:rsidR="00C469BB" w:rsidRDefault="00C469BB"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14A2" w14:textId="77777777" w:rsidR="00C469BB" w:rsidRDefault="00C469BB" w:rsidP="007615D6">
      <w:pPr>
        <w:spacing w:after="0"/>
      </w:pPr>
      <w:r>
        <w:separator/>
      </w:r>
    </w:p>
  </w:footnote>
  <w:footnote w:type="continuationSeparator" w:id="0">
    <w:p w14:paraId="18C65948" w14:textId="77777777" w:rsidR="00C469BB" w:rsidRDefault="00C469BB"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3EB0"/>
    <w:rsid w:val="0006068E"/>
    <w:rsid w:val="000712E9"/>
    <w:rsid w:val="00073E4A"/>
    <w:rsid w:val="000823AF"/>
    <w:rsid w:val="00090F60"/>
    <w:rsid w:val="000A289D"/>
    <w:rsid w:val="000B5880"/>
    <w:rsid w:val="000C0E46"/>
    <w:rsid w:val="000C7EE5"/>
    <w:rsid w:val="0011001B"/>
    <w:rsid w:val="00130DE0"/>
    <w:rsid w:val="0013214D"/>
    <w:rsid w:val="00134565"/>
    <w:rsid w:val="00141B7D"/>
    <w:rsid w:val="00155D00"/>
    <w:rsid w:val="00167692"/>
    <w:rsid w:val="00181CC8"/>
    <w:rsid w:val="00183E32"/>
    <w:rsid w:val="00191210"/>
    <w:rsid w:val="0019346E"/>
    <w:rsid w:val="0019520B"/>
    <w:rsid w:val="001A2E01"/>
    <w:rsid w:val="001A5B9A"/>
    <w:rsid w:val="001B4884"/>
    <w:rsid w:val="001C5E24"/>
    <w:rsid w:val="001D3EB9"/>
    <w:rsid w:val="001E552C"/>
    <w:rsid w:val="001E595D"/>
    <w:rsid w:val="00220124"/>
    <w:rsid w:val="002322AE"/>
    <w:rsid w:val="00233DA8"/>
    <w:rsid w:val="00234C1A"/>
    <w:rsid w:val="0026151E"/>
    <w:rsid w:val="00286477"/>
    <w:rsid w:val="0029461A"/>
    <w:rsid w:val="002954EE"/>
    <w:rsid w:val="002D0ADC"/>
    <w:rsid w:val="002D3396"/>
    <w:rsid w:val="002F1A35"/>
    <w:rsid w:val="002F2E05"/>
    <w:rsid w:val="00300F66"/>
    <w:rsid w:val="00334826"/>
    <w:rsid w:val="00341B82"/>
    <w:rsid w:val="003679F2"/>
    <w:rsid w:val="003B6F6D"/>
    <w:rsid w:val="003C4AAF"/>
    <w:rsid w:val="003C7EC4"/>
    <w:rsid w:val="003E1FE2"/>
    <w:rsid w:val="003E4BFE"/>
    <w:rsid w:val="003F2734"/>
    <w:rsid w:val="00412BBC"/>
    <w:rsid w:val="00427B6A"/>
    <w:rsid w:val="00452591"/>
    <w:rsid w:val="00464FD0"/>
    <w:rsid w:val="00465ACD"/>
    <w:rsid w:val="00474CB1"/>
    <w:rsid w:val="0047621F"/>
    <w:rsid w:val="00476B62"/>
    <w:rsid w:val="00486A52"/>
    <w:rsid w:val="00491659"/>
    <w:rsid w:val="00492DEA"/>
    <w:rsid w:val="00493886"/>
    <w:rsid w:val="004C36BF"/>
    <w:rsid w:val="004D4CA7"/>
    <w:rsid w:val="004E4B55"/>
    <w:rsid w:val="00504D4C"/>
    <w:rsid w:val="00511098"/>
    <w:rsid w:val="0052184B"/>
    <w:rsid w:val="0053668C"/>
    <w:rsid w:val="00544DBE"/>
    <w:rsid w:val="005464EB"/>
    <w:rsid w:val="00553809"/>
    <w:rsid w:val="0056586D"/>
    <w:rsid w:val="005711ED"/>
    <w:rsid w:val="00571809"/>
    <w:rsid w:val="005801AC"/>
    <w:rsid w:val="005852CA"/>
    <w:rsid w:val="00591E99"/>
    <w:rsid w:val="005A00FC"/>
    <w:rsid w:val="005A16C7"/>
    <w:rsid w:val="005A7F13"/>
    <w:rsid w:val="005B5432"/>
    <w:rsid w:val="005B5D13"/>
    <w:rsid w:val="005C4247"/>
    <w:rsid w:val="005D29C8"/>
    <w:rsid w:val="005E33CB"/>
    <w:rsid w:val="005E405A"/>
    <w:rsid w:val="005E4370"/>
    <w:rsid w:val="00606D4E"/>
    <w:rsid w:val="0061149C"/>
    <w:rsid w:val="00627140"/>
    <w:rsid w:val="00665F53"/>
    <w:rsid w:val="00666883"/>
    <w:rsid w:val="006734A8"/>
    <w:rsid w:val="006778DF"/>
    <w:rsid w:val="006A44FF"/>
    <w:rsid w:val="006C6729"/>
    <w:rsid w:val="006D0B88"/>
    <w:rsid w:val="006D7376"/>
    <w:rsid w:val="006E0F74"/>
    <w:rsid w:val="006F4DE1"/>
    <w:rsid w:val="007050FB"/>
    <w:rsid w:val="007102D3"/>
    <w:rsid w:val="00723677"/>
    <w:rsid w:val="007308AB"/>
    <w:rsid w:val="00735D4D"/>
    <w:rsid w:val="00742BF4"/>
    <w:rsid w:val="007458DD"/>
    <w:rsid w:val="00752D10"/>
    <w:rsid w:val="007615D6"/>
    <w:rsid w:val="00775633"/>
    <w:rsid w:val="007935A1"/>
    <w:rsid w:val="00795741"/>
    <w:rsid w:val="00797710"/>
    <w:rsid w:val="007B3A5A"/>
    <w:rsid w:val="007C0601"/>
    <w:rsid w:val="007C27D0"/>
    <w:rsid w:val="007C45EB"/>
    <w:rsid w:val="007C6A36"/>
    <w:rsid w:val="007D6DCC"/>
    <w:rsid w:val="007F0BD5"/>
    <w:rsid w:val="007F1037"/>
    <w:rsid w:val="007F13AB"/>
    <w:rsid w:val="00824465"/>
    <w:rsid w:val="008259F1"/>
    <w:rsid w:val="00834FC0"/>
    <w:rsid w:val="00847C76"/>
    <w:rsid w:val="00892283"/>
    <w:rsid w:val="008B3488"/>
    <w:rsid w:val="008B69B2"/>
    <w:rsid w:val="008B7360"/>
    <w:rsid w:val="008C3CC5"/>
    <w:rsid w:val="008D02D4"/>
    <w:rsid w:val="008D3EB9"/>
    <w:rsid w:val="008D69C1"/>
    <w:rsid w:val="008D7116"/>
    <w:rsid w:val="008E511C"/>
    <w:rsid w:val="00916828"/>
    <w:rsid w:val="00947D0D"/>
    <w:rsid w:val="009549B6"/>
    <w:rsid w:val="0097020C"/>
    <w:rsid w:val="00971476"/>
    <w:rsid w:val="00980B8A"/>
    <w:rsid w:val="00982309"/>
    <w:rsid w:val="00982D8A"/>
    <w:rsid w:val="00993737"/>
    <w:rsid w:val="00997D13"/>
    <w:rsid w:val="009B0B7F"/>
    <w:rsid w:val="009B1EEB"/>
    <w:rsid w:val="009B206D"/>
    <w:rsid w:val="009D34F1"/>
    <w:rsid w:val="009D472B"/>
    <w:rsid w:val="00A011CB"/>
    <w:rsid w:val="00A0250D"/>
    <w:rsid w:val="00A11F1A"/>
    <w:rsid w:val="00A32BFD"/>
    <w:rsid w:val="00A419D3"/>
    <w:rsid w:val="00A71042"/>
    <w:rsid w:val="00A71ECF"/>
    <w:rsid w:val="00A810C5"/>
    <w:rsid w:val="00A86B00"/>
    <w:rsid w:val="00A87C9E"/>
    <w:rsid w:val="00AA1010"/>
    <w:rsid w:val="00AA2B10"/>
    <w:rsid w:val="00AB3F65"/>
    <w:rsid w:val="00AB4293"/>
    <w:rsid w:val="00AB7299"/>
    <w:rsid w:val="00AC0B39"/>
    <w:rsid w:val="00AF3A5C"/>
    <w:rsid w:val="00B011F6"/>
    <w:rsid w:val="00B03406"/>
    <w:rsid w:val="00B06148"/>
    <w:rsid w:val="00B15688"/>
    <w:rsid w:val="00B233EA"/>
    <w:rsid w:val="00B26EE6"/>
    <w:rsid w:val="00B332B4"/>
    <w:rsid w:val="00B53312"/>
    <w:rsid w:val="00B53AAD"/>
    <w:rsid w:val="00B55AE4"/>
    <w:rsid w:val="00B65A92"/>
    <w:rsid w:val="00B65CA2"/>
    <w:rsid w:val="00B73490"/>
    <w:rsid w:val="00B91801"/>
    <w:rsid w:val="00BA00D1"/>
    <w:rsid w:val="00BA7648"/>
    <w:rsid w:val="00BB6597"/>
    <w:rsid w:val="00BC7DBC"/>
    <w:rsid w:val="00BD3592"/>
    <w:rsid w:val="00BD460A"/>
    <w:rsid w:val="00BD7CD5"/>
    <w:rsid w:val="00BF2AD8"/>
    <w:rsid w:val="00BF5AF5"/>
    <w:rsid w:val="00C061BC"/>
    <w:rsid w:val="00C240B1"/>
    <w:rsid w:val="00C42D5D"/>
    <w:rsid w:val="00C438F0"/>
    <w:rsid w:val="00C469BB"/>
    <w:rsid w:val="00C5078B"/>
    <w:rsid w:val="00C521B3"/>
    <w:rsid w:val="00C66504"/>
    <w:rsid w:val="00C83232"/>
    <w:rsid w:val="00C909DE"/>
    <w:rsid w:val="00CA403D"/>
    <w:rsid w:val="00CB60C9"/>
    <w:rsid w:val="00CB78E6"/>
    <w:rsid w:val="00CB7D25"/>
    <w:rsid w:val="00CD0D6B"/>
    <w:rsid w:val="00CD6A43"/>
    <w:rsid w:val="00CD7F76"/>
    <w:rsid w:val="00CF40C3"/>
    <w:rsid w:val="00CF653D"/>
    <w:rsid w:val="00D23E8B"/>
    <w:rsid w:val="00D244B8"/>
    <w:rsid w:val="00D339FE"/>
    <w:rsid w:val="00D55C06"/>
    <w:rsid w:val="00D61BDF"/>
    <w:rsid w:val="00D74161"/>
    <w:rsid w:val="00D779B5"/>
    <w:rsid w:val="00D80A25"/>
    <w:rsid w:val="00D855D2"/>
    <w:rsid w:val="00D92C7C"/>
    <w:rsid w:val="00DA2BB4"/>
    <w:rsid w:val="00DC313E"/>
    <w:rsid w:val="00DF1385"/>
    <w:rsid w:val="00E00DA6"/>
    <w:rsid w:val="00E038F3"/>
    <w:rsid w:val="00E07271"/>
    <w:rsid w:val="00E10B58"/>
    <w:rsid w:val="00E12F9B"/>
    <w:rsid w:val="00E15A94"/>
    <w:rsid w:val="00E3454D"/>
    <w:rsid w:val="00E458BA"/>
    <w:rsid w:val="00E70F87"/>
    <w:rsid w:val="00E71063"/>
    <w:rsid w:val="00E83B1F"/>
    <w:rsid w:val="00E84327"/>
    <w:rsid w:val="00E95491"/>
    <w:rsid w:val="00EB0DA1"/>
    <w:rsid w:val="00EC5C71"/>
    <w:rsid w:val="00ED7E8C"/>
    <w:rsid w:val="00EF086F"/>
    <w:rsid w:val="00F0112D"/>
    <w:rsid w:val="00F07D42"/>
    <w:rsid w:val="00F13010"/>
    <w:rsid w:val="00F21312"/>
    <w:rsid w:val="00F37259"/>
    <w:rsid w:val="00F54CEC"/>
    <w:rsid w:val="00F55A1B"/>
    <w:rsid w:val="00F62ED6"/>
    <w:rsid w:val="00F67142"/>
    <w:rsid w:val="00F734F5"/>
    <w:rsid w:val="00F97CAC"/>
    <w:rsid w:val="00FA404E"/>
    <w:rsid w:val="00FA4A26"/>
    <w:rsid w:val="00FA5722"/>
    <w:rsid w:val="00FB2837"/>
    <w:rsid w:val="00FD6A48"/>
    <w:rsid w:val="00FE1952"/>
    <w:rsid w:val="00FE2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553809"/>
    <w:pPr>
      <w:spacing w:after="0"/>
      <w:ind w:left="568" w:hanging="284"/>
      <w:contextualSpacing w:val="0"/>
    </w:pPr>
    <w:rPr>
      <w:lang w:eastAsia="ja-JP"/>
    </w:rPr>
  </w:style>
  <w:style w:type="character" w:customStyle="1" w:styleId="B1Char">
    <w:name w:val="B1 Char"/>
    <w:link w:val="B1"/>
    <w:qFormat/>
    <w:locked/>
    <w:rsid w:val="00553809"/>
    <w:rPr>
      <w:rFonts w:ascii="Arial" w:eastAsia="Arial" w:hAnsi="Arial" w:cs="Arial"/>
      <w:sz w:val="20"/>
      <w:szCs w:val="20"/>
      <w:lang w:eastAsia="ja-JP"/>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553809"/>
    <w:pPr>
      <w:spacing w:after="0"/>
      <w:ind w:left="851" w:hanging="284"/>
    </w:pPr>
    <w:rPr>
      <w:lang w:eastAsia="ja-JP"/>
    </w:rPr>
  </w:style>
  <w:style w:type="paragraph" w:customStyle="1" w:styleId="B3">
    <w:name w:val="B3"/>
    <w:basedOn w:val="Normal"/>
    <w:rsid w:val="00553809"/>
    <w:pPr>
      <w:spacing w:after="0"/>
      <w:ind w:left="1135" w:hanging="284"/>
    </w:pPr>
  </w:style>
  <w:style w:type="paragraph" w:customStyle="1" w:styleId="B4">
    <w:name w:val="B4"/>
    <w:basedOn w:val="Normal"/>
    <w:rsid w:val="00553809"/>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D55C06"/>
    <w:rPr>
      <w:color w:val="0563C1" w:themeColor="hyperlink"/>
      <w:u w:val="single"/>
    </w:rPr>
  </w:style>
  <w:style w:type="character" w:styleId="UnresolvedMention">
    <w:name w:val="Unresolved Mention"/>
    <w:basedOn w:val="DefaultParagraphFont"/>
    <w:uiPriority w:val="99"/>
    <w:semiHidden/>
    <w:unhideWhenUsed/>
    <w:rsid w:val="00D55C06"/>
    <w:rPr>
      <w:color w:val="605E5C"/>
      <w:shd w:val="clear" w:color="auto" w:fill="E1DFDD"/>
    </w:rPr>
  </w:style>
  <w:style w:type="character" w:styleId="FollowedHyperlink">
    <w:name w:val="FollowedHyperlink"/>
    <w:basedOn w:val="DefaultParagraphFont"/>
    <w:uiPriority w:val="99"/>
    <w:semiHidden/>
    <w:unhideWhenUsed/>
    <w:rsid w:val="00D855D2"/>
    <w:rPr>
      <w:color w:val="954F72" w:themeColor="followedHyperlink"/>
      <w:u w:val="single"/>
    </w:rPr>
  </w:style>
  <w:style w:type="table" w:styleId="TableGrid">
    <w:name w:val="Table Grid"/>
    <w:basedOn w:val="TableNormal"/>
    <w:uiPriority w:val="39"/>
    <w:rsid w:val="00D85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62ED6"/>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2_Edinburgh_2023-12/Docs/SP-231687.zip" TargetMode="External"/><Relationship Id="rId13" Type="http://schemas.openxmlformats.org/officeDocument/2006/relationships/hyperlink" Target="https://www.3gpp.org/ftp/tsg_sa/TSG_SA/TSGS_102_Edinburgh_2023-12/INBOX/DRAFTS/DRAFT%20SP-23XXXX%C2%A0Operator%20SA2%20R19%C2%A0package%C2%A0proposal-v2.pptx"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TSG_SA/TSGS_102_Edinburgh_2023-12/Docs/SP-231233.zip" TargetMode="External"/><Relationship Id="rId12" Type="http://schemas.openxmlformats.org/officeDocument/2006/relationships/hyperlink" Target="https://www.3gpp.org/ftp/tsg_sa/TSG_SA/TSGS_102_Edinburgh_2023-12/Docs/SP-231537.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2_Edinburgh_2023-12/Docs/SP-231532.zip" TargetMode="External"/><Relationship Id="rId5" Type="http://schemas.openxmlformats.org/officeDocument/2006/relationships/footnotes" Target="footnotes.xml"/><Relationship Id="rId15" Type="http://schemas.openxmlformats.org/officeDocument/2006/relationships/hyperlink" Target="https://portal.3gpp.org/?tbid=375&amp;SubTB=375" TargetMode="External"/><Relationship Id="rId10" Type="http://schemas.openxmlformats.org/officeDocument/2006/relationships/hyperlink" Target="https://www.3gpp.org/ftp/tsg_sa/TSG_SA/TSGS_102_Edinburgh_2023-12/Docs/SP-231232.zi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sa/TSG_SA/TSGS_102_Edinburgh_2023-12/Docs/SP-231231.zip" TargetMode="External"/><Relationship Id="rId14" Type="http://schemas.openxmlformats.org/officeDocument/2006/relationships/hyperlink" Target="https://www.3gpp.org/news-events/3gpp-newslett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3370</TotalTime>
  <Pages>79</Pages>
  <Words>96413</Words>
  <Characters>549559</Characters>
  <Application>Microsoft Office Word</Application>
  <DocSecurity>0</DocSecurity>
  <Lines>4579</Lines>
  <Paragraphs>1289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23.304_CR0458R2_(Rel-19)_5G_ProSe_Ph3_LaeYoung_Corr</cp:lastModifiedBy>
  <cp:revision>66</cp:revision>
  <dcterms:created xsi:type="dcterms:W3CDTF">2023-12-08T17:11:00Z</dcterms:created>
  <dcterms:modified xsi:type="dcterms:W3CDTF">2024-09-19T07:00:00Z</dcterms:modified>
</cp:coreProperties>
</file>